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61FD5" w14:paraId="451C0038" w14:textId="77777777" w:rsidTr="005E4BB2">
        <w:tc>
          <w:tcPr>
            <w:tcW w:w="10423" w:type="dxa"/>
            <w:gridSpan w:val="2"/>
            <w:shd w:val="clear" w:color="auto" w:fill="auto"/>
          </w:tcPr>
          <w:p w14:paraId="13E14B8C" w14:textId="2D6F4D6B" w:rsidR="004F0988" w:rsidRPr="00D61FD5" w:rsidRDefault="004F0988" w:rsidP="003F478C">
            <w:pPr>
              <w:pStyle w:val="ZA"/>
              <w:framePr w:w="0" w:hRule="auto" w:wrap="auto" w:vAnchor="margin" w:hAnchor="text" w:yAlign="inline"/>
              <w:rPr>
                <w:noProof w:val="0"/>
              </w:rPr>
            </w:pPr>
            <w:bookmarkStart w:id="0" w:name="page1"/>
            <w:r w:rsidRPr="00D61FD5">
              <w:rPr>
                <w:noProof w:val="0"/>
                <w:sz w:val="64"/>
              </w:rPr>
              <w:t xml:space="preserve">3GPP </w:t>
            </w:r>
            <w:bookmarkStart w:id="1" w:name="specType1"/>
            <w:r w:rsidR="0063543D" w:rsidRPr="00D61FD5">
              <w:rPr>
                <w:noProof w:val="0"/>
                <w:sz w:val="64"/>
              </w:rPr>
              <w:t>TR</w:t>
            </w:r>
            <w:bookmarkEnd w:id="1"/>
            <w:r w:rsidRPr="00D61FD5">
              <w:rPr>
                <w:noProof w:val="0"/>
                <w:sz w:val="64"/>
              </w:rPr>
              <w:t xml:space="preserve"> </w:t>
            </w:r>
            <w:bookmarkStart w:id="2" w:name="specNumber"/>
            <w:r w:rsidR="0061098A" w:rsidRPr="00D61FD5">
              <w:rPr>
                <w:noProof w:val="0"/>
                <w:sz w:val="64"/>
              </w:rPr>
              <w:t>29.8</w:t>
            </w:r>
            <w:bookmarkEnd w:id="2"/>
            <w:r w:rsidR="00900393" w:rsidRPr="00D61FD5">
              <w:rPr>
                <w:noProof w:val="0"/>
                <w:sz w:val="64"/>
              </w:rPr>
              <w:t>35</w:t>
            </w:r>
            <w:r w:rsidRPr="00D61FD5">
              <w:rPr>
                <w:noProof w:val="0"/>
                <w:sz w:val="64"/>
              </w:rPr>
              <w:t xml:space="preserve"> </w:t>
            </w:r>
            <w:r w:rsidRPr="00D61FD5">
              <w:rPr>
                <w:noProof w:val="0"/>
              </w:rPr>
              <w:t>V</w:t>
            </w:r>
            <w:bookmarkStart w:id="3" w:name="specVersion"/>
            <w:r w:rsidR="00934F83">
              <w:rPr>
                <w:noProof w:val="0"/>
              </w:rPr>
              <w:t>17</w:t>
            </w:r>
            <w:r w:rsidRPr="00D61FD5">
              <w:rPr>
                <w:noProof w:val="0"/>
              </w:rPr>
              <w:t>.</w:t>
            </w:r>
            <w:r w:rsidR="003F478C">
              <w:rPr>
                <w:noProof w:val="0"/>
              </w:rPr>
              <w:t>1</w:t>
            </w:r>
            <w:r w:rsidRPr="00D61FD5">
              <w:rPr>
                <w:noProof w:val="0"/>
              </w:rPr>
              <w:t>.</w:t>
            </w:r>
            <w:bookmarkEnd w:id="3"/>
            <w:r w:rsidR="008E5AF8" w:rsidRPr="00D61FD5">
              <w:rPr>
                <w:noProof w:val="0"/>
              </w:rPr>
              <w:t>0</w:t>
            </w:r>
            <w:r w:rsidR="00051BF6" w:rsidRPr="00D61FD5">
              <w:rPr>
                <w:noProof w:val="0"/>
              </w:rPr>
              <w:t xml:space="preserve"> </w:t>
            </w:r>
            <w:r w:rsidRPr="00D61FD5">
              <w:rPr>
                <w:noProof w:val="0"/>
                <w:sz w:val="32"/>
              </w:rPr>
              <w:t>(</w:t>
            </w:r>
            <w:bookmarkStart w:id="4" w:name="issueDate"/>
            <w:r w:rsidR="0061098A" w:rsidRPr="00D61FD5">
              <w:rPr>
                <w:noProof w:val="0"/>
                <w:sz w:val="32"/>
              </w:rPr>
              <w:t>202</w:t>
            </w:r>
            <w:r w:rsidR="008E5AF8" w:rsidRPr="00D61FD5">
              <w:rPr>
                <w:noProof w:val="0"/>
                <w:sz w:val="32"/>
              </w:rPr>
              <w:t>1</w:t>
            </w:r>
            <w:r w:rsidRPr="00D61FD5">
              <w:rPr>
                <w:noProof w:val="0"/>
                <w:sz w:val="32"/>
              </w:rPr>
              <w:t>-</w:t>
            </w:r>
            <w:bookmarkEnd w:id="4"/>
            <w:r w:rsidR="008E5AF8" w:rsidRPr="00D61FD5">
              <w:rPr>
                <w:noProof w:val="0"/>
                <w:sz w:val="32"/>
              </w:rPr>
              <w:t>0</w:t>
            </w:r>
            <w:r w:rsidR="003F478C">
              <w:rPr>
                <w:noProof w:val="0"/>
                <w:sz w:val="32"/>
              </w:rPr>
              <w:t>9</w:t>
            </w:r>
            <w:r w:rsidRPr="00D61FD5">
              <w:rPr>
                <w:noProof w:val="0"/>
                <w:sz w:val="32"/>
              </w:rPr>
              <w:t>)</w:t>
            </w:r>
          </w:p>
        </w:tc>
      </w:tr>
      <w:tr w:rsidR="004F0988" w:rsidRPr="00D61FD5" w14:paraId="66250160" w14:textId="77777777" w:rsidTr="005E4BB2">
        <w:trPr>
          <w:trHeight w:hRule="exact" w:val="1134"/>
        </w:trPr>
        <w:tc>
          <w:tcPr>
            <w:tcW w:w="10423" w:type="dxa"/>
            <w:gridSpan w:val="2"/>
            <w:shd w:val="clear" w:color="auto" w:fill="auto"/>
          </w:tcPr>
          <w:p w14:paraId="5E412D53" w14:textId="77777777" w:rsidR="004F0988" w:rsidRPr="00D61FD5" w:rsidRDefault="004F0988" w:rsidP="00133525">
            <w:pPr>
              <w:pStyle w:val="ZB"/>
              <w:framePr w:w="0" w:hRule="auto" w:wrap="auto" w:vAnchor="margin" w:hAnchor="text" w:yAlign="inline"/>
              <w:rPr>
                <w:noProof w:val="0"/>
              </w:rPr>
            </w:pPr>
            <w:r w:rsidRPr="00D61FD5">
              <w:rPr>
                <w:noProof w:val="0"/>
              </w:rPr>
              <w:t xml:space="preserve">Technical </w:t>
            </w:r>
            <w:bookmarkStart w:id="5" w:name="spectype2"/>
            <w:r w:rsidR="00D57972" w:rsidRPr="00D61FD5">
              <w:rPr>
                <w:noProof w:val="0"/>
              </w:rPr>
              <w:t>Report</w:t>
            </w:r>
            <w:bookmarkEnd w:id="5"/>
          </w:p>
          <w:p w14:paraId="05749FD9" w14:textId="77777777" w:rsidR="00BA4B8D" w:rsidRPr="00D61FD5" w:rsidRDefault="00BA4B8D" w:rsidP="00BA4B8D">
            <w:pPr>
              <w:pStyle w:val="Guidance"/>
            </w:pPr>
          </w:p>
        </w:tc>
      </w:tr>
      <w:tr w:rsidR="004F0988" w:rsidRPr="00D61FD5" w14:paraId="5D33CC90" w14:textId="77777777" w:rsidTr="005E4BB2">
        <w:trPr>
          <w:trHeight w:hRule="exact" w:val="3686"/>
        </w:trPr>
        <w:tc>
          <w:tcPr>
            <w:tcW w:w="10423" w:type="dxa"/>
            <w:gridSpan w:val="2"/>
            <w:shd w:val="clear" w:color="auto" w:fill="auto"/>
          </w:tcPr>
          <w:p w14:paraId="34B2ACE6" w14:textId="0E7F6421" w:rsidR="0061098A" w:rsidRPr="00D61FD5" w:rsidRDefault="0061098A" w:rsidP="0061098A">
            <w:pPr>
              <w:pStyle w:val="ZT"/>
              <w:framePr w:wrap="auto" w:hAnchor="text" w:yAlign="inline"/>
              <w:rPr>
                <w:lang w:eastAsia="zh-CN"/>
              </w:rPr>
            </w:pPr>
            <w:r w:rsidRPr="00D61FD5">
              <w:t>3rd Generation Partnership Project</w:t>
            </w:r>
            <w:r w:rsidR="00896871">
              <w:t>;</w:t>
            </w:r>
          </w:p>
          <w:p w14:paraId="459FB20B" w14:textId="4472905E" w:rsidR="0061098A" w:rsidRPr="00D61FD5" w:rsidRDefault="0061098A" w:rsidP="0061098A">
            <w:pPr>
              <w:pStyle w:val="ZT"/>
              <w:framePr w:wrap="auto" w:hAnchor="text" w:yAlign="inline"/>
            </w:pPr>
            <w:r w:rsidRPr="00D61FD5">
              <w:t xml:space="preserve">Technical Specification Group </w:t>
            </w:r>
            <w:bookmarkStart w:id="6" w:name="specTitle"/>
            <w:r w:rsidRPr="00D61FD5">
              <w:t>Core Network and Terminals</w:t>
            </w:r>
            <w:r w:rsidR="00896871">
              <w:t>;</w:t>
            </w:r>
          </w:p>
          <w:bookmarkEnd w:id="6"/>
          <w:p w14:paraId="1A7E3C92" w14:textId="61C4ACFA" w:rsidR="00E31C2E" w:rsidRPr="00D61FD5" w:rsidRDefault="00C113E1" w:rsidP="0061098A">
            <w:pPr>
              <w:pStyle w:val="ZT"/>
              <w:framePr w:wrap="auto" w:hAnchor="text" w:yAlign="inline"/>
            </w:pPr>
            <w:r w:rsidRPr="00C113E1">
              <w:t>Study on Port Allocation Alternatives for New 3GPP Interfaces</w:t>
            </w:r>
            <w:r>
              <w:t>;</w:t>
            </w:r>
          </w:p>
          <w:p w14:paraId="77E66814" w14:textId="77777777" w:rsidR="004F0988" w:rsidRPr="00637EF5" w:rsidRDefault="0061098A" w:rsidP="0061098A">
            <w:pPr>
              <w:pStyle w:val="ZT"/>
              <w:framePr w:wrap="auto" w:hAnchor="text" w:yAlign="inline"/>
              <w:rPr>
                <w:rStyle w:val="ZGSM"/>
              </w:rPr>
            </w:pPr>
            <w:r w:rsidRPr="00637EF5">
              <w:rPr>
                <w:rStyle w:val="ZGSM"/>
              </w:rPr>
              <w:t xml:space="preserve">(Release </w:t>
            </w:r>
            <w:bookmarkStart w:id="7" w:name="specRelease"/>
            <w:r w:rsidRPr="00637EF5">
              <w:rPr>
                <w:rStyle w:val="ZGSM"/>
              </w:rPr>
              <w:t>17</w:t>
            </w:r>
            <w:bookmarkEnd w:id="7"/>
            <w:r w:rsidRPr="00637EF5">
              <w:rPr>
                <w:rStyle w:val="ZGSM"/>
              </w:rPr>
              <w:t>)</w:t>
            </w:r>
          </w:p>
        </w:tc>
      </w:tr>
      <w:tr w:rsidR="00BF128E" w:rsidRPr="00D61FD5" w14:paraId="32FEC288" w14:textId="77777777" w:rsidTr="005E4BB2">
        <w:tc>
          <w:tcPr>
            <w:tcW w:w="10423" w:type="dxa"/>
            <w:gridSpan w:val="2"/>
            <w:shd w:val="clear" w:color="auto" w:fill="auto"/>
          </w:tcPr>
          <w:p w14:paraId="273B8F8C" w14:textId="77777777" w:rsidR="00BF128E" w:rsidRPr="00D61FD5" w:rsidRDefault="00BF128E" w:rsidP="00133525">
            <w:pPr>
              <w:pStyle w:val="ZU"/>
              <w:framePr w:w="0" w:wrap="auto" w:vAnchor="margin" w:hAnchor="text" w:yAlign="inline"/>
              <w:tabs>
                <w:tab w:val="right" w:pos="10206"/>
              </w:tabs>
              <w:jc w:val="left"/>
              <w:rPr>
                <w:noProof w:val="0"/>
                <w:color w:val="0000FF"/>
              </w:rPr>
            </w:pPr>
            <w:r w:rsidRPr="00D61FD5">
              <w:rPr>
                <w:noProof w:val="0"/>
                <w:color w:val="0000FF"/>
              </w:rPr>
              <w:tab/>
            </w:r>
          </w:p>
        </w:tc>
      </w:tr>
      <w:tr w:rsidR="00B00C25" w:rsidRPr="00D61FD5" w14:paraId="7A225C1A" w14:textId="77777777" w:rsidTr="005E4BB2">
        <w:trPr>
          <w:trHeight w:hRule="exact" w:val="1531"/>
        </w:trPr>
        <w:tc>
          <w:tcPr>
            <w:tcW w:w="4883" w:type="dxa"/>
            <w:shd w:val="clear" w:color="auto" w:fill="auto"/>
          </w:tcPr>
          <w:p w14:paraId="7279989F" w14:textId="1010C676" w:rsidR="00B00C25" w:rsidRPr="00D61FD5" w:rsidRDefault="001D55AD" w:rsidP="00B00C25">
            <w:r>
              <w:rPr>
                <w:i/>
              </w:rPr>
              <w:pict w14:anchorId="6A8F2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pt;height:64.85pt">
                  <v:imagedata r:id="rId9" o:title="5G-logo_175px"/>
                </v:shape>
              </w:pict>
            </w:r>
          </w:p>
        </w:tc>
        <w:tc>
          <w:tcPr>
            <w:tcW w:w="5540" w:type="dxa"/>
            <w:shd w:val="clear" w:color="auto" w:fill="auto"/>
          </w:tcPr>
          <w:p w14:paraId="3DE0F4F6" w14:textId="33C39237" w:rsidR="00B00C25" w:rsidRPr="00D61FD5" w:rsidRDefault="00766BFF" w:rsidP="00B00C25">
            <w:pPr>
              <w:jc w:val="right"/>
            </w:pPr>
            <w:bookmarkStart w:id="8" w:name="logos"/>
            <w:r>
              <w:pict w14:anchorId="6E9A628C">
                <v:shape id="_x0000_i1026" type="#_x0000_t75" style="width:129.7pt;height:1in">
                  <v:imagedata r:id="rId10" o:title="3GPP-logo_web"/>
                </v:shape>
              </w:pict>
            </w:r>
            <w:bookmarkEnd w:id="8"/>
          </w:p>
        </w:tc>
      </w:tr>
      <w:tr w:rsidR="00C074DD" w:rsidRPr="00D61FD5" w14:paraId="58FC4153" w14:textId="77777777" w:rsidTr="005E4BB2">
        <w:trPr>
          <w:trHeight w:hRule="exact" w:val="5783"/>
        </w:trPr>
        <w:tc>
          <w:tcPr>
            <w:tcW w:w="10423" w:type="dxa"/>
            <w:gridSpan w:val="2"/>
            <w:shd w:val="clear" w:color="auto" w:fill="auto"/>
          </w:tcPr>
          <w:p w14:paraId="13345060" w14:textId="77777777" w:rsidR="00C074DD" w:rsidRPr="00D61FD5" w:rsidRDefault="00C074DD" w:rsidP="00C074DD">
            <w:pPr>
              <w:pStyle w:val="Guidance"/>
              <w:rPr>
                <w:b/>
              </w:rPr>
            </w:pPr>
          </w:p>
        </w:tc>
      </w:tr>
      <w:tr w:rsidR="00C074DD" w:rsidRPr="00D61FD5" w14:paraId="740CB103" w14:textId="77777777" w:rsidTr="005E4BB2">
        <w:trPr>
          <w:cantSplit/>
          <w:trHeight w:hRule="exact" w:val="964"/>
        </w:trPr>
        <w:tc>
          <w:tcPr>
            <w:tcW w:w="10423" w:type="dxa"/>
            <w:gridSpan w:val="2"/>
            <w:shd w:val="clear" w:color="auto" w:fill="auto"/>
          </w:tcPr>
          <w:p w14:paraId="6062EDCF" w14:textId="77777777" w:rsidR="00C074DD" w:rsidRPr="00D61FD5" w:rsidRDefault="00C074DD" w:rsidP="00C074DD">
            <w:pPr>
              <w:rPr>
                <w:sz w:val="16"/>
              </w:rPr>
            </w:pPr>
            <w:bookmarkStart w:id="9" w:name="warningNotice"/>
            <w:r w:rsidRPr="00D61FD5">
              <w:rPr>
                <w:sz w:val="16"/>
              </w:rPr>
              <w:t>The present document has been developed within the 3rd Generation Partnership Project (3GPP</w:t>
            </w:r>
            <w:r w:rsidRPr="00D61FD5">
              <w:rPr>
                <w:sz w:val="16"/>
                <w:vertAlign w:val="superscript"/>
              </w:rPr>
              <w:t xml:space="preserve"> TM</w:t>
            </w:r>
            <w:r w:rsidRPr="00D61FD5">
              <w:rPr>
                <w:sz w:val="16"/>
              </w:rPr>
              <w:t>) and may be further elaborated for the purposes of 3GPP.</w:t>
            </w:r>
            <w:r w:rsidRPr="00D61FD5">
              <w:rPr>
                <w:sz w:val="16"/>
              </w:rPr>
              <w:br/>
              <w:t>The present document has not been subject to any approval process by the 3GPP</w:t>
            </w:r>
            <w:r w:rsidRPr="00D61FD5">
              <w:rPr>
                <w:sz w:val="16"/>
                <w:vertAlign w:val="superscript"/>
              </w:rPr>
              <w:t xml:space="preserve"> </w:t>
            </w:r>
            <w:r w:rsidRPr="00D61FD5">
              <w:rPr>
                <w:sz w:val="16"/>
              </w:rPr>
              <w:t>Organizational Partners and shall not be implemented.</w:t>
            </w:r>
            <w:r w:rsidRPr="00D61FD5">
              <w:rPr>
                <w:sz w:val="16"/>
              </w:rPr>
              <w:br/>
              <w:t>This Specification is provided for future development work within 3GPP</w:t>
            </w:r>
            <w:r w:rsidRPr="00D61FD5">
              <w:rPr>
                <w:sz w:val="16"/>
                <w:vertAlign w:val="superscript"/>
              </w:rPr>
              <w:t xml:space="preserve"> </w:t>
            </w:r>
            <w:r w:rsidRPr="00D61FD5">
              <w:rPr>
                <w:sz w:val="16"/>
              </w:rPr>
              <w:t>only. The Organizational Partners accept no liability for any use of this Specification.</w:t>
            </w:r>
            <w:r w:rsidRPr="00D61FD5">
              <w:rPr>
                <w:sz w:val="16"/>
              </w:rPr>
              <w:br/>
              <w:t>Specifications and Reports for implementation of the 3GPP</w:t>
            </w:r>
            <w:r w:rsidRPr="00D61FD5">
              <w:rPr>
                <w:sz w:val="16"/>
                <w:vertAlign w:val="superscript"/>
              </w:rPr>
              <w:t xml:space="preserve"> TM</w:t>
            </w:r>
            <w:r w:rsidRPr="00D61FD5">
              <w:rPr>
                <w:sz w:val="16"/>
              </w:rPr>
              <w:t xml:space="preserve"> system should be obtained via the 3GPP Organizational Partners' Publications Offices.</w:t>
            </w:r>
            <w:bookmarkEnd w:id="9"/>
          </w:p>
          <w:p w14:paraId="4E4A042D" w14:textId="77777777" w:rsidR="00C074DD" w:rsidRPr="00D61FD5" w:rsidRDefault="00C074DD" w:rsidP="00C074DD">
            <w:pPr>
              <w:pStyle w:val="ZV"/>
              <w:framePr w:w="0" w:wrap="auto" w:vAnchor="margin" w:hAnchor="text" w:yAlign="inline"/>
              <w:rPr>
                <w:noProof w:val="0"/>
              </w:rPr>
            </w:pPr>
          </w:p>
          <w:p w14:paraId="088F145C" w14:textId="77777777" w:rsidR="00C074DD" w:rsidRPr="00D61FD5" w:rsidRDefault="00C074DD" w:rsidP="00C074DD">
            <w:pPr>
              <w:rPr>
                <w:sz w:val="16"/>
              </w:rPr>
            </w:pPr>
          </w:p>
        </w:tc>
      </w:tr>
      <w:bookmarkEnd w:id="0"/>
    </w:tbl>
    <w:p w14:paraId="25EFA4A5" w14:textId="77777777" w:rsidR="00080512" w:rsidRPr="00D61FD5" w:rsidRDefault="00080512">
      <w:pPr>
        <w:sectPr w:rsidR="00080512" w:rsidRPr="00D61F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61FD5" w14:paraId="1B8604DA" w14:textId="77777777" w:rsidTr="00133525">
        <w:trPr>
          <w:trHeight w:hRule="exact" w:val="5670"/>
        </w:trPr>
        <w:tc>
          <w:tcPr>
            <w:tcW w:w="10423" w:type="dxa"/>
            <w:shd w:val="clear" w:color="auto" w:fill="auto"/>
          </w:tcPr>
          <w:p w14:paraId="758C1EC9" w14:textId="77777777" w:rsidR="00E16509" w:rsidRPr="00D61FD5" w:rsidRDefault="00E16509" w:rsidP="00E16509">
            <w:pPr>
              <w:pStyle w:val="Guidance"/>
            </w:pPr>
            <w:bookmarkStart w:id="10" w:name="page2"/>
          </w:p>
        </w:tc>
      </w:tr>
      <w:tr w:rsidR="00E16509" w:rsidRPr="00D61FD5" w14:paraId="1257E69D" w14:textId="77777777" w:rsidTr="00C074DD">
        <w:trPr>
          <w:trHeight w:hRule="exact" w:val="5387"/>
        </w:trPr>
        <w:tc>
          <w:tcPr>
            <w:tcW w:w="10423" w:type="dxa"/>
            <w:shd w:val="clear" w:color="auto" w:fill="auto"/>
          </w:tcPr>
          <w:p w14:paraId="7F74CE2C" w14:textId="77777777" w:rsidR="00E16509" w:rsidRPr="00D61FD5" w:rsidRDefault="00E16509" w:rsidP="00133525">
            <w:pPr>
              <w:pStyle w:val="FP"/>
              <w:spacing w:after="240"/>
              <w:ind w:left="2835" w:right="2835"/>
              <w:jc w:val="center"/>
              <w:rPr>
                <w:rFonts w:ascii="Arial" w:hAnsi="Arial"/>
                <w:b/>
                <w:i/>
              </w:rPr>
            </w:pPr>
            <w:bookmarkStart w:id="11" w:name="coords3gpp"/>
            <w:r w:rsidRPr="00D61FD5">
              <w:rPr>
                <w:rFonts w:ascii="Arial" w:hAnsi="Arial"/>
                <w:b/>
                <w:i/>
              </w:rPr>
              <w:t>3GPP</w:t>
            </w:r>
          </w:p>
          <w:p w14:paraId="3F1669EB" w14:textId="77777777" w:rsidR="00E16509" w:rsidRPr="00D61FD5" w:rsidRDefault="00E16509" w:rsidP="00133525">
            <w:pPr>
              <w:pStyle w:val="FP"/>
              <w:pBdr>
                <w:bottom w:val="single" w:sz="6" w:space="1" w:color="auto"/>
              </w:pBdr>
              <w:ind w:left="2835" w:right="2835"/>
              <w:jc w:val="center"/>
            </w:pPr>
            <w:r w:rsidRPr="00D61FD5">
              <w:t>Postal address</w:t>
            </w:r>
          </w:p>
          <w:p w14:paraId="59EA20A1" w14:textId="77777777" w:rsidR="00E16509" w:rsidRPr="00D61FD5" w:rsidRDefault="00E16509" w:rsidP="00133525">
            <w:pPr>
              <w:pStyle w:val="FP"/>
              <w:ind w:left="2835" w:right="2835"/>
              <w:jc w:val="center"/>
              <w:rPr>
                <w:rFonts w:ascii="Arial" w:hAnsi="Arial"/>
                <w:sz w:val="18"/>
              </w:rPr>
            </w:pPr>
          </w:p>
          <w:p w14:paraId="05F2AC8A" w14:textId="77777777" w:rsidR="00E16509" w:rsidRPr="00D61FD5" w:rsidRDefault="00E16509" w:rsidP="00133525">
            <w:pPr>
              <w:pStyle w:val="FP"/>
              <w:pBdr>
                <w:bottom w:val="single" w:sz="6" w:space="1" w:color="auto"/>
              </w:pBdr>
              <w:spacing w:before="240"/>
              <w:ind w:left="2835" w:right="2835"/>
              <w:jc w:val="center"/>
            </w:pPr>
            <w:r w:rsidRPr="00D61FD5">
              <w:t>3GPP support office address</w:t>
            </w:r>
          </w:p>
          <w:p w14:paraId="49D1DAC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650 Route des Lucioles - Sophia Antipolis</w:t>
            </w:r>
          </w:p>
          <w:p w14:paraId="12C24043" w14:textId="77777777" w:rsidR="00E16509" w:rsidRPr="00D61FD5" w:rsidRDefault="00E16509" w:rsidP="00133525">
            <w:pPr>
              <w:pStyle w:val="FP"/>
              <w:ind w:left="2835" w:right="2835"/>
              <w:jc w:val="center"/>
              <w:rPr>
                <w:rFonts w:ascii="Arial" w:hAnsi="Arial"/>
                <w:sz w:val="18"/>
                <w:lang w:val="fr-FR"/>
              </w:rPr>
            </w:pPr>
            <w:r w:rsidRPr="00D61FD5">
              <w:rPr>
                <w:rFonts w:ascii="Arial" w:hAnsi="Arial"/>
                <w:sz w:val="18"/>
                <w:lang w:val="fr-FR"/>
              </w:rPr>
              <w:t>Valbonne - FRANCE</w:t>
            </w:r>
          </w:p>
          <w:p w14:paraId="41280083" w14:textId="77777777" w:rsidR="00E16509" w:rsidRPr="00D61FD5" w:rsidRDefault="00E16509" w:rsidP="00133525">
            <w:pPr>
              <w:pStyle w:val="FP"/>
              <w:spacing w:after="20"/>
              <w:ind w:left="2835" w:right="2835"/>
              <w:jc w:val="center"/>
              <w:rPr>
                <w:rFonts w:ascii="Arial" w:hAnsi="Arial"/>
                <w:sz w:val="18"/>
              </w:rPr>
            </w:pPr>
            <w:r w:rsidRPr="00D61FD5">
              <w:rPr>
                <w:rFonts w:ascii="Arial" w:hAnsi="Arial"/>
                <w:sz w:val="18"/>
              </w:rPr>
              <w:t>Tel.: +33 4 92 94 42 00 Fax: +33 4 93 65 47 16</w:t>
            </w:r>
          </w:p>
          <w:p w14:paraId="36A887F1" w14:textId="77777777" w:rsidR="00E16509" w:rsidRPr="00D61FD5" w:rsidRDefault="00E16509" w:rsidP="00133525">
            <w:pPr>
              <w:pStyle w:val="FP"/>
              <w:pBdr>
                <w:bottom w:val="single" w:sz="6" w:space="1" w:color="auto"/>
              </w:pBdr>
              <w:spacing w:before="240"/>
              <w:ind w:left="2835" w:right="2835"/>
              <w:jc w:val="center"/>
            </w:pPr>
            <w:r w:rsidRPr="00D61FD5">
              <w:t>Internet</w:t>
            </w:r>
          </w:p>
          <w:p w14:paraId="7A740708" w14:textId="77777777" w:rsidR="00E16509" w:rsidRPr="00D61FD5" w:rsidRDefault="00E16509" w:rsidP="00133525">
            <w:pPr>
              <w:pStyle w:val="FP"/>
              <w:ind w:left="2835" w:right="2835"/>
              <w:jc w:val="center"/>
              <w:rPr>
                <w:rFonts w:ascii="Arial" w:hAnsi="Arial"/>
                <w:sz w:val="18"/>
              </w:rPr>
            </w:pPr>
            <w:r w:rsidRPr="00D61FD5">
              <w:rPr>
                <w:rFonts w:ascii="Arial" w:hAnsi="Arial"/>
                <w:sz w:val="18"/>
              </w:rPr>
              <w:t>http://www.3gpp.org</w:t>
            </w:r>
            <w:bookmarkEnd w:id="11"/>
          </w:p>
          <w:p w14:paraId="503EBFFB" w14:textId="77777777" w:rsidR="00E16509" w:rsidRPr="00D61FD5" w:rsidRDefault="00E16509" w:rsidP="00133525"/>
        </w:tc>
      </w:tr>
      <w:tr w:rsidR="00E16509" w:rsidRPr="00D61FD5" w14:paraId="166385AD" w14:textId="77777777" w:rsidTr="00C074DD">
        <w:tc>
          <w:tcPr>
            <w:tcW w:w="10423" w:type="dxa"/>
            <w:shd w:val="clear" w:color="auto" w:fill="auto"/>
            <w:vAlign w:val="bottom"/>
          </w:tcPr>
          <w:p w14:paraId="5136D420" w14:textId="77777777" w:rsidR="00E16509" w:rsidRPr="00D61FD5" w:rsidRDefault="00E16509" w:rsidP="00133525">
            <w:pPr>
              <w:pStyle w:val="FP"/>
              <w:pBdr>
                <w:bottom w:val="single" w:sz="6" w:space="1" w:color="auto"/>
              </w:pBdr>
              <w:spacing w:after="240"/>
              <w:jc w:val="center"/>
              <w:rPr>
                <w:rFonts w:ascii="Arial" w:hAnsi="Arial"/>
                <w:b/>
                <w:i/>
              </w:rPr>
            </w:pPr>
            <w:bookmarkStart w:id="12" w:name="copyrightNotification"/>
            <w:r w:rsidRPr="00D61FD5">
              <w:rPr>
                <w:rFonts w:ascii="Arial" w:hAnsi="Arial"/>
                <w:b/>
                <w:i/>
              </w:rPr>
              <w:t>Copyright Notification</w:t>
            </w:r>
          </w:p>
          <w:p w14:paraId="3F74A737" w14:textId="77777777" w:rsidR="00E16509" w:rsidRPr="00D61FD5" w:rsidRDefault="00E16509" w:rsidP="00133525">
            <w:pPr>
              <w:pStyle w:val="FP"/>
              <w:jc w:val="center"/>
            </w:pPr>
            <w:r w:rsidRPr="00D61FD5">
              <w:t>No part may be reproduced except as authorized by written permission.</w:t>
            </w:r>
            <w:r w:rsidRPr="00D61FD5">
              <w:br/>
              <w:t>The copyright and the foregoing restriction extend to reproduction in all media.</w:t>
            </w:r>
          </w:p>
          <w:p w14:paraId="793FCFC7" w14:textId="77777777" w:rsidR="00E16509" w:rsidRPr="00D61FD5" w:rsidRDefault="00E16509" w:rsidP="00133525">
            <w:pPr>
              <w:pStyle w:val="FP"/>
              <w:jc w:val="center"/>
            </w:pPr>
          </w:p>
          <w:p w14:paraId="20130D97" w14:textId="6B418BA7" w:rsidR="00E16509" w:rsidRPr="00D61FD5" w:rsidRDefault="00E16509" w:rsidP="00133525">
            <w:pPr>
              <w:pStyle w:val="FP"/>
              <w:jc w:val="center"/>
              <w:rPr>
                <w:sz w:val="18"/>
              </w:rPr>
            </w:pPr>
            <w:r w:rsidRPr="00D61FD5">
              <w:rPr>
                <w:sz w:val="18"/>
              </w:rPr>
              <w:t xml:space="preserve">© </w:t>
            </w:r>
            <w:r w:rsidR="002F39D0" w:rsidRPr="00D61FD5">
              <w:rPr>
                <w:sz w:val="18"/>
              </w:rPr>
              <w:t>202</w:t>
            </w:r>
            <w:r w:rsidR="00B00C25" w:rsidRPr="00D61FD5">
              <w:rPr>
                <w:sz w:val="18"/>
              </w:rPr>
              <w:t>1</w:t>
            </w:r>
            <w:r w:rsidRPr="00D61FD5">
              <w:rPr>
                <w:sz w:val="18"/>
              </w:rPr>
              <w:t>, 3GPP Organizational Partners (ARIB, ATIS, CCSA, ETSI, TSDSI, TTA, TTC).</w:t>
            </w:r>
            <w:bookmarkStart w:id="13" w:name="copyrightaddon"/>
            <w:bookmarkEnd w:id="13"/>
          </w:p>
          <w:p w14:paraId="15FD1CEB" w14:textId="77777777" w:rsidR="00E16509" w:rsidRPr="00D61FD5" w:rsidRDefault="00E16509" w:rsidP="00133525">
            <w:pPr>
              <w:pStyle w:val="FP"/>
              <w:jc w:val="center"/>
              <w:rPr>
                <w:sz w:val="18"/>
              </w:rPr>
            </w:pPr>
            <w:r w:rsidRPr="00D61FD5">
              <w:rPr>
                <w:sz w:val="18"/>
              </w:rPr>
              <w:t>All rights reserved.</w:t>
            </w:r>
          </w:p>
          <w:p w14:paraId="2A4B2CA7" w14:textId="77777777" w:rsidR="00E16509" w:rsidRPr="00D61FD5" w:rsidRDefault="00E16509" w:rsidP="00E16509">
            <w:pPr>
              <w:pStyle w:val="FP"/>
              <w:rPr>
                <w:sz w:val="18"/>
              </w:rPr>
            </w:pPr>
          </w:p>
          <w:p w14:paraId="20FCCEDF" w14:textId="77777777" w:rsidR="00E16509" w:rsidRPr="00D61FD5" w:rsidRDefault="00E16509" w:rsidP="00E16509">
            <w:pPr>
              <w:pStyle w:val="FP"/>
              <w:rPr>
                <w:sz w:val="18"/>
              </w:rPr>
            </w:pPr>
            <w:r w:rsidRPr="00D61FD5">
              <w:rPr>
                <w:sz w:val="18"/>
              </w:rPr>
              <w:t>UMTS™ is a Trade Mark of ETSI registered for the benefit of its members</w:t>
            </w:r>
          </w:p>
          <w:p w14:paraId="1D991070" w14:textId="77777777" w:rsidR="00E16509" w:rsidRPr="00D61FD5" w:rsidRDefault="00E16509" w:rsidP="00E16509">
            <w:pPr>
              <w:pStyle w:val="FP"/>
              <w:rPr>
                <w:sz w:val="18"/>
              </w:rPr>
            </w:pPr>
            <w:r w:rsidRPr="00D61FD5">
              <w:rPr>
                <w:sz w:val="18"/>
              </w:rPr>
              <w:t>3GPP™ is a Trade Mark of ETSI registered for the benefit of its Members and of the 3GPP Organizational Partners</w:t>
            </w:r>
            <w:r w:rsidRPr="00D61FD5">
              <w:rPr>
                <w:sz w:val="18"/>
              </w:rPr>
              <w:br/>
              <w:t>LTE™ is a Trade Mark of ETSI registered for the benefit of its Members and of the 3GPP Organizational Partners</w:t>
            </w:r>
          </w:p>
          <w:p w14:paraId="141860D9" w14:textId="77777777" w:rsidR="00E16509" w:rsidRPr="00D61FD5" w:rsidRDefault="00E16509" w:rsidP="00E16509">
            <w:pPr>
              <w:pStyle w:val="FP"/>
              <w:rPr>
                <w:sz w:val="18"/>
              </w:rPr>
            </w:pPr>
            <w:r w:rsidRPr="00D61FD5">
              <w:rPr>
                <w:sz w:val="18"/>
              </w:rPr>
              <w:t>GSM® and the GSM logo are registered and owned by the GSM Association</w:t>
            </w:r>
            <w:bookmarkEnd w:id="12"/>
          </w:p>
          <w:p w14:paraId="0648153D" w14:textId="77777777" w:rsidR="00E16509" w:rsidRPr="00D61FD5" w:rsidRDefault="00E16509" w:rsidP="00133525"/>
        </w:tc>
      </w:tr>
      <w:bookmarkEnd w:id="10"/>
    </w:tbl>
    <w:p w14:paraId="030C0063" w14:textId="77777777" w:rsidR="00080512" w:rsidRPr="00D61FD5" w:rsidRDefault="00080512">
      <w:pPr>
        <w:pStyle w:val="TT"/>
      </w:pPr>
      <w:r w:rsidRPr="00D61FD5">
        <w:br w:type="page"/>
      </w:r>
      <w:bookmarkStart w:id="14" w:name="tableOfContents"/>
      <w:bookmarkEnd w:id="14"/>
      <w:r w:rsidRPr="00D61FD5">
        <w:lastRenderedPageBreak/>
        <w:t>Contents</w:t>
      </w:r>
    </w:p>
    <w:p w14:paraId="7B188E55" w14:textId="5074C7C2" w:rsidR="001D55AD" w:rsidRDefault="00A136E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1D55AD">
        <w:t>Foreword</w:t>
      </w:r>
      <w:r w:rsidR="001D55AD">
        <w:tab/>
      </w:r>
      <w:r w:rsidR="001D55AD">
        <w:fldChar w:fldCharType="begin" w:fldLock="1"/>
      </w:r>
      <w:r w:rsidR="001D55AD">
        <w:instrText xml:space="preserve"> PAGEREF _Toc82717770 \h </w:instrText>
      </w:r>
      <w:r w:rsidR="001D55AD">
        <w:fldChar w:fldCharType="separate"/>
      </w:r>
      <w:r w:rsidR="001D55AD">
        <w:t>6</w:t>
      </w:r>
      <w:r w:rsidR="001D55AD">
        <w:fldChar w:fldCharType="end"/>
      </w:r>
    </w:p>
    <w:p w14:paraId="78194BBC" w14:textId="576BC9A4" w:rsidR="001D55AD" w:rsidRDefault="001D55AD">
      <w:pPr>
        <w:pStyle w:val="TOC1"/>
        <w:rPr>
          <w:rFonts w:asciiTheme="minorHAnsi" w:eastAsiaTheme="minorEastAsia" w:hAnsiTheme="minorHAnsi" w:cstheme="minorBidi"/>
          <w:szCs w:val="22"/>
        </w:rPr>
      </w:pPr>
      <w:r>
        <w:t>Introduction</w:t>
      </w:r>
      <w:r>
        <w:tab/>
      </w:r>
      <w:r>
        <w:fldChar w:fldCharType="begin" w:fldLock="1"/>
      </w:r>
      <w:r>
        <w:instrText xml:space="preserve"> PAGEREF _Toc82717771 \h </w:instrText>
      </w:r>
      <w:r>
        <w:fldChar w:fldCharType="separate"/>
      </w:r>
      <w:r>
        <w:t>8</w:t>
      </w:r>
      <w:r>
        <w:fldChar w:fldCharType="end"/>
      </w:r>
    </w:p>
    <w:p w14:paraId="7D7B6B0C" w14:textId="694712B4" w:rsidR="001D55AD" w:rsidRDefault="001D55AD">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_Toc82717772 \h </w:instrText>
      </w:r>
      <w:r>
        <w:fldChar w:fldCharType="separate"/>
      </w:r>
      <w:r>
        <w:t>9</w:t>
      </w:r>
      <w:r>
        <w:fldChar w:fldCharType="end"/>
      </w:r>
    </w:p>
    <w:p w14:paraId="02C6A007" w14:textId="039CDE3C" w:rsidR="001D55AD" w:rsidRDefault="001D55AD">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_Toc82717773 \h </w:instrText>
      </w:r>
      <w:r>
        <w:fldChar w:fldCharType="separate"/>
      </w:r>
      <w:r>
        <w:t>9</w:t>
      </w:r>
      <w:r>
        <w:fldChar w:fldCharType="end"/>
      </w:r>
    </w:p>
    <w:p w14:paraId="18F5D8FA" w14:textId="2F8E22A4" w:rsidR="001D55AD" w:rsidRDefault="001D55AD">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_Toc82717774 \h </w:instrText>
      </w:r>
      <w:r>
        <w:fldChar w:fldCharType="separate"/>
      </w:r>
      <w:r>
        <w:t>10</w:t>
      </w:r>
      <w:r>
        <w:fldChar w:fldCharType="end"/>
      </w:r>
    </w:p>
    <w:p w14:paraId="2A91BDA6" w14:textId="76E6E4C7" w:rsidR="001D55AD" w:rsidRDefault="001D55AD">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_Toc82717775 \h </w:instrText>
      </w:r>
      <w:r>
        <w:fldChar w:fldCharType="separate"/>
      </w:r>
      <w:r>
        <w:t>10</w:t>
      </w:r>
      <w:r>
        <w:fldChar w:fldCharType="end"/>
      </w:r>
    </w:p>
    <w:p w14:paraId="34255715" w14:textId="23C8E1CF" w:rsidR="001D55AD" w:rsidRDefault="001D55AD">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Void</w:t>
      </w:r>
      <w:r>
        <w:tab/>
      </w:r>
      <w:r>
        <w:fldChar w:fldCharType="begin" w:fldLock="1"/>
      </w:r>
      <w:r>
        <w:instrText xml:space="preserve"> PAGEREF _Toc82717776 \h </w:instrText>
      </w:r>
      <w:r>
        <w:fldChar w:fldCharType="separate"/>
      </w:r>
      <w:r>
        <w:t>10</w:t>
      </w:r>
      <w:r>
        <w:fldChar w:fldCharType="end"/>
      </w:r>
    </w:p>
    <w:p w14:paraId="178A88F0" w14:textId="3373E021" w:rsidR="001D55AD" w:rsidRDefault="001D55AD">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_Toc82717777 \h </w:instrText>
      </w:r>
      <w:r>
        <w:fldChar w:fldCharType="separate"/>
      </w:r>
      <w:r>
        <w:t>10</w:t>
      </w:r>
      <w:r>
        <w:fldChar w:fldCharType="end"/>
      </w:r>
    </w:p>
    <w:p w14:paraId="38B41D87" w14:textId="27A44863" w:rsidR="001D55AD" w:rsidRDefault="001D55AD">
      <w:pPr>
        <w:pStyle w:val="TOC1"/>
        <w:rPr>
          <w:rFonts w:asciiTheme="minorHAnsi" w:eastAsiaTheme="minorEastAsia" w:hAnsiTheme="minorHAnsi" w:cstheme="minorBidi"/>
          <w:szCs w:val="22"/>
        </w:rPr>
      </w:pPr>
      <w:r>
        <w:rPr>
          <w:lang w:eastAsia="zh-CN"/>
        </w:rPr>
        <w:t>4</w:t>
      </w:r>
      <w:r>
        <w:rPr>
          <w:rFonts w:asciiTheme="minorHAnsi" w:eastAsiaTheme="minorEastAsia" w:hAnsiTheme="minorHAnsi" w:cstheme="minorBidi"/>
          <w:szCs w:val="22"/>
        </w:rPr>
        <w:tab/>
      </w:r>
      <w:r>
        <w:rPr>
          <w:lang w:eastAsia="zh-CN"/>
        </w:rPr>
        <w:t>Requirements</w:t>
      </w:r>
      <w:r>
        <w:tab/>
      </w:r>
      <w:r>
        <w:fldChar w:fldCharType="begin" w:fldLock="1"/>
      </w:r>
      <w:r>
        <w:instrText xml:space="preserve"> PAGEREF _Toc82717778 \h </w:instrText>
      </w:r>
      <w:r>
        <w:fldChar w:fldCharType="separate"/>
      </w:r>
      <w:r>
        <w:t>10</w:t>
      </w:r>
      <w:r>
        <w:fldChar w:fldCharType="end"/>
      </w:r>
    </w:p>
    <w:p w14:paraId="70DDA2AD" w14:textId="4711744E" w:rsidR="001D55AD" w:rsidRDefault="001D55AD">
      <w:pPr>
        <w:pStyle w:val="TOC2"/>
        <w:rPr>
          <w:rFonts w:asciiTheme="minorHAnsi" w:eastAsiaTheme="minorEastAsia" w:hAnsiTheme="minorHAnsi" w:cstheme="minorBidi"/>
          <w:sz w:val="22"/>
          <w:szCs w:val="22"/>
        </w:rPr>
      </w:pPr>
      <w:r>
        <w:rPr>
          <w:lang w:eastAsia="zh-CN"/>
        </w:rPr>
        <w:t>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_Toc82717779 \h </w:instrText>
      </w:r>
      <w:r>
        <w:fldChar w:fldCharType="separate"/>
      </w:r>
      <w:r>
        <w:t>10</w:t>
      </w:r>
      <w:r>
        <w:fldChar w:fldCharType="end"/>
      </w:r>
    </w:p>
    <w:p w14:paraId="01B6B080" w14:textId="16166DAB" w:rsidR="001D55AD" w:rsidRDefault="001D55AD">
      <w:pPr>
        <w:pStyle w:val="TOC2"/>
        <w:rPr>
          <w:rFonts w:asciiTheme="minorHAnsi" w:eastAsiaTheme="minorEastAsia" w:hAnsiTheme="minorHAnsi" w:cstheme="minorBidi"/>
          <w:sz w:val="22"/>
          <w:szCs w:val="22"/>
        </w:rPr>
      </w:pPr>
      <w:r>
        <w:rPr>
          <w:lang w:eastAsia="zh-CN"/>
        </w:rPr>
        <w:t>4.2</w:t>
      </w:r>
      <w:r>
        <w:rPr>
          <w:rFonts w:asciiTheme="minorHAnsi" w:eastAsiaTheme="minorEastAsia" w:hAnsiTheme="minorHAnsi" w:cstheme="minorBidi"/>
          <w:sz w:val="22"/>
          <w:szCs w:val="22"/>
        </w:rPr>
        <w:tab/>
      </w:r>
      <w:r>
        <w:rPr>
          <w:lang w:eastAsia="zh-CN"/>
        </w:rPr>
        <w:t xml:space="preserve">Requirement #1: </w:t>
      </w:r>
      <w:r>
        <w:t xml:space="preserve"> At least either the port number or the Payload Protocol Identifier value shall be standardized for new SCTP interfaces</w:t>
      </w:r>
      <w:r>
        <w:tab/>
      </w:r>
      <w:r>
        <w:fldChar w:fldCharType="begin" w:fldLock="1"/>
      </w:r>
      <w:r>
        <w:instrText xml:space="preserve"> PAGEREF _Toc82717780 \h </w:instrText>
      </w:r>
      <w:r>
        <w:fldChar w:fldCharType="separate"/>
      </w:r>
      <w:r>
        <w:t>11</w:t>
      </w:r>
      <w:r>
        <w:fldChar w:fldCharType="end"/>
      </w:r>
    </w:p>
    <w:p w14:paraId="589DD678" w14:textId="426C0162" w:rsidR="001D55AD" w:rsidRDefault="001D55AD">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Problem Statement</w:t>
      </w:r>
      <w:r>
        <w:tab/>
      </w:r>
      <w:r>
        <w:fldChar w:fldCharType="begin" w:fldLock="1"/>
      </w:r>
      <w:r>
        <w:instrText xml:space="preserve"> PAGEREF _Toc82717781 \h </w:instrText>
      </w:r>
      <w:r>
        <w:fldChar w:fldCharType="separate"/>
      </w:r>
      <w:r>
        <w:t>11</w:t>
      </w:r>
      <w:r>
        <w:fldChar w:fldCharType="end"/>
      </w:r>
    </w:p>
    <w:p w14:paraId="3A39ADBC" w14:textId="31955BDB" w:rsidR="001D55AD" w:rsidRDefault="001D55AD">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w:t>
      </w:r>
      <w:r>
        <w:tab/>
      </w:r>
      <w:r>
        <w:fldChar w:fldCharType="begin" w:fldLock="1"/>
      </w:r>
      <w:r>
        <w:instrText xml:space="preserve"> PAGEREF _Toc82717782 \h </w:instrText>
      </w:r>
      <w:r>
        <w:fldChar w:fldCharType="separate"/>
      </w:r>
      <w:r>
        <w:t>11</w:t>
      </w:r>
      <w:r>
        <w:fldChar w:fldCharType="end"/>
      </w:r>
    </w:p>
    <w:p w14:paraId="51CAE49B" w14:textId="38ACE83B" w:rsidR="001D55AD" w:rsidRDefault="001D55AD">
      <w:pPr>
        <w:pStyle w:val="TOC2"/>
        <w:rPr>
          <w:rFonts w:asciiTheme="minorHAnsi" w:eastAsiaTheme="minorEastAsia" w:hAnsiTheme="minorHAnsi" w:cstheme="minorBidi"/>
          <w:sz w:val="22"/>
          <w:szCs w:val="22"/>
        </w:rPr>
      </w:pPr>
      <w:r>
        <w:rPr>
          <w:lang w:eastAsia="zh-CN"/>
        </w:rPr>
        <w:t>4.3</w:t>
      </w:r>
      <w:r>
        <w:rPr>
          <w:rFonts w:asciiTheme="minorHAnsi" w:eastAsiaTheme="minorEastAsia" w:hAnsiTheme="minorHAnsi" w:cstheme="minorBidi"/>
          <w:sz w:val="22"/>
          <w:szCs w:val="22"/>
        </w:rPr>
        <w:tab/>
      </w:r>
      <w:r>
        <w:rPr>
          <w:lang w:eastAsia="zh-CN"/>
        </w:rPr>
        <w:t>Requirement #2: Criteria for selecting preferred solutions</w:t>
      </w:r>
      <w:r>
        <w:tab/>
      </w:r>
      <w:r>
        <w:fldChar w:fldCharType="begin" w:fldLock="1"/>
      </w:r>
      <w:r>
        <w:instrText xml:space="preserve"> PAGEREF _Toc82717783 \h </w:instrText>
      </w:r>
      <w:r>
        <w:fldChar w:fldCharType="separate"/>
      </w:r>
      <w:r>
        <w:t>11</w:t>
      </w:r>
      <w:r>
        <w:fldChar w:fldCharType="end"/>
      </w:r>
    </w:p>
    <w:p w14:paraId="6FB0E9F1" w14:textId="0C1DAE32" w:rsidR="001D55AD" w:rsidRDefault="001D55AD">
      <w:pPr>
        <w:pStyle w:val="TOC1"/>
        <w:rPr>
          <w:rFonts w:asciiTheme="minorHAnsi" w:eastAsiaTheme="minorEastAsia" w:hAnsiTheme="minorHAnsi" w:cstheme="minorBidi"/>
          <w:szCs w:val="22"/>
        </w:rPr>
      </w:pPr>
      <w:r>
        <w:rPr>
          <w:lang w:eastAsia="zh-CN"/>
        </w:rPr>
        <w:t>5</w:t>
      </w:r>
      <w:r>
        <w:rPr>
          <w:rFonts w:asciiTheme="minorHAnsi" w:eastAsiaTheme="minorEastAsia" w:hAnsiTheme="minorHAnsi" w:cstheme="minorBidi"/>
          <w:szCs w:val="22"/>
        </w:rPr>
        <w:tab/>
      </w:r>
      <w:r>
        <w:rPr>
          <w:lang w:eastAsia="zh-CN"/>
        </w:rPr>
        <w:t>Key Issues</w:t>
      </w:r>
      <w:r>
        <w:tab/>
      </w:r>
      <w:r>
        <w:fldChar w:fldCharType="begin" w:fldLock="1"/>
      </w:r>
      <w:r>
        <w:instrText xml:space="preserve"> PAGEREF _Toc82717784 \h </w:instrText>
      </w:r>
      <w:r>
        <w:fldChar w:fldCharType="separate"/>
      </w:r>
      <w:r>
        <w:t>12</w:t>
      </w:r>
      <w:r>
        <w:fldChar w:fldCharType="end"/>
      </w:r>
    </w:p>
    <w:p w14:paraId="710BC85F" w14:textId="54045465" w:rsidR="001D55AD" w:rsidRDefault="001D55AD">
      <w:pPr>
        <w:pStyle w:val="TOC2"/>
        <w:rPr>
          <w:rFonts w:asciiTheme="minorHAnsi" w:eastAsiaTheme="minorEastAsia" w:hAnsiTheme="minorHAnsi" w:cstheme="minorBidi"/>
          <w:sz w:val="22"/>
          <w:szCs w:val="22"/>
        </w:rPr>
      </w:pPr>
      <w:r>
        <w:rPr>
          <w:lang w:eastAsia="zh-CN"/>
        </w:rPr>
        <w:t>5</w:t>
      </w:r>
      <w:r>
        <w:t>.1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_Toc82717785 \h </w:instrText>
      </w:r>
      <w:r>
        <w:fldChar w:fldCharType="separate"/>
      </w:r>
      <w:r>
        <w:t>12</w:t>
      </w:r>
      <w:r>
        <w:fldChar w:fldCharType="end"/>
      </w:r>
    </w:p>
    <w:p w14:paraId="6C12CE3C" w14:textId="03FD9D5C" w:rsidR="001D55AD" w:rsidRDefault="001D55AD">
      <w:pPr>
        <w:pStyle w:val="TOC2"/>
        <w:rPr>
          <w:rFonts w:asciiTheme="minorHAnsi" w:eastAsiaTheme="minorEastAsia" w:hAnsiTheme="minorHAnsi" w:cstheme="minorBidi"/>
          <w:sz w:val="22"/>
          <w:szCs w:val="22"/>
        </w:rPr>
      </w:pPr>
      <w:r>
        <w:rPr>
          <w:lang w:eastAsia="zh-CN"/>
        </w:rPr>
        <w:t>5</w:t>
      </w:r>
      <w:r>
        <w:t>.2</w:t>
      </w:r>
      <w:r>
        <w:rPr>
          <w:rFonts w:asciiTheme="minorHAnsi" w:eastAsiaTheme="minorEastAsia" w:hAnsiTheme="minorHAnsi" w:cstheme="minorBidi"/>
          <w:sz w:val="22"/>
          <w:szCs w:val="22"/>
        </w:rPr>
        <w:tab/>
      </w:r>
      <w:r>
        <w:rPr>
          <w:lang w:eastAsia="zh-CN"/>
        </w:rPr>
        <w:t>Key Issue #1: Roaming/inter-domain scenario</w:t>
      </w:r>
      <w:r>
        <w:tab/>
      </w:r>
      <w:r>
        <w:fldChar w:fldCharType="begin" w:fldLock="1"/>
      </w:r>
      <w:r>
        <w:instrText xml:space="preserve"> PAGEREF _Toc82717786 \h </w:instrText>
      </w:r>
      <w:r>
        <w:fldChar w:fldCharType="separate"/>
      </w:r>
      <w:r>
        <w:t>12</w:t>
      </w:r>
      <w:r>
        <w:fldChar w:fldCharType="end"/>
      </w:r>
    </w:p>
    <w:p w14:paraId="287EB907" w14:textId="26A3AFB4" w:rsidR="001D55AD" w:rsidRDefault="001D55AD">
      <w:pPr>
        <w:pStyle w:val="TOC3"/>
        <w:rPr>
          <w:rFonts w:asciiTheme="minorHAnsi" w:eastAsiaTheme="minorEastAsia" w:hAnsiTheme="minorHAnsi" w:cstheme="minorBidi"/>
          <w:sz w:val="22"/>
          <w:szCs w:val="22"/>
        </w:rPr>
      </w:pPr>
      <w:r>
        <w:rPr>
          <w:lang w:eastAsia="zh-CN"/>
        </w:rPr>
        <w:t>5.2.1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_Toc82717787 \h </w:instrText>
      </w:r>
      <w:r>
        <w:fldChar w:fldCharType="separate"/>
      </w:r>
      <w:r>
        <w:t>12</w:t>
      </w:r>
      <w:r>
        <w:fldChar w:fldCharType="end"/>
      </w:r>
    </w:p>
    <w:p w14:paraId="208D044E" w14:textId="70F4D379" w:rsidR="001D55AD" w:rsidRDefault="001D55AD">
      <w:pPr>
        <w:pStyle w:val="TOC3"/>
        <w:rPr>
          <w:rFonts w:asciiTheme="minorHAnsi" w:eastAsiaTheme="minorEastAsia" w:hAnsiTheme="minorHAnsi" w:cstheme="minorBidi"/>
          <w:sz w:val="22"/>
          <w:szCs w:val="22"/>
        </w:rPr>
      </w:pPr>
      <w:r>
        <w:rPr>
          <w:lang w:eastAsia="zh-CN"/>
        </w:rPr>
        <w:t>5.2.2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_Toc82717788 \h </w:instrText>
      </w:r>
      <w:r>
        <w:fldChar w:fldCharType="separate"/>
      </w:r>
      <w:r>
        <w:t>12</w:t>
      </w:r>
      <w:r>
        <w:fldChar w:fldCharType="end"/>
      </w:r>
    </w:p>
    <w:p w14:paraId="5CEAF81B" w14:textId="638D1DAC" w:rsidR="001D55AD" w:rsidRDefault="001D55AD">
      <w:pPr>
        <w:pStyle w:val="TOC2"/>
        <w:rPr>
          <w:rFonts w:asciiTheme="minorHAnsi" w:eastAsiaTheme="minorEastAsia" w:hAnsiTheme="minorHAnsi" w:cstheme="minorBidi"/>
          <w:sz w:val="22"/>
          <w:szCs w:val="22"/>
        </w:rPr>
      </w:pPr>
      <w:r>
        <w:rPr>
          <w:lang w:eastAsia="zh-CN"/>
        </w:rPr>
        <w:t>5</w:t>
      </w:r>
      <w:r>
        <w:t>.3</w:t>
      </w:r>
      <w:r>
        <w:rPr>
          <w:rFonts w:asciiTheme="minorHAnsi" w:eastAsiaTheme="minorEastAsia" w:hAnsiTheme="minorHAnsi" w:cstheme="minorBidi"/>
          <w:sz w:val="22"/>
          <w:szCs w:val="22"/>
        </w:rPr>
        <w:tab/>
      </w:r>
      <w:r>
        <w:rPr>
          <w:lang w:eastAsia="zh-CN"/>
        </w:rPr>
        <w:t>Key Issue #2: Intra-domain scenario</w:t>
      </w:r>
      <w:r>
        <w:tab/>
      </w:r>
      <w:r>
        <w:fldChar w:fldCharType="begin" w:fldLock="1"/>
      </w:r>
      <w:r>
        <w:instrText xml:space="preserve"> PAGEREF _Toc82717789 \h </w:instrText>
      </w:r>
      <w:r>
        <w:fldChar w:fldCharType="separate"/>
      </w:r>
      <w:r>
        <w:t>13</w:t>
      </w:r>
      <w:r>
        <w:fldChar w:fldCharType="end"/>
      </w:r>
    </w:p>
    <w:p w14:paraId="3D3D007F" w14:textId="719320BD" w:rsidR="001D55AD" w:rsidRDefault="001D55AD">
      <w:pPr>
        <w:pStyle w:val="TOC3"/>
        <w:rPr>
          <w:rFonts w:asciiTheme="minorHAnsi" w:eastAsiaTheme="minorEastAsia" w:hAnsiTheme="minorHAnsi" w:cstheme="minorBidi"/>
          <w:sz w:val="22"/>
          <w:szCs w:val="22"/>
        </w:rPr>
      </w:pPr>
      <w:r>
        <w:rPr>
          <w:lang w:eastAsia="zh-CN"/>
        </w:rPr>
        <w:t>5.3.1</w:t>
      </w:r>
      <w:r>
        <w:rPr>
          <w:rFonts w:asciiTheme="minorHAnsi" w:eastAsiaTheme="minorEastAsia" w:hAnsiTheme="minorHAnsi" w:cstheme="minorBidi"/>
          <w:sz w:val="22"/>
          <w:szCs w:val="22"/>
        </w:rPr>
        <w:tab/>
      </w:r>
      <w:r>
        <w:rPr>
          <w:lang w:eastAsia="zh-CN"/>
        </w:rPr>
        <w:t>Description of the use case</w:t>
      </w:r>
      <w:r>
        <w:tab/>
      </w:r>
      <w:r>
        <w:fldChar w:fldCharType="begin" w:fldLock="1"/>
      </w:r>
      <w:r>
        <w:instrText xml:space="preserve"> PAGEREF _Toc82717790 \h </w:instrText>
      </w:r>
      <w:r>
        <w:fldChar w:fldCharType="separate"/>
      </w:r>
      <w:r>
        <w:t>13</w:t>
      </w:r>
      <w:r>
        <w:fldChar w:fldCharType="end"/>
      </w:r>
    </w:p>
    <w:p w14:paraId="6848D60F" w14:textId="25AB35C6" w:rsidR="001D55AD" w:rsidRDefault="001D55AD">
      <w:pPr>
        <w:pStyle w:val="TOC3"/>
        <w:rPr>
          <w:rFonts w:asciiTheme="minorHAnsi" w:eastAsiaTheme="minorEastAsia" w:hAnsiTheme="minorHAnsi" w:cstheme="minorBidi"/>
          <w:sz w:val="22"/>
          <w:szCs w:val="22"/>
        </w:rPr>
      </w:pPr>
      <w:r>
        <w:rPr>
          <w:lang w:eastAsia="zh-CN"/>
        </w:rPr>
        <w:t>5.3.2</w:t>
      </w:r>
      <w:r>
        <w:rPr>
          <w:rFonts w:asciiTheme="minorHAnsi" w:eastAsiaTheme="minorEastAsia" w:hAnsiTheme="minorHAnsi" w:cstheme="minorBidi"/>
          <w:sz w:val="22"/>
          <w:szCs w:val="22"/>
        </w:rPr>
        <w:tab/>
      </w:r>
      <w:r>
        <w:rPr>
          <w:lang w:eastAsia="zh-CN"/>
        </w:rPr>
        <w:t>Key issue definition</w:t>
      </w:r>
      <w:r>
        <w:tab/>
      </w:r>
      <w:r>
        <w:fldChar w:fldCharType="begin" w:fldLock="1"/>
      </w:r>
      <w:r>
        <w:instrText xml:space="preserve"> PAGEREF _Toc82717791 \h </w:instrText>
      </w:r>
      <w:r>
        <w:fldChar w:fldCharType="separate"/>
      </w:r>
      <w:r>
        <w:t>13</w:t>
      </w:r>
      <w:r>
        <w:fldChar w:fldCharType="end"/>
      </w:r>
    </w:p>
    <w:p w14:paraId="4D48FA0E" w14:textId="47D65B71" w:rsidR="001D55AD" w:rsidRDefault="001D55AD">
      <w:pPr>
        <w:pStyle w:val="TOC1"/>
        <w:rPr>
          <w:rFonts w:asciiTheme="minorHAnsi" w:eastAsiaTheme="minorEastAsia" w:hAnsiTheme="minorHAnsi" w:cstheme="minorBidi"/>
          <w:szCs w:val="22"/>
        </w:rPr>
      </w:pPr>
      <w:r>
        <w:rPr>
          <w:lang w:eastAsia="zh-CN"/>
        </w:rPr>
        <w:t>6</w:t>
      </w:r>
      <w:r>
        <w:rPr>
          <w:rFonts w:asciiTheme="minorHAnsi" w:eastAsiaTheme="minorEastAsia" w:hAnsiTheme="minorHAnsi" w:cstheme="minorBidi"/>
          <w:szCs w:val="22"/>
        </w:rPr>
        <w:tab/>
      </w:r>
      <w:r>
        <w:rPr>
          <w:lang w:eastAsia="zh-CN"/>
        </w:rPr>
        <w:t>Solutions</w:t>
      </w:r>
      <w:r>
        <w:tab/>
      </w:r>
      <w:r>
        <w:fldChar w:fldCharType="begin" w:fldLock="1"/>
      </w:r>
      <w:r>
        <w:instrText xml:space="preserve"> PAGEREF _Toc82717792 \h </w:instrText>
      </w:r>
      <w:r>
        <w:fldChar w:fldCharType="separate"/>
      </w:r>
      <w:r>
        <w:t>13</w:t>
      </w:r>
      <w:r>
        <w:fldChar w:fldCharType="end"/>
      </w:r>
    </w:p>
    <w:p w14:paraId="03ADC78D" w14:textId="3B3EE660" w:rsidR="001D55AD" w:rsidRDefault="001D55AD">
      <w:pPr>
        <w:pStyle w:val="TOC2"/>
        <w:rPr>
          <w:rFonts w:asciiTheme="minorHAnsi" w:eastAsiaTheme="minorEastAsia" w:hAnsiTheme="minorHAnsi" w:cstheme="minorBidi"/>
          <w:sz w:val="22"/>
          <w:szCs w:val="22"/>
        </w:rPr>
      </w:pPr>
      <w:r>
        <w:rPr>
          <w:lang w:eastAsia="zh-CN"/>
        </w:rP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_Toc82717793 \h </w:instrText>
      </w:r>
      <w:r>
        <w:fldChar w:fldCharType="separate"/>
      </w:r>
      <w:r>
        <w:t>13</w:t>
      </w:r>
      <w:r>
        <w:fldChar w:fldCharType="end"/>
      </w:r>
    </w:p>
    <w:p w14:paraId="3CCD253E" w14:textId="3C7D4615" w:rsidR="001D55AD" w:rsidRDefault="001D55AD">
      <w:pPr>
        <w:pStyle w:val="TOC2"/>
        <w:rPr>
          <w:rFonts w:asciiTheme="minorHAnsi" w:eastAsiaTheme="minorEastAsia" w:hAnsiTheme="minorHAnsi" w:cstheme="minorBidi"/>
          <w:sz w:val="22"/>
          <w:szCs w:val="22"/>
        </w:rPr>
      </w:pPr>
      <w:r>
        <w:rPr>
          <w:lang w:eastAsia="zh-CN"/>
        </w:rPr>
        <w:t>6.2</w:t>
      </w:r>
      <w:r>
        <w:rPr>
          <w:rFonts w:asciiTheme="minorHAnsi" w:eastAsiaTheme="minorEastAsia" w:hAnsiTheme="minorHAnsi" w:cstheme="minorBidi"/>
          <w:sz w:val="22"/>
          <w:szCs w:val="22"/>
        </w:rPr>
        <w:tab/>
      </w:r>
      <w:r>
        <w:rPr>
          <w:lang w:eastAsia="zh-CN"/>
        </w:rPr>
        <w:t xml:space="preserve">Solution#1: </w:t>
      </w:r>
      <w:r>
        <w:t>3GPP allocating port numbers</w:t>
      </w:r>
      <w:r>
        <w:tab/>
      </w:r>
      <w:r>
        <w:fldChar w:fldCharType="begin" w:fldLock="1"/>
      </w:r>
      <w:r>
        <w:instrText xml:space="preserve"> PAGEREF _Toc82717794 \h </w:instrText>
      </w:r>
      <w:r>
        <w:fldChar w:fldCharType="separate"/>
      </w:r>
      <w:r>
        <w:t>14</w:t>
      </w:r>
      <w:r>
        <w:fldChar w:fldCharType="end"/>
      </w:r>
    </w:p>
    <w:p w14:paraId="251A9E22" w14:textId="4A2E3092" w:rsidR="001D55AD" w:rsidRDefault="001D55AD">
      <w:pPr>
        <w:pStyle w:val="TOC3"/>
        <w:rPr>
          <w:rFonts w:asciiTheme="minorHAnsi" w:eastAsiaTheme="minorEastAsia" w:hAnsiTheme="minorHAnsi" w:cstheme="minorBidi"/>
          <w:sz w:val="22"/>
          <w:szCs w:val="22"/>
        </w:rPr>
      </w:pPr>
      <w:r>
        <w:rPr>
          <w:lang w:eastAsia="zh-CN"/>
        </w:rP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_Toc82717795 \h </w:instrText>
      </w:r>
      <w:r>
        <w:fldChar w:fldCharType="separate"/>
      </w:r>
      <w:r>
        <w:t>14</w:t>
      </w:r>
      <w:r>
        <w:fldChar w:fldCharType="end"/>
      </w:r>
    </w:p>
    <w:p w14:paraId="09313354" w14:textId="0D63BA36" w:rsidR="001D55AD" w:rsidRDefault="001D55AD">
      <w:pPr>
        <w:pStyle w:val="TOC3"/>
        <w:rPr>
          <w:rFonts w:asciiTheme="minorHAnsi" w:eastAsiaTheme="minorEastAsia" w:hAnsiTheme="minorHAnsi" w:cstheme="minorBidi"/>
          <w:sz w:val="22"/>
          <w:szCs w:val="22"/>
        </w:rPr>
      </w:pPr>
      <w:r>
        <w:rPr>
          <w:lang w:eastAsia="zh-CN"/>
        </w:rPr>
        <w:t>6.2.2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_Toc82717796 \h </w:instrText>
      </w:r>
      <w:r>
        <w:fldChar w:fldCharType="separate"/>
      </w:r>
      <w:r>
        <w:t>14</w:t>
      </w:r>
      <w:r>
        <w:fldChar w:fldCharType="end"/>
      </w:r>
    </w:p>
    <w:p w14:paraId="3F8AE11A" w14:textId="15A96F58" w:rsidR="001D55AD" w:rsidRDefault="001D55AD">
      <w:pPr>
        <w:pStyle w:val="TOC4"/>
        <w:rPr>
          <w:rFonts w:asciiTheme="minorHAnsi" w:eastAsiaTheme="minorEastAsia" w:hAnsiTheme="minorHAnsi" w:cstheme="minorBidi"/>
          <w:sz w:val="22"/>
          <w:szCs w:val="22"/>
        </w:rPr>
      </w:pPr>
      <w:r>
        <w:rPr>
          <w:lang w:eastAsia="zh-CN"/>
        </w:rPr>
        <w:t>6.2.2.1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_Toc82717797 \h </w:instrText>
      </w:r>
      <w:r>
        <w:fldChar w:fldCharType="separate"/>
      </w:r>
      <w:r>
        <w:t>14</w:t>
      </w:r>
      <w:r>
        <w:fldChar w:fldCharType="end"/>
      </w:r>
    </w:p>
    <w:p w14:paraId="4DEA7624" w14:textId="739EE85B" w:rsidR="001D55AD" w:rsidRDefault="001D55AD">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Summary of the solution</w:t>
      </w:r>
      <w:r>
        <w:tab/>
      </w:r>
      <w:r>
        <w:fldChar w:fldCharType="begin" w:fldLock="1"/>
      </w:r>
      <w:r>
        <w:instrText xml:space="preserve"> PAGEREF _Toc82717798 \h </w:instrText>
      </w:r>
      <w:r>
        <w:fldChar w:fldCharType="separate"/>
      </w:r>
      <w:r>
        <w:t>15</w:t>
      </w:r>
      <w:r>
        <w:fldChar w:fldCharType="end"/>
      </w:r>
    </w:p>
    <w:p w14:paraId="36C318CC" w14:textId="42AB0805" w:rsidR="001D55AD" w:rsidRDefault="001D55AD">
      <w:pPr>
        <w:pStyle w:val="TOC3"/>
        <w:rPr>
          <w:rFonts w:asciiTheme="minorHAnsi" w:eastAsiaTheme="minorEastAsia" w:hAnsiTheme="minorHAnsi" w:cstheme="minorBidi"/>
          <w:sz w:val="22"/>
          <w:szCs w:val="22"/>
        </w:rPr>
      </w:pPr>
      <w:r>
        <w:rPr>
          <w:lang w:eastAsia="zh-CN"/>
        </w:rPr>
        <w:t>6.2.3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_Toc82717799 \h </w:instrText>
      </w:r>
      <w:r>
        <w:fldChar w:fldCharType="separate"/>
      </w:r>
      <w:r>
        <w:t>15</w:t>
      </w:r>
      <w:r>
        <w:fldChar w:fldCharType="end"/>
      </w:r>
    </w:p>
    <w:p w14:paraId="759B1C27" w14:textId="181F84BE" w:rsidR="001D55AD" w:rsidRDefault="001D55AD">
      <w:pPr>
        <w:pStyle w:val="TOC3"/>
        <w:rPr>
          <w:rFonts w:asciiTheme="minorHAnsi" w:eastAsiaTheme="minorEastAsia" w:hAnsiTheme="minorHAnsi" w:cstheme="minorBidi"/>
          <w:sz w:val="22"/>
          <w:szCs w:val="22"/>
        </w:rPr>
      </w:pPr>
      <w:r>
        <w:rPr>
          <w:lang w:eastAsia="zh-CN"/>
        </w:rPr>
        <w:t>6.2.4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_Toc82717800 \h </w:instrText>
      </w:r>
      <w:r>
        <w:fldChar w:fldCharType="separate"/>
      </w:r>
      <w:r>
        <w:t>15</w:t>
      </w:r>
      <w:r>
        <w:fldChar w:fldCharType="end"/>
      </w:r>
    </w:p>
    <w:p w14:paraId="5A940066" w14:textId="3B4B7B2F" w:rsidR="001D55AD" w:rsidRDefault="001D55AD">
      <w:pPr>
        <w:pStyle w:val="TOC2"/>
        <w:rPr>
          <w:rFonts w:asciiTheme="minorHAnsi" w:eastAsiaTheme="minorEastAsia" w:hAnsiTheme="minorHAnsi" w:cstheme="minorBidi"/>
          <w:sz w:val="22"/>
          <w:szCs w:val="22"/>
        </w:rPr>
      </w:pPr>
      <w:r>
        <w:rPr>
          <w:lang w:eastAsia="zh-CN"/>
        </w:rPr>
        <w:t>6.3</w:t>
      </w:r>
      <w:r>
        <w:rPr>
          <w:rFonts w:asciiTheme="minorHAnsi" w:eastAsiaTheme="minorEastAsia" w:hAnsiTheme="minorHAnsi" w:cstheme="minorBidi"/>
          <w:sz w:val="22"/>
          <w:szCs w:val="22"/>
        </w:rPr>
        <w:tab/>
      </w:r>
      <w:r>
        <w:rPr>
          <w:lang w:eastAsia="zh-CN"/>
        </w:rPr>
        <w:t>Solution#2: A</w:t>
      </w:r>
      <w:r>
        <w:t>llocating port numbers via OAM</w:t>
      </w:r>
      <w:r>
        <w:tab/>
      </w:r>
      <w:r>
        <w:fldChar w:fldCharType="begin" w:fldLock="1"/>
      </w:r>
      <w:r>
        <w:instrText xml:space="preserve"> PAGEREF _Toc82717801 \h </w:instrText>
      </w:r>
      <w:r>
        <w:fldChar w:fldCharType="separate"/>
      </w:r>
      <w:r>
        <w:t>16</w:t>
      </w:r>
      <w:r>
        <w:fldChar w:fldCharType="end"/>
      </w:r>
    </w:p>
    <w:p w14:paraId="7AE0292F" w14:textId="24B48D8A" w:rsidR="001D55AD" w:rsidRDefault="001D55AD">
      <w:pPr>
        <w:pStyle w:val="TOC3"/>
        <w:rPr>
          <w:rFonts w:asciiTheme="minorHAnsi" w:eastAsiaTheme="minorEastAsia" w:hAnsiTheme="minorHAnsi" w:cstheme="minorBidi"/>
          <w:sz w:val="22"/>
          <w:szCs w:val="22"/>
        </w:rPr>
      </w:pPr>
      <w:r>
        <w:rPr>
          <w:lang w:eastAsia="zh-CN"/>
        </w:rP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_Toc82717802 \h </w:instrText>
      </w:r>
      <w:r>
        <w:fldChar w:fldCharType="separate"/>
      </w:r>
      <w:r>
        <w:t>16</w:t>
      </w:r>
      <w:r>
        <w:fldChar w:fldCharType="end"/>
      </w:r>
    </w:p>
    <w:p w14:paraId="0498F201" w14:textId="5122BDE5" w:rsidR="001D55AD" w:rsidRDefault="001D55AD">
      <w:pPr>
        <w:pStyle w:val="TOC3"/>
        <w:rPr>
          <w:rFonts w:asciiTheme="minorHAnsi" w:eastAsiaTheme="minorEastAsia" w:hAnsiTheme="minorHAnsi" w:cstheme="minorBidi"/>
          <w:sz w:val="22"/>
          <w:szCs w:val="22"/>
        </w:rPr>
      </w:pPr>
      <w:r>
        <w:rPr>
          <w:lang w:eastAsia="zh-CN"/>
        </w:rPr>
        <w:t>6.3.2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_Toc82717803 \h </w:instrText>
      </w:r>
      <w:r>
        <w:fldChar w:fldCharType="separate"/>
      </w:r>
      <w:r>
        <w:t>16</w:t>
      </w:r>
      <w:r>
        <w:fldChar w:fldCharType="end"/>
      </w:r>
    </w:p>
    <w:p w14:paraId="7A88C2A3" w14:textId="53462CC6" w:rsidR="001D55AD" w:rsidRDefault="001D55AD">
      <w:pPr>
        <w:pStyle w:val="TOC3"/>
        <w:rPr>
          <w:rFonts w:asciiTheme="minorHAnsi" w:eastAsiaTheme="minorEastAsia" w:hAnsiTheme="minorHAnsi" w:cstheme="minorBidi"/>
          <w:sz w:val="22"/>
          <w:szCs w:val="22"/>
        </w:rPr>
      </w:pPr>
      <w:r>
        <w:rPr>
          <w:lang w:eastAsia="zh-CN"/>
        </w:rPr>
        <w:t>6.3.3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_Toc82717804 \h </w:instrText>
      </w:r>
      <w:r>
        <w:fldChar w:fldCharType="separate"/>
      </w:r>
      <w:r>
        <w:t>16</w:t>
      </w:r>
      <w:r>
        <w:fldChar w:fldCharType="end"/>
      </w:r>
    </w:p>
    <w:p w14:paraId="6B9FE2D8" w14:textId="5B19688C" w:rsidR="001D55AD" w:rsidRDefault="001D55AD">
      <w:pPr>
        <w:pStyle w:val="TOC3"/>
        <w:rPr>
          <w:rFonts w:asciiTheme="minorHAnsi" w:eastAsiaTheme="minorEastAsia" w:hAnsiTheme="minorHAnsi" w:cstheme="minorBidi"/>
          <w:sz w:val="22"/>
          <w:szCs w:val="22"/>
        </w:rPr>
      </w:pPr>
      <w:r>
        <w:rPr>
          <w:lang w:eastAsia="zh-CN"/>
        </w:rPr>
        <w:t>6.3.4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_Toc82717805 \h </w:instrText>
      </w:r>
      <w:r>
        <w:fldChar w:fldCharType="separate"/>
      </w:r>
      <w:r>
        <w:t>16</w:t>
      </w:r>
      <w:r>
        <w:fldChar w:fldCharType="end"/>
      </w:r>
    </w:p>
    <w:p w14:paraId="6FCE6D94" w14:textId="16E60A73" w:rsidR="001D55AD" w:rsidRDefault="001D55AD">
      <w:pPr>
        <w:pStyle w:val="TOC2"/>
        <w:rPr>
          <w:rFonts w:asciiTheme="minorHAnsi" w:eastAsiaTheme="minorEastAsia" w:hAnsiTheme="minorHAnsi" w:cstheme="minorBidi"/>
          <w:sz w:val="22"/>
          <w:szCs w:val="22"/>
        </w:rPr>
      </w:pPr>
      <w:r>
        <w:rPr>
          <w:lang w:eastAsia="zh-CN"/>
        </w:rPr>
        <w:t>6.4</w:t>
      </w:r>
      <w:r>
        <w:rPr>
          <w:rFonts w:asciiTheme="minorHAnsi" w:eastAsiaTheme="minorEastAsia" w:hAnsiTheme="minorHAnsi" w:cstheme="minorBidi"/>
          <w:sz w:val="22"/>
          <w:szCs w:val="22"/>
        </w:rPr>
        <w:tab/>
      </w:r>
      <w:r>
        <w:rPr>
          <w:lang w:eastAsia="zh-CN"/>
        </w:rPr>
        <w:t xml:space="preserve">Solution#3: </w:t>
      </w:r>
      <w:r>
        <w:t>DNS-SD based solution</w:t>
      </w:r>
      <w:r>
        <w:tab/>
      </w:r>
      <w:r>
        <w:fldChar w:fldCharType="begin" w:fldLock="1"/>
      </w:r>
      <w:r>
        <w:instrText xml:space="preserve"> PAGEREF _Toc82717806 \h </w:instrText>
      </w:r>
      <w:r>
        <w:fldChar w:fldCharType="separate"/>
      </w:r>
      <w:r>
        <w:t>17</w:t>
      </w:r>
      <w:r>
        <w:fldChar w:fldCharType="end"/>
      </w:r>
    </w:p>
    <w:p w14:paraId="5D4EC35F" w14:textId="649A7675" w:rsidR="001D55AD" w:rsidRDefault="001D55AD">
      <w:pPr>
        <w:pStyle w:val="TOC3"/>
        <w:rPr>
          <w:rFonts w:asciiTheme="minorHAnsi" w:eastAsiaTheme="minorEastAsia" w:hAnsiTheme="minorHAnsi" w:cstheme="minorBidi"/>
          <w:sz w:val="22"/>
          <w:szCs w:val="22"/>
        </w:rPr>
      </w:pPr>
      <w:r>
        <w:rPr>
          <w:lang w:eastAsia="zh-CN"/>
        </w:rP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_Toc82717807 \h </w:instrText>
      </w:r>
      <w:r>
        <w:fldChar w:fldCharType="separate"/>
      </w:r>
      <w:r>
        <w:t>17</w:t>
      </w:r>
      <w:r>
        <w:fldChar w:fldCharType="end"/>
      </w:r>
    </w:p>
    <w:p w14:paraId="31A9F00D" w14:textId="32AD4FAC" w:rsidR="001D55AD" w:rsidRDefault="001D55AD">
      <w:pPr>
        <w:pStyle w:val="TOC3"/>
        <w:rPr>
          <w:rFonts w:asciiTheme="minorHAnsi" w:eastAsiaTheme="minorEastAsia" w:hAnsiTheme="minorHAnsi" w:cstheme="minorBidi"/>
          <w:sz w:val="22"/>
          <w:szCs w:val="22"/>
        </w:rPr>
      </w:pPr>
      <w:r>
        <w:rPr>
          <w:lang w:eastAsia="zh-CN"/>
        </w:rPr>
        <w:t>6.4.2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_Toc82717808 \h </w:instrText>
      </w:r>
      <w:r>
        <w:fldChar w:fldCharType="separate"/>
      </w:r>
      <w:r>
        <w:t>17</w:t>
      </w:r>
      <w:r>
        <w:fldChar w:fldCharType="end"/>
      </w:r>
    </w:p>
    <w:p w14:paraId="5F6AE2B6" w14:textId="313B5F70" w:rsidR="001D55AD" w:rsidRDefault="001D55AD">
      <w:pPr>
        <w:pStyle w:val="TOC3"/>
        <w:rPr>
          <w:rFonts w:asciiTheme="minorHAnsi" w:eastAsiaTheme="minorEastAsia" w:hAnsiTheme="minorHAnsi" w:cstheme="minorBidi"/>
          <w:sz w:val="22"/>
          <w:szCs w:val="22"/>
        </w:rPr>
      </w:pPr>
      <w:r>
        <w:rPr>
          <w:lang w:eastAsia="zh-CN"/>
        </w:rPr>
        <w:t>6.4.3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_Toc82717809 \h </w:instrText>
      </w:r>
      <w:r>
        <w:fldChar w:fldCharType="separate"/>
      </w:r>
      <w:r>
        <w:t>18</w:t>
      </w:r>
      <w:r>
        <w:fldChar w:fldCharType="end"/>
      </w:r>
    </w:p>
    <w:p w14:paraId="22883E9B" w14:textId="262166C5" w:rsidR="001D55AD" w:rsidRDefault="001D55AD">
      <w:pPr>
        <w:pStyle w:val="TOC3"/>
        <w:rPr>
          <w:rFonts w:asciiTheme="minorHAnsi" w:eastAsiaTheme="minorEastAsia" w:hAnsiTheme="minorHAnsi" w:cstheme="minorBidi"/>
          <w:sz w:val="22"/>
          <w:szCs w:val="22"/>
        </w:rPr>
      </w:pPr>
      <w:r>
        <w:rPr>
          <w:lang w:eastAsia="zh-CN"/>
        </w:rPr>
        <w:t>6.4.4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_Toc82717810 \h </w:instrText>
      </w:r>
      <w:r>
        <w:fldChar w:fldCharType="separate"/>
      </w:r>
      <w:r>
        <w:t>18</w:t>
      </w:r>
      <w:r>
        <w:fldChar w:fldCharType="end"/>
      </w:r>
    </w:p>
    <w:p w14:paraId="5FD675A8" w14:textId="68314603" w:rsidR="001D55AD" w:rsidRDefault="001D55AD">
      <w:pPr>
        <w:pStyle w:val="TOC2"/>
        <w:rPr>
          <w:rFonts w:asciiTheme="minorHAnsi" w:eastAsiaTheme="minorEastAsia" w:hAnsiTheme="minorHAnsi" w:cstheme="minorBidi"/>
          <w:sz w:val="22"/>
          <w:szCs w:val="22"/>
        </w:rPr>
      </w:pPr>
      <w:r>
        <w:rPr>
          <w:lang w:eastAsia="zh-CN"/>
        </w:rPr>
        <w:t>6.5</w:t>
      </w:r>
      <w:r>
        <w:rPr>
          <w:rFonts w:asciiTheme="minorHAnsi" w:eastAsiaTheme="minorEastAsia" w:hAnsiTheme="minorHAnsi" w:cstheme="minorBidi"/>
          <w:sz w:val="22"/>
          <w:szCs w:val="22"/>
        </w:rPr>
        <w:tab/>
      </w:r>
      <w:r>
        <w:rPr>
          <w:lang w:eastAsia="zh-CN"/>
        </w:rPr>
        <w:t xml:space="preserve">Solution#4: </w:t>
      </w:r>
      <w:r>
        <w:t>Service discovery using DNS SRV records</w:t>
      </w:r>
      <w:r>
        <w:tab/>
      </w:r>
      <w:r>
        <w:fldChar w:fldCharType="begin" w:fldLock="1"/>
      </w:r>
      <w:r>
        <w:instrText xml:space="preserve"> PAGEREF _Toc82717811 \h </w:instrText>
      </w:r>
      <w:r>
        <w:fldChar w:fldCharType="separate"/>
      </w:r>
      <w:r>
        <w:t>18</w:t>
      </w:r>
      <w:r>
        <w:fldChar w:fldCharType="end"/>
      </w:r>
    </w:p>
    <w:p w14:paraId="416C9475" w14:textId="2418E720" w:rsidR="001D55AD" w:rsidRDefault="001D55AD">
      <w:pPr>
        <w:pStyle w:val="TOC3"/>
        <w:rPr>
          <w:rFonts w:asciiTheme="minorHAnsi" w:eastAsiaTheme="minorEastAsia" w:hAnsiTheme="minorHAnsi" w:cstheme="minorBidi"/>
          <w:sz w:val="22"/>
          <w:szCs w:val="22"/>
        </w:rPr>
      </w:pPr>
      <w:r>
        <w:rPr>
          <w:lang w:eastAsia="zh-CN"/>
        </w:rPr>
        <w:t>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_Toc82717812 \h </w:instrText>
      </w:r>
      <w:r>
        <w:fldChar w:fldCharType="separate"/>
      </w:r>
      <w:r>
        <w:t>18</w:t>
      </w:r>
      <w:r>
        <w:fldChar w:fldCharType="end"/>
      </w:r>
    </w:p>
    <w:p w14:paraId="7D8831F4" w14:textId="7556851E" w:rsidR="001D55AD" w:rsidRDefault="001D55AD">
      <w:pPr>
        <w:pStyle w:val="TOC3"/>
        <w:rPr>
          <w:rFonts w:asciiTheme="minorHAnsi" w:eastAsiaTheme="minorEastAsia" w:hAnsiTheme="minorHAnsi" w:cstheme="minorBidi"/>
          <w:sz w:val="22"/>
          <w:szCs w:val="22"/>
        </w:rPr>
      </w:pPr>
      <w:r>
        <w:rPr>
          <w:lang w:eastAsia="zh-CN"/>
        </w:rPr>
        <w:t>6.5.2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_Toc82717813 \h </w:instrText>
      </w:r>
      <w:r>
        <w:fldChar w:fldCharType="separate"/>
      </w:r>
      <w:r>
        <w:t>19</w:t>
      </w:r>
      <w:r>
        <w:fldChar w:fldCharType="end"/>
      </w:r>
    </w:p>
    <w:p w14:paraId="6CF15B98" w14:textId="55D9753E" w:rsidR="001D55AD" w:rsidRDefault="001D55AD">
      <w:pPr>
        <w:pStyle w:val="TOC3"/>
        <w:rPr>
          <w:rFonts w:asciiTheme="minorHAnsi" w:eastAsiaTheme="minorEastAsia" w:hAnsiTheme="minorHAnsi" w:cstheme="minorBidi"/>
          <w:sz w:val="22"/>
          <w:szCs w:val="22"/>
        </w:rPr>
      </w:pPr>
      <w:r>
        <w:rPr>
          <w:lang w:eastAsia="zh-CN"/>
        </w:rPr>
        <w:t>6.5.3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_Toc82717814 \h </w:instrText>
      </w:r>
      <w:r>
        <w:fldChar w:fldCharType="separate"/>
      </w:r>
      <w:r>
        <w:t>19</w:t>
      </w:r>
      <w:r>
        <w:fldChar w:fldCharType="end"/>
      </w:r>
    </w:p>
    <w:p w14:paraId="0253BD19" w14:textId="0404C159" w:rsidR="001D55AD" w:rsidRDefault="001D55AD">
      <w:pPr>
        <w:pStyle w:val="TOC3"/>
        <w:rPr>
          <w:rFonts w:asciiTheme="minorHAnsi" w:eastAsiaTheme="minorEastAsia" w:hAnsiTheme="minorHAnsi" w:cstheme="minorBidi"/>
          <w:sz w:val="22"/>
          <w:szCs w:val="22"/>
        </w:rPr>
      </w:pPr>
      <w:r>
        <w:rPr>
          <w:lang w:eastAsia="zh-CN"/>
        </w:rPr>
        <w:t>6.5.4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_Toc82717815 \h </w:instrText>
      </w:r>
      <w:r>
        <w:fldChar w:fldCharType="separate"/>
      </w:r>
      <w:r>
        <w:t>19</w:t>
      </w:r>
      <w:r>
        <w:fldChar w:fldCharType="end"/>
      </w:r>
    </w:p>
    <w:p w14:paraId="618A2AB1" w14:textId="2E93586E" w:rsidR="001D55AD" w:rsidRDefault="001D55AD">
      <w:pPr>
        <w:pStyle w:val="TOC2"/>
        <w:rPr>
          <w:rFonts w:asciiTheme="minorHAnsi" w:eastAsiaTheme="minorEastAsia" w:hAnsiTheme="minorHAnsi" w:cstheme="minorBidi"/>
          <w:sz w:val="22"/>
          <w:szCs w:val="22"/>
        </w:rPr>
      </w:pPr>
      <w:r>
        <w:rPr>
          <w:lang w:eastAsia="zh-CN"/>
        </w:rPr>
        <w:t>6.6</w:t>
      </w:r>
      <w:r>
        <w:rPr>
          <w:rFonts w:asciiTheme="minorHAnsi" w:eastAsiaTheme="minorEastAsia" w:hAnsiTheme="minorHAnsi" w:cstheme="minorBidi"/>
          <w:sz w:val="22"/>
          <w:szCs w:val="22"/>
        </w:rPr>
        <w:tab/>
      </w:r>
      <w:r>
        <w:rPr>
          <w:lang w:eastAsia="zh-CN"/>
        </w:rPr>
        <w:t xml:space="preserve">Solution#5: </w:t>
      </w:r>
      <w:r w:rsidRPr="00BE0F39">
        <w:rPr>
          <w:lang w:val="en-US"/>
        </w:rPr>
        <w:t>Use of multicast address on local link</w:t>
      </w:r>
      <w:r>
        <w:tab/>
      </w:r>
      <w:r>
        <w:fldChar w:fldCharType="begin" w:fldLock="1"/>
      </w:r>
      <w:r>
        <w:instrText xml:space="preserve"> PAGEREF _Toc82717816 \h </w:instrText>
      </w:r>
      <w:r>
        <w:fldChar w:fldCharType="separate"/>
      </w:r>
      <w:r>
        <w:t>20</w:t>
      </w:r>
      <w:r>
        <w:fldChar w:fldCharType="end"/>
      </w:r>
    </w:p>
    <w:p w14:paraId="0C94B481" w14:textId="25F990D3" w:rsidR="001D55AD" w:rsidRDefault="001D55AD">
      <w:pPr>
        <w:pStyle w:val="TOC3"/>
        <w:rPr>
          <w:rFonts w:asciiTheme="minorHAnsi" w:eastAsiaTheme="minorEastAsia" w:hAnsiTheme="minorHAnsi" w:cstheme="minorBidi"/>
          <w:sz w:val="22"/>
          <w:szCs w:val="22"/>
        </w:rPr>
      </w:pPr>
      <w:r>
        <w:rPr>
          <w:lang w:eastAsia="zh-CN"/>
        </w:rPr>
        <w:t>6.6.1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_Toc82717817 \h </w:instrText>
      </w:r>
      <w:r>
        <w:fldChar w:fldCharType="separate"/>
      </w:r>
      <w:r>
        <w:t>20</w:t>
      </w:r>
      <w:r>
        <w:fldChar w:fldCharType="end"/>
      </w:r>
    </w:p>
    <w:p w14:paraId="3FDD6812" w14:textId="100E59D5" w:rsidR="001D55AD" w:rsidRDefault="001D55AD">
      <w:pPr>
        <w:pStyle w:val="TOC3"/>
        <w:rPr>
          <w:rFonts w:asciiTheme="minorHAnsi" w:eastAsiaTheme="minorEastAsia" w:hAnsiTheme="minorHAnsi" w:cstheme="minorBidi"/>
          <w:sz w:val="22"/>
          <w:szCs w:val="22"/>
        </w:rPr>
      </w:pPr>
      <w:r>
        <w:rPr>
          <w:lang w:eastAsia="zh-CN"/>
        </w:rPr>
        <w:t>6.6.2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_Toc82717818 \h </w:instrText>
      </w:r>
      <w:r>
        <w:fldChar w:fldCharType="separate"/>
      </w:r>
      <w:r>
        <w:t>20</w:t>
      </w:r>
      <w:r>
        <w:fldChar w:fldCharType="end"/>
      </w:r>
    </w:p>
    <w:p w14:paraId="2BEE3EA7" w14:textId="22F9A15F" w:rsidR="001D55AD" w:rsidRDefault="001D55AD">
      <w:pPr>
        <w:pStyle w:val="TOC3"/>
        <w:rPr>
          <w:rFonts w:asciiTheme="minorHAnsi" w:eastAsiaTheme="minorEastAsia" w:hAnsiTheme="minorHAnsi" w:cstheme="minorBidi"/>
          <w:sz w:val="22"/>
          <w:szCs w:val="22"/>
        </w:rPr>
      </w:pPr>
      <w:r>
        <w:rPr>
          <w:lang w:eastAsia="zh-CN"/>
        </w:rPr>
        <w:t>6.6.3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_Toc82717819 \h </w:instrText>
      </w:r>
      <w:r>
        <w:fldChar w:fldCharType="separate"/>
      </w:r>
      <w:r>
        <w:t>20</w:t>
      </w:r>
      <w:r>
        <w:fldChar w:fldCharType="end"/>
      </w:r>
    </w:p>
    <w:p w14:paraId="6DE6446A" w14:textId="6AE53C37" w:rsidR="001D55AD" w:rsidRDefault="001D55AD">
      <w:pPr>
        <w:pStyle w:val="TOC3"/>
        <w:rPr>
          <w:rFonts w:asciiTheme="minorHAnsi" w:eastAsiaTheme="minorEastAsia" w:hAnsiTheme="minorHAnsi" w:cstheme="minorBidi"/>
          <w:sz w:val="22"/>
          <w:szCs w:val="22"/>
        </w:rPr>
      </w:pPr>
      <w:r>
        <w:rPr>
          <w:lang w:eastAsia="zh-CN"/>
        </w:rPr>
        <w:t>6.6.4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_Toc82717820 \h </w:instrText>
      </w:r>
      <w:r>
        <w:fldChar w:fldCharType="separate"/>
      </w:r>
      <w:r>
        <w:t>20</w:t>
      </w:r>
      <w:r>
        <w:fldChar w:fldCharType="end"/>
      </w:r>
    </w:p>
    <w:p w14:paraId="35DB75BE" w14:textId="5F4F6C3D" w:rsidR="001D55AD" w:rsidRDefault="001D55AD">
      <w:pPr>
        <w:pStyle w:val="TOC2"/>
        <w:rPr>
          <w:rFonts w:asciiTheme="minorHAnsi" w:eastAsiaTheme="minorEastAsia" w:hAnsiTheme="minorHAnsi" w:cstheme="minorBidi"/>
          <w:sz w:val="22"/>
          <w:szCs w:val="22"/>
        </w:rPr>
      </w:pPr>
      <w:r>
        <w:rPr>
          <w:lang w:eastAsia="zh-CN"/>
        </w:rPr>
        <w:t>6.7</w:t>
      </w:r>
      <w:r>
        <w:rPr>
          <w:rFonts w:asciiTheme="minorHAnsi" w:eastAsiaTheme="minorEastAsia" w:hAnsiTheme="minorHAnsi" w:cstheme="minorBidi"/>
          <w:sz w:val="22"/>
          <w:szCs w:val="22"/>
        </w:rPr>
        <w:tab/>
      </w:r>
      <w:r>
        <w:rPr>
          <w:lang w:eastAsia="zh-CN"/>
        </w:rPr>
        <w:t xml:space="preserve">Solution#6: </w:t>
      </w:r>
      <w:r w:rsidRPr="00BE0F39">
        <w:rPr>
          <w:lang w:val="en-US"/>
        </w:rPr>
        <w:t xml:space="preserve">Direct unicast DNS queries to </w:t>
      </w:r>
      <w:r w:rsidRPr="00BE0F39">
        <w:rPr>
          <w:rFonts w:eastAsia="SimSun"/>
          <w:lang w:eastAsia="zh-CN"/>
        </w:rPr>
        <w:t>the target node</w:t>
      </w:r>
      <w:r>
        <w:tab/>
      </w:r>
      <w:r>
        <w:fldChar w:fldCharType="begin" w:fldLock="1"/>
      </w:r>
      <w:r>
        <w:instrText xml:space="preserve"> PAGEREF _Toc82717821 \h </w:instrText>
      </w:r>
      <w:r>
        <w:fldChar w:fldCharType="separate"/>
      </w:r>
      <w:r>
        <w:t>21</w:t>
      </w:r>
      <w:r>
        <w:fldChar w:fldCharType="end"/>
      </w:r>
    </w:p>
    <w:p w14:paraId="3F40CEC5" w14:textId="58B01C9E" w:rsidR="001D55AD" w:rsidRDefault="001D55AD">
      <w:pPr>
        <w:pStyle w:val="TOC3"/>
        <w:rPr>
          <w:rFonts w:asciiTheme="minorHAnsi" w:eastAsiaTheme="minorEastAsia" w:hAnsiTheme="minorHAnsi" w:cstheme="minorBidi"/>
          <w:sz w:val="22"/>
          <w:szCs w:val="22"/>
        </w:rPr>
      </w:pPr>
      <w:r>
        <w:rPr>
          <w:lang w:eastAsia="zh-CN"/>
        </w:rPr>
        <w:t>6.7.1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_Toc82717822 \h </w:instrText>
      </w:r>
      <w:r>
        <w:fldChar w:fldCharType="separate"/>
      </w:r>
      <w:r>
        <w:t>21</w:t>
      </w:r>
      <w:r>
        <w:fldChar w:fldCharType="end"/>
      </w:r>
    </w:p>
    <w:p w14:paraId="34491FC1" w14:textId="1B98C08F" w:rsidR="001D55AD" w:rsidRDefault="001D55AD">
      <w:pPr>
        <w:pStyle w:val="TOC3"/>
        <w:rPr>
          <w:rFonts w:asciiTheme="minorHAnsi" w:eastAsiaTheme="minorEastAsia" w:hAnsiTheme="minorHAnsi" w:cstheme="minorBidi"/>
          <w:sz w:val="22"/>
          <w:szCs w:val="22"/>
        </w:rPr>
      </w:pPr>
      <w:r>
        <w:rPr>
          <w:lang w:eastAsia="zh-CN"/>
        </w:rPr>
        <w:lastRenderedPageBreak/>
        <w:t>6.7.2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_Toc82717823 \h </w:instrText>
      </w:r>
      <w:r>
        <w:fldChar w:fldCharType="separate"/>
      </w:r>
      <w:r>
        <w:t>21</w:t>
      </w:r>
      <w:r>
        <w:fldChar w:fldCharType="end"/>
      </w:r>
    </w:p>
    <w:p w14:paraId="7453EDD3" w14:textId="31031715" w:rsidR="001D55AD" w:rsidRDefault="001D55AD">
      <w:pPr>
        <w:pStyle w:val="TOC3"/>
        <w:rPr>
          <w:rFonts w:asciiTheme="minorHAnsi" w:eastAsiaTheme="minorEastAsia" w:hAnsiTheme="minorHAnsi" w:cstheme="minorBidi"/>
          <w:sz w:val="22"/>
          <w:szCs w:val="22"/>
        </w:rPr>
      </w:pPr>
      <w:r>
        <w:rPr>
          <w:lang w:eastAsia="zh-CN"/>
        </w:rPr>
        <w:t>6.7.3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_Toc82717824 \h </w:instrText>
      </w:r>
      <w:r>
        <w:fldChar w:fldCharType="separate"/>
      </w:r>
      <w:r>
        <w:t>22</w:t>
      </w:r>
      <w:r>
        <w:fldChar w:fldCharType="end"/>
      </w:r>
    </w:p>
    <w:p w14:paraId="52D7B921" w14:textId="35EB6D29" w:rsidR="001D55AD" w:rsidRDefault="001D55AD">
      <w:pPr>
        <w:pStyle w:val="TOC3"/>
        <w:rPr>
          <w:rFonts w:asciiTheme="minorHAnsi" w:eastAsiaTheme="minorEastAsia" w:hAnsiTheme="minorHAnsi" w:cstheme="minorBidi"/>
          <w:sz w:val="22"/>
          <w:szCs w:val="22"/>
        </w:rPr>
      </w:pPr>
      <w:r>
        <w:rPr>
          <w:lang w:eastAsia="zh-CN"/>
        </w:rPr>
        <w:t>6.7.4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_Toc82717825 \h </w:instrText>
      </w:r>
      <w:r>
        <w:fldChar w:fldCharType="separate"/>
      </w:r>
      <w:r>
        <w:t>22</w:t>
      </w:r>
      <w:r>
        <w:fldChar w:fldCharType="end"/>
      </w:r>
    </w:p>
    <w:p w14:paraId="38E5FC08" w14:textId="3F7AF6D4" w:rsidR="001D55AD" w:rsidRDefault="001D55AD">
      <w:pPr>
        <w:pStyle w:val="TOC2"/>
        <w:rPr>
          <w:rFonts w:asciiTheme="minorHAnsi" w:eastAsiaTheme="minorEastAsia" w:hAnsiTheme="minorHAnsi" w:cstheme="minorBidi"/>
          <w:sz w:val="22"/>
          <w:szCs w:val="22"/>
        </w:rPr>
      </w:pPr>
      <w:r w:rsidRPr="00BE0F39">
        <w:rPr>
          <w:lang w:val="en-US" w:eastAsia="zh-CN"/>
        </w:rPr>
        <w:t>6.8</w:t>
      </w:r>
      <w:r>
        <w:rPr>
          <w:rFonts w:asciiTheme="minorHAnsi" w:eastAsiaTheme="minorEastAsia" w:hAnsiTheme="minorHAnsi" w:cstheme="minorBidi"/>
          <w:sz w:val="22"/>
          <w:szCs w:val="22"/>
        </w:rPr>
        <w:tab/>
      </w:r>
      <w:r w:rsidRPr="00BE0F39">
        <w:rPr>
          <w:lang w:val="en-US" w:eastAsia="zh-CN"/>
        </w:rPr>
        <w:t xml:space="preserve">Solution#7: </w:t>
      </w:r>
      <w:r w:rsidRPr="00BE0F39">
        <w:rPr>
          <w:rFonts w:eastAsia="SimSun"/>
          <w:lang w:val="en-US" w:eastAsia="zh-CN"/>
        </w:rPr>
        <w:t>SCTP Multiplexer (Port)</w:t>
      </w:r>
      <w:r>
        <w:tab/>
      </w:r>
      <w:r>
        <w:fldChar w:fldCharType="begin" w:fldLock="1"/>
      </w:r>
      <w:r>
        <w:instrText xml:space="preserve"> PAGEREF _Toc82717826 \h </w:instrText>
      </w:r>
      <w:r>
        <w:fldChar w:fldCharType="separate"/>
      </w:r>
      <w:r>
        <w:t>22</w:t>
      </w:r>
      <w:r>
        <w:fldChar w:fldCharType="end"/>
      </w:r>
    </w:p>
    <w:p w14:paraId="6A029EF6" w14:textId="20BF0F91" w:rsidR="001D55AD" w:rsidRDefault="001D55AD">
      <w:pPr>
        <w:pStyle w:val="TOC3"/>
        <w:rPr>
          <w:rFonts w:asciiTheme="minorHAnsi" w:eastAsiaTheme="minorEastAsia" w:hAnsiTheme="minorHAnsi" w:cstheme="minorBidi"/>
          <w:sz w:val="22"/>
          <w:szCs w:val="22"/>
        </w:rPr>
      </w:pPr>
      <w:r w:rsidRPr="00BE0F39">
        <w:rPr>
          <w:lang w:val="en-US" w:eastAsia="zh-CN"/>
        </w:rPr>
        <w:t>6.8.1</w:t>
      </w:r>
      <w:r>
        <w:rPr>
          <w:rFonts w:asciiTheme="minorHAnsi" w:eastAsiaTheme="minorEastAsia" w:hAnsiTheme="minorHAnsi" w:cstheme="minorBidi"/>
          <w:sz w:val="22"/>
          <w:szCs w:val="22"/>
        </w:rPr>
        <w:tab/>
      </w:r>
      <w:r w:rsidRPr="00BE0F39">
        <w:rPr>
          <w:lang w:val="en-US" w:eastAsia="zh-CN"/>
        </w:rPr>
        <w:t>General</w:t>
      </w:r>
      <w:r>
        <w:tab/>
      </w:r>
      <w:r>
        <w:fldChar w:fldCharType="begin" w:fldLock="1"/>
      </w:r>
      <w:r>
        <w:instrText xml:space="preserve"> PAGEREF _Toc82717827 \h </w:instrText>
      </w:r>
      <w:r>
        <w:fldChar w:fldCharType="separate"/>
      </w:r>
      <w:r>
        <w:t>22</w:t>
      </w:r>
      <w:r>
        <w:fldChar w:fldCharType="end"/>
      </w:r>
    </w:p>
    <w:p w14:paraId="01993E54" w14:textId="706D84A5" w:rsidR="001D55AD" w:rsidRDefault="001D55AD">
      <w:pPr>
        <w:pStyle w:val="TOC3"/>
        <w:rPr>
          <w:rFonts w:asciiTheme="minorHAnsi" w:eastAsiaTheme="minorEastAsia" w:hAnsiTheme="minorHAnsi" w:cstheme="minorBidi"/>
          <w:sz w:val="22"/>
          <w:szCs w:val="22"/>
        </w:rPr>
      </w:pPr>
      <w:r>
        <w:rPr>
          <w:lang w:eastAsia="zh-CN"/>
        </w:rPr>
        <w:t>6.8.2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_Toc82717828 \h </w:instrText>
      </w:r>
      <w:r>
        <w:fldChar w:fldCharType="separate"/>
      </w:r>
      <w:r>
        <w:t>24</w:t>
      </w:r>
      <w:r>
        <w:fldChar w:fldCharType="end"/>
      </w:r>
    </w:p>
    <w:p w14:paraId="6EF8D2C3" w14:textId="131BFD74" w:rsidR="001D55AD" w:rsidRDefault="001D55AD">
      <w:pPr>
        <w:pStyle w:val="TOC3"/>
        <w:rPr>
          <w:rFonts w:asciiTheme="minorHAnsi" w:eastAsiaTheme="minorEastAsia" w:hAnsiTheme="minorHAnsi" w:cstheme="minorBidi"/>
          <w:sz w:val="22"/>
          <w:szCs w:val="22"/>
        </w:rPr>
      </w:pPr>
      <w:r>
        <w:rPr>
          <w:lang w:eastAsia="zh-CN"/>
        </w:rPr>
        <w:t>6.8.3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_Toc82717829 \h </w:instrText>
      </w:r>
      <w:r>
        <w:fldChar w:fldCharType="separate"/>
      </w:r>
      <w:r>
        <w:t>25</w:t>
      </w:r>
      <w:r>
        <w:fldChar w:fldCharType="end"/>
      </w:r>
    </w:p>
    <w:p w14:paraId="5ABA7029" w14:textId="7C4F9F2F" w:rsidR="001D55AD" w:rsidRDefault="001D55AD">
      <w:pPr>
        <w:pStyle w:val="TOC3"/>
        <w:rPr>
          <w:rFonts w:asciiTheme="minorHAnsi" w:eastAsiaTheme="minorEastAsia" w:hAnsiTheme="minorHAnsi" w:cstheme="minorBidi"/>
          <w:sz w:val="22"/>
          <w:szCs w:val="22"/>
        </w:rPr>
      </w:pPr>
      <w:r>
        <w:rPr>
          <w:lang w:eastAsia="zh-CN"/>
        </w:rPr>
        <w:t>6.8.4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_Toc82717830 \h </w:instrText>
      </w:r>
      <w:r>
        <w:fldChar w:fldCharType="separate"/>
      </w:r>
      <w:r>
        <w:t>25</w:t>
      </w:r>
      <w:r>
        <w:fldChar w:fldCharType="end"/>
      </w:r>
    </w:p>
    <w:p w14:paraId="3D6DBADF" w14:textId="586CCBD4" w:rsidR="001D55AD" w:rsidRDefault="001D55AD">
      <w:pPr>
        <w:pStyle w:val="TOC2"/>
        <w:rPr>
          <w:rFonts w:asciiTheme="minorHAnsi" w:eastAsiaTheme="minorEastAsia" w:hAnsiTheme="minorHAnsi" w:cstheme="minorBidi"/>
          <w:sz w:val="22"/>
          <w:szCs w:val="22"/>
        </w:rPr>
      </w:pPr>
      <w:r w:rsidRPr="00BE0F39">
        <w:rPr>
          <w:lang w:val="en-US" w:eastAsia="zh-CN"/>
        </w:rPr>
        <w:t>6.9</w:t>
      </w:r>
      <w:r>
        <w:rPr>
          <w:rFonts w:asciiTheme="minorHAnsi" w:eastAsiaTheme="minorEastAsia" w:hAnsiTheme="minorHAnsi" w:cstheme="minorBidi"/>
          <w:sz w:val="22"/>
          <w:szCs w:val="22"/>
        </w:rPr>
        <w:tab/>
      </w:r>
      <w:r w:rsidRPr="00BE0F39">
        <w:rPr>
          <w:lang w:val="en-US" w:eastAsia="zh-CN"/>
        </w:rPr>
        <w:t xml:space="preserve">Solution#8: </w:t>
      </w:r>
      <w:r w:rsidRPr="00BE0F39">
        <w:rPr>
          <w:rFonts w:eastAsia="SimSun"/>
          <w:lang w:val="en-US" w:eastAsia="zh-CN"/>
        </w:rPr>
        <w:t>SCTP Multiplexer Application</w:t>
      </w:r>
      <w:r>
        <w:tab/>
      </w:r>
      <w:r>
        <w:fldChar w:fldCharType="begin" w:fldLock="1"/>
      </w:r>
      <w:r>
        <w:instrText xml:space="preserve"> PAGEREF _Toc82717831 \h </w:instrText>
      </w:r>
      <w:r>
        <w:fldChar w:fldCharType="separate"/>
      </w:r>
      <w:r>
        <w:t>25</w:t>
      </w:r>
      <w:r>
        <w:fldChar w:fldCharType="end"/>
      </w:r>
    </w:p>
    <w:p w14:paraId="35A6DF05" w14:textId="55453295" w:rsidR="001D55AD" w:rsidRDefault="001D55AD">
      <w:pPr>
        <w:pStyle w:val="TOC3"/>
        <w:rPr>
          <w:rFonts w:asciiTheme="minorHAnsi" w:eastAsiaTheme="minorEastAsia" w:hAnsiTheme="minorHAnsi" w:cstheme="minorBidi"/>
          <w:sz w:val="22"/>
          <w:szCs w:val="22"/>
        </w:rPr>
      </w:pPr>
      <w:r>
        <w:rPr>
          <w:lang w:eastAsia="zh-CN"/>
        </w:rPr>
        <w:t>6.9.1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_Toc82717832 \h </w:instrText>
      </w:r>
      <w:r>
        <w:fldChar w:fldCharType="separate"/>
      </w:r>
      <w:r>
        <w:t>25</w:t>
      </w:r>
      <w:r>
        <w:fldChar w:fldCharType="end"/>
      </w:r>
    </w:p>
    <w:p w14:paraId="5DC68CC5" w14:textId="3C9C664C" w:rsidR="001D55AD" w:rsidRDefault="001D55AD">
      <w:pPr>
        <w:pStyle w:val="TOC3"/>
        <w:rPr>
          <w:rFonts w:asciiTheme="minorHAnsi" w:eastAsiaTheme="minorEastAsia" w:hAnsiTheme="minorHAnsi" w:cstheme="minorBidi"/>
          <w:sz w:val="22"/>
          <w:szCs w:val="22"/>
        </w:rPr>
      </w:pPr>
      <w:r>
        <w:rPr>
          <w:lang w:eastAsia="zh-CN"/>
        </w:rPr>
        <w:t>6.9.2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_Toc82717833 \h </w:instrText>
      </w:r>
      <w:r>
        <w:fldChar w:fldCharType="separate"/>
      </w:r>
      <w:r>
        <w:t>26</w:t>
      </w:r>
      <w:r>
        <w:fldChar w:fldCharType="end"/>
      </w:r>
    </w:p>
    <w:p w14:paraId="2513461F" w14:textId="000502A3" w:rsidR="001D55AD" w:rsidRDefault="001D55AD">
      <w:pPr>
        <w:pStyle w:val="TOC3"/>
        <w:rPr>
          <w:rFonts w:asciiTheme="minorHAnsi" w:eastAsiaTheme="minorEastAsia" w:hAnsiTheme="minorHAnsi" w:cstheme="minorBidi"/>
          <w:sz w:val="22"/>
          <w:szCs w:val="22"/>
        </w:rPr>
      </w:pPr>
      <w:r>
        <w:rPr>
          <w:lang w:eastAsia="zh-CN"/>
        </w:rPr>
        <w:t>6.9.3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_Toc82717834 \h </w:instrText>
      </w:r>
      <w:r>
        <w:fldChar w:fldCharType="separate"/>
      </w:r>
      <w:r>
        <w:t>27</w:t>
      </w:r>
      <w:r>
        <w:fldChar w:fldCharType="end"/>
      </w:r>
    </w:p>
    <w:p w14:paraId="6F75E3F5" w14:textId="0F443F03" w:rsidR="001D55AD" w:rsidRDefault="001D55AD">
      <w:pPr>
        <w:pStyle w:val="TOC3"/>
        <w:rPr>
          <w:rFonts w:asciiTheme="minorHAnsi" w:eastAsiaTheme="minorEastAsia" w:hAnsiTheme="minorHAnsi" w:cstheme="minorBidi"/>
          <w:sz w:val="22"/>
          <w:szCs w:val="22"/>
        </w:rPr>
      </w:pPr>
      <w:r>
        <w:rPr>
          <w:lang w:eastAsia="zh-CN"/>
        </w:rPr>
        <w:t>6.9.4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_Toc82717835 \h </w:instrText>
      </w:r>
      <w:r>
        <w:fldChar w:fldCharType="separate"/>
      </w:r>
      <w:r>
        <w:t>27</w:t>
      </w:r>
      <w:r>
        <w:fldChar w:fldCharType="end"/>
      </w:r>
    </w:p>
    <w:p w14:paraId="18B71FE6" w14:textId="2D0C535F" w:rsidR="001D55AD" w:rsidRDefault="001D55AD">
      <w:pPr>
        <w:pStyle w:val="TOC2"/>
        <w:rPr>
          <w:rFonts w:asciiTheme="minorHAnsi" w:eastAsiaTheme="minorEastAsia" w:hAnsiTheme="minorHAnsi" w:cstheme="minorBidi"/>
          <w:sz w:val="22"/>
          <w:szCs w:val="22"/>
        </w:rPr>
      </w:pPr>
      <w:r w:rsidRPr="00BE0F39">
        <w:rPr>
          <w:lang w:val="fr-FR" w:eastAsia="zh-CN"/>
        </w:rPr>
        <w:t>6.10</w:t>
      </w:r>
      <w:r>
        <w:rPr>
          <w:rFonts w:asciiTheme="minorHAnsi" w:eastAsiaTheme="minorEastAsia" w:hAnsiTheme="minorHAnsi" w:cstheme="minorBidi"/>
          <w:sz w:val="22"/>
          <w:szCs w:val="22"/>
        </w:rPr>
        <w:tab/>
      </w:r>
      <w:r w:rsidRPr="00BE0F39">
        <w:rPr>
          <w:lang w:val="fr-FR" w:eastAsia="zh-CN"/>
        </w:rPr>
        <w:t xml:space="preserve">Solution#9: </w:t>
      </w:r>
      <w:r w:rsidRPr="00BE0F39">
        <w:rPr>
          <w:lang w:val="fr-FR"/>
        </w:rPr>
        <w:t>TCP Port Service Multiplexer (TCPMUX)</w:t>
      </w:r>
      <w:r>
        <w:tab/>
      </w:r>
      <w:r>
        <w:fldChar w:fldCharType="begin" w:fldLock="1"/>
      </w:r>
      <w:r>
        <w:instrText xml:space="preserve"> PAGEREF _Toc82717836 \h </w:instrText>
      </w:r>
      <w:r>
        <w:fldChar w:fldCharType="separate"/>
      </w:r>
      <w:r>
        <w:t>27</w:t>
      </w:r>
      <w:r>
        <w:fldChar w:fldCharType="end"/>
      </w:r>
    </w:p>
    <w:p w14:paraId="444F71A1" w14:textId="52F78EAF" w:rsidR="001D55AD" w:rsidRDefault="001D55AD">
      <w:pPr>
        <w:pStyle w:val="TOC3"/>
        <w:rPr>
          <w:rFonts w:asciiTheme="minorHAnsi" w:eastAsiaTheme="minorEastAsia" w:hAnsiTheme="minorHAnsi" w:cstheme="minorBidi"/>
          <w:sz w:val="22"/>
          <w:szCs w:val="22"/>
        </w:rPr>
      </w:pPr>
      <w:r w:rsidRPr="00BE0F39">
        <w:rPr>
          <w:lang w:val="en-US" w:eastAsia="zh-CN"/>
        </w:rPr>
        <w:t>6.10.1</w:t>
      </w:r>
      <w:r>
        <w:rPr>
          <w:rFonts w:asciiTheme="minorHAnsi" w:eastAsiaTheme="minorEastAsia" w:hAnsiTheme="minorHAnsi" w:cstheme="minorBidi"/>
          <w:sz w:val="22"/>
          <w:szCs w:val="22"/>
        </w:rPr>
        <w:tab/>
      </w:r>
      <w:r w:rsidRPr="00BE0F39">
        <w:rPr>
          <w:lang w:val="en-US" w:eastAsia="zh-CN"/>
        </w:rPr>
        <w:t>General</w:t>
      </w:r>
      <w:r>
        <w:tab/>
      </w:r>
      <w:r>
        <w:fldChar w:fldCharType="begin" w:fldLock="1"/>
      </w:r>
      <w:r>
        <w:instrText xml:space="preserve"> PAGEREF _Toc82717837 \h </w:instrText>
      </w:r>
      <w:r>
        <w:fldChar w:fldCharType="separate"/>
      </w:r>
      <w:r>
        <w:t>27</w:t>
      </w:r>
      <w:r>
        <w:fldChar w:fldCharType="end"/>
      </w:r>
    </w:p>
    <w:p w14:paraId="36C6F45F" w14:textId="483902E8" w:rsidR="001D55AD" w:rsidRDefault="001D55AD">
      <w:pPr>
        <w:pStyle w:val="TOC3"/>
        <w:rPr>
          <w:rFonts w:asciiTheme="minorHAnsi" w:eastAsiaTheme="minorEastAsia" w:hAnsiTheme="minorHAnsi" w:cstheme="minorBidi"/>
          <w:sz w:val="22"/>
          <w:szCs w:val="22"/>
        </w:rPr>
      </w:pPr>
      <w:r>
        <w:rPr>
          <w:lang w:eastAsia="zh-CN"/>
        </w:rPr>
        <w:t>6.10.2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_Toc82717838 \h </w:instrText>
      </w:r>
      <w:r>
        <w:fldChar w:fldCharType="separate"/>
      </w:r>
      <w:r>
        <w:t>27</w:t>
      </w:r>
      <w:r>
        <w:fldChar w:fldCharType="end"/>
      </w:r>
    </w:p>
    <w:p w14:paraId="0999B3E9" w14:textId="2A22B1AB" w:rsidR="001D55AD" w:rsidRDefault="001D55AD">
      <w:pPr>
        <w:pStyle w:val="TOC3"/>
        <w:rPr>
          <w:rFonts w:asciiTheme="minorHAnsi" w:eastAsiaTheme="minorEastAsia" w:hAnsiTheme="minorHAnsi" w:cstheme="minorBidi"/>
          <w:sz w:val="22"/>
          <w:szCs w:val="22"/>
        </w:rPr>
      </w:pPr>
      <w:r>
        <w:rPr>
          <w:lang w:eastAsia="zh-CN"/>
        </w:rPr>
        <w:t>6.10.3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_Toc82717839 \h </w:instrText>
      </w:r>
      <w:r>
        <w:fldChar w:fldCharType="separate"/>
      </w:r>
      <w:r>
        <w:t>28</w:t>
      </w:r>
      <w:r>
        <w:fldChar w:fldCharType="end"/>
      </w:r>
    </w:p>
    <w:p w14:paraId="6897AB7D" w14:textId="2BD29C3D" w:rsidR="001D55AD" w:rsidRDefault="001D55AD">
      <w:pPr>
        <w:pStyle w:val="TOC3"/>
        <w:rPr>
          <w:rFonts w:asciiTheme="minorHAnsi" w:eastAsiaTheme="minorEastAsia" w:hAnsiTheme="minorHAnsi" w:cstheme="minorBidi"/>
          <w:sz w:val="22"/>
          <w:szCs w:val="22"/>
        </w:rPr>
      </w:pPr>
      <w:r>
        <w:rPr>
          <w:lang w:eastAsia="zh-CN"/>
        </w:rPr>
        <w:t>6.10.4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_Toc82717840 \h </w:instrText>
      </w:r>
      <w:r>
        <w:fldChar w:fldCharType="separate"/>
      </w:r>
      <w:r>
        <w:t>28</w:t>
      </w:r>
      <w:r>
        <w:fldChar w:fldCharType="end"/>
      </w:r>
    </w:p>
    <w:p w14:paraId="1D9ABCF1" w14:textId="094B3ECE" w:rsidR="001D55AD" w:rsidRDefault="001D55AD">
      <w:pPr>
        <w:pStyle w:val="TOC2"/>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Solution#10: Standardized and common port for all new SCTP based interfaces with a standardized Payload Protocol Identifier for each interface</w:t>
      </w:r>
      <w:r>
        <w:tab/>
      </w:r>
      <w:r>
        <w:fldChar w:fldCharType="begin" w:fldLock="1"/>
      </w:r>
      <w:r>
        <w:instrText xml:space="preserve"> PAGEREF _Toc82717841 \h </w:instrText>
      </w:r>
      <w:r>
        <w:fldChar w:fldCharType="separate"/>
      </w:r>
      <w:r>
        <w:t>28</w:t>
      </w:r>
      <w:r>
        <w:fldChar w:fldCharType="end"/>
      </w:r>
    </w:p>
    <w:p w14:paraId="544F3DEB" w14:textId="07337038" w:rsidR="001D55AD" w:rsidRDefault="001D55AD">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t>General</w:t>
      </w:r>
      <w:r>
        <w:tab/>
      </w:r>
      <w:r>
        <w:fldChar w:fldCharType="begin" w:fldLock="1"/>
      </w:r>
      <w:r>
        <w:instrText xml:space="preserve"> PAGEREF _Toc82717842 \h </w:instrText>
      </w:r>
      <w:r>
        <w:fldChar w:fldCharType="separate"/>
      </w:r>
      <w:r>
        <w:t>28</w:t>
      </w:r>
      <w:r>
        <w:fldChar w:fldCharType="end"/>
      </w:r>
    </w:p>
    <w:p w14:paraId="7F074E70" w14:textId="7815D45D" w:rsidR="001D55AD" w:rsidRDefault="001D55AD">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Detailed description</w:t>
      </w:r>
      <w:r>
        <w:tab/>
      </w:r>
      <w:r>
        <w:fldChar w:fldCharType="begin" w:fldLock="1"/>
      </w:r>
      <w:r>
        <w:instrText xml:space="preserve"> PAGEREF _Toc82717843 \h </w:instrText>
      </w:r>
      <w:r>
        <w:fldChar w:fldCharType="separate"/>
      </w:r>
      <w:r>
        <w:t>29</w:t>
      </w:r>
      <w:r>
        <w:fldChar w:fldCharType="end"/>
      </w:r>
    </w:p>
    <w:p w14:paraId="5659185F" w14:textId="49F76A74" w:rsidR="001D55AD" w:rsidRDefault="001D55AD">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Impacts</w:t>
      </w:r>
      <w:r>
        <w:tab/>
      </w:r>
      <w:r>
        <w:fldChar w:fldCharType="begin" w:fldLock="1"/>
      </w:r>
      <w:r>
        <w:instrText xml:space="preserve"> PAGEREF _Toc82717844 \h </w:instrText>
      </w:r>
      <w:r>
        <w:fldChar w:fldCharType="separate"/>
      </w:r>
      <w:r>
        <w:t>29</w:t>
      </w:r>
      <w:r>
        <w:fldChar w:fldCharType="end"/>
      </w:r>
    </w:p>
    <w:p w14:paraId="3308CDC1" w14:textId="406DA009" w:rsidR="001D55AD" w:rsidRDefault="001D55AD">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t>Pros and cons</w:t>
      </w:r>
      <w:r>
        <w:tab/>
      </w:r>
      <w:r>
        <w:fldChar w:fldCharType="begin" w:fldLock="1"/>
      </w:r>
      <w:r>
        <w:instrText xml:space="preserve"> PAGEREF _Toc82717845 \h </w:instrText>
      </w:r>
      <w:r>
        <w:fldChar w:fldCharType="separate"/>
      </w:r>
      <w:r>
        <w:t>29</w:t>
      </w:r>
      <w:r>
        <w:fldChar w:fldCharType="end"/>
      </w:r>
    </w:p>
    <w:p w14:paraId="73CA2566" w14:textId="3FDE2298" w:rsidR="001D55AD" w:rsidRDefault="001D55AD">
      <w:pPr>
        <w:pStyle w:val="TOC2"/>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Solution#11: Form a work group to look at port number requirements from 3GPP and work towards relaxing the IETF port allocation policies</w:t>
      </w:r>
      <w:r>
        <w:tab/>
      </w:r>
      <w:r>
        <w:fldChar w:fldCharType="begin" w:fldLock="1"/>
      </w:r>
      <w:r>
        <w:instrText xml:space="preserve"> PAGEREF _Toc82717846 \h </w:instrText>
      </w:r>
      <w:r>
        <w:fldChar w:fldCharType="separate"/>
      </w:r>
      <w:r>
        <w:t>30</w:t>
      </w:r>
      <w:r>
        <w:fldChar w:fldCharType="end"/>
      </w:r>
    </w:p>
    <w:p w14:paraId="2D09B46A" w14:textId="1AC9ED45" w:rsidR="001D55AD" w:rsidRDefault="001D55AD">
      <w:pPr>
        <w:pStyle w:val="TOC3"/>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General</w:t>
      </w:r>
      <w:r>
        <w:tab/>
      </w:r>
      <w:r>
        <w:fldChar w:fldCharType="begin" w:fldLock="1"/>
      </w:r>
      <w:r>
        <w:instrText xml:space="preserve"> PAGEREF _Toc82717847 \h </w:instrText>
      </w:r>
      <w:r>
        <w:fldChar w:fldCharType="separate"/>
      </w:r>
      <w:r>
        <w:t>30</w:t>
      </w:r>
      <w:r>
        <w:fldChar w:fldCharType="end"/>
      </w:r>
    </w:p>
    <w:p w14:paraId="685B11CF" w14:textId="21493817" w:rsidR="001D55AD" w:rsidRDefault="001D55AD">
      <w:pPr>
        <w:pStyle w:val="TOC3"/>
        <w:rPr>
          <w:rFonts w:asciiTheme="minorHAnsi" w:eastAsiaTheme="minorEastAsia" w:hAnsiTheme="minorHAnsi" w:cstheme="minorBidi"/>
          <w:sz w:val="22"/>
          <w:szCs w:val="22"/>
        </w:rPr>
      </w:pPr>
      <w:r>
        <w:t>6.12.2</w:t>
      </w:r>
      <w:r>
        <w:rPr>
          <w:rFonts w:asciiTheme="minorHAnsi" w:eastAsiaTheme="minorEastAsia" w:hAnsiTheme="minorHAnsi" w:cstheme="minorBidi"/>
          <w:sz w:val="22"/>
          <w:szCs w:val="22"/>
        </w:rPr>
        <w:tab/>
      </w:r>
      <w:r>
        <w:t>Detailed description</w:t>
      </w:r>
      <w:r>
        <w:tab/>
      </w:r>
      <w:r>
        <w:fldChar w:fldCharType="begin" w:fldLock="1"/>
      </w:r>
      <w:r>
        <w:instrText xml:space="preserve"> PAGEREF _Toc82717848 \h </w:instrText>
      </w:r>
      <w:r>
        <w:fldChar w:fldCharType="separate"/>
      </w:r>
      <w:r>
        <w:t>30</w:t>
      </w:r>
      <w:r>
        <w:fldChar w:fldCharType="end"/>
      </w:r>
    </w:p>
    <w:p w14:paraId="08C72119" w14:textId="4299F977" w:rsidR="001D55AD" w:rsidRDefault="001D55AD">
      <w:pPr>
        <w:pStyle w:val="TOC3"/>
        <w:rPr>
          <w:rFonts w:asciiTheme="minorHAnsi" w:eastAsiaTheme="minorEastAsia" w:hAnsiTheme="minorHAnsi" w:cstheme="minorBidi"/>
          <w:sz w:val="22"/>
          <w:szCs w:val="22"/>
        </w:rPr>
      </w:pPr>
      <w:r w:rsidRPr="00BE0F39">
        <w:rPr>
          <w:lang w:val="en-IN"/>
        </w:rPr>
        <w:t>6.12.3</w:t>
      </w:r>
      <w:r>
        <w:rPr>
          <w:rFonts w:asciiTheme="minorHAnsi" w:eastAsiaTheme="minorEastAsia" w:hAnsiTheme="minorHAnsi" w:cstheme="minorBidi"/>
          <w:sz w:val="22"/>
          <w:szCs w:val="22"/>
        </w:rPr>
        <w:tab/>
      </w:r>
      <w:r w:rsidRPr="00BE0F39">
        <w:rPr>
          <w:lang w:val="en-IN"/>
        </w:rPr>
        <w:t>Impacts</w:t>
      </w:r>
      <w:r>
        <w:tab/>
      </w:r>
      <w:r>
        <w:fldChar w:fldCharType="begin" w:fldLock="1"/>
      </w:r>
      <w:r>
        <w:instrText xml:space="preserve"> PAGEREF _Toc82717849 \h </w:instrText>
      </w:r>
      <w:r>
        <w:fldChar w:fldCharType="separate"/>
      </w:r>
      <w:r>
        <w:t>31</w:t>
      </w:r>
      <w:r>
        <w:fldChar w:fldCharType="end"/>
      </w:r>
    </w:p>
    <w:p w14:paraId="5A4D68F6" w14:textId="012C58B0" w:rsidR="001D55AD" w:rsidRDefault="001D55AD">
      <w:pPr>
        <w:pStyle w:val="TOC3"/>
        <w:rPr>
          <w:rFonts w:asciiTheme="minorHAnsi" w:eastAsiaTheme="minorEastAsia" w:hAnsiTheme="minorHAnsi" w:cstheme="minorBidi"/>
          <w:sz w:val="22"/>
          <w:szCs w:val="22"/>
        </w:rPr>
      </w:pPr>
      <w:r w:rsidRPr="00BE0F39">
        <w:rPr>
          <w:lang w:val="en-IN"/>
        </w:rPr>
        <w:t>6.12.4</w:t>
      </w:r>
      <w:r>
        <w:rPr>
          <w:rFonts w:asciiTheme="minorHAnsi" w:eastAsiaTheme="minorEastAsia" w:hAnsiTheme="minorHAnsi" w:cstheme="minorBidi"/>
          <w:sz w:val="22"/>
          <w:szCs w:val="22"/>
        </w:rPr>
        <w:tab/>
      </w:r>
      <w:r w:rsidRPr="00BE0F39">
        <w:rPr>
          <w:lang w:val="en-IN"/>
        </w:rPr>
        <w:t>Pros and Cons</w:t>
      </w:r>
      <w:r>
        <w:tab/>
      </w:r>
      <w:r>
        <w:fldChar w:fldCharType="begin" w:fldLock="1"/>
      </w:r>
      <w:r>
        <w:instrText xml:space="preserve"> PAGEREF _Toc82717850 \h </w:instrText>
      </w:r>
      <w:r>
        <w:fldChar w:fldCharType="separate"/>
      </w:r>
      <w:r>
        <w:t>31</w:t>
      </w:r>
      <w:r>
        <w:fldChar w:fldCharType="end"/>
      </w:r>
    </w:p>
    <w:p w14:paraId="66C09E00" w14:textId="163ED9EB" w:rsidR="001D55AD" w:rsidRDefault="001D55AD">
      <w:pPr>
        <w:pStyle w:val="TOC2"/>
        <w:rPr>
          <w:rFonts w:asciiTheme="minorHAnsi" w:eastAsiaTheme="minorEastAsia" w:hAnsiTheme="minorHAnsi" w:cstheme="minorBidi"/>
          <w:sz w:val="22"/>
          <w:szCs w:val="22"/>
        </w:rPr>
      </w:pPr>
      <w:r>
        <w:rPr>
          <w:lang w:eastAsia="zh-CN"/>
        </w:rPr>
        <w:t>6.13</w:t>
      </w:r>
      <w:r>
        <w:rPr>
          <w:rFonts w:asciiTheme="minorHAnsi" w:eastAsiaTheme="minorEastAsia" w:hAnsiTheme="minorHAnsi" w:cstheme="minorBidi"/>
          <w:sz w:val="22"/>
          <w:szCs w:val="22"/>
        </w:rPr>
        <w:tab/>
      </w:r>
      <w:r>
        <w:rPr>
          <w:lang w:eastAsia="zh-CN"/>
        </w:rPr>
        <w:t xml:space="preserve">Solution#12: </w:t>
      </w:r>
      <w:r>
        <w:t>Port Registration and Retrieval via NRF</w:t>
      </w:r>
      <w:r>
        <w:tab/>
      </w:r>
      <w:r>
        <w:fldChar w:fldCharType="begin" w:fldLock="1"/>
      </w:r>
      <w:r>
        <w:instrText xml:space="preserve"> PAGEREF _Toc82717851 \h </w:instrText>
      </w:r>
      <w:r>
        <w:fldChar w:fldCharType="separate"/>
      </w:r>
      <w:r>
        <w:t>32</w:t>
      </w:r>
      <w:r>
        <w:fldChar w:fldCharType="end"/>
      </w:r>
    </w:p>
    <w:p w14:paraId="067A50C7" w14:textId="01225264" w:rsidR="001D55AD" w:rsidRDefault="001D55AD">
      <w:pPr>
        <w:pStyle w:val="TOC3"/>
        <w:rPr>
          <w:rFonts w:asciiTheme="minorHAnsi" w:eastAsiaTheme="minorEastAsia" w:hAnsiTheme="minorHAnsi" w:cstheme="minorBidi"/>
          <w:sz w:val="22"/>
          <w:szCs w:val="22"/>
        </w:rPr>
      </w:pPr>
      <w:r>
        <w:rPr>
          <w:lang w:eastAsia="zh-CN"/>
        </w:rPr>
        <w:t>6.13.1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_Toc82717852 \h </w:instrText>
      </w:r>
      <w:r>
        <w:fldChar w:fldCharType="separate"/>
      </w:r>
      <w:r>
        <w:t>32</w:t>
      </w:r>
      <w:r>
        <w:fldChar w:fldCharType="end"/>
      </w:r>
    </w:p>
    <w:p w14:paraId="1D798F8D" w14:textId="3033AAC8" w:rsidR="001D55AD" w:rsidRDefault="001D55AD">
      <w:pPr>
        <w:pStyle w:val="TOC3"/>
        <w:rPr>
          <w:rFonts w:asciiTheme="minorHAnsi" w:eastAsiaTheme="minorEastAsia" w:hAnsiTheme="minorHAnsi" w:cstheme="minorBidi"/>
          <w:sz w:val="22"/>
          <w:szCs w:val="22"/>
        </w:rPr>
      </w:pPr>
      <w:r>
        <w:rPr>
          <w:lang w:eastAsia="zh-CN"/>
        </w:rPr>
        <w:t>6.13.2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_Toc82717853 \h </w:instrText>
      </w:r>
      <w:r>
        <w:fldChar w:fldCharType="separate"/>
      </w:r>
      <w:r>
        <w:t>32</w:t>
      </w:r>
      <w:r>
        <w:fldChar w:fldCharType="end"/>
      </w:r>
    </w:p>
    <w:p w14:paraId="5B84E2F9" w14:textId="146C2D76" w:rsidR="001D55AD" w:rsidRDefault="001D55AD">
      <w:pPr>
        <w:pStyle w:val="TOC3"/>
        <w:rPr>
          <w:rFonts w:asciiTheme="minorHAnsi" w:eastAsiaTheme="minorEastAsia" w:hAnsiTheme="minorHAnsi" w:cstheme="minorBidi"/>
          <w:sz w:val="22"/>
          <w:szCs w:val="22"/>
        </w:rPr>
      </w:pPr>
      <w:r>
        <w:rPr>
          <w:lang w:eastAsia="zh-CN"/>
        </w:rPr>
        <w:t>6.13.3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_Toc82717854 \h </w:instrText>
      </w:r>
      <w:r>
        <w:fldChar w:fldCharType="separate"/>
      </w:r>
      <w:r>
        <w:t>32</w:t>
      </w:r>
      <w:r>
        <w:fldChar w:fldCharType="end"/>
      </w:r>
    </w:p>
    <w:p w14:paraId="140440A1" w14:textId="392F6D4B" w:rsidR="001D55AD" w:rsidRDefault="001D55AD">
      <w:pPr>
        <w:pStyle w:val="TOC3"/>
        <w:rPr>
          <w:rFonts w:asciiTheme="minorHAnsi" w:eastAsiaTheme="minorEastAsia" w:hAnsiTheme="minorHAnsi" w:cstheme="minorBidi"/>
          <w:sz w:val="22"/>
          <w:szCs w:val="22"/>
        </w:rPr>
      </w:pPr>
      <w:r>
        <w:rPr>
          <w:lang w:eastAsia="zh-CN"/>
        </w:rPr>
        <w:t>6.13.4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_Toc82717855 \h </w:instrText>
      </w:r>
      <w:r>
        <w:fldChar w:fldCharType="separate"/>
      </w:r>
      <w:r>
        <w:t>32</w:t>
      </w:r>
      <w:r>
        <w:fldChar w:fldCharType="end"/>
      </w:r>
    </w:p>
    <w:p w14:paraId="02300F9F" w14:textId="0CDE9CAA" w:rsidR="001D55AD" w:rsidRDefault="001D55AD">
      <w:pPr>
        <w:pStyle w:val="TOC2"/>
        <w:rPr>
          <w:rFonts w:asciiTheme="minorHAnsi" w:eastAsiaTheme="minorEastAsia" w:hAnsiTheme="minorHAnsi" w:cstheme="minorBidi"/>
          <w:sz w:val="22"/>
          <w:szCs w:val="22"/>
        </w:rPr>
      </w:pPr>
      <w:r>
        <w:rPr>
          <w:lang w:eastAsia="zh-CN"/>
        </w:rPr>
        <w:t>6.14</w:t>
      </w:r>
      <w:r>
        <w:rPr>
          <w:rFonts w:asciiTheme="minorHAnsi" w:eastAsiaTheme="minorEastAsia" w:hAnsiTheme="minorHAnsi" w:cstheme="minorBidi"/>
          <w:sz w:val="22"/>
          <w:szCs w:val="22"/>
        </w:rPr>
        <w:tab/>
      </w:r>
      <w:r>
        <w:rPr>
          <w:lang w:eastAsia="zh-CN"/>
        </w:rPr>
        <w:t xml:space="preserve">Solution#13: </w:t>
      </w:r>
      <w:r>
        <w:t>Port information retrieval directly from an NF</w:t>
      </w:r>
      <w:r>
        <w:tab/>
      </w:r>
      <w:r>
        <w:fldChar w:fldCharType="begin" w:fldLock="1"/>
      </w:r>
      <w:r>
        <w:instrText xml:space="preserve"> PAGEREF _Toc82717856 \h </w:instrText>
      </w:r>
      <w:r>
        <w:fldChar w:fldCharType="separate"/>
      </w:r>
      <w:r>
        <w:t>32</w:t>
      </w:r>
      <w:r>
        <w:fldChar w:fldCharType="end"/>
      </w:r>
    </w:p>
    <w:p w14:paraId="08D403E8" w14:textId="7A1E6578" w:rsidR="001D55AD" w:rsidRDefault="001D55AD">
      <w:pPr>
        <w:pStyle w:val="TOC3"/>
        <w:rPr>
          <w:rFonts w:asciiTheme="minorHAnsi" w:eastAsiaTheme="minorEastAsia" w:hAnsiTheme="minorHAnsi" w:cstheme="minorBidi"/>
          <w:sz w:val="22"/>
          <w:szCs w:val="22"/>
        </w:rPr>
      </w:pPr>
      <w:r>
        <w:rPr>
          <w:lang w:eastAsia="zh-CN"/>
        </w:rPr>
        <w:t>6.14.1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_Toc82717857 \h </w:instrText>
      </w:r>
      <w:r>
        <w:fldChar w:fldCharType="separate"/>
      </w:r>
      <w:r>
        <w:t>32</w:t>
      </w:r>
      <w:r>
        <w:fldChar w:fldCharType="end"/>
      </w:r>
    </w:p>
    <w:p w14:paraId="48A69727" w14:textId="4AF4BE5B" w:rsidR="001D55AD" w:rsidRDefault="001D55AD">
      <w:pPr>
        <w:pStyle w:val="TOC3"/>
        <w:rPr>
          <w:rFonts w:asciiTheme="minorHAnsi" w:eastAsiaTheme="minorEastAsia" w:hAnsiTheme="minorHAnsi" w:cstheme="minorBidi"/>
          <w:sz w:val="22"/>
          <w:szCs w:val="22"/>
        </w:rPr>
      </w:pPr>
      <w:r>
        <w:rPr>
          <w:lang w:eastAsia="zh-CN"/>
        </w:rPr>
        <w:t>6.14.2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_Toc82717858 \h </w:instrText>
      </w:r>
      <w:r>
        <w:fldChar w:fldCharType="separate"/>
      </w:r>
      <w:r>
        <w:t>33</w:t>
      </w:r>
      <w:r>
        <w:fldChar w:fldCharType="end"/>
      </w:r>
    </w:p>
    <w:p w14:paraId="3A0182A9" w14:textId="2FE54325" w:rsidR="001D55AD" w:rsidRDefault="001D55AD">
      <w:pPr>
        <w:pStyle w:val="TOC3"/>
        <w:rPr>
          <w:rFonts w:asciiTheme="minorHAnsi" w:eastAsiaTheme="minorEastAsia" w:hAnsiTheme="minorHAnsi" w:cstheme="minorBidi"/>
          <w:sz w:val="22"/>
          <w:szCs w:val="22"/>
        </w:rPr>
      </w:pPr>
      <w:r>
        <w:rPr>
          <w:lang w:eastAsia="zh-CN"/>
        </w:rPr>
        <w:t>6.14.3</w:t>
      </w:r>
      <w:r>
        <w:rPr>
          <w:rFonts w:asciiTheme="minorHAnsi" w:eastAsiaTheme="minorEastAsia" w:hAnsiTheme="minorHAnsi" w:cstheme="minorBidi"/>
          <w:sz w:val="22"/>
          <w:szCs w:val="22"/>
        </w:rPr>
        <w:tab/>
      </w:r>
      <w:r>
        <w:rPr>
          <w:lang w:eastAsia="zh-CN"/>
        </w:rPr>
        <w:t>Impacts</w:t>
      </w:r>
      <w:r>
        <w:tab/>
      </w:r>
      <w:r>
        <w:fldChar w:fldCharType="begin" w:fldLock="1"/>
      </w:r>
      <w:r>
        <w:instrText xml:space="preserve"> PAGEREF _Toc82717859 \h </w:instrText>
      </w:r>
      <w:r>
        <w:fldChar w:fldCharType="separate"/>
      </w:r>
      <w:r>
        <w:t>33</w:t>
      </w:r>
      <w:r>
        <w:fldChar w:fldCharType="end"/>
      </w:r>
    </w:p>
    <w:p w14:paraId="66FE4D3B" w14:textId="54AABCB4" w:rsidR="001D55AD" w:rsidRDefault="001D55AD">
      <w:pPr>
        <w:pStyle w:val="TOC3"/>
        <w:rPr>
          <w:rFonts w:asciiTheme="minorHAnsi" w:eastAsiaTheme="minorEastAsia" w:hAnsiTheme="minorHAnsi" w:cstheme="minorBidi"/>
          <w:sz w:val="22"/>
          <w:szCs w:val="22"/>
        </w:rPr>
      </w:pPr>
      <w:r>
        <w:rPr>
          <w:lang w:eastAsia="zh-CN"/>
        </w:rPr>
        <w:t>6.14.4</w:t>
      </w:r>
      <w:r>
        <w:rPr>
          <w:rFonts w:asciiTheme="minorHAnsi" w:eastAsiaTheme="minorEastAsia" w:hAnsiTheme="minorHAnsi" w:cstheme="minorBidi"/>
          <w:sz w:val="22"/>
          <w:szCs w:val="22"/>
        </w:rPr>
        <w:tab/>
      </w:r>
      <w:r>
        <w:rPr>
          <w:lang w:eastAsia="zh-CN"/>
        </w:rPr>
        <w:t>Pros and cons</w:t>
      </w:r>
      <w:r>
        <w:tab/>
      </w:r>
      <w:r>
        <w:fldChar w:fldCharType="begin" w:fldLock="1"/>
      </w:r>
      <w:r>
        <w:instrText xml:space="preserve"> PAGEREF _Toc82717860 \h </w:instrText>
      </w:r>
      <w:r>
        <w:fldChar w:fldCharType="separate"/>
      </w:r>
      <w:r>
        <w:t>33</w:t>
      </w:r>
      <w:r>
        <w:fldChar w:fldCharType="end"/>
      </w:r>
    </w:p>
    <w:p w14:paraId="44E5C758" w14:textId="56CB1D02" w:rsidR="001D55AD" w:rsidRDefault="001D55AD">
      <w:pPr>
        <w:pStyle w:val="TOC2"/>
        <w:rPr>
          <w:rFonts w:asciiTheme="minorHAnsi" w:eastAsiaTheme="minorEastAsia" w:hAnsiTheme="minorHAnsi" w:cstheme="minorBidi"/>
          <w:sz w:val="22"/>
          <w:szCs w:val="22"/>
        </w:rPr>
      </w:pPr>
      <w:r w:rsidRPr="00BE0F39">
        <w:rPr>
          <w:lang w:val="en-US"/>
        </w:rPr>
        <w:t>6.15</w:t>
      </w:r>
      <w:r>
        <w:rPr>
          <w:rFonts w:asciiTheme="minorHAnsi" w:eastAsiaTheme="minorEastAsia" w:hAnsiTheme="minorHAnsi" w:cstheme="minorBidi"/>
          <w:sz w:val="22"/>
          <w:szCs w:val="22"/>
        </w:rPr>
        <w:tab/>
      </w:r>
      <w:r w:rsidRPr="00BE0F39">
        <w:rPr>
          <w:lang w:val="en-US"/>
        </w:rPr>
        <w:t>Solution#14: application-layer protocol negotiation over (D)TLS</w:t>
      </w:r>
      <w:r>
        <w:tab/>
      </w:r>
      <w:r>
        <w:fldChar w:fldCharType="begin" w:fldLock="1"/>
      </w:r>
      <w:r>
        <w:instrText xml:space="preserve"> PAGEREF _Toc82717861 \h </w:instrText>
      </w:r>
      <w:r>
        <w:fldChar w:fldCharType="separate"/>
      </w:r>
      <w:r>
        <w:t>33</w:t>
      </w:r>
      <w:r>
        <w:fldChar w:fldCharType="end"/>
      </w:r>
    </w:p>
    <w:p w14:paraId="3E1D5EEC" w14:textId="4F01BC0C" w:rsidR="001D55AD" w:rsidRDefault="001D55AD">
      <w:pPr>
        <w:pStyle w:val="TOC3"/>
        <w:rPr>
          <w:rFonts w:asciiTheme="minorHAnsi" w:eastAsiaTheme="minorEastAsia" w:hAnsiTheme="minorHAnsi" w:cstheme="minorBidi"/>
          <w:sz w:val="22"/>
          <w:szCs w:val="22"/>
        </w:rPr>
      </w:pPr>
      <w:r w:rsidRPr="00BE0F39">
        <w:rPr>
          <w:lang w:val="en-US"/>
        </w:rPr>
        <w:t>6.15.1</w:t>
      </w:r>
      <w:r>
        <w:rPr>
          <w:rFonts w:asciiTheme="minorHAnsi" w:eastAsiaTheme="minorEastAsia" w:hAnsiTheme="minorHAnsi" w:cstheme="minorBidi"/>
          <w:sz w:val="22"/>
          <w:szCs w:val="22"/>
        </w:rPr>
        <w:tab/>
      </w:r>
      <w:r w:rsidRPr="00BE0F39">
        <w:rPr>
          <w:lang w:val="en-US"/>
        </w:rPr>
        <w:t>General</w:t>
      </w:r>
      <w:r>
        <w:tab/>
      </w:r>
      <w:r>
        <w:fldChar w:fldCharType="begin" w:fldLock="1"/>
      </w:r>
      <w:r>
        <w:instrText xml:space="preserve"> PAGEREF _Toc82717862 \h </w:instrText>
      </w:r>
      <w:r>
        <w:fldChar w:fldCharType="separate"/>
      </w:r>
      <w:r>
        <w:t>33</w:t>
      </w:r>
      <w:r>
        <w:fldChar w:fldCharType="end"/>
      </w:r>
    </w:p>
    <w:p w14:paraId="07CF696A" w14:textId="380B7783" w:rsidR="001D55AD" w:rsidRDefault="001D55AD">
      <w:pPr>
        <w:pStyle w:val="TOC3"/>
        <w:rPr>
          <w:rFonts w:asciiTheme="minorHAnsi" w:eastAsiaTheme="minorEastAsia" w:hAnsiTheme="minorHAnsi" w:cstheme="minorBidi"/>
          <w:sz w:val="22"/>
          <w:szCs w:val="22"/>
        </w:rPr>
      </w:pPr>
      <w:r w:rsidRPr="00BE0F39">
        <w:rPr>
          <w:lang w:val="en-US"/>
        </w:rPr>
        <w:t>6.15.2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_Toc82717863 \h </w:instrText>
      </w:r>
      <w:r>
        <w:fldChar w:fldCharType="separate"/>
      </w:r>
      <w:r>
        <w:t>34</w:t>
      </w:r>
      <w:r>
        <w:fldChar w:fldCharType="end"/>
      </w:r>
    </w:p>
    <w:p w14:paraId="3B0BCDA4" w14:textId="1A58622A" w:rsidR="001D55AD" w:rsidRDefault="001D55AD">
      <w:pPr>
        <w:pStyle w:val="TOC3"/>
        <w:rPr>
          <w:rFonts w:asciiTheme="minorHAnsi" w:eastAsiaTheme="minorEastAsia" w:hAnsiTheme="minorHAnsi" w:cstheme="minorBidi"/>
          <w:sz w:val="22"/>
          <w:szCs w:val="22"/>
        </w:rPr>
      </w:pPr>
      <w:r>
        <w:t>6.</w:t>
      </w:r>
      <w:r w:rsidRPr="00BE0F39">
        <w:rPr>
          <w:lang w:val="en-US"/>
        </w:rPr>
        <w:t>15.3</w:t>
      </w:r>
      <w:r>
        <w:rPr>
          <w:rFonts w:asciiTheme="minorHAnsi" w:eastAsiaTheme="minorEastAsia" w:hAnsiTheme="minorHAnsi" w:cstheme="minorBidi"/>
          <w:sz w:val="22"/>
          <w:szCs w:val="22"/>
        </w:rPr>
        <w:tab/>
      </w:r>
      <w:r w:rsidRPr="00BE0F39">
        <w:rPr>
          <w:lang w:val="en-US"/>
        </w:rPr>
        <w:t>Impacts</w:t>
      </w:r>
      <w:r>
        <w:tab/>
      </w:r>
      <w:r>
        <w:fldChar w:fldCharType="begin" w:fldLock="1"/>
      </w:r>
      <w:r>
        <w:instrText xml:space="preserve"> PAGEREF _Toc82717864 \h </w:instrText>
      </w:r>
      <w:r>
        <w:fldChar w:fldCharType="separate"/>
      </w:r>
      <w:r>
        <w:t>34</w:t>
      </w:r>
      <w:r>
        <w:fldChar w:fldCharType="end"/>
      </w:r>
    </w:p>
    <w:p w14:paraId="4EDCE704" w14:textId="0AABDE0E" w:rsidR="001D55AD" w:rsidRDefault="001D55AD">
      <w:pPr>
        <w:pStyle w:val="TOC3"/>
        <w:rPr>
          <w:rFonts w:asciiTheme="minorHAnsi" w:eastAsiaTheme="minorEastAsia" w:hAnsiTheme="minorHAnsi" w:cstheme="minorBidi"/>
          <w:sz w:val="22"/>
          <w:szCs w:val="22"/>
        </w:rPr>
      </w:pPr>
      <w:r w:rsidRPr="00BE0F39">
        <w:rPr>
          <w:lang w:val="en-US"/>
        </w:rPr>
        <w:t>6.15.4</w:t>
      </w:r>
      <w:r>
        <w:rPr>
          <w:rFonts w:asciiTheme="minorHAnsi" w:eastAsiaTheme="minorEastAsia" w:hAnsiTheme="minorHAnsi" w:cstheme="minorBidi"/>
          <w:sz w:val="22"/>
          <w:szCs w:val="22"/>
        </w:rPr>
        <w:tab/>
      </w:r>
      <w:r w:rsidRPr="00BE0F39">
        <w:rPr>
          <w:lang w:val="en-US"/>
        </w:rPr>
        <w:t>Pros and cons</w:t>
      </w:r>
      <w:r>
        <w:tab/>
      </w:r>
      <w:r>
        <w:fldChar w:fldCharType="begin" w:fldLock="1"/>
      </w:r>
      <w:r>
        <w:instrText xml:space="preserve"> PAGEREF _Toc82717865 \h </w:instrText>
      </w:r>
      <w:r>
        <w:fldChar w:fldCharType="separate"/>
      </w:r>
      <w:r>
        <w:t>35</w:t>
      </w:r>
      <w:r>
        <w:fldChar w:fldCharType="end"/>
      </w:r>
    </w:p>
    <w:p w14:paraId="0B976783" w14:textId="61C7EAC6" w:rsidR="001D55AD" w:rsidRDefault="001D55AD">
      <w:pPr>
        <w:pStyle w:val="TOC2"/>
        <w:rPr>
          <w:rFonts w:asciiTheme="minorHAnsi" w:eastAsiaTheme="minorEastAsia" w:hAnsiTheme="minorHAnsi" w:cstheme="minorBidi"/>
          <w:sz w:val="22"/>
          <w:szCs w:val="22"/>
        </w:rPr>
      </w:pPr>
      <w:r w:rsidRPr="00BE0F39">
        <w:rPr>
          <w:lang w:val="en-US"/>
        </w:rPr>
        <w:t>6.16</w:t>
      </w:r>
      <w:r>
        <w:rPr>
          <w:rFonts w:asciiTheme="minorHAnsi" w:eastAsiaTheme="minorEastAsia" w:hAnsiTheme="minorHAnsi" w:cstheme="minorBidi"/>
          <w:sz w:val="22"/>
          <w:szCs w:val="22"/>
        </w:rPr>
        <w:tab/>
      </w:r>
      <w:r w:rsidRPr="00BE0F39">
        <w:rPr>
          <w:lang w:val="en-US"/>
        </w:rPr>
        <w:t>Solution#15: Multiplexing based on Service Name Indication</w:t>
      </w:r>
      <w:r>
        <w:tab/>
      </w:r>
      <w:r>
        <w:fldChar w:fldCharType="begin" w:fldLock="1"/>
      </w:r>
      <w:r>
        <w:instrText xml:space="preserve"> PAGEREF _Toc82717866 \h </w:instrText>
      </w:r>
      <w:r>
        <w:fldChar w:fldCharType="separate"/>
      </w:r>
      <w:r>
        <w:t>35</w:t>
      </w:r>
      <w:r>
        <w:fldChar w:fldCharType="end"/>
      </w:r>
    </w:p>
    <w:p w14:paraId="4A6AC503" w14:textId="6FD2402C" w:rsidR="001D55AD" w:rsidRDefault="001D55AD">
      <w:pPr>
        <w:pStyle w:val="TOC3"/>
        <w:rPr>
          <w:rFonts w:asciiTheme="minorHAnsi" w:eastAsiaTheme="minorEastAsia" w:hAnsiTheme="minorHAnsi" w:cstheme="minorBidi"/>
          <w:sz w:val="22"/>
          <w:szCs w:val="22"/>
        </w:rPr>
      </w:pPr>
      <w:r w:rsidRPr="00BE0F39">
        <w:rPr>
          <w:lang w:val="en-US"/>
        </w:rPr>
        <w:t>6.16.1</w:t>
      </w:r>
      <w:r>
        <w:rPr>
          <w:rFonts w:asciiTheme="minorHAnsi" w:eastAsiaTheme="minorEastAsia" w:hAnsiTheme="minorHAnsi" w:cstheme="minorBidi"/>
          <w:sz w:val="22"/>
          <w:szCs w:val="22"/>
        </w:rPr>
        <w:tab/>
      </w:r>
      <w:r w:rsidRPr="00BE0F39">
        <w:rPr>
          <w:lang w:val="en-US"/>
        </w:rPr>
        <w:t>General</w:t>
      </w:r>
      <w:r>
        <w:tab/>
      </w:r>
      <w:r>
        <w:fldChar w:fldCharType="begin" w:fldLock="1"/>
      </w:r>
      <w:r>
        <w:instrText xml:space="preserve"> PAGEREF _Toc82717867 \h </w:instrText>
      </w:r>
      <w:r>
        <w:fldChar w:fldCharType="separate"/>
      </w:r>
      <w:r>
        <w:t>35</w:t>
      </w:r>
      <w:r>
        <w:fldChar w:fldCharType="end"/>
      </w:r>
    </w:p>
    <w:p w14:paraId="7D14D54F" w14:textId="194BA881" w:rsidR="001D55AD" w:rsidRDefault="001D55AD">
      <w:pPr>
        <w:pStyle w:val="TOC3"/>
        <w:rPr>
          <w:rFonts w:asciiTheme="minorHAnsi" w:eastAsiaTheme="minorEastAsia" w:hAnsiTheme="minorHAnsi" w:cstheme="minorBidi"/>
          <w:sz w:val="22"/>
          <w:szCs w:val="22"/>
        </w:rPr>
      </w:pPr>
      <w:r w:rsidRPr="00BE0F39">
        <w:rPr>
          <w:lang w:val="en-US"/>
        </w:rPr>
        <w:t>6.16.2</w:t>
      </w:r>
      <w:r>
        <w:rPr>
          <w:rFonts w:asciiTheme="minorHAnsi" w:eastAsiaTheme="minorEastAsia" w:hAnsiTheme="minorHAnsi" w:cstheme="minorBidi"/>
          <w:sz w:val="22"/>
          <w:szCs w:val="22"/>
        </w:rPr>
        <w:tab/>
      </w:r>
      <w:r>
        <w:rPr>
          <w:lang w:eastAsia="zh-CN"/>
        </w:rPr>
        <w:t>Detailed description</w:t>
      </w:r>
      <w:r>
        <w:tab/>
      </w:r>
      <w:r>
        <w:fldChar w:fldCharType="begin" w:fldLock="1"/>
      </w:r>
      <w:r>
        <w:instrText xml:space="preserve"> PAGEREF _Toc82717868 \h </w:instrText>
      </w:r>
      <w:r>
        <w:fldChar w:fldCharType="separate"/>
      </w:r>
      <w:r>
        <w:t>35</w:t>
      </w:r>
      <w:r>
        <w:fldChar w:fldCharType="end"/>
      </w:r>
    </w:p>
    <w:p w14:paraId="23483402" w14:textId="49370CFD" w:rsidR="001D55AD" w:rsidRDefault="001D55AD">
      <w:pPr>
        <w:pStyle w:val="TOC3"/>
        <w:rPr>
          <w:rFonts w:asciiTheme="minorHAnsi" w:eastAsiaTheme="minorEastAsia" w:hAnsiTheme="minorHAnsi" w:cstheme="minorBidi"/>
          <w:sz w:val="22"/>
          <w:szCs w:val="22"/>
        </w:rPr>
      </w:pPr>
      <w:r>
        <w:t>6.</w:t>
      </w:r>
      <w:r w:rsidRPr="00BE0F39">
        <w:rPr>
          <w:lang w:val="en-US"/>
        </w:rPr>
        <w:t>16.3</w:t>
      </w:r>
      <w:r>
        <w:rPr>
          <w:rFonts w:asciiTheme="minorHAnsi" w:eastAsiaTheme="minorEastAsia" w:hAnsiTheme="minorHAnsi" w:cstheme="minorBidi"/>
          <w:sz w:val="22"/>
          <w:szCs w:val="22"/>
        </w:rPr>
        <w:tab/>
      </w:r>
      <w:r w:rsidRPr="00BE0F39">
        <w:rPr>
          <w:lang w:val="en-US"/>
        </w:rPr>
        <w:t>Impacts</w:t>
      </w:r>
      <w:r>
        <w:tab/>
      </w:r>
      <w:r>
        <w:fldChar w:fldCharType="begin" w:fldLock="1"/>
      </w:r>
      <w:r>
        <w:instrText xml:space="preserve"> PAGEREF _Toc82717869 \h </w:instrText>
      </w:r>
      <w:r>
        <w:fldChar w:fldCharType="separate"/>
      </w:r>
      <w:r>
        <w:t>36</w:t>
      </w:r>
      <w:r>
        <w:fldChar w:fldCharType="end"/>
      </w:r>
    </w:p>
    <w:p w14:paraId="23FFF164" w14:textId="7DD0C190" w:rsidR="001D55AD" w:rsidRDefault="001D55AD">
      <w:pPr>
        <w:pStyle w:val="TOC3"/>
        <w:rPr>
          <w:rFonts w:asciiTheme="minorHAnsi" w:eastAsiaTheme="minorEastAsia" w:hAnsiTheme="minorHAnsi" w:cstheme="minorBidi"/>
          <w:sz w:val="22"/>
          <w:szCs w:val="22"/>
        </w:rPr>
      </w:pPr>
      <w:r w:rsidRPr="00BE0F39">
        <w:rPr>
          <w:lang w:val="en-US"/>
        </w:rPr>
        <w:t>6.16.4</w:t>
      </w:r>
      <w:r>
        <w:rPr>
          <w:rFonts w:asciiTheme="minorHAnsi" w:eastAsiaTheme="minorEastAsia" w:hAnsiTheme="minorHAnsi" w:cstheme="minorBidi"/>
          <w:sz w:val="22"/>
          <w:szCs w:val="22"/>
        </w:rPr>
        <w:tab/>
      </w:r>
      <w:r w:rsidRPr="00BE0F39">
        <w:rPr>
          <w:lang w:val="en-US"/>
        </w:rPr>
        <w:t>Pros and cons</w:t>
      </w:r>
      <w:r>
        <w:tab/>
      </w:r>
      <w:r>
        <w:fldChar w:fldCharType="begin" w:fldLock="1"/>
      </w:r>
      <w:r>
        <w:instrText xml:space="preserve"> PAGEREF _Toc82717870 \h </w:instrText>
      </w:r>
      <w:r>
        <w:fldChar w:fldCharType="separate"/>
      </w:r>
      <w:r>
        <w:t>36</w:t>
      </w:r>
      <w:r>
        <w:fldChar w:fldCharType="end"/>
      </w:r>
    </w:p>
    <w:p w14:paraId="2CDC59CD" w14:textId="5A0D1F28" w:rsidR="001D55AD" w:rsidRDefault="001D55AD">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rPr>
          <w:lang w:eastAsia="zh-CN"/>
        </w:rPr>
        <w:t>Comparison, Evaluations and Conclusions</w:t>
      </w:r>
      <w:r>
        <w:tab/>
      </w:r>
      <w:r>
        <w:fldChar w:fldCharType="begin" w:fldLock="1"/>
      </w:r>
      <w:r>
        <w:instrText xml:space="preserve"> PAGEREF _Toc82717871 \h </w:instrText>
      </w:r>
      <w:r>
        <w:fldChar w:fldCharType="separate"/>
      </w:r>
      <w:r>
        <w:t>36</w:t>
      </w:r>
      <w:r>
        <w:fldChar w:fldCharType="end"/>
      </w:r>
    </w:p>
    <w:p w14:paraId="1C6DEA76" w14:textId="79A6ABCD" w:rsidR="001D55AD" w:rsidRDefault="001D55AD">
      <w:pPr>
        <w:pStyle w:val="TOC2"/>
        <w:rPr>
          <w:rFonts w:asciiTheme="minorHAnsi" w:eastAsiaTheme="minorEastAsia" w:hAnsiTheme="minorHAnsi" w:cstheme="minorBidi"/>
          <w:sz w:val="22"/>
          <w:szCs w:val="22"/>
        </w:rPr>
      </w:pPr>
      <w:r>
        <w:rPr>
          <w:lang w:eastAsia="zh-CN"/>
        </w:rP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_Toc82717872 \h </w:instrText>
      </w:r>
      <w:r>
        <w:fldChar w:fldCharType="separate"/>
      </w:r>
      <w:r>
        <w:t>36</w:t>
      </w:r>
      <w:r>
        <w:fldChar w:fldCharType="end"/>
      </w:r>
    </w:p>
    <w:p w14:paraId="3FC8744E" w14:textId="702C7E2E" w:rsidR="001D55AD" w:rsidRDefault="001D55AD">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Pr>
          <w:lang w:eastAsia="zh-CN"/>
        </w:rPr>
        <w:t>Evaluation of Solutions for Key Issue #1 (inter-PLMN or inter-domain) and Conclusions</w:t>
      </w:r>
      <w:r>
        <w:tab/>
      </w:r>
      <w:r>
        <w:fldChar w:fldCharType="begin" w:fldLock="1"/>
      </w:r>
      <w:r>
        <w:instrText xml:space="preserve"> PAGEREF _Toc82717873 \h </w:instrText>
      </w:r>
      <w:r>
        <w:fldChar w:fldCharType="separate"/>
      </w:r>
      <w:r>
        <w:t>37</w:t>
      </w:r>
      <w:r>
        <w:fldChar w:fldCharType="end"/>
      </w:r>
    </w:p>
    <w:p w14:paraId="08229A19" w14:textId="4B1A6C33" w:rsidR="001D55AD" w:rsidRDefault="001D55AD">
      <w:pPr>
        <w:pStyle w:val="TOC3"/>
        <w:rPr>
          <w:rFonts w:asciiTheme="minorHAnsi" w:eastAsiaTheme="minorEastAsia" w:hAnsiTheme="minorHAnsi" w:cstheme="minorBidi"/>
          <w:sz w:val="22"/>
          <w:szCs w:val="22"/>
        </w:rPr>
      </w:pPr>
      <w:r>
        <w:rPr>
          <w:lang w:eastAsia="zh-CN"/>
        </w:rPr>
        <w:t>7.2.1</w:t>
      </w:r>
      <w:r>
        <w:rPr>
          <w:rFonts w:asciiTheme="minorHAnsi" w:eastAsiaTheme="minorEastAsia" w:hAnsiTheme="minorHAnsi" w:cstheme="minorBidi"/>
          <w:sz w:val="22"/>
          <w:szCs w:val="22"/>
        </w:rPr>
        <w:tab/>
      </w:r>
      <w:r>
        <w:rPr>
          <w:lang w:eastAsia="zh-CN"/>
        </w:rPr>
        <w:t>Evaluation</w:t>
      </w:r>
      <w:r>
        <w:tab/>
      </w:r>
      <w:r>
        <w:fldChar w:fldCharType="begin" w:fldLock="1"/>
      </w:r>
      <w:r>
        <w:instrText xml:space="preserve"> PAGEREF _Toc82717874 \h </w:instrText>
      </w:r>
      <w:r>
        <w:fldChar w:fldCharType="separate"/>
      </w:r>
      <w:r>
        <w:t>37</w:t>
      </w:r>
      <w:r>
        <w:fldChar w:fldCharType="end"/>
      </w:r>
    </w:p>
    <w:p w14:paraId="327E68AE" w14:textId="5A9DE3C2" w:rsidR="001D55AD" w:rsidRDefault="001D55AD">
      <w:pPr>
        <w:pStyle w:val="TOC3"/>
        <w:rPr>
          <w:rFonts w:asciiTheme="minorHAnsi" w:eastAsiaTheme="minorEastAsia" w:hAnsiTheme="minorHAnsi" w:cstheme="minorBidi"/>
          <w:sz w:val="22"/>
          <w:szCs w:val="22"/>
        </w:rPr>
      </w:pPr>
      <w:r>
        <w:rPr>
          <w:lang w:eastAsia="zh-CN"/>
        </w:rPr>
        <w:t>7.2.2</w:t>
      </w:r>
      <w:r>
        <w:rPr>
          <w:rFonts w:asciiTheme="minorHAnsi" w:eastAsiaTheme="minorEastAsia" w:hAnsiTheme="minorHAnsi" w:cstheme="minorBidi"/>
          <w:sz w:val="22"/>
          <w:szCs w:val="22"/>
        </w:rPr>
        <w:tab/>
      </w:r>
      <w:r>
        <w:rPr>
          <w:lang w:eastAsia="zh-CN"/>
        </w:rPr>
        <w:t>Conclusions for Key Issue #1 solutions (inter-domain)</w:t>
      </w:r>
      <w:r>
        <w:tab/>
      </w:r>
      <w:r>
        <w:fldChar w:fldCharType="begin" w:fldLock="1"/>
      </w:r>
      <w:r>
        <w:instrText xml:space="preserve"> PAGEREF _Toc82717875 \h </w:instrText>
      </w:r>
      <w:r>
        <w:fldChar w:fldCharType="separate"/>
      </w:r>
      <w:r>
        <w:t>37</w:t>
      </w:r>
      <w:r>
        <w:fldChar w:fldCharType="end"/>
      </w:r>
    </w:p>
    <w:p w14:paraId="3682AC82" w14:textId="615448D1" w:rsidR="001D55AD" w:rsidRDefault="001D55AD">
      <w:pPr>
        <w:pStyle w:val="TOC2"/>
        <w:rPr>
          <w:rFonts w:asciiTheme="minorHAnsi" w:eastAsiaTheme="minorEastAsia" w:hAnsiTheme="minorHAnsi" w:cstheme="minorBidi"/>
          <w:sz w:val="22"/>
          <w:szCs w:val="22"/>
        </w:rPr>
      </w:pPr>
      <w:r>
        <w:rPr>
          <w:lang w:eastAsia="zh-CN"/>
        </w:rPr>
        <w:t>7.3</w:t>
      </w:r>
      <w:r>
        <w:rPr>
          <w:rFonts w:asciiTheme="minorHAnsi" w:eastAsiaTheme="minorEastAsia" w:hAnsiTheme="minorHAnsi" w:cstheme="minorBidi"/>
          <w:sz w:val="22"/>
          <w:szCs w:val="22"/>
        </w:rPr>
        <w:tab/>
      </w:r>
      <w:r>
        <w:rPr>
          <w:lang w:eastAsia="zh-CN"/>
        </w:rPr>
        <w:t>Evaluation of Solutions for Key Issue #2 (Intra-PLMN or Intra-domain) and Conclusions</w:t>
      </w:r>
      <w:r>
        <w:tab/>
      </w:r>
      <w:r>
        <w:fldChar w:fldCharType="begin" w:fldLock="1"/>
      </w:r>
      <w:r>
        <w:instrText xml:space="preserve"> PAGEREF _Toc82717876 \h </w:instrText>
      </w:r>
      <w:r>
        <w:fldChar w:fldCharType="separate"/>
      </w:r>
      <w:r>
        <w:t>37</w:t>
      </w:r>
      <w:r>
        <w:fldChar w:fldCharType="end"/>
      </w:r>
    </w:p>
    <w:p w14:paraId="4E20D423" w14:textId="5996AE84" w:rsidR="001D55AD" w:rsidRDefault="001D55AD">
      <w:pPr>
        <w:pStyle w:val="TOC3"/>
        <w:rPr>
          <w:rFonts w:asciiTheme="minorHAnsi" w:eastAsiaTheme="minorEastAsia" w:hAnsiTheme="minorHAnsi" w:cstheme="minorBidi"/>
          <w:sz w:val="22"/>
          <w:szCs w:val="22"/>
        </w:rPr>
      </w:pPr>
      <w:r>
        <w:rPr>
          <w:lang w:eastAsia="zh-CN"/>
        </w:rPr>
        <w:t>7.3.1</w:t>
      </w:r>
      <w:r>
        <w:rPr>
          <w:rFonts w:asciiTheme="minorHAnsi" w:eastAsiaTheme="minorEastAsia" w:hAnsiTheme="minorHAnsi" w:cstheme="minorBidi"/>
          <w:sz w:val="22"/>
          <w:szCs w:val="22"/>
        </w:rPr>
        <w:tab/>
      </w:r>
      <w:r>
        <w:rPr>
          <w:lang w:eastAsia="zh-CN"/>
        </w:rPr>
        <w:t>Evaluation</w:t>
      </w:r>
      <w:r>
        <w:tab/>
      </w:r>
      <w:r>
        <w:fldChar w:fldCharType="begin" w:fldLock="1"/>
      </w:r>
      <w:r>
        <w:instrText xml:space="preserve"> PAGEREF _Toc82717877 \h </w:instrText>
      </w:r>
      <w:r>
        <w:fldChar w:fldCharType="separate"/>
      </w:r>
      <w:r>
        <w:t>37</w:t>
      </w:r>
      <w:r>
        <w:fldChar w:fldCharType="end"/>
      </w:r>
    </w:p>
    <w:p w14:paraId="5C77258B" w14:textId="0588B86C" w:rsidR="001D55AD" w:rsidRDefault="001D55AD">
      <w:pPr>
        <w:pStyle w:val="TOC4"/>
        <w:rPr>
          <w:rFonts w:asciiTheme="minorHAnsi" w:eastAsiaTheme="minorEastAsia" w:hAnsiTheme="minorHAnsi" w:cstheme="minorBidi"/>
          <w:sz w:val="22"/>
          <w:szCs w:val="22"/>
        </w:rPr>
      </w:pPr>
      <w:r>
        <w:rPr>
          <w:lang w:eastAsia="zh-CN"/>
        </w:rPr>
        <w:t>7.3.1.1</w:t>
      </w:r>
      <w:r>
        <w:rPr>
          <w:rFonts w:asciiTheme="minorHAnsi" w:eastAsiaTheme="minorEastAsia" w:hAnsiTheme="minorHAnsi" w:cstheme="minorBidi"/>
          <w:sz w:val="22"/>
          <w:szCs w:val="22"/>
        </w:rPr>
        <w:tab/>
      </w:r>
      <w:r>
        <w:rPr>
          <w:lang w:eastAsia="zh-CN"/>
        </w:rPr>
        <w:t>Solutions Overview</w:t>
      </w:r>
      <w:r>
        <w:tab/>
      </w:r>
      <w:r>
        <w:fldChar w:fldCharType="begin" w:fldLock="1"/>
      </w:r>
      <w:r>
        <w:instrText xml:space="preserve"> PAGEREF _Toc82717878 \h </w:instrText>
      </w:r>
      <w:r>
        <w:fldChar w:fldCharType="separate"/>
      </w:r>
      <w:r>
        <w:t>37</w:t>
      </w:r>
      <w:r>
        <w:fldChar w:fldCharType="end"/>
      </w:r>
    </w:p>
    <w:p w14:paraId="61E835BD" w14:textId="6FA29D6B" w:rsidR="001D55AD" w:rsidRDefault="001D55AD">
      <w:pPr>
        <w:pStyle w:val="TOC4"/>
        <w:rPr>
          <w:rFonts w:asciiTheme="minorHAnsi" w:eastAsiaTheme="minorEastAsia" w:hAnsiTheme="minorHAnsi" w:cstheme="minorBidi"/>
          <w:sz w:val="22"/>
          <w:szCs w:val="22"/>
        </w:rPr>
      </w:pPr>
      <w:r>
        <w:rPr>
          <w:lang w:eastAsia="zh-CN"/>
        </w:rPr>
        <w:t>7.3.1.2</w:t>
      </w:r>
      <w:r>
        <w:rPr>
          <w:rFonts w:asciiTheme="minorHAnsi" w:eastAsiaTheme="minorEastAsia" w:hAnsiTheme="minorHAnsi" w:cstheme="minorBidi"/>
          <w:sz w:val="22"/>
          <w:szCs w:val="22"/>
        </w:rPr>
        <w:tab/>
      </w:r>
      <w:r>
        <w:rPr>
          <w:lang w:eastAsia="zh-CN"/>
        </w:rPr>
        <w:t>Evaluation of 3GPP standardizing port from dynamic range (Solution#1)</w:t>
      </w:r>
      <w:r>
        <w:tab/>
      </w:r>
      <w:r>
        <w:fldChar w:fldCharType="begin" w:fldLock="1"/>
      </w:r>
      <w:r>
        <w:instrText xml:space="preserve"> PAGEREF _Toc82717879 \h </w:instrText>
      </w:r>
      <w:r>
        <w:fldChar w:fldCharType="separate"/>
      </w:r>
      <w:r>
        <w:t>40</w:t>
      </w:r>
      <w:r>
        <w:fldChar w:fldCharType="end"/>
      </w:r>
    </w:p>
    <w:p w14:paraId="2462713F" w14:textId="341377C4" w:rsidR="001D55AD" w:rsidRDefault="001D55AD">
      <w:pPr>
        <w:pStyle w:val="TOC4"/>
        <w:rPr>
          <w:rFonts w:asciiTheme="minorHAnsi" w:eastAsiaTheme="minorEastAsia" w:hAnsiTheme="minorHAnsi" w:cstheme="minorBidi"/>
          <w:sz w:val="22"/>
          <w:szCs w:val="22"/>
        </w:rPr>
      </w:pPr>
      <w:r>
        <w:rPr>
          <w:lang w:eastAsia="zh-CN"/>
        </w:rPr>
        <w:t>7.3.1.3</w:t>
      </w:r>
      <w:r>
        <w:rPr>
          <w:rFonts w:asciiTheme="minorHAnsi" w:eastAsiaTheme="minorEastAsia" w:hAnsiTheme="minorHAnsi" w:cstheme="minorBidi"/>
          <w:sz w:val="22"/>
          <w:szCs w:val="22"/>
        </w:rPr>
        <w:tab/>
      </w:r>
      <w:r>
        <w:rPr>
          <w:lang w:eastAsia="zh-CN"/>
        </w:rPr>
        <w:t>Evaluation of OAM based solution (Solution#2)</w:t>
      </w:r>
      <w:r>
        <w:tab/>
      </w:r>
      <w:r>
        <w:fldChar w:fldCharType="begin" w:fldLock="1"/>
      </w:r>
      <w:r>
        <w:instrText xml:space="preserve"> PAGEREF _Toc82717880 \h </w:instrText>
      </w:r>
      <w:r>
        <w:fldChar w:fldCharType="separate"/>
      </w:r>
      <w:r>
        <w:t>40</w:t>
      </w:r>
      <w:r>
        <w:fldChar w:fldCharType="end"/>
      </w:r>
    </w:p>
    <w:p w14:paraId="6F9F52B4" w14:textId="342EB3A7" w:rsidR="001D55AD" w:rsidRDefault="001D55AD">
      <w:pPr>
        <w:pStyle w:val="TOC4"/>
        <w:rPr>
          <w:rFonts w:asciiTheme="minorHAnsi" w:eastAsiaTheme="minorEastAsia" w:hAnsiTheme="minorHAnsi" w:cstheme="minorBidi"/>
          <w:sz w:val="22"/>
          <w:szCs w:val="22"/>
        </w:rPr>
      </w:pPr>
      <w:r>
        <w:rPr>
          <w:lang w:eastAsia="zh-CN"/>
        </w:rPr>
        <w:t>7.3.1.4</w:t>
      </w:r>
      <w:r>
        <w:rPr>
          <w:rFonts w:asciiTheme="minorHAnsi" w:eastAsiaTheme="minorEastAsia" w:hAnsiTheme="minorHAnsi" w:cstheme="minorBidi"/>
          <w:sz w:val="22"/>
          <w:szCs w:val="22"/>
        </w:rPr>
        <w:tab/>
      </w:r>
      <w:r>
        <w:rPr>
          <w:lang w:eastAsia="zh-CN"/>
        </w:rPr>
        <w:t>Evaluation of DNS based solutions (solutions #3, #4, #5, #6)</w:t>
      </w:r>
      <w:r>
        <w:tab/>
      </w:r>
      <w:r>
        <w:fldChar w:fldCharType="begin" w:fldLock="1"/>
      </w:r>
      <w:r>
        <w:instrText xml:space="preserve"> PAGEREF _Toc82717881 \h </w:instrText>
      </w:r>
      <w:r>
        <w:fldChar w:fldCharType="separate"/>
      </w:r>
      <w:r>
        <w:t>40</w:t>
      </w:r>
      <w:r>
        <w:fldChar w:fldCharType="end"/>
      </w:r>
    </w:p>
    <w:p w14:paraId="4E34B4E8" w14:textId="1065E6C3" w:rsidR="001D55AD" w:rsidRDefault="001D55AD">
      <w:pPr>
        <w:pStyle w:val="TOC4"/>
        <w:rPr>
          <w:rFonts w:asciiTheme="minorHAnsi" w:eastAsiaTheme="minorEastAsia" w:hAnsiTheme="minorHAnsi" w:cstheme="minorBidi"/>
          <w:sz w:val="22"/>
          <w:szCs w:val="22"/>
        </w:rPr>
      </w:pPr>
      <w:r>
        <w:rPr>
          <w:lang w:eastAsia="zh-CN"/>
        </w:rPr>
        <w:lastRenderedPageBreak/>
        <w:t>7.3.1.5</w:t>
      </w:r>
      <w:r>
        <w:rPr>
          <w:rFonts w:asciiTheme="minorHAnsi" w:eastAsiaTheme="minorEastAsia" w:hAnsiTheme="minorHAnsi" w:cstheme="minorBidi"/>
          <w:sz w:val="22"/>
          <w:szCs w:val="22"/>
        </w:rPr>
        <w:tab/>
      </w:r>
      <w:r>
        <w:rPr>
          <w:lang w:eastAsia="zh-CN"/>
        </w:rPr>
        <w:t xml:space="preserve">Evaluation of Multiplexer based solutions </w:t>
      </w:r>
      <w:r w:rsidRPr="00BE0F39">
        <w:rPr>
          <w:lang w:val="en-US" w:eastAsia="zh-CN"/>
        </w:rPr>
        <w:t>(solutions #7, #8 and #9)</w:t>
      </w:r>
      <w:r>
        <w:tab/>
      </w:r>
      <w:r>
        <w:fldChar w:fldCharType="begin" w:fldLock="1"/>
      </w:r>
      <w:r>
        <w:instrText xml:space="preserve"> PAGEREF _Toc82717882 \h </w:instrText>
      </w:r>
      <w:r>
        <w:fldChar w:fldCharType="separate"/>
      </w:r>
      <w:r>
        <w:t>41</w:t>
      </w:r>
      <w:r>
        <w:fldChar w:fldCharType="end"/>
      </w:r>
    </w:p>
    <w:p w14:paraId="570D0950" w14:textId="1818FBED" w:rsidR="001D55AD" w:rsidRDefault="001D55AD">
      <w:pPr>
        <w:pStyle w:val="TOC4"/>
        <w:rPr>
          <w:rFonts w:asciiTheme="minorHAnsi" w:eastAsiaTheme="minorEastAsia" w:hAnsiTheme="minorHAnsi" w:cstheme="minorBidi"/>
          <w:sz w:val="22"/>
          <w:szCs w:val="22"/>
        </w:rPr>
      </w:pPr>
      <w:r>
        <w:rPr>
          <w:lang w:eastAsia="zh-CN"/>
        </w:rPr>
        <w:t>7.3.1.6</w:t>
      </w:r>
      <w:r>
        <w:rPr>
          <w:rFonts w:asciiTheme="minorHAnsi" w:eastAsiaTheme="minorEastAsia" w:hAnsiTheme="minorHAnsi" w:cstheme="minorBidi"/>
          <w:sz w:val="22"/>
          <w:szCs w:val="22"/>
        </w:rPr>
        <w:tab/>
      </w:r>
      <w:r>
        <w:rPr>
          <w:lang w:eastAsia="zh-CN"/>
        </w:rPr>
        <w:t>Evaluation of solution with Standardized PPID without multiplexer (solution#10)</w:t>
      </w:r>
      <w:r>
        <w:tab/>
      </w:r>
      <w:r>
        <w:fldChar w:fldCharType="begin" w:fldLock="1"/>
      </w:r>
      <w:r>
        <w:instrText xml:space="preserve"> PAGEREF _Toc82717883 \h </w:instrText>
      </w:r>
      <w:r>
        <w:fldChar w:fldCharType="separate"/>
      </w:r>
      <w:r>
        <w:t>41</w:t>
      </w:r>
      <w:r>
        <w:fldChar w:fldCharType="end"/>
      </w:r>
    </w:p>
    <w:p w14:paraId="2A2B2485" w14:textId="30074284" w:rsidR="001D55AD" w:rsidRDefault="001D55AD">
      <w:pPr>
        <w:pStyle w:val="TOC4"/>
        <w:rPr>
          <w:rFonts w:asciiTheme="minorHAnsi" w:eastAsiaTheme="minorEastAsia" w:hAnsiTheme="minorHAnsi" w:cstheme="minorBidi"/>
          <w:sz w:val="22"/>
          <w:szCs w:val="22"/>
        </w:rPr>
      </w:pPr>
      <w:r>
        <w:rPr>
          <w:lang w:eastAsia="zh-CN"/>
        </w:rPr>
        <w:t>7.3.1.7</w:t>
      </w:r>
      <w:r>
        <w:rPr>
          <w:rFonts w:asciiTheme="minorHAnsi" w:eastAsiaTheme="minorEastAsia" w:hAnsiTheme="minorHAnsi" w:cstheme="minorBidi"/>
          <w:sz w:val="22"/>
          <w:szCs w:val="22"/>
        </w:rPr>
        <w:tab/>
      </w:r>
      <w:r>
        <w:rPr>
          <w:lang w:eastAsia="zh-CN"/>
        </w:rPr>
        <w:t xml:space="preserve">Evaluation of solution to form </w:t>
      </w:r>
      <w:r>
        <w:t>work group (Solution#11)</w:t>
      </w:r>
      <w:r>
        <w:tab/>
      </w:r>
      <w:r>
        <w:fldChar w:fldCharType="begin" w:fldLock="1"/>
      </w:r>
      <w:r>
        <w:instrText xml:space="preserve"> PAGEREF _Toc82717884 \h </w:instrText>
      </w:r>
      <w:r>
        <w:fldChar w:fldCharType="separate"/>
      </w:r>
      <w:r>
        <w:t>42</w:t>
      </w:r>
      <w:r>
        <w:fldChar w:fldCharType="end"/>
      </w:r>
    </w:p>
    <w:p w14:paraId="5424CFB7" w14:textId="20DE134C" w:rsidR="001D55AD" w:rsidRDefault="001D55AD">
      <w:pPr>
        <w:pStyle w:val="TOC4"/>
        <w:rPr>
          <w:rFonts w:asciiTheme="minorHAnsi" w:eastAsiaTheme="minorEastAsia" w:hAnsiTheme="minorHAnsi" w:cstheme="minorBidi"/>
          <w:sz w:val="22"/>
          <w:szCs w:val="22"/>
        </w:rPr>
      </w:pPr>
      <w:r>
        <w:rPr>
          <w:lang w:eastAsia="zh-CN"/>
        </w:rPr>
        <w:t>7.3.1.8</w:t>
      </w:r>
      <w:r>
        <w:rPr>
          <w:rFonts w:asciiTheme="minorHAnsi" w:eastAsiaTheme="minorEastAsia" w:hAnsiTheme="minorHAnsi" w:cstheme="minorBidi"/>
          <w:sz w:val="22"/>
          <w:szCs w:val="22"/>
        </w:rPr>
        <w:tab/>
      </w:r>
      <w:r>
        <w:t>HTTP(s) web server query for port discovery (solutions #12 and #13)</w:t>
      </w:r>
      <w:r>
        <w:tab/>
      </w:r>
      <w:r>
        <w:fldChar w:fldCharType="begin" w:fldLock="1"/>
      </w:r>
      <w:r>
        <w:instrText xml:space="preserve"> PAGEREF _Toc82717885 \h </w:instrText>
      </w:r>
      <w:r>
        <w:fldChar w:fldCharType="separate"/>
      </w:r>
      <w:r>
        <w:t>42</w:t>
      </w:r>
      <w:r>
        <w:fldChar w:fldCharType="end"/>
      </w:r>
    </w:p>
    <w:p w14:paraId="234191AC" w14:textId="5E16F657" w:rsidR="001D55AD" w:rsidRDefault="001D55AD">
      <w:pPr>
        <w:pStyle w:val="TOC3"/>
        <w:rPr>
          <w:rFonts w:asciiTheme="minorHAnsi" w:eastAsiaTheme="minorEastAsia" w:hAnsiTheme="minorHAnsi" w:cstheme="minorBidi"/>
          <w:sz w:val="22"/>
          <w:szCs w:val="22"/>
        </w:rPr>
      </w:pPr>
      <w:r>
        <w:rPr>
          <w:lang w:eastAsia="zh-CN"/>
        </w:rPr>
        <w:t>7.3.2</w:t>
      </w:r>
      <w:r>
        <w:rPr>
          <w:rFonts w:asciiTheme="minorHAnsi" w:eastAsiaTheme="minorEastAsia" w:hAnsiTheme="minorHAnsi" w:cstheme="minorBidi"/>
          <w:sz w:val="22"/>
          <w:szCs w:val="22"/>
        </w:rPr>
        <w:tab/>
      </w:r>
      <w:r>
        <w:rPr>
          <w:lang w:eastAsia="zh-CN"/>
        </w:rPr>
        <w:t>Conclusions</w:t>
      </w:r>
      <w:r>
        <w:t xml:space="preserve"> for Key Issue #2 solutions (intra-domain)</w:t>
      </w:r>
      <w:r>
        <w:tab/>
      </w:r>
      <w:r>
        <w:fldChar w:fldCharType="begin" w:fldLock="1"/>
      </w:r>
      <w:r>
        <w:instrText xml:space="preserve"> PAGEREF _Toc82717886 \h </w:instrText>
      </w:r>
      <w:r>
        <w:fldChar w:fldCharType="separate"/>
      </w:r>
      <w:r>
        <w:t>42</w:t>
      </w:r>
      <w:r>
        <w:fldChar w:fldCharType="end"/>
      </w:r>
    </w:p>
    <w:p w14:paraId="257E466F" w14:textId="38468DB4" w:rsidR="001D55AD" w:rsidRDefault="001D55AD">
      <w:pPr>
        <w:pStyle w:val="TOC2"/>
        <w:rPr>
          <w:rFonts w:asciiTheme="minorHAnsi" w:eastAsiaTheme="minorEastAsia" w:hAnsiTheme="minorHAnsi" w:cstheme="minorBidi"/>
          <w:sz w:val="22"/>
          <w:szCs w:val="22"/>
        </w:rPr>
      </w:pPr>
      <w:r>
        <w:rPr>
          <w:lang w:eastAsia="zh-CN"/>
        </w:rPr>
        <w:t>7.4</w:t>
      </w:r>
      <w:r>
        <w:rPr>
          <w:rFonts w:asciiTheme="minorHAnsi" w:eastAsiaTheme="minorEastAsia" w:hAnsiTheme="minorHAnsi" w:cstheme="minorBidi"/>
          <w:sz w:val="22"/>
          <w:szCs w:val="22"/>
        </w:rPr>
        <w:tab/>
      </w:r>
      <w:r>
        <w:rPr>
          <w:lang w:eastAsia="zh-CN"/>
        </w:rPr>
        <w:t>Conclusion summary</w:t>
      </w:r>
      <w:r>
        <w:tab/>
      </w:r>
      <w:r>
        <w:fldChar w:fldCharType="begin" w:fldLock="1"/>
      </w:r>
      <w:r>
        <w:instrText xml:space="preserve"> PAGEREF _Toc82717887 \h </w:instrText>
      </w:r>
      <w:r>
        <w:fldChar w:fldCharType="separate"/>
      </w:r>
      <w:r>
        <w:t>43</w:t>
      </w:r>
      <w:r>
        <w:fldChar w:fldCharType="end"/>
      </w:r>
    </w:p>
    <w:p w14:paraId="7860C6B8" w14:textId="0EDC4EB5" w:rsidR="001D55AD" w:rsidRDefault="001D55AD">
      <w:pPr>
        <w:pStyle w:val="TOC9"/>
        <w:rPr>
          <w:rFonts w:asciiTheme="minorHAnsi" w:eastAsiaTheme="minorEastAsia" w:hAnsiTheme="minorHAnsi" w:cstheme="minorBidi"/>
          <w:b w:val="0"/>
          <w:szCs w:val="22"/>
        </w:rPr>
      </w:pPr>
      <w:r>
        <w:t>Annex A: IANA port allocation policy</w:t>
      </w:r>
      <w:r>
        <w:tab/>
      </w:r>
      <w:r>
        <w:fldChar w:fldCharType="begin" w:fldLock="1"/>
      </w:r>
      <w:r>
        <w:instrText xml:space="preserve"> PAGEREF _Toc82717888 \h </w:instrText>
      </w:r>
      <w:r>
        <w:fldChar w:fldCharType="separate"/>
      </w:r>
      <w:r>
        <w:t>47</w:t>
      </w:r>
      <w:r>
        <w:fldChar w:fldCharType="end"/>
      </w:r>
    </w:p>
    <w:p w14:paraId="33B47C1A" w14:textId="7874B0BA" w:rsidR="001D55AD" w:rsidRDefault="001D55AD">
      <w:pPr>
        <w:pStyle w:val="TOC9"/>
        <w:rPr>
          <w:rFonts w:asciiTheme="minorHAnsi" w:eastAsiaTheme="minorEastAsia" w:hAnsiTheme="minorHAnsi" w:cstheme="minorBidi"/>
          <w:b w:val="0"/>
          <w:szCs w:val="22"/>
        </w:rPr>
      </w:pPr>
      <w:r>
        <w:t xml:space="preserve">Annex B: </w:t>
      </w:r>
      <w:r w:rsidRPr="00BE0F39">
        <w:rPr>
          <w:lang w:val="en-US"/>
        </w:rPr>
        <w:t>Port number use</w:t>
      </w:r>
      <w:r>
        <w:tab/>
      </w:r>
      <w:r>
        <w:fldChar w:fldCharType="begin" w:fldLock="1"/>
      </w:r>
      <w:r>
        <w:instrText xml:space="preserve"> PAGEREF _Toc82717889 \h </w:instrText>
      </w:r>
      <w:r>
        <w:fldChar w:fldCharType="separate"/>
      </w:r>
      <w:r>
        <w:t>48</w:t>
      </w:r>
      <w:r>
        <w:fldChar w:fldCharType="end"/>
      </w:r>
    </w:p>
    <w:p w14:paraId="2E09C3A5" w14:textId="50C58BAD" w:rsidR="001D55AD" w:rsidRDefault="001D55AD">
      <w:pPr>
        <w:pStyle w:val="TOC2"/>
        <w:rPr>
          <w:rFonts w:asciiTheme="minorHAnsi" w:eastAsiaTheme="minorEastAsia" w:hAnsiTheme="minorHAnsi" w:cstheme="minorBidi"/>
          <w:sz w:val="22"/>
          <w:szCs w:val="22"/>
        </w:rPr>
      </w:pPr>
      <w:r w:rsidRPr="00BE0F39">
        <w:rPr>
          <w:lang w:val="en-US"/>
        </w:rPr>
        <w:t>B.1</w:t>
      </w:r>
      <w:r>
        <w:rPr>
          <w:rFonts w:asciiTheme="minorHAnsi" w:eastAsiaTheme="minorEastAsia" w:hAnsiTheme="minorHAnsi" w:cstheme="minorBidi"/>
          <w:sz w:val="22"/>
          <w:szCs w:val="22"/>
        </w:rPr>
        <w:tab/>
      </w:r>
      <w:r w:rsidRPr="00BE0F39">
        <w:rPr>
          <w:lang w:val="en-US"/>
        </w:rPr>
        <w:t>General</w:t>
      </w:r>
      <w:r>
        <w:tab/>
      </w:r>
      <w:r>
        <w:fldChar w:fldCharType="begin" w:fldLock="1"/>
      </w:r>
      <w:r>
        <w:instrText xml:space="preserve"> PAGEREF _Toc82717890 \h </w:instrText>
      </w:r>
      <w:r>
        <w:fldChar w:fldCharType="separate"/>
      </w:r>
      <w:r>
        <w:t>48</w:t>
      </w:r>
      <w:r>
        <w:fldChar w:fldCharType="end"/>
      </w:r>
    </w:p>
    <w:p w14:paraId="47A34E62" w14:textId="52E29819" w:rsidR="001D55AD" w:rsidRDefault="001D55AD">
      <w:pPr>
        <w:pStyle w:val="TOC3"/>
        <w:rPr>
          <w:rFonts w:asciiTheme="minorHAnsi" w:eastAsiaTheme="minorEastAsia" w:hAnsiTheme="minorHAnsi" w:cstheme="minorBidi"/>
          <w:sz w:val="22"/>
          <w:szCs w:val="22"/>
        </w:rPr>
      </w:pPr>
      <w:r w:rsidRPr="00BE0F39">
        <w:rPr>
          <w:lang w:val="en-US"/>
        </w:rPr>
        <w:t>B.2</w:t>
      </w:r>
      <w:r>
        <w:rPr>
          <w:rFonts w:asciiTheme="minorHAnsi" w:eastAsiaTheme="minorEastAsia" w:hAnsiTheme="minorHAnsi" w:cstheme="minorBidi"/>
          <w:sz w:val="22"/>
          <w:szCs w:val="22"/>
        </w:rPr>
        <w:tab/>
      </w:r>
      <w:r w:rsidRPr="00BE0F39">
        <w:rPr>
          <w:lang w:val="en-US"/>
        </w:rPr>
        <w:t>Port number ranges</w:t>
      </w:r>
      <w:r>
        <w:tab/>
      </w:r>
      <w:r>
        <w:fldChar w:fldCharType="begin" w:fldLock="1"/>
      </w:r>
      <w:r>
        <w:instrText xml:space="preserve"> PAGEREF _Toc82717891 \h </w:instrText>
      </w:r>
      <w:r>
        <w:fldChar w:fldCharType="separate"/>
      </w:r>
      <w:r>
        <w:t>48</w:t>
      </w:r>
      <w:r>
        <w:fldChar w:fldCharType="end"/>
      </w:r>
    </w:p>
    <w:p w14:paraId="5F02DD57" w14:textId="1B57E149" w:rsidR="001D55AD" w:rsidRDefault="001D55AD">
      <w:pPr>
        <w:pStyle w:val="TOC2"/>
        <w:rPr>
          <w:rFonts w:asciiTheme="minorHAnsi" w:eastAsiaTheme="minorEastAsia" w:hAnsiTheme="minorHAnsi" w:cstheme="minorBidi"/>
          <w:sz w:val="22"/>
          <w:szCs w:val="22"/>
        </w:rPr>
      </w:pPr>
      <w:r w:rsidRPr="00BE0F39">
        <w:rPr>
          <w:lang w:val="en-US"/>
        </w:rPr>
        <w:t>B.3</w:t>
      </w:r>
      <w:r>
        <w:rPr>
          <w:rFonts w:asciiTheme="minorHAnsi" w:eastAsiaTheme="minorEastAsia" w:hAnsiTheme="minorHAnsi" w:cstheme="minorBidi"/>
          <w:sz w:val="22"/>
          <w:szCs w:val="22"/>
        </w:rPr>
        <w:tab/>
      </w:r>
      <w:r w:rsidRPr="00BE0F39">
        <w:rPr>
          <w:lang w:val="en-US"/>
        </w:rPr>
        <w:t>Service identified by port number not assigned by IANA</w:t>
      </w:r>
      <w:r>
        <w:tab/>
      </w:r>
      <w:r>
        <w:fldChar w:fldCharType="begin" w:fldLock="1"/>
      </w:r>
      <w:r>
        <w:instrText xml:space="preserve"> PAGEREF _Toc82717892 \h </w:instrText>
      </w:r>
      <w:r>
        <w:fldChar w:fldCharType="separate"/>
      </w:r>
      <w:r>
        <w:t>49</w:t>
      </w:r>
      <w:r>
        <w:fldChar w:fldCharType="end"/>
      </w:r>
    </w:p>
    <w:p w14:paraId="0BF24759" w14:textId="753A2698" w:rsidR="001D55AD" w:rsidRDefault="001D55AD">
      <w:pPr>
        <w:pStyle w:val="TOC9"/>
        <w:rPr>
          <w:rFonts w:asciiTheme="minorHAnsi" w:eastAsiaTheme="minorEastAsia" w:hAnsiTheme="minorHAnsi" w:cstheme="minorBidi"/>
          <w:b w:val="0"/>
          <w:szCs w:val="22"/>
        </w:rPr>
      </w:pPr>
      <w:r>
        <w:t>Annex C: IANA procedures for Service Name and Port Number registry management</w:t>
      </w:r>
      <w:r>
        <w:tab/>
      </w:r>
      <w:r>
        <w:fldChar w:fldCharType="begin" w:fldLock="1"/>
      </w:r>
      <w:r>
        <w:instrText xml:space="preserve"> PAGEREF _Toc82717893 \h </w:instrText>
      </w:r>
      <w:r>
        <w:fldChar w:fldCharType="separate"/>
      </w:r>
      <w:r>
        <w:t>50</w:t>
      </w:r>
      <w:r>
        <w:fldChar w:fldCharType="end"/>
      </w:r>
    </w:p>
    <w:p w14:paraId="68A7D4A8" w14:textId="3C4ED61C" w:rsidR="001D55AD" w:rsidRDefault="001D55AD">
      <w:pPr>
        <w:pStyle w:val="TOC2"/>
        <w:rPr>
          <w:rFonts w:asciiTheme="minorHAnsi" w:eastAsiaTheme="minorEastAsia" w:hAnsiTheme="minorHAnsi" w:cstheme="minorBidi"/>
          <w:sz w:val="22"/>
          <w:szCs w:val="22"/>
        </w:rPr>
      </w:pPr>
      <w:r>
        <w:t>C.1</w:t>
      </w:r>
      <w:r>
        <w:rPr>
          <w:rFonts w:asciiTheme="minorHAnsi" w:eastAsiaTheme="minorEastAsia" w:hAnsiTheme="minorHAnsi" w:cstheme="minorBidi"/>
          <w:sz w:val="22"/>
          <w:szCs w:val="22"/>
        </w:rPr>
        <w:tab/>
      </w:r>
      <w:r>
        <w:t>General principles</w:t>
      </w:r>
      <w:r>
        <w:tab/>
      </w:r>
      <w:r>
        <w:fldChar w:fldCharType="begin" w:fldLock="1"/>
      </w:r>
      <w:r>
        <w:instrText xml:space="preserve"> PAGEREF _Toc82717894 \h </w:instrText>
      </w:r>
      <w:r>
        <w:fldChar w:fldCharType="separate"/>
      </w:r>
      <w:r>
        <w:t>50</w:t>
      </w:r>
      <w:r>
        <w:fldChar w:fldCharType="end"/>
      </w:r>
    </w:p>
    <w:p w14:paraId="09961B22" w14:textId="7B7F8C72" w:rsidR="001D55AD" w:rsidRDefault="001D55AD">
      <w:pPr>
        <w:pStyle w:val="TOC2"/>
        <w:rPr>
          <w:rFonts w:asciiTheme="minorHAnsi" w:eastAsiaTheme="minorEastAsia" w:hAnsiTheme="minorHAnsi" w:cstheme="minorBidi"/>
          <w:sz w:val="22"/>
          <w:szCs w:val="22"/>
        </w:rPr>
      </w:pPr>
      <w:r>
        <w:t>C.2</w:t>
      </w:r>
      <w:r>
        <w:rPr>
          <w:rFonts w:asciiTheme="minorHAnsi" w:eastAsiaTheme="minorEastAsia" w:hAnsiTheme="minorHAnsi" w:cstheme="minorBidi"/>
          <w:sz w:val="22"/>
          <w:szCs w:val="22"/>
        </w:rPr>
        <w:tab/>
      </w:r>
      <w:r>
        <w:t>Assignment Procedure</w:t>
      </w:r>
      <w:r>
        <w:tab/>
      </w:r>
      <w:r>
        <w:fldChar w:fldCharType="begin" w:fldLock="1"/>
      </w:r>
      <w:r>
        <w:instrText xml:space="preserve"> PAGEREF _Toc82717895 \h </w:instrText>
      </w:r>
      <w:r>
        <w:fldChar w:fldCharType="separate"/>
      </w:r>
      <w:r>
        <w:t>50</w:t>
      </w:r>
      <w:r>
        <w:fldChar w:fldCharType="end"/>
      </w:r>
    </w:p>
    <w:p w14:paraId="5E9BA29E" w14:textId="6CCC67B5" w:rsidR="001D55AD" w:rsidRDefault="001D55AD">
      <w:pPr>
        <w:pStyle w:val="TOC2"/>
        <w:rPr>
          <w:rFonts w:asciiTheme="minorHAnsi" w:eastAsiaTheme="minorEastAsia" w:hAnsiTheme="minorHAnsi" w:cstheme="minorBidi"/>
          <w:sz w:val="22"/>
          <w:szCs w:val="22"/>
        </w:rPr>
      </w:pPr>
      <w:r>
        <w:t>C.3</w:t>
      </w:r>
      <w:r>
        <w:rPr>
          <w:rFonts w:asciiTheme="minorHAnsi" w:eastAsiaTheme="minorEastAsia" w:hAnsiTheme="minorHAnsi" w:cstheme="minorBidi"/>
          <w:sz w:val="22"/>
          <w:szCs w:val="22"/>
        </w:rPr>
        <w:tab/>
      </w:r>
      <w:r>
        <w:t>IANA Policies for Port Number assignment</w:t>
      </w:r>
      <w:r>
        <w:tab/>
      </w:r>
      <w:r>
        <w:fldChar w:fldCharType="begin" w:fldLock="1"/>
      </w:r>
      <w:r>
        <w:instrText xml:space="preserve"> PAGEREF _Toc82717896 \h </w:instrText>
      </w:r>
      <w:r>
        <w:fldChar w:fldCharType="separate"/>
      </w:r>
      <w:r>
        <w:t>51</w:t>
      </w:r>
      <w:r>
        <w:fldChar w:fldCharType="end"/>
      </w:r>
    </w:p>
    <w:p w14:paraId="13BA7B3E" w14:textId="0C96EF2F" w:rsidR="001D55AD" w:rsidRDefault="001D55AD">
      <w:pPr>
        <w:pStyle w:val="TOC2"/>
        <w:rPr>
          <w:rFonts w:asciiTheme="minorHAnsi" w:eastAsiaTheme="minorEastAsia" w:hAnsiTheme="minorHAnsi" w:cstheme="minorBidi"/>
          <w:sz w:val="22"/>
          <w:szCs w:val="22"/>
        </w:rPr>
      </w:pPr>
      <w:r>
        <w:t>C.4</w:t>
      </w:r>
      <w:r>
        <w:rPr>
          <w:rFonts w:asciiTheme="minorHAnsi" w:eastAsiaTheme="minorEastAsia" w:hAnsiTheme="minorHAnsi" w:cstheme="minorBidi"/>
          <w:sz w:val="22"/>
          <w:szCs w:val="22"/>
        </w:rPr>
        <w:tab/>
      </w:r>
      <w:r>
        <w:t>Recommendations to designers of application and service protocols</w:t>
      </w:r>
      <w:r>
        <w:tab/>
      </w:r>
      <w:r>
        <w:fldChar w:fldCharType="begin" w:fldLock="1"/>
      </w:r>
      <w:r>
        <w:instrText xml:space="preserve"> PAGEREF _Toc82717897 \h </w:instrText>
      </w:r>
      <w:r>
        <w:fldChar w:fldCharType="separate"/>
      </w:r>
      <w:r>
        <w:t>51</w:t>
      </w:r>
      <w:r>
        <w:fldChar w:fldCharType="end"/>
      </w:r>
    </w:p>
    <w:p w14:paraId="7416A5F4" w14:textId="0D81F362" w:rsidR="001D55AD" w:rsidRDefault="001D55AD">
      <w:pPr>
        <w:pStyle w:val="TOC2"/>
        <w:rPr>
          <w:rFonts w:asciiTheme="minorHAnsi" w:eastAsiaTheme="minorEastAsia" w:hAnsiTheme="minorHAnsi" w:cstheme="minorBidi"/>
          <w:sz w:val="22"/>
          <w:szCs w:val="22"/>
        </w:rPr>
      </w:pPr>
      <w:r>
        <w:t>C.5</w:t>
      </w:r>
      <w:r>
        <w:rPr>
          <w:rFonts w:asciiTheme="minorHAnsi" w:eastAsiaTheme="minorEastAsia" w:hAnsiTheme="minorHAnsi" w:cstheme="minorBidi"/>
          <w:sz w:val="22"/>
          <w:szCs w:val="22"/>
        </w:rPr>
        <w:tab/>
      </w:r>
      <w:r>
        <w:t>3GPP port assignment applications since 2009</w:t>
      </w:r>
      <w:r>
        <w:tab/>
      </w:r>
      <w:r>
        <w:fldChar w:fldCharType="begin" w:fldLock="1"/>
      </w:r>
      <w:r>
        <w:instrText xml:space="preserve"> PAGEREF _Toc82717898 \h </w:instrText>
      </w:r>
      <w:r>
        <w:fldChar w:fldCharType="separate"/>
      </w:r>
      <w:r>
        <w:t>53</w:t>
      </w:r>
      <w:r>
        <w:fldChar w:fldCharType="end"/>
      </w:r>
    </w:p>
    <w:p w14:paraId="23E976D5" w14:textId="00BE52D3" w:rsidR="001D55AD" w:rsidRDefault="001D55AD">
      <w:pPr>
        <w:pStyle w:val="TOC9"/>
        <w:rPr>
          <w:rFonts w:asciiTheme="minorHAnsi" w:eastAsiaTheme="minorEastAsia" w:hAnsiTheme="minorHAnsi" w:cstheme="minorBidi"/>
          <w:b w:val="0"/>
          <w:szCs w:val="22"/>
        </w:rPr>
      </w:pPr>
      <w:r>
        <w:t>Annex D:  How future port number allocations from IETF/IANA could be addressed</w:t>
      </w:r>
      <w:r>
        <w:tab/>
      </w:r>
      <w:r>
        <w:fldChar w:fldCharType="begin" w:fldLock="1"/>
      </w:r>
      <w:r>
        <w:instrText xml:space="preserve"> PAGEREF _Toc82717899 \h </w:instrText>
      </w:r>
      <w:r>
        <w:fldChar w:fldCharType="separate"/>
      </w:r>
      <w:r>
        <w:t>55</w:t>
      </w:r>
      <w:r>
        <w:fldChar w:fldCharType="end"/>
      </w:r>
    </w:p>
    <w:p w14:paraId="4E808027" w14:textId="4EF5EAB8" w:rsidR="001D55AD" w:rsidRDefault="001D55AD">
      <w:pPr>
        <w:pStyle w:val="TOC2"/>
        <w:rPr>
          <w:rFonts w:asciiTheme="minorHAnsi" w:eastAsiaTheme="minorEastAsia" w:hAnsiTheme="minorHAnsi" w:cstheme="minorBidi"/>
          <w:sz w:val="22"/>
          <w:szCs w:val="22"/>
        </w:rPr>
      </w:pPr>
      <w:r w:rsidRPr="00BE0F39">
        <w:rPr>
          <w:lang w:val="en-US"/>
        </w:rPr>
        <w:t>D.1</w:t>
      </w:r>
      <w:r>
        <w:rPr>
          <w:rFonts w:asciiTheme="minorHAnsi" w:eastAsiaTheme="minorEastAsia" w:hAnsiTheme="minorHAnsi" w:cstheme="minorBidi"/>
          <w:sz w:val="22"/>
          <w:szCs w:val="22"/>
        </w:rPr>
        <w:tab/>
      </w:r>
      <w:r w:rsidRPr="00BE0F39">
        <w:rPr>
          <w:lang w:val="en-US"/>
        </w:rPr>
        <w:t>General</w:t>
      </w:r>
      <w:r>
        <w:tab/>
      </w:r>
      <w:r>
        <w:fldChar w:fldCharType="begin" w:fldLock="1"/>
      </w:r>
      <w:r>
        <w:instrText xml:space="preserve"> PAGEREF _Toc82717900 \h </w:instrText>
      </w:r>
      <w:r>
        <w:fldChar w:fldCharType="separate"/>
      </w:r>
      <w:r>
        <w:t>55</w:t>
      </w:r>
      <w:r>
        <w:fldChar w:fldCharType="end"/>
      </w:r>
    </w:p>
    <w:p w14:paraId="32C1298B" w14:textId="4A93C1FD" w:rsidR="001D55AD" w:rsidRDefault="001D55AD">
      <w:pPr>
        <w:pStyle w:val="TOC2"/>
        <w:rPr>
          <w:rFonts w:asciiTheme="minorHAnsi" w:eastAsiaTheme="minorEastAsia" w:hAnsiTheme="minorHAnsi" w:cstheme="minorBidi"/>
          <w:sz w:val="22"/>
          <w:szCs w:val="22"/>
        </w:rPr>
      </w:pPr>
      <w:r w:rsidRPr="00BE0F39">
        <w:rPr>
          <w:lang w:val="en-US"/>
        </w:rPr>
        <w:t>D.2</w:t>
      </w:r>
      <w:r>
        <w:rPr>
          <w:rFonts w:asciiTheme="minorHAnsi" w:eastAsiaTheme="minorEastAsia" w:hAnsiTheme="minorHAnsi" w:cstheme="minorBidi"/>
          <w:sz w:val="22"/>
          <w:szCs w:val="22"/>
        </w:rPr>
        <w:tab/>
      </w:r>
      <w:r w:rsidRPr="00BE0F39">
        <w:rPr>
          <w:lang w:val="en-US"/>
        </w:rPr>
        <w:t>Key provisions for the draft RFC</w:t>
      </w:r>
      <w:r>
        <w:tab/>
      </w:r>
      <w:r>
        <w:fldChar w:fldCharType="begin" w:fldLock="1"/>
      </w:r>
      <w:r>
        <w:instrText xml:space="preserve"> PAGEREF _Toc82717901 \h </w:instrText>
      </w:r>
      <w:r>
        <w:fldChar w:fldCharType="separate"/>
      </w:r>
      <w:r>
        <w:t>55</w:t>
      </w:r>
      <w:r>
        <w:fldChar w:fldCharType="end"/>
      </w:r>
    </w:p>
    <w:p w14:paraId="37637703" w14:textId="52C49C16" w:rsidR="001D55AD" w:rsidRDefault="001D55AD">
      <w:pPr>
        <w:pStyle w:val="TOC3"/>
        <w:rPr>
          <w:rFonts w:asciiTheme="minorHAnsi" w:eastAsiaTheme="minorEastAsia" w:hAnsiTheme="minorHAnsi" w:cstheme="minorBidi"/>
          <w:sz w:val="22"/>
          <w:szCs w:val="22"/>
        </w:rPr>
      </w:pPr>
      <w:r w:rsidRPr="00BE0F39">
        <w:rPr>
          <w:lang w:val="en-US"/>
        </w:rPr>
        <w:t>D.2.1</w:t>
      </w:r>
      <w:r>
        <w:rPr>
          <w:rFonts w:asciiTheme="minorHAnsi" w:eastAsiaTheme="minorEastAsia" w:hAnsiTheme="minorHAnsi" w:cstheme="minorBidi"/>
          <w:sz w:val="22"/>
          <w:szCs w:val="22"/>
        </w:rPr>
        <w:tab/>
      </w:r>
      <w:r w:rsidRPr="00BE0F39">
        <w:rPr>
          <w:lang w:val="en-US"/>
        </w:rPr>
        <w:t>Introduction</w:t>
      </w:r>
      <w:r>
        <w:tab/>
      </w:r>
      <w:r>
        <w:fldChar w:fldCharType="begin" w:fldLock="1"/>
      </w:r>
      <w:r>
        <w:instrText xml:space="preserve"> PAGEREF _Toc82717902 \h </w:instrText>
      </w:r>
      <w:r>
        <w:fldChar w:fldCharType="separate"/>
      </w:r>
      <w:r>
        <w:t>55</w:t>
      </w:r>
      <w:r>
        <w:fldChar w:fldCharType="end"/>
      </w:r>
    </w:p>
    <w:p w14:paraId="7DD98CCC" w14:textId="7C503B6B" w:rsidR="001D55AD" w:rsidRDefault="001D55AD">
      <w:pPr>
        <w:pStyle w:val="TOC3"/>
        <w:rPr>
          <w:rFonts w:asciiTheme="minorHAnsi" w:eastAsiaTheme="minorEastAsia" w:hAnsiTheme="minorHAnsi" w:cstheme="minorBidi"/>
          <w:sz w:val="22"/>
          <w:szCs w:val="22"/>
        </w:rPr>
      </w:pPr>
      <w:r w:rsidRPr="00BE0F39">
        <w:rPr>
          <w:lang w:val="en-US"/>
        </w:rPr>
        <w:t>D.2.2</w:t>
      </w:r>
      <w:r>
        <w:rPr>
          <w:rFonts w:asciiTheme="minorHAnsi" w:eastAsiaTheme="minorEastAsia" w:hAnsiTheme="minorHAnsi" w:cstheme="minorBidi"/>
          <w:sz w:val="22"/>
          <w:szCs w:val="22"/>
        </w:rPr>
        <w:tab/>
      </w:r>
      <w:r w:rsidRPr="00BE0F39">
        <w:rPr>
          <w:lang w:val="en-US"/>
        </w:rPr>
        <w:t>Background</w:t>
      </w:r>
      <w:r>
        <w:tab/>
      </w:r>
      <w:r>
        <w:fldChar w:fldCharType="begin" w:fldLock="1"/>
      </w:r>
      <w:r>
        <w:instrText xml:space="preserve"> PAGEREF _Toc82717903 \h </w:instrText>
      </w:r>
      <w:r>
        <w:fldChar w:fldCharType="separate"/>
      </w:r>
      <w:r>
        <w:t>55</w:t>
      </w:r>
      <w:r>
        <w:fldChar w:fldCharType="end"/>
      </w:r>
    </w:p>
    <w:p w14:paraId="1DFB5EBB" w14:textId="0243A819" w:rsidR="001D55AD" w:rsidRDefault="001D55AD">
      <w:pPr>
        <w:pStyle w:val="TOC3"/>
        <w:rPr>
          <w:rFonts w:asciiTheme="minorHAnsi" w:eastAsiaTheme="minorEastAsia" w:hAnsiTheme="minorHAnsi" w:cstheme="minorBidi"/>
          <w:sz w:val="22"/>
          <w:szCs w:val="22"/>
        </w:rPr>
      </w:pPr>
      <w:r w:rsidRPr="00BE0F39">
        <w:rPr>
          <w:lang w:val="en-US"/>
        </w:rPr>
        <w:t>D.2.3</w:t>
      </w:r>
      <w:r>
        <w:rPr>
          <w:rFonts w:asciiTheme="minorHAnsi" w:eastAsiaTheme="minorEastAsia" w:hAnsiTheme="minorHAnsi" w:cstheme="minorBidi"/>
          <w:sz w:val="22"/>
          <w:szCs w:val="22"/>
        </w:rPr>
        <w:tab/>
      </w:r>
      <w:r w:rsidRPr="00BE0F39">
        <w:rPr>
          <w:lang w:val="en-US"/>
        </w:rPr>
        <w:t>Objectives</w:t>
      </w:r>
      <w:r>
        <w:tab/>
      </w:r>
      <w:r>
        <w:fldChar w:fldCharType="begin" w:fldLock="1"/>
      </w:r>
      <w:r>
        <w:instrText xml:space="preserve"> PAGEREF _Toc82717904 \h </w:instrText>
      </w:r>
      <w:r>
        <w:fldChar w:fldCharType="separate"/>
      </w:r>
      <w:r>
        <w:t>56</w:t>
      </w:r>
      <w:r>
        <w:fldChar w:fldCharType="end"/>
      </w:r>
    </w:p>
    <w:p w14:paraId="4F6DDFB5" w14:textId="5AECC761" w:rsidR="001D55AD" w:rsidRDefault="001D55AD">
      <w:pPr>
        <w:pStyle w:val="TOC3"/>
        <w:rPr>
          <w:rFonts w:asciiTheme="minorHAnsi" w:eastAsiaTheme="minorEastAsia" w:hAnsiTheme="minorHAnsi" w:cstheme="minorBidi"/>
          <w:sz w:val="22"/>
          <w:szCs w:val="22"/>
        </w:rPr>
      </w:pPr>
      <w:r w:rsidRPr="00BE0F39">
        <w:rPr>
          <w:lang w:val="en-US"/>
        </w:rPr>
        <w:t>D.2.4</w:t>
      </w:r>
      <w:r>
        <w:rPr>
          <w:rFonts w:asciiTheme="minorHAnsi" w:eastAsiaTheme="minorEastAsia" w:hAnsiTheme="minorHAnsi" w:cstheme="minorBidi"/>
          <w:sz w:val="22"/>
          <w:szCs w:val="22"/>
        </w:rPr>
        <w:tab/>
      </w:r>
      <w:r w:rsidRPr="00BE0F39">
        <w:rPr>
          <w:lang w:val="en-US"/>
        </w:rPr>
        <w:t xml:space="preserve">Clarifying </w:t>
      </w:r>
      <w:r>
        <w:t xml:space="preserve">BCP 165 </w:t>
      </w:r>
      <w:r w:rsidRPr="00BE0F39">
        <w:rPr>
          <w:lang w:val="en-US"/>
        </w:rPr>
        <w:t>guidelines</w:t>
      </w:r>
      <w:r>
        <w:tab/>
      </w:r>
      <w:r>
        <w:fldChar w:fldCharType="begin" w:fldLock="1"/>
      </w:r>
      <w:r>
        <w:instrText xml:space="preserve"> PAGEREF _Toc82717905 \h </w:instrText>
      </w:r>
      <w:r>
        <w:fldChar w:fldCharType="separate"/>
      </w:r>
      <w:r>
        <w:t>56</w:t>
      </w:r>
      <w:r>
        <w:fldChar w:fldCharType="end"/>
      </w:r>
    </w:p>
    <w:p w14:paraId="452C104D" w14:textId="18CBF545" w:rsidR="001D55AD" w:rsidRDefault="001D55AD">
      <w:pPr>
        <w:pStyle w:val="TOC8"/>
        <w:rPr>
          <w:rFonts w:asciiTheme="minorHAnsi" w:eastAsiaTheme="minorEastAsia" w:hAnsiTheme="minorHAnsi" w:cstheme="minorBidi"/>
          <w:b w:val="0"/>
          <w:szCs w:val="22"/>
        </w:rPr>
      </w:pPr>
      <w:r>
        <w:t>Annex E: Change history</w:t>
      </w:r>
      <w:r>
        <w:tab/>
      </w:r>
      <w:r>
        <w:fldChar w:fldCharType="begin" w:fldLock="1"/>
      </w:r>
      <w:r>
        <w:instrText xml:space="preserve"> PAGEREF _Toc82717906 \h </w:instrText>
      </w:r>
      <w:r>
        <w:fldChar w:fldCharType="separate"/>
      </w:r>
      <w:r>
        <w:t>57</w:t>
      </w:r>
      <w:r>
        <w:fldChar w:fldCharType="end"/>
      </w:r>
    </w:p>
    <w:p w14:paraId="6AF22A24" w14:textId="467A22E1" w:rsidR="00080512" w:rsidRPr="00D61FD5" w:rsidRDefault="00A136E5">
      <w:r>
        <w:rPr>
          <w:noProof/>
          <w:sz w:val="22"/>
        </w:rPr>
        <w:fldChar w:fldCharType="end"/>
      </w:r>
    </w:p>
    <w:p w14:paraId="674794FF" w14:textId="77777777" w:rsidR="00080512" w:rsidRPr="00D61FD5" w:rsidRDefault="00080512" w:rsidP="00AB4F52">
      <w:pPr>
        <w:pStyle w:val="Heading1"/>
      </w:pPr>
      <w:r w:rsidRPr="00D61FD5">
        <w:br w:type="page"/>
      </w:r>
      <w:bookmarkStart w:id="15" w:name="foreword"/>
      <w:bookmarkStart w:id="16" w:name="_Toc49766767"/>
      <w:bookmarkStart w:id="17" w:name="_Toc51229973"/>
      <w:bookmarkStart w:id="18" w:name="_Toc56624157"/>
      <w:bookmarkStart w:id="19" w:name="_Toc57018058"/>
      <w:bookmarkStart w:id="20" w:name="_Toc57272020"/>
      <w:bookmarkStart w:id="21" w:name="_Toc57272125"/>
      <w:bookmarkStart w:id="22" w:name="_Toc57272228"/>
      <w:bookmarkStart w:id="23" w:name="_Toc57272454"/>
      <w:bookmarkStart w:id="24" w:name="_Toc57284978"/>
      <w:bookmarkStart w:id="25" w:name="_Toc57983626"/>
      <w:bookmarkStart w:id="26" w:name="_Toc63666161"/>
      <w:bookmarkStart w:id="27" w:name="_Toc66104989"/>
      <w:bookmarkStart w:id="28" w:name="_Toc66106862"/>
      <w:bookmarkStart w:id="29" w:name="_Toc66462519"/>
      <w:bookmarkStart w:id="30" w:name="_Toc70927042"/>
      <w:bookmarkStart w:id="31" w:name="_Toc73781864"/>
      <w:bookmarkStart w:id="32" w:name="_Toc82717770"/>
      <w:bookmarkEnd w:id="15"/>
      <w:r w:rsidRPr="00D61FD5">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02BE675" w14:textId="77777777" w:rsidR="00080512" w:rsidRPr="00D61FD5" w:rsidRDefault="00080512">
      <w:r w:rsidRPr="00D61FD5">
        <w:t xml:space="preserve">This Technical </w:t>
      </w:r>
      <w:bookmarkStart w:id="33" w:name="spectype3"/>
      <w:r w:rsidR="00602AEA" w:rsidRPr="00D61FD5">
        <w:t>Report</w:t>
      </w:r>
      <w:bookmarkEnd w:id="33"/>
      <w:r w:rsidRPr="00D61FD5">
        <w:t xml:space="preserve"> has been produced by the 3</w:t>
      </w:r>
      <w:r w:rsidR="00F04712" w:rsidRPr="00D61FD5">
        <w:t>rd</w:t>
      </w:r>
      <w:r w:rsidRPr="00D61FD5">
        <w:t xml:space="preserve"> Generation Partnership Project (3GPP).</w:t>
      </w:r>
    </w:p>
    <w:p w14:paraId="6F34FEF4" w14:textId="77777777" w:rsidR="00080512" w:rsidRPr="00D61FD5" w:rsidRDefault="00080512">
      <w:r w:rsidRPr="00D61F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25B86C" w14:textId="77777777" w:rsidR="00080512" w:rsidRPr="00D61FD5" w:rsidRDefault="00080512">
      <w:pPr>
        <w:pStyle w:val="B1"/>
      </w:pPr>
      <w:r w:rsidRPr="00D61FD5">
        <w:t>Version x.y.z</w:t>
      </w:r>
    </w:p>
    <w:p w14:paraId="4520E2B9" w14:textId="77777777" w:rsidR="00080512" w:rsidRPr="00D61FD5" w:rsidRDefault="00080512">
      <w:pPr>
        <w:pStyle w:val="B1"/>
      </w:pPr>
      <w:r w:rsidRPr="00D61FD5">
        <w:t>where:</w:t>
      </w:r>
    </w:p>
    <w:p w14:paraId="19A6A4BB" w14:textId="77777777" w:rsidR="00080512" w:rsidRPr="00D61FD5" w:rsidRDefault="00080512">
      <w:pPr>
        <w:pStyle w:val="B2"/>
      </w:pPr>
      <w:r w:rsidRPr="00D61FD5">
        <w:t>x</w:t>
      </w:r>
      <w:r w:rsidRPr="00D61FD5">
        <w:tab/>
        <w:t>the first digit:</w:t>
      </w:r>
    </w:p>
    <w:p w14:paraId="290A6563" w14:textId="77777777" w:rsidR="00080512" w:rsidRPr="00D61FD5" w:rsidRDefault="00080512">
      <w:pPr>
        <w:pStyle w:val="B3"/>
      </w:pPr>
      <w:r w:rsidRPr="00D61FD5">
        <w:t>1</w:t>
      </w:r>
      <w:r w:rsidRPr="00D61FD5">
        <w:tab/>
        <w:t>presented to TSG for information;</w:t>
      </w:r>
    </w:p>
    <w:p w14:paraId="0EE05D6F" w14:textId="77777777" w:rsidR="00080512" w:rsidRPr="00D61FD5" w:rsidRDefault="00080512">
      <w:pPr>
        <w:pStyle w:val="B3"/>
      </w:pPr>
      <w:r w:rsidRPr="00D61FD5">
        <w:t>2</w:t>
      </w:r>
      <w:r w:rsidRPr="00D61FD5">
        <w:tab/>
        <w:t>presented to TSG for approval;</w:t>
      </w:r>
    </w:p>
    <w:p w14:paraId="506D3654" w14:textId="77777777" w:rsidR="00080512" w:rsidRPr="00D61FD5" w:rsidRDefault="00080512">
      <w:pPr>
        <w:pStyle w:val="B3"/>
      </w:pPr>
      <w:r w:rsidRPr="00D61FD5">
        <w:t>3</w:t>
      </w:r>
      <w:r w:rsidRPr="00D61FD5">
        <w:tab/>
        <w:t>or greater indicates TSG approved document under change control.</w:t>
      </w:r>
    </w:p>
    <w:p w14:paraId="08CA078A" w14:textId="77777777" w:rsidR="00080512" w:rsidRPr="00D61FD5" w:rsidRDefault="00080512">
      <w:pPr>
        <w:pStyle w:val="B2"/>
      </w:pPr>
      <w:r w:rsidRPr="00D61FD5">
        <w:t>y</w:t>
      </w:r>
      <w:r w:rsidRPr="00D61FD5">
        <w:tab/>
        <w:t>the second digit is incremented for all changes of substance, i.e. technical enhancements, corrections, updates, etc.</w:t>
      </w:r>
    </w:p>
    <w:p w14:paraId="498FF680" w14:textId="77777777" w:rsidR="00080512" w:rsidRPr="00D61FD5" w:rsidRDefault="00080512">
      <w:pPr>
        <w:pStyle w:val="B2"/>
      </w:pPr>
      <w:r w:rsidRPr="00D61FD5">
        <w:t>z</w:t>
      </w:r>
      <w:r w:rsidRPr="00D61FD5">
        <w:tab/>
        <w:t>the third digit is incremented when editorial only changes have been incorporated in the document.</w:t>
      </w:r>
    </w:p>
    <w:p w14:paraId="32F05D46" w14:textId="77777777" w:rsidR="008C384C" w:rsidRPr="00D61FD5" w:rsidRDefault="008C384C" w:rsidP="008C384C">
      <w:r w:rsidRPr="00D61FD5">
        <w:t xml:space="preserve">In </w:t>
      </w:r>
      <w:r w:rsidR="0074026F" w:rsidRPr="00D61FD5">
        <w:t>the present</w:t>
      </w:r>
      <w:r w:rsidRPr="00D61FD5">
        <w:t xml:space="preserve"> document, modal verbs have the following meanings:</w:t>
      </w:r>
    </w:p>
    <w:p w14:paraId="4A3718ED" w14:textId="77777777" w:rsidR="008C384C" w:rsidRPr="00D61FD5" w:rsidRDefault="008C384C" w:rsidP="00774DA4">
      <w:pPr>
        <w:pStyle w:val="EX"/>
      </w:pPr>
      <w:r w:rsidRPr="00D61FD5">
        <w:rPr>
          <w:b/>
        </w:rPr>
        <w:t>shall</w:t>
      </w:r>
      <w:r w:rsidR="00900393" w:rsidRPr="00D61FD5">
        <w:tab/>
      </w:r>
      <w:r w:rsidRPr="00D61FD5">
        <w:t>indicates a mandatory requirement to do something</w:t>
      </w:r>
    </w:p>
    <w:p w14:paraId="3EC4156A" w14:textId="77777777" w:rsidR="008C384C" w:rsidRPr="00D61FD5" w:rsidRDefault="008C384C" w:rsidP="00774DA4">
      <w:pPr>
        <w:pStyle w:val="EX"/>
      </w:pPr>
      <w:r w:rsidRPr="00D61FD5">
        <w:rPr>
          <w:b/>
        </w:rPr>
        <w:t>shall not</w:t>
      </w:r>
      <w:r w:rsidRPr="00D61FD5">
        <w:tab/>
        <w:t>indicates an interdiction (</w:t>
      </w:r>
      <w:r w:rsidR="001F1132" w:rsidRPr="00D61FD5">
        <w:t>prohibition</w:t>
      </w:r>
      <w:r w:rsidRPr="00D61FD5">
        <w:t>) to do something</w:t>
      </w:r>
    </w:p>
    <w:p w14:paraId="03764AC5" w14:textId="77777777" w:rsidR="00BA19ED" w:rsidRPr="00D61FD5" w:rsidRDefault="00BA19ED" w:rsidP="00A27486">
      <w:r w:rsidRPr="00D61FD5">
        <w:t>The constructions "shall" and "shall not" are confined to the context of normative provisions, and do not appear in Technical Reports.</w:t>
      </w:r>
    </w:p>
    <w:p w14:paraId="6C1F1113" w14:textId="77777777" w:rsidR="00C1496A" w:rsidRPr="00D61FD5" w:rsidRDefault="00C1496A" w:rsidP="00A27486">
      <w:r w:rsidRPr="00D61FD5">
        <w:t xml:space="preserve">The constructions "must" and "must not" are not used as substitutes for "shall" and "shall not". Their use is avoided insofar as possible, and </w:t>
      </w:r>
      <w:r w:rsidR="001F1132" w:rsidRPr="00D61FD5">
        <w:t xml:space="preserve">they </w:t>
      </w:r>
      <w:r w:rsidRPr="00D61FD5">
        <w:t xml:space="preserve">are </w:t>
      </w:r>
      <w:r w:rsidR="001F1132" w:rsidRPr="00D61FD5">
        <w:t>not</w:t>
      </w:r>
      <w:r w:rsidRPr="00D61FD5">
        <w:t xml:space="preserve"> used in a normative context except in a direct citation from an external, referenced, non-3GPP document, or so as to maintain continuity of style when extending or modifying the provisions of such a referenced document.</w:t>
      </w:r>
    </w:p>
    <w:p w14:paraId="7EDEF7DD" w14:textId="77777777" w:rsidR="008C384C" w:rsidRPr="00D61FD5" w:rsidRDefault="008C384C" w:rsidP="00774DA4">
      <w:pPr>
        <w:pStyle w:val="EX"/>
      </w:pPr>
      <w:r w:rsidRPr="00D61FD5">
        <w:rPr>
          <w:b/>
        </w:rPr>
        <w:t>should</w:t>
      </w:r>
      <w:r w:rsidR="00900393" w:rsidRPr="00D61FD5">
        <w:tab/>
      </w:r>
      <w:r w:rsidRPr="00D61FD5">
        <w:t>indicates a recommendation to do something</w:t>
      </w:r>
    </w:p>
    <w:p w14:paraId="4AD7E420" w14:textId="77777777" w:rsidR="008C384C" w:rsidRPr="00D61FD5" w:rsidRDefault="008C384C" w:rsidP="00774DA4">
      <w:pPr>
        <w:pStyle w:val="EX"/>
      </w:pPr>
      <w:r w:rsidRPr="00D61FD5">
        <w:rPr>
          <w:b/>
        </w:rPr>
        <w:t>should not</w:t>
      </w:r>
      <w:r w:rsidRPr="00D61FD5">
        <w:tab/>
        <w:t>indicates a recommendation not to do something</w:t>
      </w:r>
    </w:p>
    <w:p w14:paraId="57578FCB" w14:textId="77777777" w:rsidR="008C384C" w:rsidRPr="00D61FD5" w:rsidRDefault="008C384C" w:rsidP="00774DA4">
      <w:pPr>
        <w:pStyle w:val="EX"/>
      </w:pPr>
      <w:r w:rsidRPr="00D61FD5">
        <w:rPr>
          <w:b/>
        </w:rPr>
        <w:t>may</w:t>
      </w:r>
      <w:r w:rsidR="00900393" w:rsidRPr="00D61FD5">
        <w:tab/>
      </w:r>
      <w:r w:rsidRPr="00D61FD5">
        <w:t>indicates permission to do something</w:t>
      </w:r>
    </w:p>
    <w:p w14:paraId="5534355D" w14:textId="77777777" w:rsidR="008C384C" w:rsidRPr="00D61FD5" w:rsidRDefault="008C384C" w:rsidP="00774DA4">
      <w:pPr>
        <w:pStyle w:val="EX"/>
      </w:pPr>
      <w:r w:rsidRPr="00D61FD5">
        <w:rPr>
          <w:b/>
        </w:rPr>
        <w:t>need not</w:t>
      </w:r>
      <w:r w:rsidRPr="00D61FD5">
        <w:tab/>
        <w:t>indicates permission not to do something</w:t>
      </w:r>
    </w:p>
    <w:p w14:paraId="4EF009B9" w14:textId="77777777" w:rsidR="008C384C" w:rsidRPr="00D61FD5" w:rsidRDefault="008C384C" w:rsidP="00A27486">
      <w:r w:rsidRPr="00D61FD5">
        <w:t>The construction "may not" is ambiguous</w:t>
      </w:r>
      <w:r w:rsidR="001F1132" w:rsidRPr="00D61FD5">
        <w:t xml:space="preserve"> </w:t>
      </w:r>
      <w:r w:rsidRPr="00D61FD5">
        <w:t xml:space="preserve">and </w:t>
      </w:r>
      <w:r w:rsidR="00774DA4" w:rsidRPr="00D61FD5">
        <w:t>is not</w:t>
      </w:r>
      <w:r w:rsidR="00F9008D" w:rsidRPr="00D61FD5">
        <w:t xml:space="preserve"> </w:t>
      </w:r>
      <w:r w:rsidRPr="00D61FD5">
        <w:t>used in normative elements.</w:t>
      </w:r>
      <w:r w:rsidR="001F1132" w:rsidRPr="00D61FD5">
        <w:t xml:space="preserve"> The </w:t>
      </w:r>
      <w:r w:rsidR="003765B8" w:rsidRPr="00D61FD5">
        <w:t xml:space="preserve">unambiguous </w:t>
      </w:r>
      <w:r w:rsidR="001F1132" w:rsidRPr="00D61FD5">
        <w:t>construction</w:t>
      </w:r>
      <w:r w:rsidR="003765B8" w:rsidRPr="00D61FD5">
        <w:t>s</w:t>
      </w:r>
      <w:r w:rsidR="001F1132" w:rsidRPr="00D61FD5">
        <w:t xml:space="preserve"> "might not" </w:t>
      </w:r>
      <w:r w:rsidR="003765B8" w:rsidRPr="00D61FD5">
        <w:t>or "shall not" are</w:t>
      </w:r>
      <w:r w:rsidR="001F1132" w:rsidRPr="00D61FD5">
        <w:t xml:space="preserve"> used </w:t>
      </w:r>
      <w:r w:rsidR="003765B8" w:rsidRPr="00D61FD5">
        <w:t xml:space="preserve">instead, depending upon the </w:t>
      </w:r>
      <w:r w:rsidR="001F1132" w:rsidRPr="00D61FD5">
        <w:t>meaning intended.</w:t>
      </w:r>
    </w:p>
    <w:p w14:paraId="69B1EF59" w14:textId="77777777" w:rsidR="008C384C" w:rsidRPr="00D61FD5" w:rsidRDefault="008C384C" w:rsidP="00774DA4">
      <w:pPr>
        <w:pStyle w:val="EX"/>
      </w:pPr>
      <w:r w:rsidRPr="00D61FD5">
        <w:rPr>
          <w:b/>
        </w:rPr>
        <w:t>can</w:t>
      </w:r>
      <w:r w:rsidR="00900393" w:rsidRPr="00D61FD5">
        <w:tab/>
      </w:r>
      <w:r w:rsidRPr="00D61FD5">
        <w:t>indicates</w:t>
      </w:r>
      <w:r w:rsidR="00774DA4" w:rsidRPr="00D61FD5">
        <w:t xml:space="preserve"> that something is possible</w:t>
      </w:r>
    </w:p>
    <w:p w14:paraId="6A380DCF" w14:textId="77777777" w:rsidR="00774DA4" w:rsidRPr="00D61FD5" w:rsidRDefault="00774DA4" w:rsidP="00774DA4">
      <w:pPr>
        <w:pStyle w:val="EX"/>
      </w:pPr>
      <w:r w:rsidRPr="00D61FD5">
        <w:rPr>
          <w:b/>
        </w:rPr>
        <w:t>cannot</w:t>
      </w:r>
      <w:r w:rsidR="00900393" w:rsidRPr="00D61FD5">
        <w:tab/>
      </w:r>
      <w:r w:rsidRPr="00D61FD5">
        <w:t>indicates that something is impossible</w:t>
      </w:r>
    </w:p>
    <w:p w14:paraId="0376AE4C" w14:textId="77777777" w:rsidR="00774DA4" w:rsidRPr="00D61FD5" w:rsidRDefault="00774DA4" w:rsidP="00A27486">
      <w:r w:rsidRPr="00D61FD5">
        <w:t xml:space="preserve">The constructions "can" and "cannot" </w:t>
      </w:r>
      <w:r w:rsidR="00F9008D" w:rsidRPr="00D61FD5">
        <w:t xml:space="preserve">are not </w:t>
      </w:r>
      <w:r w:rsidRPr="00D61FD5">
        <w:t>substitute</w:t>
      </w:r>
      <w:r w:rsidR="003765B8" w:rsidRPr="00D61FD5">
        <w:t>s</w:t>
      </w:r>
      <w:r w:rsidRPr="00D61FD5">
        <w:t xml:space="preserve"> for "may" and "need not".</w:t>
      </w:r>
    </w:p>
    <w:p w14:paraId="7B0942E4" w14:textId="77777777" w:rsidR="00774DA4" w:rsidRPr="00D61FD5" w:rsidRDefault="00774DA4" w:rsidP="00774DA4">
      <w:pPr>
        <w:pStyle w:val="EX"/>
      </w:pPr>
      <w:r w:rsidRPr="00D61FD5">
        <w:rPr>
          <w:b/>
        </w:rPr>
        <w:t>will</w:t>
      </w:r>
      <w:r w:rsidR="00900393" w:rsidRPr="00D61FD5">
        <w:tab/>
      </w:r>
      <w:r w:rsidRPr="00D61FD5">
        <w:t xml:space="preserve">indicates that something is certain </w:t>
      </w:r>
      <w:r w:rsidR="003765B8" w:rsidRPr="00D61FD5">
        <w:t xml:space="preserve">or </w:t>
      </w:r>
      <w:r w:rsidRPr="00D61FD5">
        <w:t xml:space="preserve">expected to happen </w:t>
      </w:r>
      <w:r w:rsidR="003765B8" w:rsidRPr="00D61FD5">
        <w:t xml:space="preserve">as a result of action taken by an </w:t>
      </w:r>
      <w:r w:rsidRPr="00D61FD5">
        <w:t>agency the behaviour of which is outside the scope of the present document</w:t>
      </w:r>
    </w:p>
    <w:p w14:paraId="2D582841" w14:textId="77777777" w:rsidR="00774DA4" w:rsidRPr="00D61FD5" w:rsidRDefault="00774DA4" w:rsidP="00774DA4">
      <w:pPr>
        <w:pStyle w:val="EX"/>
      </w:pPr>
      <w:r w:rsidRPr="00D61FD5">
        <w:rPr>
          <w:b/>
        </w:rPr>
        <w:t>will not</w:t>
      </w:r>
      <w:r w:rsidR="00900393" w:rsidRPr="00D61FD5">
        <w:tab/>
      </w:r>
      <w:r w:rsidRPr="00D61FD5">
        <w:t xml:space="preserve">indicates that something is certain </w:t>
      </w:r>
      <w:r w:rsidR="003765B8" w:rsidRPr="00D61FD5">
        <w:t xml:space="preserve">or expected not </w:t>
      </w:r>
      <w:r w:rsidRPr="00D61FD5">
        <w:t xml:space="preserve">to happen </w:t>
      </w:r>
      <w:r w:rsidR="003765B8" w:rsidRPr="00D61FD5">
        <w:t xml:space="preserve">as a result of action taken </w:t>
      </w:r>
      <w:r w:rsidRPr="00D61FD5">
        <w:t xml:space="preserve">by </w:t>
      </w:r>
      <w:r w:rsidR="003765B8" w:rsidRPr="00D61FD5">
        <w:t xml:space="preserve">an </w:t>
      </w:r>
      <w:r w:rsidRPr="00D61FD5">
        <w:t>agency the behaviour of which is outside the scope of the present document</w:t>
      </w:r>
    </w:p>
    <w:p w14:paraId="2A0D102B" w14:textId="77777777" w:rsidR="001F1132" w:rsidRPr="00D61FD5" w:rsidRDefault="001F1132" w:rsidP="00774DA4">
      <w:pPr>
        <w:pStyle w:val="EX"/>
      </w:pPr>
      <w:r w:rsidRPr="00D61FD5">
        <w:rPr>
          <w:b/>
        </w:rPr>
        <w:t>might</w:t>
      </w:r>
      <w:r w:rsidRPr="00D61FD5">
        <w:tab/>
        <w:t xml:space="preserve">indicates a likelihood that something will happen as a result of </w:t>
      </w:r>
      <w:r w:rsidR="003765B8" w:rsidRPr="00D61FD5">
        <w:t xml:space="preserve">action taken by </w:t>
      </w:r>
      <w:r w:rsidRPr="00D61FD5">
        <w:t>some agency the behaviour of which is outside the scope of the present document</w:t>
      </w:r>
    </w:p>
    <w:p w14:paraId="52321132" w14:textId="77777777" w:rsidR="003765B8" w:rsidRPr="00D61FD5" w:rsidRDefault="003765B8" w:rsidP="003765B8">
      <w:pPr>
        <w:pStyle w:val="EX"/>
      </w:pPr>
      <w:r w:rsidRPr="00D61FD5">
        <w:rPr>
          <w:b/>
        </w:rPr>
        <w:lastRenderedPageBreak/>
        <w:t>might not</w:t>
      </w:r>
      <w:r w:rsidRPr="00D61FD5">
        <w:tab/>
        <w:t>indicates a likelihood that something will not happen as a result of action taken by some agency the behaviour of which is outside the scope of the present document</w:t>
      </w:r>
    </w:p>
    <w:p w14:paraId="65CA8141" w14:textId="77777777" w:rsidR="001F1132" w:rsidRPr="00D61FD5" w:rsidRDefault="001F1132" w:rsidP="001F1132">
      <w:r w:rsidRPr="00D61FD5">
        <w:t>In addition:</w:t>
      </w:r>
    </w:p>
    <w:p w14:paraId="24CD8F81" w14:textId="77777777" w:rsidR="00774DA4" w:rsidRPr="00D61FD5" w:rsidRDefault="00774DA4" w:rsidP="00774DA4">
      <w:pPr>
        <w:pStyle w:val="EX"/>
      </w:pPr>
      <w:r w:rsidRPr="00D61FD5">
        <w:rPr>
          <w:b/>
        </w:rPr>
        <w:t>is</w:t>
      </w:r>
      <w:r w:rsidRPr="00D61FD5">
        <w:tab/>
        <w:t>(or any other verb in the indicative</w:t>
      </w:r>
      <w:r w:rsidR="001F1132" w:rsidRPr="00D61FD5">
        <w:t xml:space="preserve"> mood</w:t>
      </w:r>
      <w:r w:rsidRPr="00D61FD5">
        <w:t>) indicates a statement of fact</w:t>
      </w:r>
    </w:p>
    <w:p w14:paraId="7D07091F" w14:textId="77777777" w:rsidR="00647114" w:rsidRPr="00D61FD5" w:rsidRDefault="00647114" w:rsidP="00774DA4">
      <w:pPr>
        <w:pStyle w:val="EX"/>
      </w:pPr>
      <w:r w:rsidRPr="00D61FD5">
        <w:rPr>
          <w:b/>
        </w:rPr>
        <w:t>is not</w:t>
      </w:r>
      <w:r w:rsidRPr="00D61FD5">
        <w:tab/>
        <w:t>(or any other negative verb in the indicative</w:t>
      </w:r>
      <w:r w:rsidR="001F1132" w:rsidRPr="00D61FD5">
        <w:t xml:space="preserve"> mood</w:t>
      </w:r>
      <w:r w:rsidRPr="00D61FD5">
        <w:t>) indicates a statement of fact</w:t>
      </w:r>
    </w:p>
    <w:p w14:paraId="11F5F27C" w14:textId="77777777" w:rsidR="00774DA4" w:rsidRPr="00D61FD5" w:rsidRDefault="00647114" w:rsidP="00A27486">
      <w:r w:rsidRPr="00D61FD5">
        <w:t>The constructions "is" and "is not" do not indicate requirements.</w:t>
      </w:r>
    </w:p>
    <w:p w14:paraId="23643B37" w14:textId="77777777" w:rsidR="00D31970" w:rsidRPr="00D61FD5" w:rsidRDefault="00AB4F52" w:rsidP="00D31970">
      <w:pPr>
        <w:pStyle w:val="Heading1"/>
      </w:pPr>
      <w:r w:rsidRPr="00D61FD5">
        <w:br w:type="page"/>
      </w:r>
      <w:bookmarkStart w:id="34" w:name="introduction"/>
      <w:bookmarkStart w:id="35" w:name="_Toc49766768"/>
      <w:bookmarkStart w:id="36" w:name="_Toc51229974"/>
      <w:bookmarkStart w:id="37" w:name="_Toc56624158"/>
      <w:bookmarkStart w:id="38" w:name="_Toc57018059"/>
      <w:bookmarkStart w:id="39" w:name="_Toc57272021"/>
      <w:bookmarkStart w:id="40" w:name="_Toc57272126"/>
      <w:bookmarkStart w:id="41" w:name="_Toc57272229"/>
      <w:bookmarkStart w:id="42" w:name="_Toc57272455"/>
      <w:bookmarkStart w:id="43" w:name="_Toc57284979"/>
      <w:bookmarkStart w:id="44" w:name="_Toc57983627"/>
      <w:bookmarkStart w:id="45" w:name="_Toc63666162"/>
      <w:bookmarkStart w:id="46" w:name="_Toc66104990"/>
      <w:bookmarkStart w:id="47" w:name="_Toc66106863"/>
      <w:bookmarkStart w:id="48" w:name="_Toc66462520"/>
      <w:bookmarkStart w:id="49" w:name="_Toc70927043"/>
      <w:bookmarkStart w:id="50" w:name="_Toc73781865"/>
      <w:bookmarkStart w:id="51" w:name="_Toc82717771"/>
      <w:bookmarkEnd w:id="34"/>
      <w:r w:rsidR="00D31970" w:rsidRPr="00D61FD5">
        <w:lastRenderedPageBreak/>
        <w:t>Introduction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7408159" w14:textId="3D5AC763" w:rsidR="00D31970" w:rsidRPr="00D61FD5" w:rsidRDefault="00D31970" w:rsidP="00D31970">
      <w:r w:rsidRPr="00D61FD5">
        <w:t>IANA maintains the list of the assigned port numbers, which are allocated for specific applications, like the well-known ports from the System Port number range [0-1023], or from the User Port number range [1024-49151] for the private networks such as 3GPP. Dynamic/Private Port number range [49152 - 65535] is not restricted by IANA and may be used by applications without any restrictions. For the IANA port number range definitions see clause 6 in IEFT RFC 6335 [2].</w:t>
      </w:r>
    </w:p>
    <w:p w14:paraId="60AF2166" w14:textId="77777777" w:rsidR="00D31970" w:rsidRPr="00D61FD5" w:rsidRDefault="00D31970" w:rsidP="00D31970">
      <w:r w:rsidRPr="00D61FD5">
        <w:t>3GPP interface applications typically also utilize fixed port numbers at which they are expecting to receive (are listening to) the application specific traffic. Therefore, when necessary 3GPP requests IANA to assign a port number and allocate it to a specific interface application, e.g. GTP. 3GPP specific port numbers are assigned from the User Port number range [1024-49151]. 3GPP interface applications are required to use the allocated ports only for the given interface traffic.</w:t>
      </w:r>
    </w:p>
    <w:p w14:paraId="39A13FBD" w14:textId="5F8C543E" w:rsidR="00D31970" w:rsidRPr="00D61FD5" w:rsidRDefault="00D31970" w:rsidP="00D31970">
      <w:r w:rsidRPr="00D61FD5">
        <w:t>Recently however IANA became reluctant to assign new port numbers for protocols only used for network internal services, i.e. when the protocol is only used in a single network with no interconnection with other networks or the public Internet, and this applies to some of the protocols newly defined by 3GPP. As a consequence, 3GPP was forced to find a temporary solution (e.g. for S17 interface) to utilize port number allocation from the Dynamic/Private Port number range [49152 - 65535], where it became operator responsibility to configure network elements and avoid port clashes.</w:t>
      </w:r>
      <w:r w:rsidR="00DA1D26" w:rsidRPr="00D61FD5">
        <w:t xml:space="preserve"> Annex </w:t>
      </w:r>
      <w:r w:rsidR="007F543E" w:rsidRPr="00D61FD5">
        <w:t>A</w:t>
      </w:r>
      <w:r w:rsidR="00DA1D26" w:rsidRPr="00D61FD5">
        <w:t xml:space="preserve"> provides more information on IANA port allocation policy.</w:t>
      </w:r>
    </w:p>
    <w:p w14:paraId="7A170EE6" w14:textId="77777777" w:rsidR="00D31970" w:rsidRPr="00D61FD5" w:rsidRDefault="00D31970" w:rsidP="00D31970">
      <w:r w:rsidRPr="00D61FD5">
        <w:t>The purpose of this study is to find a long lasting and forward compatible solution for the future protocols for 3GPP interfaces. This study will analyse alternative solutions and provide guidelines on the port numbers allocation method, which will not require IANA action every time a need arises for a new port number allocation.</w:t>
      </w:r>
    </w:p>
    <w:p w14:paraId="61A37434" w14:textId="77777777" w:rsidR="00D31970" w:rsidRPr="00D61FD5" w:rsidRDefault="00080512" w:rsidP="00D31970">
      <w:pPr>
        <w:pStyle w:val="Heading1"/>
      </w:pPr>
      <w:r w:rsidRPr="00D61FD5">
        <w:br w:type="page"/>
      </w:r>
      <w:bookmarkStart w:id="52" w:name="scope"/>
      <w:bookmarkStart w:id="53" w:name="_Toc49766769"/>
      <w:bookmarkStart w:id="54" w:name="_Toc51229975"/>
      <w:bookmarkStart w:id="55" w:name="_Toc56624159"/>
      <w:bookmarkStart w:id="56" w:name="_Toc57018060"/>
      <w:bookmarkStart w:id="57" w:name="_Toc57272022"/>
      <w:bookmarkStart w:id="58" w:name="_Toc57272127"/>
      <w:bookmarkStart w:id="59" w:name="_Toc57272230"/>
      <w:bookmarkStart w:id="60" w:name="_Toc57272456"/>
      <w:bookmarkStart w:id="61" w:name="_Toc57284980"/>
      <w:bookmarkStart w:id="62" w:name="_Toc57983628"/>
      <w:bookmarkStart w:id="63" w:name="_Toc63666163"/>
      <w:bookmarkStart w:id="64" w:name="_Toc66104991"/>
      <w:bookmarkStart w:id="65" w:name="_Toc66106864"/>
      <w:bookmarkStart w:id="66" w:name="_Toc66462521"/>
      <w:bookmarkStart w:id="67" w:name="_Toc70927044"/>
      <w:bookmarkStart w:id="68" w:name="_Toc73781866"/>
      <w:bookmarkStart w:id="69" w:name="_Toc49766770"/>
      <w:bookmarkStart w:id="70" w:name="_Toc51229976"/>
      <w:bookmarkStart w:id="71" w:name="_Toc82717772"/>
      <w:bookmarkEnd w:id="52"/>
      <w:r w:rsidR="00D31970" w:rsidRPr="00D61FD5">
        <w:lastRenderedPageBreak/>
        <w:t>1</w:t>
      </w:r>
      <w:r w:rsidR="00D31970" w:rsidRPr="00D61FD5">
        <w:tab/>
        <w:t>Scope</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71"/>
    </w:p>
    <w:p w14:paraId="56ADE966" w14:textId="77777777" w:rsidR="00D31970" w:rsidRPr="00D61FD5" w:rsidRDefault="00D31970" w:rsidP="00D31970">
      <w:bookmarkStart w:id="72" w:name="references"/>
      <w:bookmarkEnd w:id="72"/>
      <w:r w:rsidRPr="00D61FD5">
        <w:t>The present document studies alternative proposals for the port number allocations to the new 3GPP interfaces and applications. The study will focus on, but is not limited to following three alternatives:</w:t>
      </w:r>
    </w:p>
    <w:p w14:paraId="68DFC738" w14:textId="77777777" w:rsidR="00D31970" w:rsidRPr="00D61FD5" w:rsidRDefault="00D31970" w:rsidP="00D31970">
      <w:pPr>
        <w:pStyle w:val="B1"/>
      </w:pPr>
      <w:r w:rsidRPr="00D61FD5">
        <w:t>-</w:t>
      </w:r>
      <w:r w:rsidRPr="00D61FD5">
        <w:tab/>
        <w:t>3GPP allocating port numbers from the Dynamic/Private Port number range [49152 - 65535]. See clause 6 in IETF RFC 6335 [2];</w:t>
      </w:r>
    </w:p>
    <w:p w14:paraId="6BEA8F06" w14:textId="77777777" w:rsidR="00D31970" w:rsidRPr="00D61FD5" w:rsidRDefault="00D31970" w:rsidP="00D31970">
      <w:pPr>
        <w:pStyle w:val="B1"/>
      </w:pPr>
      <w:r w:rsidRPr="00D61FD5">
        <w:t>-</w:t>
      </w:r>
      <w:r w:rsidRPr="00D61FD5">
        <w:tab/>
        <w:t>Operators allocating port numbers from either the User Port number range [1024-49151] or the Dynamic/Private Port number range [49152 - 65535]. See clause 6 in IETF RFC 6335 [2];</w:t>
      </w:r>
    </w:p>
    <w:p w14:paraId="207DD7A9" w14:textId="77777777" w:rsidR="00D31970" w:rsidRPr="00D61FD5" w:rsidRDefault="00D31970" w:rsidP="00D31970">
      <w:pPr>
        <w:pStyle w:val="B1"/>
      </w:pPr>
      <w:r w:rsidRPr="00D61FD5">
        <w:t>-</w:t>
      </w:r>
      <w:r w:rsidRPr="00D61FD5">
        <w:tab/>
        <w:t>DNS based solution, where port numbers are allocated from the User Port number range [1024-49151] or the Dynamic/Private Port number range [49152 - 65535]. See clause 6 in IETF RFC 6335 [2].</w:t>
      </w:r>
    </w:p>
    <w:p w14:paraId="16C73940" w14:textId="77777777" w:rsidR="00D31970" w:rsidRPr="00D61FD5" w:rsidRDefault="00D31970" w:rsidP="00D31970">
      <w:r w:rsidRPr="00D61FD5">
        <w:t xml:space="preserve">The primary focus of this study is on protocols only used for network internal services, i.e. when the protocol is only used in a single network with no interconnection with other networks or the public Internet. The solutions proposed in the study however could also be used in scenarios in which the protocol is used across multiple networks, e.g. in roaming case or between the RAN and the core network supported by different operator networks. </w:t>
      </w:r>
    </w:p>
    <w:p w14:paraId="73EC1155" w14:textId="77777777" w:rsidR="00CE5AA5" w:rsidRPr="00D61FD5" w:rsidRDefault="00CE5AA5" w:rsidP="00CE5AA5">
      <w:pPr>
        <w:pStyle w:val="Heading1"/>
      </w:pPr>
      <w:bookmarkStart w:id="73" w:name="_Toc56624160"/>
      <w:bookmarkStart w:id="74" w:name="_Toc57018061"/>
      <w:bookmarkStart w:id="75" w:name="_Toc57272023"/>
      <w:bookmarkStart w:id="76" w:name="_Toc57272128"/>
      <w:bookmarkStart w:id="77" w:name="_Toc57272231"/>
      <w:bookmarkStart w:id="78" w:name="_Toc57272457"/>
      <w:bookmarkStart w:id="79" w:name="_Toc57284981"/>
      <w:bookmarkStart w:id="80" w:name="_Toc57983629"/>
      <w:bookmarkStart w:id="81" w:name="_Toc63666164"/>
      <w:bookmarkStart w:id="82" w:name="_Toc66104992"/>
      <w:bookmarkStart w:id="83" w:name="_Toc66106865"/>
      <w:bookmarkStart w:id="84" w:name="_Toc66462522"/>
      <w:bookmarkStart w:id="85" w:name="_Toc70927045"/>
      <w:bookmarkStart w:id="86" w:name="_Toc73781867"/>
      <w:bookmarkStart w:id="87" w:name="_Toc49766771"/>
      <w:bookmarkStart w:id="88" w:name="_Toc51229977"/>
      <w:bookmarkStart w:id="89" w:name="_Toc82717773"/>
      <w:bookmarkEnd w:id="69"/>
      <w:bookmarkEnd w:id="70"/>
      <w:r w:rsidRPr="00D61FD5">
        <w:t>2</w:t>
      </w:r>
      <w:r w:rsidRPr="00D61FD5">
        <w:tab/>
        <w:t>References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9"/>
    </w:p>
    <w:p w14:paraId="4261D5DA" w14:textId="77777777" w:rsidR="00CE5AA5" w:rsidRPr="00D61FD5" w:rsidRDefault="00CE5AA5" w:rsidP="00CE5AA5">
      <w:r w:rsidRPr="00D61FD5">
        <w:t>The following documents contain provisions which, through reference in this text, constitute provisions of the present document.</w:t>
      </w:r>
    </w:p>
    <w:p w14:paraId="3E55DC4B" w14:textId="77777777" w:rsidR="00CE5AA5" w:rsidRPr="00D61FD5" w:rsidRDefault="00CE5AA5" w:rsidP="00CE5AA5">
      <w:pPr>
        <w:pStyle w:val="B1"/>
      </w:pPr>
      <w:r w:rsidRPr="00D61FD5">
        <w:t>-</w:t>
      </w:r>
      <w:r w:rsidRPr="00D61FD5">
        <w:tab/>
        <w:t>References are either specific (identified by date of publication, edition number, version number, etc.) or non</w:t>
      </w:r>
      <w:r w:rsidRPr="00D61FD5">
        <w:noBreakHyphen/>
        <w:t>specific.</w:t>
      </w:r>
    </w:p>
    <w:p w14:paraId="7EF109C0" w14:textId="77777777" w:rsidR="00CE5AA5" w:rsidRPr="00D61FD5" w:rsidRDefault="00CE5AA5" w:rsidP="00CE5AA5">
      <w:pPr>
        <w:pStyle w:val="B1"/>
      </w:pPr>
      <w:r w:rsidRPr="00D61FD5">
        <w:t>-</w:t>
      </w:r>
      <w:r w:rsidRPr="00D61FD5">
        <w:tab/>
        <w:t>For a specific reference, subsequent revisions do not apply.</w:t>
      </w:r>
    </w:p>
    <w:p w14:paraId="00100929" w14:textId="77777777" w:rsidR="00CE5AA5" w:rsidRPr="00D61FD5" w:rsidRDefault="00CE5AA5" w:rsidP="00CE5AA5">
      <w:pPr>
        <w:pStyle w:val="B1"/>
      </w:pPr>
      <w:r w:rsidRPr="00D61FD5">
        <w:t>-</w:t>
      </w:r>
      <w:r w:rsidRPr="00D61FD5">
        <w:tab/>
        <w:t>For a non-specific reference, the latest version applies. In the case of a reference to a 3GPP document (including a GSM document), a non-specific reference implicitly refers to the latest version of that document</w:t>
      </w:r>
      <w:r w:rsidRPr="00D61FD5">
        <w:rPr>
          <w:i/>
        </w:rPr>
        <w:t xml:space="preserve"> in the same Release as the present document</w:t>
      </w:r>
      <w:r w:rsidRPr="00D61FD5">
        <w:t>.</w:t>
      </w:r>
    </w:p>
    <w:p w14:paraId="023C077F" w14:textId="77777777" w:rsidR="00CE5AA5" w:rsidRPr="00D61FD5" w:rsidRDefault="00CE5AA5" w:rsidP="00CE5AA5">
      <w:pPr>
        <w:pStyle w:val="EX"/>
      </w:pPr>
      <w:bookmarkStart w:id="90" w:name="definitions"/>
      <w:bookmarkEnd w:id="90"/>
      <w:r w:rsidRPr="00D61FD5">
        <w:t>[1]</w:t>
      </w:r>
      <w:r w:rsidRPr="00D61FD5">
        <w:tab/>
        <w:t>3GPP TR 21.905: "Vocabulary for 3GPP Specifications".</w:t>
      </w:r>
    </w:p>
    <w:p w14:paraId="53F83CF2" w14:textId="20EEACF3" w:rsidR="00CE5AA5" w:rsidRPr="00D61FD5" w:rsidRDefault="00CE5AA5" w:rsidP="00CE5AA5">
      <w:pPr>
        <w:pStyle w:val="EX"/>
      </w:pPr>
      <w:r w:rsidRPr="00D61FD5">
        <w:t>[2]</w:t>
      </w:r>
      <w:r w:rsidRPr="00D61FD5">
        <w:tab/>
        <w:t>IETF RFC 6335: "Internet Assigned Numbers Authority (IANA) Procedures for the Management of the Service Name and Transport Protocol Port Number Registry".</w:t>
      </w:r>
    </w:p>
    <w:p w14:paraId="7547050B" w14:textId="77777777" w:rsidR="00CE5AA5" w:rsidRPr="00D61FD5" w:rsidRDefault="00CE5AA5" w:rsidP="00A9011C">
      <w:pPr>
        <w:pStyle w:val="EX"/>
        <w:rPr>
          <w:lang w:val="en-US"/>
        </w:rPr>
      </w:pPr>
      <w:r w:rsidRPr="00D61FD5">
        <w:t>[</w:t>
      </w:r>
      <w:r w:rsidR="0068671A" w:rsidRPr="00D61FD5">
        <w:t>3</w:t>
      </w:r>
      <w:r w:rsidRPr="00D61FD5">
        <w:t>]</w:t>
      </w:r>
      <w:r w:rsidRPr="00D61FD5">
        <w:tab/>
      </w:r>
      <w:r w:rsidRPr="00D61FD5">
        <w:rPr>
          <w:lang w:val="en-US"/>
        </w:rPr>
        <w:t>IETF RFC </w:t>
      </w:r>
      <w:r w:rsidRPr="00D61FD5">
        <w:rPr>
          <w:rFonts w:eastAsia="SimSun"/>
          <w:lang w:val="en-US" w:eastAsia="zh-CN"/>
        </w:rPr>
        <w:t>7605</w:t>
      </w:r>
      <w:r w:rsidRPr="00D61FD5">
        <w:rPr>
          <w:lang w:val="en-US"/>
        </w:rPr>
        <w:t>: "Recommendations on Using Assigned Transport Port Numbers"</w:t>
      </w:r>
      <w:r w:rsidR="00B354D5" w:rsidRPr="00D61FD5">
        <w:rPr>
          <w:lang w:val="en-US"/>
        </w:rPr>
        <w:t>.</w:t>
      </w:r>
    </w:p>
    <w:p w14:paraId="40996BA9" w14:textId="77777777" w:rsidR="000446FF" w:rsidRPr="00D61FD5" w:rsidRDefault="000446FF" w:rsidP="000446FF">
      <w:pPr>
        <w:pStyle w:val="EX"/>
      </w:pPr>
      <w:r w:rsidRPr="00D61FD5">
        <w:t>[</w:t>
      </w:r>
      <w:r w:rsidR="00F52511" w:rsidRPr="00D61FD5">
        <w:t>4</w:t>
      </w:r>
      <w:r w:rsidRPr="00D61FD5">
        <w:t>]</w:t>
      </w:r>
      <w:r w:rsidRPr="00D61FD5">
        <w:tab/>
        <w:t>IETF RFC 4960: "Stream Control Transmission Protocol".</w:t>
      </w:r>
    </w:p>
    <w:p w14:paraId="58C40530" w14:textId="77777777" w:rsidR="000446FF" w:rsidRPr="00D61FD5" w:rsidRDefault="000446FF" w:rsidP="000446FF">
      <w:pPr>
        <w:pStyle w:val="EX"/>
      </w:pPr>
      <w:r w:rsidRPr="00D61FD5">
        <w:t>[</w:t>
      </w:r>
      <w:r w:rsidR="00F52511" w:rsidRPr="00D61FD5">
        <w:t>5</w:t>
      </w:r>
      <w:r w:rsidRPr="00D61FD5">
        <w:t>]</w:t>
      </w:r>
      <w:r w:rsidRPr="00D61FD5">
        <w:tab/>
        <w:t>ORAN-WG3.E2GAP, "O-RAN Working Group 3 Near-Real-time RAN Intelligent Controller Architecture &amp; E2 General Aspects and Principles"</w:t>
      </w:r>
      <w:r w:rsidR="00B354D5" w:rsidRPr="00D61FD5">
        <w:t>.</w:t>
      </w:r>
    </w:p>
    <w:p w14:paraId="7307F79F" w14:textId="77777777" w:rsidR="00611750" w:rsidRPr="00D61FD5" w:rsidRDefault="00611750" w:rsidP="00611750">
      <w:pPr>
        <w:pStyle w:val="EX"/>
        <w:rPr>
          <w:lang w:val="en-US"/>
        </w:rPr>
      </w:pPr>
      <w:r w:rsidRPr="00D61FD5">
        <w:t>[</w:t>
      </w:r>
      <w:r w:rsidR="00B354D5" w:rsidRPr="00D61FD5">
        <w:t>6</w:t>
      </w:r>
      <w:r w:rsidRPr="00D61FD5">
        <w:t>]</w:t>
      </w:r>
      <w:r w:rsidRPr="00D61FD5">
        <w:tab/>
      </w:r>
      <w:r w:rsidRPr="00D61FD5">
        <w:rPr>
          <w:lang w:val="en-US"/>
        </w:rPr>
        <w:t>IETF RFC 6763: "DNS-Based Service Discovery"</w:t>
      </w:r>
      <w:r w:rsidR="00B354D5" w:rsidRPr="00D61FD5">
        <w:rPr>
          <w:lang w:val="en-US"/>
        </w:rPr>
        <w:t>.</w:t>
      </w:r>
    </w:p>
    <w:p w14:paraId="13B39244" w14:textId="77777777" w:rsidR="00611750" w:rsidRPr="00D61FD5" w:rsidRDefault="00611750" w:rsidP="00611750">
      <w:pPr>
        <w:pStyle w:val="EX"/>
        <w:rPr>
          <w:lang w:val="en-US"/>
        </w:rPr>
      </w:pPr>
      <w:r w:rsidRPr="00D61FD5">
        <w:t>[</w:t>
      </w:r>
      <w:r w:rsidR="00B354D5" w:rsidRPr="00D61FD5">
        <w:t>7</w:t>
      </w:r>
      <w:r w:rsidRPr="00D61FD5">
        <w:t>]</w:t>
      </w:r>
      <w:r w:rsidRPr="00D61FD5">
        <w:tab/>
      </w:r>
      <w:r w:rsidRPr="00D61FD5">
        <w:rPr>
          <w:lang w:val="en-US"/>
        </w:rPr>
        <w:t>IETF RFC 2782: "A DNS RR for specifying the location of services (DNS SRV)"</w:t>
      </w:r>
      <w:r w:rsidR="00B354D5" w:rsidRPr="00D61FD5">
        <w:rPr>
          <w:lang w:val="en-US"/>
        </w:rPr>
        <w:t>.</w:t>
      </w:r>
    </w:p>
    <w:p w14:paraId="6AFEE5C9" w14:textId="77777777" w:rsidR="00611750" w:rsidRPr="00D61FD5" w:rsidRDefault="00611750" w:rsidP="00611750">
      <w:pPr>
        <w:pStyle w:val="EX"/>
        <w:rPr>
          <w:lang w:val="en-US"/>
        </w:rPr>
      </w:pPr>
      <w:r w:rsidRPr="00D61FD5">
        <w:rPr>
          <w:lang w:val="en-US"/>
        </w:rPr>
        <w:t>[</w:t>
      </w:r>
      <w:r w:rsidR="00B354D5" w:rsidRPr="00D61FD5">
        <w:rPr>
          <w:lang w:val="en-US"/>
        </w:rPr>
        <w:t>8</w:t>
      </w:r>
      <w:r w:rsidRPr="00D61FD5">
        <w:rPr>
          <w:lang w:val="en-US"/>
        </w:rPr>
        <w:t>]</w:t>
      </w:r>
      <w:r w:rsidRPr="00D61FD5">
        <w:rPr>
          <w:lang w:val="en-US"/>
        </w:rPr>
        <w:tab/>
        <w:t>IETF RFC 6762: "Multicast DNS"</w:t>
      </w:r>
      <w:r w:rsidR="00B354D5" w:rsidRPr="00D61FD5">
        <w:rPr>
          <w:lang w:val="en-US"/>
        </w:rPr>
        <w:t>.</w:t>
      </w:r>
    </w:p>
    <w:p w14:paraId="46CF193C" w14:textId="2EEF78CF" w:rsidR="00DA1D26" w:rsidRPr="00D61FD5" w:rsidRDefault="00DA1D26" w:rsidP="00DA1D26">
      <w:pPr>
        <w:pStyle w:val="EX"/>
      </w:pPr>
      <w:r w:rsidRPr="00D61FD5">
        <w:t>[</w:t>
      </w:r>
      <w:r w:rsidR="00BE65FB" w:rsidRPr="00D61FD5">
        <w:t>9</w:t>
      </w:r>
      <w:r w:rsidRPr="00D61FD5">
        <w:t>]</w:t>
      </w:r>
      <w:r w:rsidRPr="00D61FD5">
        <w:tab/>
        <w:t xml:space="preserve">IETF RFC 8126: "Guidelines for Writing an IANA Considerations </w:t>
      </w:r>
      <w:r w:rsidR="006B6B30" w:rsidRPr="00D61FD5">
        <w:t>Clause</w:t>
      </w:r>
      <w:r w:rsidRPr="00D61FD5">
        <w:t xml:space="preserve"> in RFCs".</w:t>
      </w:r>
    </w:p>
    <w:p w14:paraId="5EE59CF6" w14:textId="4C1E540C" w:rsidR="00BE65FB" w:rsidRPr="00D61FD5" w:rsidRDefault="00BE65FB" w:rsidP="00BE65FB">
      <w:pPr>
        <w:pStyle w:val="EX"/>
        <w:rPr>
          <w:lang w:val="fr-FR"/>
        </w:rPr>
      </w:pPr>
      <w:r w:rsidRPr="00D61FD5">
        <w:rPr>
          <w:lang w:val="fr-FR"/>
        </w:rPr>
        <w:t>[</w:t>
      </w:r>
      <w:r w:rsidR="00AB2217" w:rsidRPr="00D61FD5">
        <w:rPr>
          <w:lang w:val="fr-FR"/>
        </w:rPr>
        <w:t>1</w:t>
      </w:r>
      <w:r w:rsidR="008D60CA" w:rsidRPr="00D61FD5">
        <w:rPr>
          <w:lang w:val="fr-FR"/>
        </w:rPr>
        <w:t>0</w:t>
      </w:r>
      <w:r w:rsidRPr="00D61FD5">
        <w:rPr>
          <w:lang w:val="fr-FR"/>
        </w:rPr>
        <w:t>]</w:t>
      </w:r>
      <w:r w:rsidRPr="00D61FD5">
        <w:rPr>
          <w:lang w:val="fr-FR"/>
        </w:rPr>
        <w:tab/>
        <w:t>IETF RFC 1078: "TCP Port Service Multiplexer (TCPMUX)"</w:t>
      </w:r>
    </w:p>
    <w:p w14:paraId="2143C7D8" w14:textId="286D15E6" w:rsidR="00AD0C6D" w:rsidRPr="00D61FD5" w:rsidRDefault="00AD0C6D" w:rsidP="00AD0C6D">
      <w:pPr>
        <w:pStyle w:val="EX"/>
      </w:pPr>
      <w:r w:rsidRPr="00D61FD5">
        <w:rPr>
          <w:lang w:val="en-US"/>
        </w:rPr>
        <w:t>[</w:t>
      </w:r>
      <w:r w:rsidR="002C6CA7" w:rsidRPr="00D61FD5">
        <w:rPr>
          <w:lang w:val="en-US"/>
        </w:rPr>
        <w:t>11</w:t>
      </w:r>
      <w:r w:rsidRPr="00D61FD5">
        <w:rPr>
          <w:lang w:val="en-US"/>
        </w:rPr>
        <w:t>]</w:t>
      </w:r>
      <w:r w:rsidRPr="00D61FD5">
        <w:rPr>
          <w:lang w:val="en-US"/>
        </w:rPr>
        <w:tab/>
      </w:r>
      <w:r w:rsidRPr="00D61FD5">
        <w:t>3GPP TR 29.941: "Guidelines on Port Allocation for New 3GPP Interfaces".</w:t>
      </w:r>
    </w:p>
    <w:p w14:paraId="6149B3D2" w14:textId="3D3E014D" w:rsidR="00E97C20" w:rsidRPr="00D61FD5" w:rsidRDefault="00E97C20" w:rsidP="00E97C20">
      <w:pPr>
        <w:pStyle w:val="EX"/>
        <w:rPr>
          <w:lang w:val="en-US"/>
        </w:rPr>
      </w:pPr>
      <w:r w:rsidRPr="00D61FD5">
        <w:rPr>
          <w:lang w:val="en-US"/>
        </w:rPr>
        <w:t>[12]</w:t>
      </w:r>
      <w:r w:rsidRPr="00D61FD5">
        <w:rPr>
          <w:lang w:val="en-US"/>
        </w:rPr>
        <w:tab/>
        <w:t>IETF RFC 7805: "Moving Outdated TCP Extensions and TCP-Related Documents to Historic or Informational Status".</w:t>
      </w:r>
    </w:p>
    <w:p w14:paraId="4094EB93" w14:textId="03EAA742" w:rsidR="007D38BC" w:rsidRPr="00D61FD5" w:rsidRDefault="007D38BC" w:rsidP="007D38BC">
      <w:pPr>
        <w:pStyle w:val="EX"/>
        <w:rPr>
          <w:lang w:val="en-US"/>
        </w:rPr>
      </w:pPr>
      <w:r w:rsidRPr="00D61FD5">
        <w:rPr>
          <w:lang w:val="en-US"/>
        </w:rPr>
        <w:t>[</w:t>
      </w:r>
      <w:r w:rsidR="008B1D3B" w:rsidRPr="00D61FD5">
        <w:rPr>
          <w:lang w:val="en-US"/>
        </w:rPr>
        <w:t>13</w:t>
      </w:r>
      <w:r w:rsidRPr="00D61FD5">
        <w:rPr>
          <w:lang w:val="en-US"/>
        </w:rPr>
        <w:t>]</w:t>
      </w:r>
      <w:r w:rsidRPr="00D61FD5">
        <w:rPr>
          <w:lang w:val="en-US"/>
        </w:rPr>
        <w:tab/>
        <w:t>IETF RFC 793: "Transmission Control Protocol"</w:t>
      </w:r>
      <w:r w:rsidR="008B1D3B" w:rsidRPr="00D61FD5">
        <w:rPr>
          <w:lang w:val="en-US"/>
        </w:rPr>
        <w:t>.</w:t>
      </w:r>
    </w:p>
    <w:p w14:paraId="140A1488" w14:textId="47BE903C" w:rsidR="00EF49DA" w:rsidRPr="00D61FD5" w:rsidRDefault="00EF49DA" w:rsidP="00EF49DA">
      <w:pPr>
        <w:pStyle w:val="EX"/>
        <w:rPr>
          <w:lang w:val="en-US"/>
        </w:rPr>
      </w:pPr>
      <w:r w:rsidRPr="00D61FD5">
        <w:rPr>
          <w:lang w:val="en-US"/>
        </w:rPr>
        <w:t>[</w:t>
      </w:r>
      <w:r w:rsidR="00F57DC9" w:rsidRPr="00D61FD5">
        <w:rPr>
          <w:lang w:val="en-US"/>
        </w:rPr>
        <w:t>1</w:t>
      </w:r>
      <w:r w:rsidR="00F13A4A" w:rsidRPr="00D61FD5">
        <w:rPr>
          <w:lang w:val="en-US"/>
        </w:rPr>
        <w:t>4</w:t>
      </w:r>
      <w:r w:rsidRPr="00D61FD5">
        <w:rPr>
          <w:lang w:val="en-US"/>
        </w:rPr>
        <w:t>]</w:t>
      </w:r>
      <w:r w:rsidRPr="00D61FD5">
        <w:rPr>
          <w:lang w:val="en-US"/>
        </w:rPr>
        <w:tab/>
        <w:t>IETF RFC 5226: "Guidelines for Writing an IANA Considerations</w:t>
      </w:r>
      <w:r w:rsidR="00EC3DCA">
        <w:rPr>
          <w:lang w:val="en-US"/>
        </w:rPr>
        <w:t xml:space="preserve"> clause </w:t>
      </w:r>
      <w:r w:rsidRPr="00D61FD5">
        <w:rPr>
          <w:lang w:val="en-US"/>
        </w:rPr>
        <w:t>in RFCs"</w:t>
      </w:r>
      <w:r w:rsidR="00F13A4A" w:rsidRPr="00D61FD5">
        <w:rPr>
          <w:lang w:val="en-US"/>
        </w:rPr>
        <w:t>.</w:t>
      </w:r>
    </w:p>
    <w:p w14:paraId="0671C804" w14:textId="154DE740" w:rsidR="00F13A4A" w:rsidRPr="00D61FD5" w:rsidRDefault="00F13A4A" w:rsidP="00F13A4A">
      <w:pPr>
        <w:pStyle w:val="EX"/>
        <w:rPr>
          <w:lang w:val="en-US"/>
        </w:rPr>
      </w:pPr>
      <w:r w:rsidRPr="00D61FD5">
        <w:rPr>
          <w:lang w:val="en-US"/>
        </w:rPr>
        <w:lastRenderedPageBreak/>
        <w:t>[15]</w:t>
      </w:r>
      <w:r w:rsidRPr="00D61FD5">
        <w:rPr>
          <w:lang w:val="en-US"/>
        </w:rPr>
        <w:tab/>
        <w:t>IETF RFC 7301: "Transport Layer Security (TLS) Application-Layer Protocol Negotiation Extension".</w:t>
      </w:r>
    </w:p>
    <w:p w14:paraId="5612F5D4" w14:textId="68AD3294" w:rsidR="00F13A4A" w:rsidRPr="00D61FD5" w:rsidRDefault="00F13A4A" w:rsidP="00F13A4A">
      <w:pPr>
        <w:pStyle w:val="EX"/>
      </w:pPr>
      <w:r w:rsidRPr="00D61FD5">
        <w:rPr>
          <w:lang w:val="en-US"/>
        </w:rPr>
        <w:t>[16]</w:t>
      </w:r>
      <w:r w:rsidRPr="00D61FD5">
        <w:rPr>
          <w:lang w:val="en-US"/>
        </w:rPr>
        <w:tab/>
        <w:t>IETF RFC 8446: "The Transport Layer Security (TLS) Protocol Version 1.3".</w:t>
      </w:r>
    </w:p>
    <w:p w14:paraId="306D9E95" w14:textId="577A37AC" w:rsidR="00F13A4A" w:rsidRPr="00D61FD5" w:rsidRDefault="00F13A4A" w:rsidP="00F13A4A">
      <w:pPr>
        <w:pStyle w:val="EX"/>
        <w:rPr>
          <w:lang w:val="en-US"/>
        </w:rPr>
      </w:pPr>
      <w:r w:rsidRPr="00D61FD5">
        <w:rPr>
          <w:lang w:val="en-US"/>
        </w:rPr>
        <w:t>[17]</w:t>
      </w:r>
      <w:r w:rsidRPr="00D61FD5">
        <w:rPr>
          <w:lang w:val="en-US"/>
        </w:rPr>
        <w:tab/>
        <w:t>IETF RFC 6347: "Datagram Transport Layer Security Version 1.2".</w:t>
      </w:r>
    </w:p>
    <w:p w14:paraId="677D9A23" w14:textId="2C8B26F5" w:rsidR="005D2647" w:rsidRDefault="005D2647" w:rsidP="005D2647">
      <w:pPr>
        <w:pStyle w:val="EX"/>
        <w:rPr>
          <w:lang w:val="en-US"/>
        </w:rPr>
      </w:pPr>
      <w:r w:rsidRPr="00D61FD5">
        <w:rPr>
          <w:lang w:val="en-US"/>
        </w:rPr>
        <w:t>[18]</w:t>
      </w:r>
      <w:r w:rsidRPr="00D61FD5">
        <w:rPr>
          <w:lang w:val="en-US"/>
        </w:rPr>
        <w:tab/>
        <w:t>IETF RFC 6066: "Transport Layer Security (TLS) Extensions: Extension Definitions".</w:t>
      </w:r>
    </w:p>
    <w:p w14:paraId="4D71D518" w14:textId="18ED5A15" w:rsidR="0059600C" w:rsidRPr="00D61FD5" w:rsidRDefault="0059600C" w:rsidP="0059600C">
      <w:pPr>
        <w:pStyle w:val="EX"/>
        <w:rPr>
          <w:lang w:val="en-US"/>
        </w:rPr>
      </w:pPr>
      <w:r>
        <w:rPr>
          <w:lang w:val="en-US"/>
        </w:rPr>
        <w:t>[</w:t>
      </w:r>
      <w:r w:rsidR="00AB4926" w:rsidRPr="00AB4926">
        <w:rPr>
          <w:lang w:val="en-US"/>
        </w:rPr>
        <w:t>19</w:t>
      </w:r>
      <w:r>
        <w:rPr>
          <w:lang w:val="en-US"/>
        </w:rPr>
        <w:t>]</w:t>
      </w:r>
      <w:r>
        <w:rPr>
          <w:lang w:val="en-US"/>
        </w:rPr>
        <w:tab/>
        <w:t>IETF RFC 1035</w:t>
      </w:r>
      <w:r w:rsidRPr="00D61FD5">
        <w:rPr>
          <w:lang w:val="en-US"/>
        </w:rPr>
        <w:t>: "</w:t>
      </w:r>
      <w:r>
        <w:t>Domain Names – Implementation and specification</w:t>
      </w:r>
      <w:r w:rsidRPr="00D61FD5">
        <w:rPr>
          <w:lang w:val="en-US"/>
        </w:rPr>
        <w:t>".</w:t>
      </w:r>
    </w:p>
    <w:p w14:paraId="6D4FF541" w14:textId="77777777" w:rsidR="00E10124" w:rsidRPr="00D61FD5" w:rsidRDefault="00E10124" w:rsidP="00E10124">
      <w:pPr>
        <w:pStyle w:val="Heading1"/>
      </w:pPr>
      <w:bookmarkStart w:id="91" w:name="_Toc56624161"/>
      <w:bookmarkStart w:id="92" w:name="_Toc57018062"/>
      <w:bookmarkStart w:id="93" w:name="_Toc57272024"/>
      <w:bookmarkStart w:id="94" w:name="_Toc57272129"/>
      <w:bookmarkStart w:id="95" w:name="_Toc57272232"/>
      <w:bookmarkStart w:id="96" w:name="_Toc57272458"/>
      <w:bookmarkStart w:id="97" w:name="_Toc57284982"/>
      <w:bookmarkStart w:id="98" w:name="_Toc57983630"/>
      <w:bookmarkStart w:id="99" w:name="_Toc63666165"/>
      <w:bookmarkStart w:id="100" w:name="_Toc66104993"/>
      <w:bookmarkStart w:id="101" w:name="_Toc66106866"/>
      <w:bookmarkStart w:id="102" w:name="_Toc66462523"/>
      <w:bookmarkStart w:id="103" w:name="_Toc70927046"/>
      <w:bookmarkStart w:id="104" w:name="_Toc73781868"/>
      <w:bookmarkStart w:id="105" w:name="_Toc82717774"/>
      <w:bookmarkEnd w:id="87"/>
      <w:bookmarkEnd w:id="88"/>
      <w:r w:rsidRPr="00D61FD5">
        <w:t>3</w:t>
      </w:r>
      <w:r w:rsidRPr="00D61FD5">
        <w:tab/>
        <w:t>Definitions of terms, symbols and abbreviations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74AA3D32" w14:textId="77777777" w:rsidR="00E10124" w:rsidRPr="00D61FD5" w:rsidRDefault="00E10124" w:rsidP="00E10124">
      <w:pPr>
        <w:pStyle w:val="Heading2"/>
      </w:pPr>
      <w:bookmarkStart w:id="106" w:name="_Toc49766772"/>
      <w:bookmarkStart w:id="107" w:name="_Toc51229978"/>
      <w:bookmarkStart w:id="108" w:name="_Toc56624162"/>
      <w:bookmarkStart w:id="109" w:name="_Toc57018063"/>
      <w:bookmarkStart w:id="110" w:name="_Toc57272025"/>
      <w:bookmarkStart w:id="111" w:name="_Toc57272130"/>
      <w:bookmarkStart w:id="112" w:name="_Toc57272233"/>
      <w:bookmarkStart w:id="113" w:name="_Toc57272459"/>
      <w:bookmarkStart w:id="114" w:name="_Toc57284983"/>
      <w:bookmarkStart w:id="115" w:name="_Toc57983631"/>
      <w:bookmarkStart w:id="116" w:name="_Toc63666166"/>
      <w:bookmarkStart w:id="117" w:name="_Toc66104994"/>
      <w:bookmarkStart w:id="118" w:name="_Toc66106867"/>
      <w:bookmarkStart w:id="119" w:name="_Toc66462524"/>
      <w:bookmarkStart w:id="120" w:name="_Toc70927047"/>
      <w:bookmarkStart w:id="121" w:name="_Toc73781869"/>
      <w:bookmarkStart w:id="122" w:name="_Toc82717775"/>
      <w:r w:rsidRPr="00D61FD5">
        <w:t>3.1</w:t>
      </w:r>
      <w:r w:rsidRPr="00D61FD5">
        <w:tab/>
        <w:t>Terms</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1FAA199" w14:textId="77777777" w:rsidR="00E10124" w:rsidRPr="00D61FD5" w:rsidRDefault="00E10124" w:rsidP="00E10124">
      <w:r w:rsidRPr="00D61FD5">
        <w:t>For the purposes of the present document, the terms given in 3GPP TR 21.905 [1] and the following apply. A term defined in the present document takes precedence over the definition of the same term, if any, in 3GPP TR 21.905 [1].</w:t>
      </w:r>
    </w:p>
    <w:p w14:paraId="4A459D6F" w14:textId="77777777" w:rsidR="00E10124" w:rsidRPr="00D61FD5" w:rsidRDefault="00E10124" w:rsidP="00E10124">
      <w:r w:rsidRPr="00D61FD5">
        <w:rPr>
          <w:b/>
        </w:rPr>
        <w:t>Port allocation mechanisms:</w:t>
      </w:r>
      <w:r w:rsidRPr="00D61FD5">
        <w:t xml:space="preserve"> There are two main port allocation mechanisms, static and dynamic. With static allocation, server port number is known to the clients and can be used during the implantation phase. With dynamic allocation, server port number is allocated runtime and therefore the clients need to discover the server port number by one of the well-defined procedures.</w:t>
      </w:r>
    </w:p>
    <w:p w14:paraId="6BB57DF8" w14:textId="5093F6B3" w:rsidR="00E10124" w:rsidRPr="00D61FD5" w:rsidRDefault="00E10124" w:rsidP="00E10124">
      <w:r w:rsidRPr="00D61FD5">
        <w:rPr>
          <w:b/>
        </w:rPr>
        <w:t>Server port number:</w:t>
      </w:r>
      <w:r w:rsidRPr="00D61FD5">
        <w:t xml:space="preserve"> A number of a transport layer port (UDP, TCP, SCTP, DCCP), which is allocated to an application server. Server listens to certain port, which means clients can send messages to this port. Ports may be either statically or dynamically assigned to certain 3GPP interface applications.</w:t>
      </w:r>
    </w:p>
    <w:p w14:paraId="3979264C" w14:textId="77777777" w:rsidR="00D70F87" w:rsidRPr="00D61FD5" w:rsidRDefault="00D70F87" w:rsidP="00D70F87">
      <w:r w:rsidRPr="00D61FD5">
        <w:rPr>
          <w:b/>
        </w:rPr>
        <w:t>Server port number assignment methods:</w:t>
      </w:r>
      <w:r w:rsidRPr="00D61FD5">
        <w:t xml:space="preserve"> This TR refers to the following two methods.</w:t>
      </w:r>
    </w:p>
    <w:p w14:paraId="77BF1543" w14:textId="77777777" w:rsidR="00D70F87" w:rsidRPr="00D61FD5" w:rsidRDefault="00D70F87" w:rsidP="00B8451D">
      <w:pPr>
        <w:ind w:left="284"/>
      </w:pPr>
      <w:r w:rsidRPr="00D61FD5">
        <w:t xml:space="preserve">(a) Fixed: this port allocation method implies there is no need for a client to discover a server port number. That is, the server port number is well-known (not to be confused with IANA well-known ports from the System Port number range [0-1023]). </w:t>
      </w:r>
    </w:p>
    <w:p w14:paraId="789F9B81" w14:textId="77777777" w:rsidR="00D70F87" w:rsidRPr="00D61FD5" w:rsidRDefault="00D70F87" w:rsidP="00D70F87">
      <w:pPr>
        <w:ind w:left="284"/>
      </w:pPr>
      <w:r w:rsidRPr="00D61FD5">
        <w:t xml:space="preserve">(b) Unassigned: this port allocation method implies a client must discover a server port number. The server port number may be pre-configured or may be dynamically assigned at runtime. </w:t>
      </w:r>
    </w:p>
    <w:p w14:paraId="2CAE7A59" w14:textId="576C241E" w:rsidR="00E10124" w:rsidRPr="00D61FD5" w:rsidRDefault="00E10124" w:rsidP="00E10124">
      <w:pPr>
        <w:pStyle w:val="Heading2"/>
      </w:pPr>
      <w:bookmarkStart w:id="123" w:name="_Toc49766773"/>
      <w:bookmarkStart w:id="124" w:name="_Toc51229979"/>
      <w:bookmarkStart w:id="125" w:name="_Toc56624163"/>
      <w:bookmarkStart w:id="126" w:name="_Toc57018064"/>
      <w:bookmarkStart w:id="127" w:name="_Toc57272026"/>
      <w:bookmarkStart w:id="128" w:name="_Toc57272131"/>
      <w:bookmarkStart w:id="129" w:name="_Toc57272234"/>
      <w:bookmarkStart w:id="130" w:name="_Toc57272460"/>
      <w:bookmarkStart w:id="131" w:name="_Toc57284984"/>
      <w:bookmarkStart w:id="132" w:name="_Toc57983632"/>
      <w:bookmarkStart w:id="133" w:name="_Toc63666167"/>
      <w:bookmarkStart w:id="134" w:name="_Toc66104995"/>
      <w:bookmarkStart w:id="135" w:name="_Toc66106868"/>
      <w:bookmarkStart w:id="136" w:name="_Toc66462525"/>
      <w:bookmarkStart w:id="137" w:name="_Toc70927048"/>
      <w:bookmarkStart w:id="138" w:name="_Toc73781870"/>
      <w:bookmarkStart w:id="139" w:name="_Toc82717776"/>
      <w:r w:rsidRPr="00D61FD5">
        <w:t>3.2</w:t>
      </w:r>
      <w:r w:rsidRPr="00D61FD5">
        <w:tab/>
        <w:t>Void</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90AC942" w14:textId="202EC6A4" w:rsidR="00E10124" w:rsidRPr="00D61FD5" w:rsidRDefault="00E10124" w:rsidP="00E10124">
      <w:pPr>
        <w:pStyle w:val="Heading2"/>
      </w:pPr>
      <w:bookmarkStart w:id="140" w:name="_Toc49766774"/>
      <w:bookmarkStart w:id="141" w:name="_Toc51229980"/>
      <w:bookmarkStart w:id="142" w:name="_Toc56624164"/>
      <w:bookmarkStart w:id="143" w:name="_Toc57018065"/>
      <w:bookmarkStart w:id="144" w:name="_Toc57272027"/>
      <w:bookmarkStart w:id="145" w:name="_Toc57272132"/>
      <w:bookmarkStart w:id="146" w:name="_Toc57272235"/>
      <w:bookmarkStart w:id="147" w:name="_Toc57272461"/>
      <w:bookmarkStart w:id="148" w:name="_Toc57284985"/>
      <w:bookmarkStart w:id="149" w:name="_Toc57983633"/>
      <w:bookmarkStart w:id="150" w:name="_Toc63666168"/>
      <w:bookmarkStart w:id="151" w:name="_Toc66104996"/>
      <w:bookmarkStart w:id="152" w:name="_Toc66106869"/>
      <w:bookmarkStart w:id="153" w:name="_Toc66462526"/>
      <w:bookmarkStart w:id="154" w:name="_Toc70927049"/>
      <w:bookmarkStart w:id="155" w:name="_Toc73781871"/>
      <w:bookmarkStart w:id="156" w:name="_Toc82717777"/>
      <w:r w:rsidRPr="00D61FD5">
        <w:t>3.3</w:t>
      </w:r>
      <w:r w:rsidRPr="00D61FD5">
        <w:tab/>
        <w:t>Abbreviations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DD7BD1E" w14:textId="77777777" w:rsidR="00E10124" w:rsidRPr="00D61FD5" w:rsidRDefault="00E10124" w:rsidP="00E10124">
      <w:pPr>
        <w:keepNext/>
      </w:pPr>
      <w:r w:rsidRPr="00D61FD5">
        <w:t>For the purposes of the present document, the abbreviations given in 3GPP TR 21.905 [1] and the following apply. An abbreviation defined in the present document takes precedence over the definition of the same abbreviation, if any, in 3GPP TR 21.905 [1].</w:t>
      </w:r>
    </w:p>
    <w:p w14:paraId="6F384203" w14:textId="77777777" w:rsidR="00E10124" w:rsidRPr="00D61FD5" w:rsidRDefault="00E10124" w:rsidP="00E10124">
      <w:pPr>
        <w:pStyle w:val="EW"/>
      </w:pPr>
      <w:r w:rsidRPr="00D61FD5">
        <w:t>IANA</w:t>
      </w:r>
      <w:r w:rsidRPr="00D61FD5">
        <w:tab/>
        <w:t>Internet Assigned Numbers Authority</w:t>
      </w:r>
    </w:p>
    <w:p w14:paraId="5C495610" w14:textId="77777777" w:rsidR="00E10124" w:rsidRPr="00D61FD5" w:rsidRDefault="00E10124" w:rsidP="00E10124">
      <w:pPr>
        <w:pStyle w:val="EW"/>
      </w:pPr>
      <w:r w:rsidRPr="00D61FD5">
        <w:t>IESG</w:t>
      </w:r>
      <w:r w:rsidRPr="00D61FD5">
        <w:tab/>
        <w:t>Internet Engineering Steering Group</w:t>
      </w:r>
    </w:p>
    <w:p w14:paraId="04779016" w14:textId="77777777" w:rsidR="00E10124" w:rsidRPr="00D61FD5" w:rsidRDefault="00E10124" w:rsidP="00E10124">
      <w:pPr>
        <w:pStyle w:val="EW"/>
      </w:pPr>
      <w:r w:rsidRPr="00D61FD5">
        <w:t>IETF</w:t>
      </w:r>
      <w:r w:rsidRPr="00D61FD5">
        <w:tab/>
        <w:t>Internet Engineering Task Force</w:t>
      </w:r>
    </w:p>
    <w:p w14:paraId="79DF6186" w14:textId="77777777" w:rsidR="00E10124" w:rsidRPr="00D61FD5" w:rsidRDefault="00E10124" w:rsidP="00E10124">
      <w:pPr>
        <w:pStyle w:val="EW"/>
      </w:pPr>
      <w:r w:rsidRPr="00D61FD5">
        <w:t>OAM</w:t>
      </w:r>
      <w:r w:rsidRPr="00D61FD5">
        <w:tab/>
        <w:t>Operation And Maintenance</w:t>
      </w:r>
    </w:p>
    <w:p w14:paraId="09AD411A" w14:textId="77777777" w:rsidR="00E10124" w:rsidRPr="00D61FD5" w:rsidRDefault="00E10124" w:rsidP="00E10124">
      <w:pPr>
        <w:pStyle w:val="EW"/>
      </w:pPr>
      <w:r w:rsidRPr="00D61FD5">
        <w:t>RAN</w:t>
      </w:r>
      <w:r w:rsidRPr="00D61FD5">
        <w:tab/>
        <w:t>Radio Access Network</w:t>
      </w:r>
    </w:p>
    <w:p w14:paraId="56A739D1" w14:textId="77777777" w:rsidR="00E10124" w:rsidRPr="00D61FD5" w:rsidRDefault="00E10124" w:rsidP="00E10124">
      <w:pPr>
        <w:pStyle w:val="EW"/>
      </w:pPr>
      <w:r w:rsidRPr="00D61FD5">
        <w:t>RFC</w:t>
      </w:r>
      <w:r w:rsidRPr="00D61FD5">
        <w:tab/>
        <w:t>Request For Comments</w:t>
      </w:r>
    </w:p>
    <w:p w14:paraId="4760BD8F" w14:textId="77777777" w:rsidR="002E6DDB" w:rsidRPr="00D61FD5" w:rsidRDefault="002E6DDB" w:rsidP="002E6DDB">
      <w:pPr>
        <w:pStyle w:val="Heading1"/>
        <w:rPr>
          <w:lang w:eastAsia="zh-CN"/>
        </w:rPr>
      </w:pPr>
      <w:bookmarkStart w:id="157" w:name="_Toc39050164"/>
      <w:bookmarkStart w:id="158" w:name="_Toc49766775"/>
      <w:bookmarkStart w:id="159" w:name="_Toc51229981"/>
      <w:bookmarkStart w:id="160" w:name="_Toc56624165"/>
      <w:bookmarkStart w:id="161" w:name="_Toc57018066"/>
      <w:bookmarkStart w:id="162" w:name="_Toc57272028"/>
      <w:bookmarkStart w:id="163" w:name="_Toc57272133"/>
      <w:bookmarkStart w:id="164" w:name="_Toc57272236"/>
      <w:bookmarkStart w:id="165" w:name="_Toc57272462"/>
      <w:bookmarkStart w:id="166" w:name="_Toc57284986"/>
      <w:bookmarkStart w:id="167" w:name="_Toc57983634"/>
      <w:bookmarkStart w:id="168" w:name="_Toc63666169"/>
      <w:bookmarkStart w:id="169" w:name="_Toc66104997"/>
      <w:bookmarkStart w:id="170" w:name="_Toc66106870"/>
      <w:bookmarkStart w:id="171" w:name="_Toc66462527"/>
      <w:bookmarkStart w:id="172" w:name="_Toc70927050"/>
      <w:bookmarkStart w:id="173" w:name="_Toc73781872"/>
      <w:bookmarkStart w:id="174" w:name="_Toc82717778"/>
      <w:r w:rsidRPr="00D61FD5">
        <w:rPr>
          <w:lang w:eastAsia="zh-CN"/>
        </w:rPr>
        <w:t>4</w:t>
      </w:r>
      <w:r w:rsidRPr="00D61FD5">
        <w:rPr>
          <w:lang w:eastAsia="zh-CN"/>
        </w:rPr>
        <w:tab/>
        <w:t>Requirements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554FC2D" w14:textId="77777777" w:rsidR="00A91635" w:rsidRPr="00D61FD5" w:rsidRDefault="00A91635" w:rsidP="00A91635">
      <w:pPr>
        <w:pStyle w:val="Heading2"/>
        <w:rPr>
          <w:lang w:eastAsia="zh-CN"/>
        </w:rPr>
      </w:pPr>
      <w:bookmarkStart w:id="175" w:name="_Toc49766776"/>
      <w:bookmarkStart w:id="176" w:name="_Toc51229982"/>
      <w:bookmarkStart w:id="177" w:name="_Toc56624166"/>
      <w:bookmarkStart w:id="178" w:name="_Toc57018067"/>
      <w:bookmarkStart w:id="179" w:name="_Toc57272029"/>
      <w:bookmarkStart w:id="180" w:name="_Toc57272134"/>
      <w:bookmarkStart w:id="181" w:name="_Toc57272237"/>
      <w:bookmarkStart w:id="182" w:name="_Toc57272463"/>
      <w:bookmarkStart w:id="183" w:name="_Toc57284987"/>
      <w:bookmarkStart w:id="184" w:name="_Toc57983635"/>
      <w:bookmarkStart w:id="185" w:name="_Toc63666170"/>
      <w:bookmarkStart w:id="186" w:name="_Toc66104998"/>
      <w:bookmarkStart w:id="187" w:name="_Toc66106871"/>
      <w:bookmarkStart w:id="188" w:name="_Toc66462528"/>
      <w:bookmarkStart w:id="189" w:name="_Toc70927051"/>
      <w:bookmarkStart w:id="190" w:name="_Toc73781873"/>
      <w:bookmarkStart w:id="191" w:name="_Toc39050165"/>
      <w:bookmarkStart w:id="192" w:name="_Toc82717779"/>
      <w:r w:rsidRPr="00D61FD5">
        <w:rPr>
          <w:lang w:eastAsia="zh-CN"/>
        </w:rPr>
        <w:t>4.1</w:t>
      </w:r>
      <w:r w:rsidRPr="00D61FD5">
        <w:rPr>
          <w:lang w:eastAsia="zh-CN"/>
        </w:rPr>
        <w:tab/>
        <w:t>General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2"/>
    </w:p>
    <w:p w14:paraId="085B3367" w14:textId="77777777" w:rsidR="00A91635" w:rsidRPr="00D61FD5" w:rsidRDefault="00A91635" w:rsidP="00B8651B">
      <w:pPr>
        <w:rPr>
          <w:lang w:eastAsia="zh-CN"/>
        </w:rPr>
      </w:pPr>
      <w:r w:rsidRPr="00D61FD5">
        <w:rPr>
          <w:lang w:eastAsia="zh-CN"/>
        </w:rPr>
        <w:t xml:space="preserve">3GPP working groups need a way for allocating and reserving port numbers for the new interfaces and applications (this includes potential solutions when operators allocate port numbers). The objective is to specify future proof </w:t>
      </w:r>
      <w:r w:rsidRPr="00D61FD5">
        <w:rPr>
          <w:lang w:eastAsia="zh-CN"/>
        </w:rPr>
        <w:lastRenderedPageBreak/>
        <w:t>guidelines, i.e. when a new port number is required to be allocated to a new interface, its selection method needs to be consistent and compatible with other port number allocations for 3GPP Rel-17 and onwards.</w:t>
      </w:r>
    </w:p>
    <w:p w14:paraId="2DCF9CDC" w14:textId="77777777" w:rsidR="00A91635" w:rsidRPr="00D61FD5" w:rsidRDefault="00A91635" w:rsidP="00A91635">
      <w:pPr>
        <w:pStyle w:val="NO"/>
        <w:rPr>
          <w:lang w:eastAsia="zh-CN"/>
        </w:rPr>
      </w:pPr>
      <w:r w:rsidRPr="00D61FD5">
        <w:rPr>
          <w:lang w:eastAsia="zh-CN"/>
        </w:rPr>
        <w:t>NOTE:</w:t>
      </w:r>
      <w:r w:rsidRPr="00D61FD5">
        <w:rPr>
          <w:lang w:eastAsia="zh-CN"/>
        </w:rPr>
        <w:tab/>
        <w:t xml:space="preserve">Many applications are dynamically selecting port numbers when populating source port field in UDP/TCP header, e.g. for load balancing. These applications are aware of the IANA reserved port numbers and therefore avoid using these numbers when populating source port field to avert unwanted traffic coming to these reserved ports. Point is, in a request-response type of communication, the remote peer typically sends the response message to the port number, which is populating the source port field of the received request message.  </w:t>
      </w:r>
    </w:p>
    <w:p w14:paraId="10C15E5F" w14:textId="2988255B" w:rsidR="00A91635" w:rsidRPr="00D61FD5" w:rsidRDefault="00A91635" w:rsidP="00A91635">
      <w:pPr>
        <w:pStyle w:val="Heading2"/>
        <w:rPr>
          <w:lang w:eastAsia="zh-CN"/>
        </w:rPr>
      </w:pPr>
      <w:bookmarkStart w:id="193" w:name="_Toc49766777"/>
      <w:bookmarkStart w:id="194" w:name="_Toc51229983"/>
      <w:bookmarkStart w:id="195" w:name="_Toc56624167"/>
      <w:bookmarkStart w:id="196" w:name="_Toc57018068"/>
      <w:bookmarkStart w:id="197" w:name="_Toc57272030"/>
      <w:bookmarkStart w:id="198" w:name="_Toc57272135"/>
      <w:bookmarkStart w:id="199" w:name="_Toc57272238"/>
      <w:bookmarkStart w:id="200" w:name="_Toc57272464"/>
      <w:bookmarkStart w:id="201" w:name="_Toc57284988"/>
      <w:bookmarkStart w:id="202" w:name="_Toc57983636"/>
      <w:bookmarkStart w:id="203" w:name="_Toc63666171"/>
      <w:bookmarkStart w:id="204" w:name="_Toc66104999"/>
      <w:bookmarkStart w:id="205" w:name="_Toc66106872"/>
      <w:bookmarkStart w:id="206" w:name="_Toc66462529"/>
      <w:bookmarkStart w:id="207" w:name="_Toc70927052"/>
      <w:bookmarkStart w:id="208" w:name="_Toc73781874"/>
      <w:bookmarkStart w:id="209" w:name="_Toc82717780"/>
      <w:r w:rsidRPr="00D61FD5">
        <w:rPr>
          <w:lang w:eastAsia="zh-CN"/>
        </w:rPr>
        <w:t>4.</w:t>
      </w:r>
      <w:r w:rsidR="00A079CC" w:rsidRPr="00D61FD5">
        <w:rPr>
          <w:lang w:eastAsia="zh-CN"/>
        </w:rPr>
        <w:t>2</w:t>
      </w:r>
      <w:r w:rsidRPr="00D61FD5">
        <w:rPr>
          <w:lang w:eastAsia="zh-CN"/>
        </w:rPr>
        <w:tab/>
        <w:t xml:space="preserve">Requirement #1: </w:t>
      </w:r>
      <w:bookmarkEnd w:id="193"/>
      <w:bookmarkEnd w:id="194"/>
      <w:r w:rsidR="00C23122" w:rsidRPr="00D61FD5">
        <w:t xml:space="preserve"> At least either the port number or the Payload Protocol Identifier value shall be standardized for new SCTP interfaces</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7DD6F1CA" w14:textId="50BB7533" w:rsidR="00C23122" w:rsidRPr="00D61FD5" w:rsidRDefault="00A079CC" w:rsidP="00A9011C">
      <w:pPr>
        <w:pStyle w:val="Heading3"/>
      </w:pPr>
      <w:bookmarkStart w:id="210" w:name="_Toc56624168"/>
      <w:bookmarkStart w:id="211" w:name="_Toc57018069"/>
      <w:bookmarkStart w:id="212" w:name="_Toc57272031"/>
      <w:bookmarkStart w:id="213" w:name="_Toc57272136"/>
      <w:bookmarkStart w:id="214" w:name="_Toc57272239"/>
      <w:bookmarkStart w:id="215" w:name="_Toc57272465"/>
      <w:bookmarkStart w:id="216" w:name="_Toc57284989"/>
      <w:bookmarkStart w:id="217" w:name="_Toc57983637"/>
      <w:bookmarkStart w:id="218" w:name="_Toc63666172"/>
      <w:bookmarkStart w:id="219" w:name="_Toc66105000"/>
      <w:bookmarkStart w:id="220" w:name="_Toc66106873"/>
      <w:bookmarkStart w:id="221" w:name="_Toc66462530"/>
      <w:bookmarkStart w:id="222" w:name="_Toc70927053"/>
      <w:bookmarkStart w:id="223" w:name="_Toc73781875"/>
      <w:bookmarkStart w:id="224" w:name="_Toc82717781"/>
      <w:r w:rsidRPr="00D61FD5">
        <w:t>4.2.1</w:t>
      </w:r>
      <w:r w:rsidRPr="00D61FD5">
        <w:tab/>
      </w:r>
      <w:r w:rsidR="00C23122" w:rsidRPr="00D61FD5">
        <w:t>Problem Statement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A06C373" w14:textId="77777777" w:rsidR="00C23122" w:rsidRPr="00D61FD5" w:rsidRDefault="00C23122" w:rsidP="00C23122">
      <w:pPr>
        <w:rPr>
          <w:lang w:val="en-IN"/>
        </w:rPr>
      </w:pPr>
      <w:r w:rsidRPr="00D61FD5">
        <w:t xml:space="preserve">Currently in 3GPP networks, each SCTP interface/application uses standardized well-known port for communication. Having a standardized port for the application is beneficial in many ways. For example, it is extremely useful during analysis of issues found at product testing, field deployments and customer support and for packet analysis using protocol analyser tools. The SCTP protocol stacks in protocol analyser tools use port number and/or SCTP Payload Protocol Identifier (PPI) to decide which transported protocol to apply. </w:t>
      </w:r>
      <w:r w:rsidRPr="00D61FD5">
        <w:rPr>
          <w:lang w:val="en-IN"/>
        </w:rPr>
        <w:t>For example, in Wireshark, if there is a protocol registered based on the SCTP PPI, then this registration takes precedence and if there is only a registration based on the SCTP port number, then this one is used.</w:t>
      </w:r>
    </w:p>
    <w:p w14:paraId="3084F05D" w14:textId="77777777" w:rsidR="00C23122" w:rsidRPr="00D61FD5" w:rsidRDefault="00C23122" w:rsidP="00C23122">
      <w:r w:rsidRPr="00D61FD5">
        <w:t>Given the current situation that we are in, due to the extremely restrictive stand taken by IANA in port number assignment, 3GPP is looking at alternative solutions for the port number allocations, which includes possibility of dynamically allocating the port numbers through OAM or DNS based solution.</w:t>
      </w:r>
    </w:p>
    <w:p w14:paraId="7705F49A" w14:textId="17016DC4" w:rsidR="00C23122" w:rsidRPr="00D61FD5" w:rsidRDefault="00C23122" w:rsidP="00C23122">
      <w:r w:rsidRPr="00D61FD5">
        <w:t xml:space="preserve">Using dynamic port numbers while defining new SCTP interfaces will directly impact and create significant problems for product test, field deployments and customer support engineers in performing protocol analysis and </w:t>
      </w:r>
      <w:r w:rsidR="00503917" w:rsidRPr="00D61FD5">
        <w:t>troubleshooting</w:t>
      </w:r>
      <w:r w:rsidRPr="00D61FD5">
        <w:t xml:space="preserve"> of interface related issues. For example, the port number shall be now manually configured in the protocol analyser tool, for it to be able to decode the protocol dump. This will become an even bigger issue if there are multiple instances of the interface/application deployed in the network and each instance is using a different dynamic port number.</w:t>
      </w:r>
    </w:p>
    <w:p w14:paraId="3A85A976" w14:textId="77777777" w:rsidR="00C23122" w:rsidRPr="00D61FD5" w:rsidRDefault="00C23122" w:rsidP="00C23122">
      <w:r w:rsidRPr="00D61FD5">
        <w:t>One way to address the problem created by dynamic allocation of port numbers is to standardize the SCTP Payload Protocol Identifier value for each new SCTP interface defined by 3GPP.The Payload Protocol Identifier can be used to easily identify the interface/application when the interface/application is not using a standardized or well-known SCTP port.</w:t>
      </w:r>
    </w:p>
    <w:p w14:paraId="34C2F4E6" w14:textId="77777777" w:rsidR="00C23122" w:rsidRPr="00D61FD5" w:rsidRDefault="00C23122" w:rsidP="00C23122">
      <w:r w:rsidRPr="00D61FD5">
        <w:t>Standardizing the SCTP Payload Protocol Identifier for each new 3GPP defined SCTP interfaces will ensure that we are able to use a solution to dynamically allocate port numbers for an interface while still protecting the best interests of product testers, field deployment engineers and customer support engineers.</w:t>
      </w:r>
    </w:p>
    <w:p w14:paraId="3639FE03" w14:textId="428BF660" w:rsidR="00C23122" w:rsidRPr="00D61FD5" w:rsidRDefault="00A079CC" w:rsidP="00A9011C">
      <w:pPr>
        <w:pStyle w:val="Heading3"/>
      </w:pPr>
      <w:bookmarkStart w:id="225" w:name="_Toc56624169"/>
      <w:bookmarkStart w:id="226" w:name="_Toc57018070"/>
      <w:bookmarkStart w:id="227" w:name="_Toc57272032"/>
      <w:bookmarkStart w:id="228" w:name="_Toc57272137"/>
      <w:bookmarkStart w:id="229" w:name="_Toc57272240"/>
      <w:bookmarkStart w:id="230" w:name="_Toc57272466"/>
      <w:bookmarkStart w:id="231" w:name="_Toc57284990"/>
      <w:bookmarkStart w:id="232" w:name="_Toc57983638"/>
      <w:bookmarkStart w:id="233" w:name="_Toc63666173"/>
      <w:bookmarkStart w:id="234" w:name="_Toc66105001"/>
      <w:bookmarkStart w:id="235" w:name="_Toc66106874"/>
      <w:bookmarkStart w:id="236" w:name="_Toc66462531"/>
      <w:bookmarkStart w:id="237" w:name="_Toc70927054"/>
      <w:bookmarkStart w:id="238" w:name="_Toc73781876"/>
      <w:bookmarkStart w:id="239" w:name="_Toc82717782"/>
      <w:r w:rsidRPr="00D61FD5">
        <w:t>4.2.2</w:t>
      </w:r>
      <w:r w:rsidRPr="00D61FD5">
        <w:tab/>
      </w:r>
      <w:r w:rsidR="00C23122" w:rsidRPr="00D61FD5">
        <w:t>Requirement</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69D2867D" w14:textId="77777777" w:rsidR="00C23122" w:rsidRPr="00D61FD5" w:rsidRDefault="00C23122" w:rsidP="00C23122">
      <w:r w:rsidRPr="00D61FD5">
        <w:rPr>
          <w:lang w:val="en-IN"/>
        </w:rPr>
        <w:t xml:space="preserve">The </w:t>
      </w:r>
      <w:r w:rsidRPr="00D61FD5">
        <w:t>selected solution shall ensure that a newly defined SCTP interface/application has at least either the port number or the SCTP Payload Protocol Identifier value standardized.</w:t>
      </w:r>
    </w:p>
    <w:p w14:paraId="268CF5E5" w14:textId="4D7DBE88" w:rsidR="00A91635" w:rsidRPr="00D61FD5" w:rsidRDefault="00A91635" w:rsidP="00A91635">
      <w:pPr>
        <w:pStyle w:val="Heading2"/>
        <w:rPr>
          <w:lang w:eastAsia="zh-CN"/>
        </w:rPr>
      </w:pPr>
      <w:bookmarkStart w:id="240" w:name="_Toc49766778"/>
      <w:bookmarkStart w:id="241" w:name="_Toc51229984"/>
      <w:bookmarkStart w:id="242" w:name="_Toc56624170"/>
      <w:bookmarkStart w:id="243" w:name="_Toc57018071"/>
      <w:bookmarkStart w:id="244" w:name="_Toc57272033"/>
      <w:bookmarkStart w:id="245" w:name="_Toc57272138"/>
      <w:bookmarkStart w:id="246" w:name="_Toc57272241"/>
      <w:bookmarkStart w:id="247" w:name="_Toc57272467"/>
      <w:bookmarkStart w:id="248" w:name="_Toc57284991"/>
      <w:bookmarkStart w:id="249" w:name="_Toc57983639"/>
      <w:bookmarkStart w:id="250" w:name="_Toc63666174"/>
      <w:bookmarkStart w:id="251" w:name="_Toc66105002"/>
      <w:bookmarkStart w:id="252" w:name="_Toc66106875"/>
      <w:bookmarkStart w:id="253" w:name="_Toc66462532"/>
      <w:bookmarkStart w:id="254" w:name="_Toc70927055"/>
      <w:bookmarkStart w:id="255" w:name="_Toc73781877"/>
      <w:bookmarkStart w:id="256" w:name="_Toc82717783"/>
      <w:r w:rsidRPr="00D61FD5">
        <w:rPr>
          <w:lang w:eastAsia="zh-CN"/>
        </w:rPr>
        <w:t>4.</w:t>
      </w:r>
      <w:r w:rsidR="00A079CC" w:rsidRPr="00D61FD5">
        <w:rPr>
          <w:lang w:eastAsia="zh-CN"/>
        </w:rPr>
        <w:t>3</w:t>
      </w:r>
      <w:r w:rsidRPr="00D61FD5">
        <w:rPr>
          <w:lang w:eastAsia="zh-CN"/>
        </w:rPr>
        <w:tab/>
        <w:t>Requirement #</w:t>
      </w:r>
      <w:r w:rsidR="00C23122" w:rsidRPr="00D61FD5">
        <w:rPr>
          <w:lang w:eastAsia="zh-CN"/>
        </w:rPr>
        <w:t>2</w:t>
      </w:r>
      <w:r w:rsidRPr="00D61FD5">
        <w:rPr>
          <w:lang w:eastAsia="zh-CN"/>
        </w:rPr>
        <w:t xml:space="preserve">: </w:t>
      </w:r>
      <w:r w:rsidR="00D70F87" w:rsidRPr="00D61FD5">
        <w:rPr>
          <w:lang w:eastAsia="zh-CN"/>
        </w:rPr>
        <w:t>Criteria for selecting preferred solutions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8C20898" w14:textId="2B6A5823" w:rsidR="00A91635" w:rsidRPr="00D61FD5" w:rsidRDefault="00A91635" w:rsidP="00A91635">
      <w:pPr>
        <w:pStyle w:val="Guidance"/>
      </w:pPr>
    </w:p>
    <w:p w14:paraId="22F6F58F" w14:textId="3599A5D0" w:rsidR="00D70F87" w:rsidRPr="00D61FD5" w:rsidRDefault="00D70F87" w:rsidP="00D70F87">
      <w:r w:rsidRPr="00D61FD5">
        <w:t xml:space="preserve">This TR collects more than a dozen solution proposals. Each </w:t>
      </w:r>
      <w:r w:rsidRPr="00D61FD5">
        <w:rPr>
          <w:u w:val="words"/>
        </w:rPr>
        <w:t>solution</w:t>
      </w:r>
      <w:r w:rsidRPr="00D61FD5">
        <w:t xml:space="preserve"> has own merits and drawbacks. The following criteria should be applied when evaluating the solutions:</w:t>
      </w:r>
    </w:p>
    <w:p w14:paraId="77373587" w14:textId="77777777" w:rsidR="00D70F87" w:rsidRPr="00D61FD5" w:rsidRDefault="00D70F87" w:rsidP="00D70F87">
      <w:pPr>
        <w:pStyle w:val="B1"/>
        <w:rPr>
          <w:lang w:val="en-US"/>
        </w:rPr>
      </w:pPr>
      <w:r w:rsidRPr="00D61FD5">
        <w:t>a.</w:t>
      </w:r>
      <w:r w:rsidRPr="00D61FD5">
        <w:tab/>
        <w:t>Whether the proposed solution requires the impacted Network Element (NE) to interact with another specific NE or not. For example, DNS-based and NRF-based solution would require interaction with a DNS server or an NRF, which may not be currently supported by existing NE (e.g. RAN NE)</w:t>
      </w:r>
      <w:r w:rsidRPr="00D61FD5">
        <w:rPr>
          <w:lang w:val="en-US"/>
        </w:rPr>
        <w:t xml:space="preserve">. </w:t>
      </w:r>
    </w:p>
    <w:p w14:paraId="1C0D804B" w14:textId="77777777" w:rsidR="00D70F87" w:rsidRPr="00D61FD5" w:rsidRDefault="00D70F87" w:rsidP="00D70F87">
      <w:pPr>
        <w:pStyle w:val="B1"/>
        <w:rPr>
          <w:lang w:val="en-US"/>
        </w:rPr>
      </w:pPr>
      <w:r w:rsidRPr="00D61FD5">
        <w:lastRenderedPageBreak/>
        <w:t>b.</w:t>
      </w:r>
      <w:r w:rsidRPr="00D61FD5">
        <w:tab/>
        <w:t xml:space="preserve">Whether the proposed solution </w:t>
      </w:r>
      <w:r w:rsidRPr="00D61FD5">
        <w:rPr>
          <w:lang w:val="en-US"/>
        </w:rPr>
        <w:t>can be used in both intra-domain and inter-domain scenarios, i.e. if the proposed solution is limited to one of these or not. This criterion also has a certain dependency to the above criterion.</w:t>
      </w:r>
    </w:p>
    <w:p w14:paraId="4CFF87A6" w14:textId="77777777" w:rsidR="00D70F87" w:rsidRPr="00D61FD5" w:rsidRDefault="00D70F87" w:rsidP="00D70F87">
      <w:pPr>
        <w:pStyle w:val="NO"/>
        <w:rPr>
          <w:lang w:val="en-US"/>
        </w:rPr>
      </w:pPr>
      <w:r w:rsidRPr="00D61FD5">
        <w:rPr>
          <w:lang w:val="en-US"/>
        </w:rPr>
        <w:t>NOTE:</w:t>
      </w:r>
      <w:r w:rsidRPr="00D61FD5">
        <w:rPr>
          <w:lang w:val="en-US"/>
        </w:rPr>
        <w:tab/>
        <w:t>Apparently, all solutions will impact new 3GPP interface applications and therefore such criterion should not be applied.</w:t>
      </w:r>
    </w:p>
    <w:p w14:paraId="0203D34F" w14:textId="77777777" w:rsidR="00D70F87" w:rsidRPr="00D61FD5" w:rsidRDefault="00D70F87" w:rsidP="00D70F87">
      <w:pPr>
        <w:rPr>
          <w:lang w:val="en-US"/>
        </w:rPr>
      </w:pPr>
      <w:r w:rsidRPr="00D61FD5">
        <w:rPr>
          <w:lang w:val="en-US"/>
        </w:rPr>
        <w:t>In addition to the above criteria, the solutions should be grouped in several solution categories:</w:t>
      </w:r>
    </w:p>
    <w:p w14:paraId="67CE35AB" w14:textId="77777777" w:rsidR="00D70F87" w:rsidRPr="00D61FD5" w:rsidRDefault="00D70F87" w:rsidP="00B8451D">
      <w:pPr>
        <w:pStyle w:val="B1"/>
      </w:pPr>
      <w:r w:rsidRPr="00D61FD5">
        <w:t>1.</w:t>
      </w:r>
      <w:r w:rsidRPr="00D61FD5">
        <w:tab/>
        <w:t>Fixed vs. Unassigned port allocation method (see clause 3.1 for the term definitions).</w:t>
      </w:r>
    </w:p>
    <w:p w14:paraId="6CEDD543" w14:textId="77777777" w:rsidR="00D70F87" w:rsidRPr="00D61FD5" w:rsidRDefault="00D70F87" w:rsidP="00D70F87">
      <w:pPr>
        <w:pStyle w:val="B1"/>
        <w:rPr>
          <w:lang w:val="en-US"/>
        </w:rPr>
      </w:pPr>
      <w:r w:rsidRPr="00D61FD5">
        <w:t>2.</w:t>
      </w:r>
      <w:r w:rsidRPr="00D61FD5">
        <w:tab/>
        <w:t>Is transport layer protocol specific vs generic (protocol agnostic).</w:t>
      </w:r>
    </w:p>
    <w:p w14:paraId="7B1B4AA5" w14:textId="77777777" w:rsidR="00D70F87" w:rsidRPr="00D61FD5" w:rsidRDefault="00D70F87" w:rsidP="00D70F87">
      <w:pPr>
        <w:rPr>
          <w:lang w:val="en-US"/>
        </w:rPr>
      </w:pPr>
      <w:r w:rsidRPr="00D61FD5">
        <w:rPr>
          <w:lang w:val="en-US"/>
        </w:rPr>
        <w:t>The above provisions are illustrated in Table 2-1, which illustrates characteristics of various imaginary solutions.</w:t>
      </w:r>
    </w:p>
    <w:p w14:paraId="610B9DF1" w14:textId="77777777" w:rsidR="00D70F87" w:rsidRPr="00D61FD5" w:rsidRDefault="00D70F87" w:rsidP="00D70F87">
      <w:pPr>
        <w:pStyle w:val="TH"/>
        <w:rPr>
          <w:lang w:eastAsia="zh-CN"/>
        </w:rPr>
      </w:pPr>
      <w:r w:rsidRPr="00D61FD5">
        <w:t xml:space="preserve">Table 2-1: </w:t>
      </w:r>
      <w:r w:rsidRPr="00D61FD5">
        <w:rPr>
          <w:lang w:val="en-US"/>
        </w:rPr>
        <w:t>Characteristics of various possible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0"/>
        <w:gridCol w:w="1791"/>
        <w:gridCol w:w="1791"/>
        <w:gridCol w:w="483"/>
        <w:gridCol w:w="1616"/>
      </w:tblGrid>
      <w:tr w:rsidR="00D70F87" w:rsidRPr="00D61FD5" w14:paraId="02649E7A" w14:textId="77777777" w:rsidTr="002F27C9">
        <w:tc>
          <w:tcPr>
            <w:tcW w:w="2050" w:type="pct"/>
            <w:shd w:val="clear" w:color="auto" w:fill="BFBFBF"/>
          </w:tcPr>
          <w:p w14:paraId="15B70616" w14:textId="77777777" w:rsidR="00D70F87" w:rsidRPr="00D61FD5" w:rsidRDefault="00D70F87" w:rsidP="002F27C9">
            <w:pPr>
              <w:pStyle w:val="TH"/>
              <w:rPr>
                <w:lang w:val="en-US"/>
              </w:rPr>
            </w:pPr>
          </w:p>
        </w:tc>
        <w:tc>
          <w:tcPr>
            <w:tcW w:w="930" w:type="pct"/>
            <w:shd w:val="clear" w:color="auto" w:fill="auto"/>
          </w:tcPr>
          <w:p w14:paraId="2971442C" w14:textId="77777777" w:rsidR="00D70F87" w:rsidRPr="00D61FD5" w:rsidRDefault="00D70F87" w:rsidP="002F27C9">
            <w:pPr>
              <w:pStyle w:val="TAH"/>
              <w:rPr>
                <w:lang w:val="en-US"/>
              </w:rPr>
            </w:pPr>
            <w:r w:rsidRPr="00D61FD5">
              <w:rPr>
                <w:lang w:val="en-US"/>
              </w:rPr>
              <w:t>Solution#A</w:t>
            </w:r>
          </w:p>
        </w:tc>
        <w:tc>
          <w:tcPr>
            <w:tcW w:w="930" w:type="pct"/>
            <w:shd w:val="clear" w:color="auto" w:fill="auto"/>
          </w:tcPr>
          <w:p w14:paraId="79511F14" w14:textId="77777777" w:rsidR="00D70F87" w:rsidRPr="00D61FD5" w:rsidRDefault="00D70F87" w:rsidP="002F27C9">
            <w:pPr>
              <w:pStyle w:val="TAH"/>
              <w:rPr>
                <w:lang w:val="en-US"/>
              </w:rPr>
            </w:pPr>
            <w:r w:rsidRPr="00D61FD5">
              <w:rPr>
                <w:lang w:val="en-US"/>
              </w:rPr>
              <w:t>Solution#B</w:t>
            </w:r>
          </w:p>
        </w:tc>
        <w:tc>
          <w:tcPr>
            <w:tcW w:w="251" w:type="pct"/>
            <w:shd w:val="clear" w:color="auto" w:fill="auto"/>
          </w:tcPr>
          <w:p w14:paraId="38222CF7" w14:textId="77777777" w:rsidR="00D70F87" w:rsidRPr="00D61FD5" w:rsidRDefault="00D70F87" w:rsidP="002F27C9">
            <w:pPr>
              <w:pStyle w:val="TAH"/>
              <w:rPr>
                <w:lang w:val="en-US"/>
              </w:rPr>
            </w:pPr>
            <w:r w:rsidRPr="00D61FD5">
              <w:rPr>
                <w:lang w:val="en-US"/>
              </w:rPr>
              <w:t>…</w:t>
            </w:r>
          </w:p>
        </w:tc>
        <w:tc>
          <w:tcPr>
            <w:tcW w:w="839" w:type="pct"/>
            <w:shd w:val="clear" w:color="auto" w:fill="auto"/>
          </w:tcPr>
          <w:p w14:paraId="1223CC63" w14:textId="77777777" w:rsidR="00D70F87" w:rsidRPr="00D61FD5" w:rsidRDefault="00D70F87" w:rsidP="002F27C9">
            <w:pPr>
              <w:pStyle w:val="TAH"/>
              <w:rPr>
                <w:lang w:val="en-US"/>
              </w:rPr>
            </w:pPr>
            <w:r w:rsidRPr="00D61FD5">
              <w:rPr>
                <w:lang w:val="en-US"/>
              </w:rPr>
              <w:t>Solution#X</w:t>
            </w:r>
          </w:p>
        </w:tc>
      </w:tr>
      <w:tr w:rsidR="00D70F87" w:rsidRPr="00D61FD5" w14:paraId="6BC54009" w14:textId="77777777" w:rsidTr="002F27C9">
        <w:tc>
          <w:tcPr>
            <w:tcW w:w="2050" w:type="pct"/>
            <w:shd w:val="clear" w:color="auto" w:fill="auto"/>
          </w:tcPr>
          <w:p w14:paraId="69205DBF" w14:textId="77777777" w:rsidR="00D70F87" w:rsidRPr="00D61FD5" w:rsidRDefault="00D70F87" w:rsidP="002F27C9">
            <w:pPr>
              <w:pStyle w:val="TAH"/>
              <w:rPr>
                <w:lang w:val="en-US"/>
              </w:rPr>
            </w:pPr>
            <w:r w:rsidRPr="00D61FD5">
              <w:rPr>
                <w:lang w:val="en-US"/>
              </w:rPr>
              <w:t>Does not require new feature support by the NE</w:t>
            </w:r>
          </w:p>
        </w:tc>
        <w:tc>
          <w:tcPr>
            <w:tcW w:w="930" w:type="pct"/>
            <w:shd w:val="clear" w:color="auto" w:fill="auto"/>
          </w:tcPr>
          <w:p w14:paraId="19B967C5"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78CEB2F3"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2CB411EF" w14:textId="77777777" w:rsidR="00D70F87" w:rsidRPr="00D61FD5" w:rsidRDefault="00D70F87" w:rsidP="002F27C9">
            <w:pPr>
              <w:pStyle w:val="TAC"/>
              <w:rPr>
                <w:lang w:val="en-US"/>
              </w:rPr>
            </w:pPr>
          </w:p>
        </w:tc>
        <w:tc>
          <w:tcPr>
            <w:tcW w:w="839" w:type="pct"/>
            <w:shd w:val="clear" w:color="auto" w:fill="auto"/>
          </w:tcPr>
          <w:p w14:paraId="1320C8D5" w14:textId="77777777" w:rsidR="00D70F87" w:rsidRPr="00D61FD5" w:rsidRDefault="00D70F87" w:rsidP="002F27C9">
            <w:pPr>
              <w:pStyle w:val="TAC"/>
              <w:rPr>
                <w:lang w:val="en-US"/>
              </w:rPr>
            </w:pPr>
            <w:r w:rsidRPr="00D61FD5">
              <w:rPr>
                <w:lang w:val="en-US"/>
              </w:rPr>
              <w:t>No</w:t>
            </w:r>
          </w:p>
        </w:tc>
      </w:tr>
      <w:tr w:rsidR="00D70F87" w:rsidRPr="00D61FD5" w14:paraId="15B06CF3" w14:textId="77777777" w:rsidTr="002F27C9">
        <w:tc>
          <w:tcPr>
            <w:tcW w:w="2050" w:type="pct"/>
            <w:shd w:val="clear" w:color="auto" w:fill="auto"/>
          </w:tcPr>
          <w:p w14:paraId="09367D01" w14:textId="77777777" w:rsidR="00D70F87" w:rsidRPr="00D61FD5" w:rsidRDefault="00D70F87" w:rsidP="002F27C9">
            <w:pPr>
              <w:pStyle w:val="TAH"/>
              <w:rPr>
                <w:lang w:val="en-US"/>
              </w:rPr>
            </w:pPr>
            <w:r w:rsidRPr="00D61FD5">
              <w:rPr>
                <w:lang w:val="en-US"/>
              </w:rPr>
              <w:t>Can be used in both intra-domain and inter-domain scenarios</w:t>
            </w:r>
          </w:p>
        </w:tc>
        <w:tc>
          <w:tcPr>
            <w:tcW w:w="930" w:type="pct"/>
            <w:shd w:val="clear" w:color="auto" w:fill="auto"/>
          </w:tcPr>
          <w:p w14:paraId="0A6639DA" w14:textId="77777777" w:rsidR="00D70F87" w:rsidRPr="00D61FD5" w:rsidRDefault="00D70F87" w:rsidP="002F27C9">
            <w:pPr>
              <w:pStyle w:val="TAC"/>
              <w:rPr>
                <w:lang w:val="en-US"/>
              </w:rPr>
            </w:pPr>
            <w:r w:rsidRPr="00D61FD5">
              <w:rPr>
                <w:lang w:val="en-US"/>
              </w:rPr>
              <w:t>Yes</w:t>
            </w:r>
          </w:p>
        </w:tc>
        <w:tc>
          <w:tcPr>
            <w:tcW w:w="930" w:type="pct"/>
            <w:shd w:val="clear" w:color="auto" w:fill="auto"/>
          </w:tcPr>
          <w:p w14:paraId="0EC6134D" w14:textId="77777777" w:rsidR="00D70F87" w:rsidRPr="00D61FD5" w:rsidRDefault="00D70F87" w:rsidP="002F27C9">
            <w:pPr>
              <w:pStyle w:val="TAC"/>
              <w:rPr>
                <w:lang w:val="en-US"/>
              </w:rPr>
            </w:pPr>
            <w:r w:rsidRPr="00D61FD5">
              <w:rPr>
                <w:lang w:val="en-US"/>
              </w:rPr>
              <w:t>No</w:t>
            </w:r>
          </w:p>
        </w:tc>
        <w:tc>
          <w:tcPr>
            <w:tcW w:w="251" w:type="pct"/>
            <w:shd w:val="clear" w:color="auto" w:fill="auto"/>
          </w:tcPr>
          <w:p w14:paraId="5FDF1FCD" w14:textId="77777777" w:rsidR="00D70F87" w:rsidRPr="00D61FD5" w:rsidRDefault="00D70F87" w:rsidP="002F27C9">
            <w:pPr>
              <w:pStyle w:val="TAC"/>
              <w:rPr>
                <w:lang w:val="en-US"/>
              </w:rPr>
            </w:pPr>
          </w:p>
        </w:tc>
        <w:tc>
          <w:tcPr>
            <w:tcW w:w="839" w:type="pct"/>
            <w:shd w:val="clear" w:color="auto" w:fill="auto"/>
          </w:tcPr>
          <w:p w14:paraId="0DD3E979" w14:textId="77777777" w:rsidR="00D70F87" w:rsidRPr="00D61FD5" w:rsidRDefault="00D70F87" w:rsidP="002F27C9">
            <w:pPr>
              <w:pStyle w:val="TAC"/>
              <w:rPr>
                <w:lang w:val="en-US"/>
              </w:rPr>
            </w:pPr>
            <w:r w:rsidRPr="00D61FD5">
              <w:rPr>
                <w:lang w:val="en-US"/>
              </w:rPr>
              <w:t>Yes</w:t>
            </w:r>
          </w:p>
        </w:tc>
      </w:tr>
      <w:tr w:rsidR="00D70F87" w:rsidRPr="00D61FD5" w14:paraId="329FF128"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2C505D47" w14:textId="77777777" w:rsidR="00D70F87" w:rsidRPr="00D61FD5" w:rsidRDefault="00D70F87" w:rsidP="002F27C9">
            <w:pPr>
              <w:pStyle w:val="TAH"/>
              <w:rPr>
                <w:lang w:val="en-US"/>
              </w:rPr>
            </w:pPr>
            <w:r w:rsidRPr="00D61FD5">
              <w:rPr>
                <w:lang w:val="en-US"/>
              </w:rPr>
              <w:t>Belongs to Fixed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2172CB5"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6E1AF345" w14:textId="77777777" w:rsidR="00D70F87" w:rsidRPr="00D61FD5" w:rsidRDefault="00D70F87" w:rsidP="002F27C9">
            <w:pPr>
              <w:pStyle w:val="TAC"/>
              <w:rPr>
                <w:lang w:val="en-US"/>
              </w:rPr>
            </w:pPr>
            <w:r w:rsidRPr="00D61FD5">
              <w:rPr>
                <w:lang w:val="en-US"/>
              </w:rPr>
              <w:t>No</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1AF37DE7"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0A31C6B0" w14:textId="77777777" w:rsidR="00D70F87" w:rsidRPr="00D61FD5" w:rsidRDefault="00D70F87" w:rsidP="002F27C9">
            <w:pPr>
              <w:pStyle w:val="TAC"/>
              <w:rPr>
                <w:lang w:val="en-US"/>
              </w:rPr>
            </w:pPr>
            <w:r w:rsidRPr="00D61FD5">
              <w:rPr>
                <w:lang w:val="en-US"/>
              </w:rPr>
              <w:t>Yes</w:t>
            </w:r>
          </w:p>
        </w:tc>
      </w:tr>
      <w:tr w:rsidR="00D70F87" w:rsidRPr="00D61FD5" w14:paraId="7E146A14"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3CF34D3E" w14:textId="77777777" w:rsidR="00D70F87" w:rsidRPr="00D61FD5" w:rsidRDefault="00D70F87" w:rsidP="002F27C9">
            <w:pPr>
              <w:pStyle w:val="TAH"/>
              <w:rPr>
                <w:lang w:val="en-US"/>
              </w:rPr>
            </w:pPr>
            <w:r w:rsidRPr="00D61FD5">
              <w:rPr>
                <w:lang w:val="en-US"/>
              </w:rPr>
              <w:t>Belongs to Unassigned category</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5CE728D3" w14:textId="77777777" w:rsidR="00D70F87" w:rsidRPr="00D61FD5" w:rsidRDefault="00D70F87" w:rsidP="002F27C9">
            <w:pPr>
              <w:pStyle w:val="TAC"/>
              <w:rPr>
                <w:lang w:val="en-US"/>
              </w:rPr>
            </w:pPr>
            <w:r w:rsidRPr="00D61FD5">
              <w:rPr>
                <w:lang w:val="en-US"/>
              </w:rPr>
              <w:t>No</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2B1616AC"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09708D2B"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3DE46571" w14:textId="77777777" w:rsidR="00D70F87" w:rsidRPr="00D61FD5" w:rsidRDefault="00D70F87" w:rsidP="002F27C9">
            <w:pPr>
              <w:pStyle w:val="TAC"/>
              <w:rPr>
                <w:lang w:val="en-US"/>
              </w:rPr>
            </w:pPr>
            <w:r w:rsidRPr="00D61FD5">
              <w:rPr>
                <w:lang w:val="en-US"/>
              </w:rPr>
              <w:t>No</w:t>
            </w:r>
          </w:p>
        </w:tc>
      </w:tr>
      <w:tr w:rsidR="00D70F87" w:rsidRPr="00D61FD5" w14:paraId="28696063" w14:textId="77777777" w:rsidTr="002F27C9">
        <w:tc>
          <w:tcPr>
            <w:tcW w:w="2050" w:type="pct"/>
            <w:tcBorders>
              <w:top w:val="single" w:sz="4" w:space="0" w:color="auto"/>
              <w:left w:val="single" w:sz="4" w:space="0" w:color="auto"/>
              <w:bottom w:val="single" w:sz="4" w:space="0" w:color="auto"/>
              <w:right w:val="single" w:sz="4" w:space="0" w:color="auto"/>
            </w:tcBorders>
            <w:shd w:val="clear" w:color="auto" w:fill="auto"/>
          </w:tcPr>
          <w:p w14:paraId="70366CC9" w14:textId="77777777" w:rsidR="00D70F87" w:rsidRPr="00D61FD5" w:rsidRDefault="00D70F87" w:rsidP="002F27C9">
            <w:pPr>
              <w:pStyle w:val="TAH"/>
              <w:rPr>
                <w:lang w:val="en-US"/>
              </w:rPr>
            </w:pPr>
            <w:r w:rsidRPr="00D61FD5">
              <w:rPr>
                <w:lang w:val="en-US"/>
              </w:rPr>
              <w:t xml:space="preserve">Is transport layer </w:t>
            </w:r>
            <w:r w:rsidRPr="00D61FD5">
              <w:t>protocol agnostic</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72F84E08" w14:textId="77777777" w:rsidR="00D70F87" w:rsidRPr="00D61FD5" w:rsidRDefault="00D70F87" w:rsidP="002F27C9">
            <w:pPr>
              <w:pStyle w:val="TAC"/>
              <w:rPr>
                <w:lang w:val="en-US"/>
              </w:rPr>
            </w:pPr>
            <w:r w:rsidRPr="00D61FD5">
              <w:rPr>
                <w:lang w:val="en-US"/>
              </w:rPr>
              <w:t>Yes</w:t>
            </w:r>
          </w:p>
        </w:tc>
        <w:tc>
          <w:tcPr>
            <w:tcW w:w="930" w:type="pct"/>
            <w:tcBorders>
              <w:top w:val="single" w:sz="4" w:space="0" w:color="auto"/>
              <w:left w:val="single" w:sz="4" w:space="0" w:color="auto"/>
              <w:bottom w:val="single" w:sz="4" w:space="0" w:color="auto"/>
              <w:right w:val="single" w:sz="4" w:space="0" w:color="auto"/>
            </w:tcBorders>
            <w:shd w:val="clear" w:color="auto" w:fill="auto"/>
          </w:tcPr>
          <w:p w14:paraId="3AD68237" w14:textId="77777777" w:rsidR="00D70F87" w:rsidRPr="00D61FD5" w:rsidRDefault="00D70F87" w:rsidP="002F27C9">
            <w:pPr>
              <w:pStyle w:val="TAC"/>
              <w:rPr>
                <w:lang w:val="en-US"/>
              </w:rPr>
            </w:pPr>
            <w:r w:rsidRPr="00D61FD5">
              <w:rPr>
                <w:lang w:val="en-US"/>
              </w:rPr>
              <w:t>Yes</w:t>
            </w:r>
          </w:p>
        </w:tc>
        <w:tc>
          <w:tcPr>
            <w:tcW w:w="251" w:type="pct"/>
            <w:tcBorders>
              <w:top w:val="single" w:sz="4" w:space="0" w:color="auto"/>
              <w:left w:val="single" w:sz="4" w:space="0" w:color="auto"/>
              <w:bottom w:val="single" w:sz="4" w:space="0" w:color="auto"/>
              <w:right w:val="single" w:sz="4" w:space="0" w:color="auto"/>
            </w:tcBorders>
            <w:shd w:val="clear" w:color="auto" w:fill="auto"/>
          </w:tcPr>
          <w:p w14:paraId="524E54D1" w14:textId="77777777" w:rsidR="00D70F87" w:rsidRPr="00D61FD5" w:rsidRDefault="00D70F87" w:rsidP="002F27C9">
            <w:pPr>
              <w:pStyle w:val="TAC"/>
              <w:rPr>
                <w:lang w:val="en-US"/>
              </w:rPr>
            </w:pPr>
          </w:p>
        </w:tc>
        <w:tc>
          <w:tcPr>
            <w:tcW w:w="839" w:type="pct"/>
            <w:tcBorders>
              <w:top w:val="single" w:sz="4" w:space="0" w:color="auto"/>
              <w:left w:val="single" w:sz="4" w:space="0" w:color="auto"/>
              <w:bottom w:val="single" w:sz="4" w:space="0" w:color="auto"/>
              <w:right w:val="single" w:sz="4" w:space="0" w:color="auto"/>
            </w:tcBorders>
            <w:shd w:val="clear" w:color="auto" w:fill="auto"/>
          </w:tcPr>
          <w:p w14:paraId="2218B1CA" w14:textId="77777777" w:rsidR="00D70F87" w:rsidRPr="00D61FD5" w:rsidRDefault="00D70F87" w:rsidP="002F27C9">
            <w:pPr>
              <w:pStyle w:val="TAC"/>
              <w:rPr>
                <w:lang w:val="en-US"/>
              </w:rPr>
            </w:pPr>
            <w:r w:rsidRPr="00D61FD5">
              <w:rPr>
                <w:lang w:val="en-US"/>
              </w:rPr>
              <w:t>No</w:t>
            </w:r>
          </w:p>
        </w:tc>
      </w:tr>
    </w:tbl>
    <w:p w14:paraId="6F0744EA" w14:textId="77777777" w:rsidR="00D61FD5" w:rsidRPr="00D61FD5" w:rsidRDefault="00D61FD5" w:rsidP="00D61FD5">
      <w:pPr>
        <w:rPr>
          <w:lang w:eastAsia="zh-CN"/>
        </w:rPr>
      </w:pPr>
      <w:bookmarkStart w:id="257" w:name="_Toc49766780"/>
      <w:bookmarkStart w:id="258" w:name="_Toc51229986"/>
      <w:bookmarkStart w:id="259" w:name="_Toc56624172"/>
      <w:bookmarkStart w:id="260" w:name="_Toc57018073"/>
      <w:bookmarkStart w:id="261" w:name="_Toc57272035"/>
      <w:bookmarkStart w:id="262" w:name="_Toc57272140"/>
      <w:bookmarkStart w:id="263" w:name="_Toc57272243"/>
      <w:bookmarkStart w:id="264" w:name="_Toc57272469"/>
      <w:bookmarkStart w:id="265" w:name="_Toc57284993"/>
      <w:bookmarkStart w:id="266" w:name="_Toc57983641"/>
      <w:bookmarkStart w:id="267" w:name="_Toc63666176"/>
      <w:bookmarkStart w:id="268" w:name="_Toc66105003"/>
      <w:bookmarkStart w:id="269" w:name="_Toc66106876"/>
      <w:bookmarkStart w:id="270" w:name="_Toc66462533"/>
      <w:bookmarkStart w:id="271" w:name="_Toc56624174"/>
      <w:bookmarkStart w:id="272" w:name="_Toc57018075"/>
      <w:bookmarkStart w:id="273" w:name="_Toc57272037"/>
      <w:bookmarkStart w:id="274" w:name="_Toc57272142"/>
      <w:bookmarkStart w:id="275" w:name="_Toc57272245"/>
      <w:bookmarkStart w:id="276" w:name="_Toc57272471"/>
      <w:bookmarkStart w:id="277" w:name="_Toc57284995"/>
      <w:bookmarkStart w:id="278" w:name="_Toc57983643"/>
      <w:bookmarkStart w:id="279" w:name="_Toc49025422"/>
      <w:bookmarkStart w:id="280" w:name="_Toc49766788"/>
      <w:bookmarkStart w:id="281" w:name="_Toc51229994"/>
      <w:bookmarkStart w:id="282" w:name="_Toc56624180"/>
      <w:bookmarkStart w:id="283" w:name="_Toc57018081"/>
      <w:bookmarkStart w:id="284" w:name="_Toc57272043"/>
      <w:bookmarkStart w:id="285" w:name="_Toc57272148"/>
      <w:bookmarkStart w:id="286" w:name="_Toc57272251"/>
      <w:bookmarkStart w:id="287" w:name="_Toc57272477"/>
      <w:bookmarkStart w:id="288" w:name="_Toc57285001"/>
      <w:bookmarkStart w:id="289" w:name="_Toc57983649"/>
      <w:bookmarkStart w:id="290" w:name="_Toc49766791"/>
      <w:bookmarkStart w:id="291" w:name="_Toc51229997"/>
      <w:bookmarkStart w:id="292" w:name="_Toc39050168"/>
      <w:bookmarkEnd w:id="191"/>
    </w:p>
    <w:p w14:paraId="1A7B9FFD" w14:textId="77777777" w:rsidR="00BB758A" w:rsidRPr="00D61FD5" w:rsidRDefault="00BB758A" w:rsidP="00BB758A">
      <w:pPr>
        <w:pStyle w:val="Heading1"/>
        <w:rPr>
          <w:lang w:eastAsia="zh-CN"/>
        </w:rPr>
      </w:pPr>
      <w:bookmarkStart w:id="293" w:name="_Toc70927056"/>
      <w:bookmarkStart w:id="294" w:name="_Toc73781878"/>
      <w:bookmarkStart w:id="295" w:name="_Toc63666178"/>
      <w:bookmarkStart w:id="296" w:name="_Toc66105005"/>
      <w:bookmarkStart w:id="297" w:name="_Toc66106878"/>
      <w:bookmarkStart w:id="298" w:name="_Toc66462535"/>
      <w:bookmarkStart w:id="299" w:name="_Toc70927058"/>
      <w:bookmarkStart w:id="300" w:name="_Toc73781880"/>
      <w:bookmarkStart w:id="301" w:name="_Toc39050166"/>
      <w:bookmarkStart w:id="302" w:name="_Toc47446711"/>
      <w:bookmarkStart w:id="303" w:name="_Toc49766782"/>
      <w:bookmarkStart w:id="304" w:name="_Toc51229988"/>
      <w:bookmarkStart w:id="305" w:name="_Toc49025417"/>
      <w:bookmarkStart w:id="306" w:name="_Toc47446712"/>
      <w:bookmarkStart w:id="307" w:name="_Toc49766785"/>
      <w:bookmarkStart w:id="308" w:name="_Toc51229991"/>
      <w:bookmarkStart w:id="309" w:name="_Toc49025420"/>
      <w:bookmarkStart w:id="310" w:name="_Toc82717784"/>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D61FD5">
        <w:rPr>
          <w:lang w:eastAsia="zh-CN"/>
        </w:rPr>
        <w:t>5</w:t>
      </w:r>
      <w:r w:rsidRPr="00D61FD5">
        <w:tab/>
      </w:r>
      <w:r w:rsidRPr="00D61FD5">
        <w:rPr>
          <w:lang w:eastAsia="zh-CN"/>
        </w:rPr>
        <w:t>Key Issues</w:t>
      </w:r>
      <w:bookmarkEnd w:id="293"/>
      <w:bookmarkEnd w:id="294"/>
      <w:bookmarkEnd w:id="310"/>
    </w:p>
    <w:p w14:paraId="13B56B54" w14:textId="77777777" w:rsidR="00BB758A" w:rsidRPr="00D61FD5" w:rsidRDefault="00BB758A" w:rsidP="00BB758A">
      <w:pPr>
        <w:pStyle w:val="Heading2"/>
        <w:rPr>
          <w:lang w:eastAsia="zh-CN"/>
        </w:rPr>
      </w:pPr>
      <w:bookmarkStart w:id="311" w:name="_Toc49766781"/>
      <w:bookmarkStart w:id="312" w:name="_Toc51229987"/>
      <w:bookmarkStart w:id="313" w:name="_Toc56624173"/>
      <w:bookmarkStart w:id="314" w:name="_Toc57018074"/>
      <w:bookmarkStart w:id="315" w:name="_Toc57272036"/>
      <w:bookmarkStart w:id="316" w:name="_Toc57272141"/>
      <w:bookmarkStart w:id="317" w:name="_Toc57272244"/>
      <w:bookmarkStart w:id="318" w:name="_Toc57272470"/>
      <w:bookmarkStart w:id="319" w:name="_Toc57284994"/>
      <w:bookmarkStart w:id="320" w:name="_Toc57983642"/>
      <w:bookmarkStart w:id="321" w:name="_Toc63666177"/>
      <w:bookmarkStart w:id="322" w:name="_Toc66105004"/>
      <w:bookmarkStart w:id="323" w:name="_Toc66106877"/>
      <w:bookmarkStart w:id="324" w:name="_Toc66462534"/>
      <w:bookmarkStart w:id="325" w:name="_Toc70927057"/>
      <w:bookmarkStart w:id="326" w:name="_Toc73781879"/>
      <w:bookmarkStart w:id="327" w:name="_Toc82717785"/>
      <w:r w:rsidRPr="00D61FD5">
        <w:rPr>
          <w:lang w:eastAsia="zh-CN"/>
        </w:rPr>
        <w:t>5</w:t>
      </w:r>
      <w:r w:rsidRPr="00D61FD5">
        <w:t>.1</w:t>
      </w:r>
      <w:r w:rsidRPr="00D61FD5">
        <w:rPr>
          <w:lang w:eastAsia="zh-CN"/>
        </w:rPr>
        <w:tab/>
        <w:t>General</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31E334C2" w14:textId="77777777" w:rsidR="00BB758A" w:rsidRDefault="00BB758A" w:rsidP="00BB758A">
      <w:pPr>
        <w:rPr>
          <w:lang w:eastAsia="zh-CN"/>
        </w:rPr>
      </w:pPr>
      <w:r w:rsidRPr="00D61FD5">
        <w:t>Th</w:t>
      </w:r>
      <w:r w:rsidRPr="00D61FD5">
        <w:rPr>
          <w:lang w:eastAsia="zh-CN"/>
        </w:rPr>
        <w:t>is clause describes key issues. Each clause will describe one key issue.</w:t>
      </w:r>
    </w:p>
    <w:p w14:paraId="53AB0943" w14:textId="77777777" w:rsidR="00956D02" w:rsidRPr="00D61FD5" w:rsidRDefault="00956D02" w:rsidP="00956D02">
      <w:pPr>
        <w:pStyle w:val="Heading2"/>
        <w:rPr>
          <w:lang w:eastAsia="zh-CN"/>
        </w:rPr>
      </w:pPr>
      <w:bookmarkStart w:id="328" w:name="_Toc82717786"/>
      <w:r w:rsidRPr="00D61FD5">
        <w:rPr>
          <w:lang w:eastAsia="zh-CN"/>
        </w:rPr>
        <w:t>5</w:t>
      </w:r>
      <w:r w:rsidRPr="00D61FD5">
        <w:t>.2</w:t>
      </w:r>
      <w:r w:rsidRPr="00D61FD5">
        <w:tab/>
      </w:r>
      <w:r w:rsidRPr="00D61FD5">
        <w:rPr>
          <w:lang w:eastAsia="zh-CN"/>
        </w:rPr>
        <w:t>Key Issue #1: Roaming/inter-domain scenario</w:t>
      </w:r>
      <w:bookmarkEnd w:id="295"/>
      <w:bookmarkEnd w:id="296"/>
      <w:bookmarkEnd w:id="297"/>
      <w:bookmarkEnd w:id="298"/>
      <w:bookmarkEnd w:id="299"/>
      <w:bookmarkEnd w:id="300"/>
      <w:bookmarkEnd w:id="328"/>
    </w:p>
    <w:p w14:paraId="638F2AE6" w14:textId="77777777" w:rsidR="00956D02" w:rsidRPr="00D61FD5" w:rsidRDefault="00956D02" w:rsidP="00956D02">
      <w:pPr>
        <w:pStyle w:val="Heading3"/>
        <w:rPr>
          <w:lang w:eastAsia="zh-CN"/>
        </w:rPr>
      </w:pPr>
      <w:bookmarkStart w:id="329" w:name="_Toc56624175"/>
      <w:bookmarkStart w:id="330" w:name="_Toc57018076"/>
      <w:bookmarkStart w:id="331" w:name="_Toc57272038"/>
      <w:bookmarkStart w:id="332" w:name="_Toc57272143"/>
      <w:bookmarkStart w:id="333" w:name="_Toc57272246"/>
      <w:bookmarkStart w:id="334" w:name="_Toc57272472"/>
      <w:bookmarkStart w:id="335" w:name="_Toc57284996"/>
      <w:bookmarkStart w:id="336" w:name="_Toc57983644"/>
      <w:bookmarkStart w:id="337" w:name="_Toc63666179"/>
      <w:bookmarkStart w:id="338" w:name="_Toc66105006"/>
      <w:bookmarkStart w:id="339" w:name="_Toc66106879"/>
      <w:bookmarkStart w:id="340" w:name="_Toc66462536"/>
      <w:bookmarkStart w:id="341" w:name="_Toc70927059"/>
      <w:bookmarkStart w:id="342" w:name="_Toc73781881"/>
      <w:bookmarkStart w:id="343" w:name="_Toc82717787"/>
      <w:r w:rsidRPr="00D61FD5">
        <w:rPr>
          <w:lang w:eastAsia="zh-CN"/>
        </w:rPr>
        <w:t>5.2.1</w:t>
      </w:r>
      <w:r w:rsidRPr="00D61FD5">
        <w:rPr>
          <w:lang w:eastAsia="zh-CN"/>
        </w:rPr>
        <w:tab/>
        <w:t>Description of the use case</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sidRPr="00D61FD5">
        <w:rPr>
          <w:lang w:eastAsia="zh-CN"/>
        </w:rPr>
        <w:t xml:space="preserve"> </w:t>
      </w:r>
    </w:p>
    <w:p w14:paraId="066DB86A" w14:textId="17847E91" w:rsidR="00956D02" w:rsidRPr="00D61FD5" w:rsidRDefault="00956D02" w:rsidP="00956D02">
      <w:r w:rsidRPr="00D61FD5">
        <w:t xml:space="preserve">Key Issue #1 is to avert port number clashes in a roaming scenario and also </w:t>
      </w:r>
      <w:r w:rsidRPr="00D61FD5">
        <w:rPr>
          <w:lang w:val="en-US"/>
        </w:rPr>
        <w:t>non-roaming scenario when network elements are operated by different network administrations</w:t>
      </w:r>
      <w:r w:rsidRPr="00D61FD5">
        <w:t>. Therefore, selected solution shall ensure that only the intended traffic will be received at the newly defined application ports across the inter-domain interfaces. The inter-domain scenarios cover the below interfaces:</w:t>
      </w:r>
    </w:p>
    <w:p w14:paraId="3A485B7A" w14:textId="77777777" w:rsidR="00956D02" w:rsidRPr="00D61FD5" w:rsidRDefault="00956D02" w:rsidP="00956D02">
      <w:pPr>
        <w:pStyle w:val="B1"/>
      </w:pPr>
      <w:r w:rsidRPr="00D61FD5">
        <w:t>-</w:t>
      </w:r>
      <w:r w:rsidRPr="00D61FD5">
        <w:tab/>
        <w:t>Roaming interfaces</w:t>
      </w:r>
    </w:p>
    <w:p w14:paraId="04EA2E2B" w14:textId="77777777" w:rsidR="00956D02" w:rsidRPr="00D61FD5" w:rsidRDefault="00956D02" w:rsidP="00956D02">
      <w:pPr>
        <w:pStyle w:val="B1"/>
      </w:pPr>
      <w:r w:rsidRPr="00D61FD5">
        <w:t>-</w:t>
      </w:r>
      <w:r w:rsidRPr="00D61FD5">
        <w:tab/>
        <w:t>Any Inter PLMN interface</w:t>
      </w:r>
    </w:p>
    <w:p w14:paraId="26F9C8BE" w14:textId="77777777" w:rsidR="00956D02" w:rsidRPr="00D61FD5" w:rsidRDefault="00956D02" w:rsidP="00956D02">
      <w:pPr>
        <w:pStyle w:val="B1"/>
      </w:pPr>
      <w:r w:rsidRPr="00D61FD5">
        <w:t>-</w:t>
      </w:r>
      <w:r w:rsidRPr="00D61FD5">
        <w:tab/>
        <w:t>RAN to CN interfaces, as for supporting RAN sharing use cases (single RAN shared by multiple PLMN's CN), the RAN to CN interface also falls into the category of inter-domain scenario.</w:t>
      </w:r>
    </w:p>
    <w:p w14:paraId="5206B14A" w14:textId="77777777" w:rsidR="00956D02" w:rsidRPr="00D61FD5" w:rsidRDefault="00956D02" w:rsidP="00956D02">
      <w:pPr>
        <w:pStyle w:val="Heading3"/>
        <w:rPr>
          <w:lang w:eastAsia="zh-CN"/>
        </w:rPr>
      </w:pPr>
      <w:bookmarkStart w:id="344" w:name="_Toc56624176"/>
      <w:bookmarkStart w:id="345" w:name="_Toc57018077"/>
      <w:bookmarkStart w:id="346" w:name="_Toc57272039"/>
      <w:bookmarkStart w:id="347" w:name="_Toc57272144"/>
      <w:bookmarkStart w:id="348" w:name="_Toc57272247"/>
      <w:bookmarkStart w:id="349" w:name="_Toc57272473"/>
      <w:bookmarkStart w:id="350" w:name="_Toc57284997"/>
      <w:bookmarkStart w:id="351" w:name="_Toc57983645"/>
      <w:bookmarkStart w:id="352" w:name="_Toc63666180"/>
      <w:bookmarkStart w:id="353" w:name="_Toc66105007"/>
      <w:bookmarkStart w:id="354" w:name="_Toc66106880"/>
      <w:bookmarkStart w:id="355" w:name="_Toc66462537"/>
      <w:bookmarkStart w:id="356" w:name="_Toc70927060"/>
      <w:bookmarkStart w:id="357" w:name="_Toc73781882"/>
      <w:bookmarkStart w:id="358" w:name="_Toc82717788"/>
      <w:r w:rsidRPr="00D61FD5">
        <w:rPr>
          <w:lang w:eastAsia="zh-CN"/>
        </w:rPr>
        <w:t>5.2.2</w:t>
      </w:r>
      <w:r w:rsidRPr="00D61FD5">
        <w:rPr>
          <w:lang w:eastAsia="zh-CN"/>
        </w:rPr>
        <w:tab/>
        <w:t>Key issue definition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r w:rsidRPr="00D61FD5">
        <w:rPr>
          <w:lang w:eastAsia="zh-CN"/>
        </w:rPr>
        <w:t xml:space="preserve"> </w:t>
      </w:r>
    </w:p>
    <w:p w14:paraId="65CC4969" w14:textId="77777777" w:rsidR="00956D02" w:rsidRPr="00D61FD5" w:rsidRDefault="00956D02" w:rsidP="00956D02">
      <w:pPr>
        <w:rPr>
          <w:lang w:val="en-US"/>
        </w:rPr>
      </w:pPr>
      <w:r w:rsidRPr="00D61FD5">
        <w:rPr>
          <w:lang w:val="en-US"/>
        </w:rPr>
        <w:t>The IETF RFC 7605 [3] provides recommendations to designers of application and service protocols on how to use the transport protocol port number space and when to request a port assignment from IANA.</w:t>
      </w:r>
    </w:p>
    <w:p w14:paraId="69291FB4" w14:textId="77777777" w:rsidR="00956D02" w:rsidRPr="00D61FD5" w:rsidRDefault="00956D02" w:rsidP="00956D02">
      <w:r w:rsidRPr="00D61FD5">
        <w:rPr>
          <w:lang w:val="en-US"/>
        </w:rPr>
        <w:t>In this document, it is reminded that:</w:t>
      </w:r>
    </w:p>
    <w:p w14:paraId="69B21F12" w14:textId="77777777" w:rsidR="00956D02" w:rsidRPr="00D61FD5" w:rsidRDefault="00956D02" w:rsidP="000D0CC2">
      <w:pPr>
        <w:pStyle w:val="B1"/>
        <w:ind w:firstLine="0"/>
      </w:pPr>
      <w:r w:rsidRPr="00D61FD5">
        <w:t xml:space="preserve">IANA assigns port numbers so that Internet endpoints do not need pairwise, explicit coordination of the meaning of their port numbers. This is the primary reason for requesting port number assignment by IANA: to have a </w:t>
      </w:r>
      <w:r w:rsidRPr="00D61FD5">
        <w:lastRenderedPageBreak/>
        <w:t>common agreement between all endpoints on the Internet as to the default meaning of a port number, which provides the endpoints with a default port number for a particular protocol or service.</w:t>
      </w:r>
    </w:p>
    <w:p w14:paraId="715ED7D8" w14:textId="77777777" w:rsidR="00956D02" w:rsidRPr="00D61FD5" w:rsidRDefault="00956D02" w:rsidP="00956D02">
      <w:pPr>
        <w:rPr>
          <w:lang w:val="en-US"/>
        </w:rPr>
      </w:pPr>
      <w:r w:rsidRPr="00D61FD5">
        <w:rPr>
          <w:lang w:val="en-US"/>
        </w:rPr>
        <w:t>It is also clarified that:</w:t>
      </w:r>
    </w:p>
    <w:p w14:paraId="5E8B5F4B" w14:textId="77777777" w:rsidR="00956D02" w:rsidRPr="00D61FD5" w:rsidRDefault="00956D02" w:rsidP="000D0CC2">
      <w:pPr>
        <w:pStyle w:val="B1"/>
        <w:ind w:firstLine="0"/>
        <w:rPr>
          <w:lang w:val="en-US"/>
        </w:rPr>
      </w:pPr>
      <w:r w:rsidRPr="00D61FD5">
        <w:rPr>
          <w:lang w:val="en-US"/>
        </w:rPr>
        <w:t>Port numbers can also be used for other purposes. Assigned port numbers can simplify end-system configuration, so that individual installations do not need to coordinate their use of arbitrary port numbers. Such assignments may also have the effect of simplifying firewall management, so that a single, fixed firewall configuration can either permit or deny a service that uses the assigned ports.</w:t>
      </w:r>
    </w:p>
    <w:p w14:paraId="23D3BAC2" w14:textId="77777777" w:rsidR="00956D02" w:rsidRPr="00D61FD5" w:rsidRDefault="00956D02" w:rsidP="00956D02">
      <w:r w:rsidRPr="00D61FD5">
        <w:t>In typical roaming scenarios, three or more administrative domains can be crossed: visited and home PLMN, one or more IPX providers connecting together via an IPX peering point for traffic exchange between PLMNs. Operators and service providers may even decide to rely on the global connectivity provided by the public Internet for interconnection.</w:t>
      </w:r>
    </w:p>
    <w:p w14:paraId="0CB05748" w14:textId="77777777" w:rsidR="00956D02" w:rsidRPr="00D61FD5" w:rsidRDefault="00956D02" w:rsidP="00956D02">
      <w:bookmarkStart w:id="359" w:name="_Toc56624177"/>
      <w:bookmarkStart w:id="360" w:name="_Toc57018078"/>
      <w:bookmarkStart w:id="361" w:name="_Toc57272040"/>
      <w:bookmarkStart w:id="362" w:name="_Toc57272145"/>
      <w:bookmarkStart w:id="363" w:name="_Toc57272248"/>
      <w:bookmarkStart w:id="364" w:name="_Toc57272474"/>
      <w:bookmarkStart w:id="365" w:name="_Toc57284998"/>
      <w:bookmarkStart w:id="366" w:name="_Toc57983646"/>
      <w:r w:rsidRPr="00D61FD5">
        <w:t>As roaming implies the need for a global configuration of the port to use for a particular protocol, it is strongly recommended for 3GPP to apply to IANA for assigned service name and port number for any protocol potentially supported by roaming interfaces when DNS-based solutions are not applicable.</w:t>
      </w:r>
    </w:p>
    <w:p w14:paraId="64111E79" w14:textId="50F84DDA" w:rsidR="00956D02" w:rsidRPr="00D61FD5" w:rsidRDefault="00956D02" w:rsidP="00956D02">
      <w:r w:rsidRPr="00D61FD5">
        <w:t>In non-roaming scenarios, a given interface can still cross multiple domains. For instance, RAN can be supported by an IP-based network distinct from the one supporting the core network even if both are under the same PLMN, or in a RAN sharing case (i.e. same RAN is used by multiple PLMN's CN) the interface between RAN and CN also crosses multiple administrative domains. In such a case, it is also strongly recommended for 3GPP to apply to IANA for assigned service name and port number for any protocol potentially supported by inter-domain interfaces when DNS-based solutions are not applicable.</w:t>
      </w:r>
    </w:p>
    <w:p w14:paraId="30120263" w14:textId="77777777" w:rsidR="00CC40AB" w:rsidRPr="00D61FD5" w:rsidRDefault="00CC40AB" w:rsidP="00CC40AB">
      <w:pPr>
        <w:rPr>
          <w:rFonts w:ascii="Calibri" w:hAnsi="Calibri"/>
          <w:lang w:val="en-US"/>
        </w:rPr>
      </w:pPr>
      <w:r w:rsidRPr="00D61FD5">
        <w:t>The study should also evaluate whether Dynamic/Private Port numbers range [49152 - 65535] and/or User Port number range [1024-49151] can be used for new 3GPP interfaces.</w:t>
      </w:r>
    </w:p>
    <w:p w14:paraId="7FCB066F" w14:textId="60CF817B" w:rsidR="00956D02" w:rsidRPr="00D61FD5" w:rsidRDefault="00956D02" w:rsidP="00956D02">
      <w:pPr>
        <w:pStyle w:val="Heading2"/>
        <w:rPr>
          <w:lang w:eastAsia="zh-CN"/>
        </w:rPr>
      </w:pPr>
      <w:bookmarkStart w:id="367" w:name="_Toc63666181"/>
      <w:bookmarkStart w:id="368" w:name="_Toc66105008"/>
      <w:bookmarkStart w:id="369" w:name="_Toc66106881"/>
      <w:bookmarkStart w:id="370" w:name="_Toc66462538"/>
      <w:bookmarkStart w:id="371" w:name="_Toc70927061"/>
      <w:bookmarkStart w:id="372" w:name="_Toc73781883"/>
      <w:bookmarkStart w:id="373" w:name="_Toc82717789"/>
      <w:r w:rsidRPr="00D61FD5">
        <w:rPr>
          <w:lang w:eastAsia="zh-CN"/>
        </w:rPr>
        <w:t>5</w:t>
      </w:r>
      <w:r w:rsidRPr="00D61FD5">
        <w:t>.3</w:t>
      </w:r>
      <w:r w:rsidRPr="00D61FD5">
        <w:rPr>
          <w:lang w:eastAsia="zh-CN"/>
        </w:rPr>
        <w:tab/>
        <w:t xml:space="preserve">Key Issue #2: </w:t>
      </w:r>
      <w:bookmarkEnd w:id="301"/>
      <w:bookmarkEnd w:id="302"/>
      <w:r w:rsidRPr="00D61FD5">
        <w:rPr>
          <w:lang w:eastAsia="zh-CN"/>
        </w:rPr>
        <w:t>Intra-domain scenario</w:t>
      </w:r>
      <w:bookmarkEnd w:id="303"/>
      <w:bookmarkEnd w:id="304"/>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AC2C18B" w14:textId="77777777" w:rsidR="00956D02" w:rsidRPr="00D61FD5" w:rsidRDefault="00956D02" w:rsidP="00956D02">
      <w:pPr>
        <w:pStyle w:val="Heading3"/>
        <w:rPr>
          <w:lang w:eastAsia="zh-CN"/>
        </w:rPr>
      </w:pPr>
      <w:bookmarkStart w:id="374" w:name="_Toc49766783"/>
      <w:bookmarkStart w:id="375" w:name="_Toc51229989"/>
      <w:bookmarkStart w:id="376" w:name="_Toc56624178"/>
      <w:bookmarkStart w:id="377" w:name="_Toc57018079"/>
      <w:bookmarkStart w:id="378" w:name="_Toc57272041"/>
      <w:bookmarkStart w:id="379" w:name="_Toc57272146"/>
      <w:bookmarkStart w:id="380" w:name="_Toc57272249"/>
      <w:bookmarkStart w:id="381" w:name="_Toc57272475"/>
      <w:bookmarkStart w:id="382" w:name="_Toc57284999"/>
      <w:bookmarkStart w:id="383" w:name="_Toc57983647"/>
      <w:bookmarkStart w:id="384" w:name="_Toc63666182"/>
      <w:bookmarkStart w:id="385" w:name="_Toc66105009"/>
      <w:bookmarkStart w:id="386" w:name="_Toc66106882"/>
      <w:bookmarkStart w:id="387" w:name="_Toc66462539"/>
      <w:bookmarkStart w:id="388" w:name="_Toc70927062"/>
      <w:bookmarkStart w:id="389" w:name="_Toc73781884"/>
      <w:bookmarkStart w:id="390" w:name="_Toc82717790"/>
      <w:r w:rsidRPr="00D61FD5">
        <w:rPr>
          <w:lang w:eastAsia="zh-CN"/>
        </w:rPr>
        <w:t>5.3.1</w:t>
      </w:r>
      <w:r w:rsidRPr="00D61FD5">
        <w:rPr>
          <w:lang w:eastAsia="zh-CN"/>
        </w:rPr>
        <w:tab/>
        <w:t>Description of the use case</w:t>
      </w:r>
      <w:bookmarkEnd w:id="305"/>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D61FD5">
        <w:rPr>
          <w:lang w:eastAsia="zh-CN"/>
        </w:rPr>
        <w:t xml:space="preserve"> </w:t>
      </w:r>
    </w:p>
    <w:p w14:paraId="0C87B6A9" w14:textId="39D3231B" w:rsidR="00956D02" w:rsidRPr="00D61FD5" w:rsidRDefault="00956D02" w:rsidP="00956D02">
      <w:r w:rsidRPr="00D61FD5">
        <w:t xml:space="preserve">Key Issue #2 is to avert port number clashes in </w:t>
      </w:r>
      <w:r w:rsidRPr="00D61FD5">
        <w:rPr>
          <w:lang w:eastAsia="zh-CN"/>
        </w:rPr>
        <w:t xml:space="preserve">intra-domain </w:t>
      </w:r>
      <w:r w:rsidRPr="00D61FD5">
        <w:t>scenarios. Therefore, selected solution shall ensure that only the intended traffic will be received at the newly defined application ports within a given domain.</w:t>
      </w:r>
    </w:p>
    <w:p w14:paraId="4D77179C" w14:textId="77777777" w:rsidR="00956D02" w:rsidRPr="00D61FD5" w:rsidRDefault="00956D02" w:rsidP="00956D02">
      <w:pPr>
        <w:pStyle w:val="Heading3"/>
        <w:rPr>
          <w:lang w:eastAsia="zh-CN"/>
        </w:rPr>
      </w:pPr>
      <w:bookmarkStart w:id="391" w:name="_Toc49025418"/>
      <w:bookmarkStart w:id="392" w:name="_Toc49766784"/>
      <w:bookmarkStart w:id="393" w:name="_Toc51229990"/>
      <w:bookmarkStart w:id="394" w:name="_Toc56624179"/>
      <w:bookmarkStart w:id="395" w:name="_Toc57018080"/>
      <w:bookmarkStart w:id="396" w:name="_Toc57272042"/>
      <w:bookmarkStart w:id="397" w:name="_Toc57272147"/>
      <w:bookmarkStart w:id="398" w:name="_Toc57272250"/>
      <w:bookmarkStart w:id="399" w:name="_Toc57272476"/>
      <w:bookmarkStart w:id="400" w:name="_Toc57285000"/>
      <w:bookmarkStart w:id="401" w:name="_Toc57983648"/>
      <w:bookmarkStart w:id="402" w:name="_Toc63666183"/>
      <w:bookmarkStart w:id="403" w:name="_Toc66105010"/>
      <w:bookmarkStart w:id="404" w:name="_Toc66106883"/>
      <w:bookmarkStart w:id="405" w:name="_Toc66462540"/>
      <w:bookmarkStart w:id="406" w:name="_Toc70927063"/>
      <w:bookmarkStart w:id="407" w:name="_Toc73781885"/>
      <w:bookmarkStart w:id="408" w:name="_Toc82717791"/>
      <w:r w:rsidRPr="00D61FD5">
        <w:rPr>
          <w:lang w:eastAsia="zh-CN"/>
        </w:rPr>
        <w:t>5.3.2</w:t>
      </w:r>
      <w:r w:rsidRPr="00D61FD5">
        <w:rPr>
          <w:lang w:eastAsia="zh-CN"/>
        </w:rPr>
        <w:tab/>
        <w:t>Key issue definition</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D61FD5">
        <w:rPr>
          <w:lang w:eastAsia="zh-CN"/>
        </w:rPr>
        <w:t xml:space="preserve"> </w:t>
      </w:r>
    </w:p>
    <w:p w14:paraId="6CD18792" w14:textId="73F68604" w:rsidR="00956D02" w:rsidRPr="00D61FD5" w:rsidRDefault="00956D02" w:rsidP="00956D02">
      <w:r w:rsidRPr="00D61FD5">
        <w:rPr>
          <w:lang w:val="en-US"/>
        </w:rPr>
        <w:t xml:space="preserve">In  </w:t>
      </w:r>
      <w:r w:rsidRPr="00D61FD5">
        <w:rPr>
          <w:lang w:eastAsia="zh-CN"/>
        </w:rPr>
        <w:t xml:space="preserve">intra-domain </w:t>
      </w:r>
      <w:r w:rsidRPr="00D61FD5">
        <w:rPr>
          <w:lang w:val="en-US"/>
        </w:rPr>
        <w:t xml:space="preserve">scenarios, it needs to be ensured that </w:t>
      </w:r>
      <w:r w:rsidRPr="00D61FD5">
        <w:t>newly defined application port number will not clash with the port numbers that are already in use (legacy 3GPP applications and also non-3GPP applications), or at least the solution should specify how to mitigate the problem. In other words, the solution needs to ensure that a newly introduced application entity that sends traffic to a certain port will always arrive at the intended application.</w:t>
      </w:r>
    </w:p>
    <w:p w14:paraId="16F19F99" w14:textId="4E2A3151" w:rsidR="00CC40AB" w:rsidRPr="00D61FD5" w:rsidRDefault="00CC40AB" w:rsidP="00956D02">
      <w:pPr>
        <w:rPr>
          <w:rFonts w:ascii="Calibri" w:hAnsi="Calibri"/>
          <w:lang w:val="en-US"/>
        </w:rPr>
      </w:pPr>
      <w:r w:rsidRPr="00D61FD5">
        <w:t>The study should also evaluate whether Dynamic/Private Port numbers range [49152 - 65535] and/or User Port number range [1024-49151] can be used for new 3GPP interfaces.</w:t>
      </w:r>
    </w:p>
    <w:p w14:paraId="0C44A380" w14:textId="77777777" w:rsidR="002E6DDB" w:rsidRPr="00D61FD5" w:rsidRDefault="002E6DDB" w:rsidP="002E6DDB">
      <w:pPr>
        <w:pStyle w:val="Heading1"/>
        <w:rPr>
          <w:lang w:eastAsia="zh-CN"/>
        </w:rPr>
      </w:pPr>
      <w:bookmarkStart w:id="409" w:name="_Toc49766794"/>
      <w:bookmarkStart w:id="410" w:name="_Toc51230000"/>
      <w:bookmarkStart w:id="411" w:name="_Toc56624186"/>
      <w:bookmarkStart w:id="412" w:name="_Toc57018087"/>
      <w:bookmarkStart w:id="413" w:name="_Toc57272049"/>
      <w:bookmarkStart w:id="414" w:name="_Toc57272154"/>
      <w:bookmarkStart w:id="415" w:name="_Toc57272257"/>
      <w:bookmarkStart w:id="416" w:name="_Toc57272483"/>
      <w:bookmarkStart w:id="417" w:name="_Toc57285007"/>
      <w:bookmarkStart w:id="418" w:name="_Toc57983655"/>
      <w:bookmarkStart w:id="419" w:name="_Toc63666187"/>
      <w:bookmarkStart w:id="420" w:name="_Toc66105011"/>
      <w:bookmarkStart w:id="421" w:name="_Toc66106884"/>
      <w:bookmarkStart w:id="422" w:name="_Toc66462541"/>
      <w:bookmarkStart w:id="423" w:name="_Toc70927064"/>
      <w:bookmarkStart w:id="424" w:name="_Toc73781886"/>
      <w:bookmarkStart w:id="425" w:name="_Toc82717792"/>
      <w:bookmarkEnd w:id="279"/>
      <w:bookmarkEnd w:id="280"/>
      <w:bookmarkEnd w:id="281"/>
      <w:bookmarkEnd w:id="282"/>
      <w:bookmarkEnd w:id="283"/>
      <w:bookmarkEnd w:id="284"/>
      <w:bookmarkEnd w:id="285"/>
      <w:bookmarkEnd w:id="286"/>
      <w:bookmarkEnd w:id="287"/>
      <w:bookmarkEnd w:id="288"/>
      <w:bookmarkEnd w:id="289"/>
      <w:bookmarkEnd w:id="290"/>
      <w:bookmarkEnd w:id="291"/>
      <w:bookmarkEnd w:id="306"/>
      <w:bookmarkEnd w:id="307"/>
      <w:bookmarkEnd w:id="308"/>
      <w:bookmarkEnd w:id="309"/>
      <w:r w:rsidRPr="00D61FD5">
        <w:rPr>
          <w:lang w:eastAsia="zh-CN"/>
        </w:rPr>
        <w:t>6</w:t>
      </w:r>
      <w:r w:rsidRPr="00D61FD5">
        <w:rPr>
          <w:lang w:eastAsia="zh-CN"/>
        </w:rPr>
        <w:tab/>
        <w:t>Solutions</w:t>
      </w:r>
      <w:bookmarkEnd w:id="292"/>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40411707" w14:textId="77777777" w:rsidR="002E6DDB" w:rsidRPr="00D61FD5" w:rsidRDefault="002E6DDB" w:rsidP="002E6DDB">
      <w:pPr>
        <w:pStyle w:val="Heading2"/>
        <w:rPr>
          <w:lang w:eastAsia="zh-CN"/>
        </w:rPr>
      </w:pPr>
      <w:bookmarkStart w:id="426" w:name="_Toc49766795"/>
      <w:bookmarkStart w:id="427" w:name="_Toc51230001"/>
      <w:bookmarkStart w:id="428" w:name="_Toc56624187"/>
      <w:bookmarkStart w:id="429" w:name="_Toc57018088"/>
      <w:bookmarkStart w:id="430" w:name="_Toc57272050"/>
      <w:bookmarkStart w:id="431" w:name="_Toc57272155"/>
      <w:bookmarkStart w:id="432" w:name="_Toc57272258"/>
      <w:bookmarkStart w:id="433" w:name="_Toc57272484"/>
      <w:bookmarkStart w:id="434" w:name="_Toc57285008"/>
      <w:bookmarkStart w:id="435" w:name="_Toc57983656"/>
      <w:bookmarkStart w:id="436" w:name="_Toc63666188"/>
      <w:bookmarkStart w:id="437" w:name="_Toc66105012"/>
      <w:bookmarkStart w:id="438" w:name="_Toc66106885"/>
      <w:bookmarkStart w:id="439" w:name="_Toc66462542"/>
      <w:bookmarkStart w:id="440" w:name="_Toc70927065"/>
      <w:bookmarkStart w:id="441" w:name="_Toc73781887"/>
      <w:bookmarkStart w:id="442" w:name="_Toc39050169"/>
      <w:bookmarkStart w:id="443" w:name="_Toc82717793"/>
      <w:r w:rsidRPr="00D61FD5">
        <w:rPr>
          <w:lang w:eastAsia="zh-CN"/>
        </w:rPr>
        <w:t>6.1</w:t>
      </w:r>
      <w:r w:rsidRPr="00D61FD5">
        <w:rPr>
          <w:lang w:eastAsia="zh-CN"/>
        </w:rPr>
        <w:tab/>
      </w:r>
      <w:r w:rsidR="00AB4F52" w:rsidRPr="00D61FD5">
        <w:rPr>
          <w:lang w:eastAsia="zh-CN"/>
        </w:rPr>
        <w:t>General</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3"/>
    </w:p>
    <w:p w14:paraId="29C0FA02" w14:textId="0BF2AF1D" w:rsidR="00AB4F52" w:rsidRPr="00D61FD5" w:rsidRDefault="00AB4F52" w:rsidP="00230B8D">
      <w:pPr>
        <w:rPr>
          <w:lang w:eastAsia="zh-CN"/>
        </w:rPr>
      </w:pPr>
      <w:r w:rsidRPr="00D61FD5">
        <w:t>Th</w:t>
      </w:r>
      <w:r w:rsidRPr="00D61FD5">
        <w:rPr>
          <w:lang w:eastAsia="zh-CN"/>
        </w:rPr>
        <w:t>is clause describes potential solutions to address the key issues described in clause 5.</w:t>
      </w:r>
      <w:r w:rsidR="00694895" w:rsidRPr="00D61FD5">
        <w:rPr>
          <w:lang w:eastAsia="zh-CN"/>
        </w:rPr>
        <w:t xml:space="preserve"> </w:t>
      </w:r>
      <w:r w:rsidRPr="00D61FD5">
        <w:rPr>
          <w:lang w:eastAsia="zh-CN"/>
        </w:rPr>
        <w:t xml:space="preserve">Each </w:t>
      </w:r>
      <w:r w:rsidR="00900393" w:rsidRPr="00D61FD5">
        <w:rPr>
          <w:lang w:eastAsia="zh-CN"/>
        </w:rPr>
        <w:t>clause</w:t>
      </w:r>
      <w:r w:rsidRPr="00D61FD5">
        <w:rPr>
          <w:lang w:eastAsia="zh-CN"/>
        </w:rPr>
        <w:t xml:space="preserve"> will describe one solution which may address one or more key issues.</w:t>
      </w:r>
    </w:p>
    <w:p w14:paraId="00E88606" w14:textId="77777777" w:rsidR="00AD0C6D" w:rsidRPr="00D61FD5" w:rsidRDefault="00AD0C6D" w:rsidP="00AD0C6D">
      <w:pPr>
        <w:pStyle w:val="Heading2"/>
        <w:rPr>
          <w:lang w:eastAsia="zh-CN"/>
        </w:rPr>
      </w:pPr>
      <w:bookmarkStart w:id="444" w:name="_Toc63666189"/>
      <w:bookmarkStart w:id="445" w:name="_Toc66105013"/>
      <w:bookmarkStart w:id="446" w:name="_Toc66106886"/>
      <w:bookmarkStart w:id="447" w:name="_Toc66462543"/>
      <w:bookmarkStart w:id="448" w:name="_Toc70927066"/>
      <w:bookmarkStart w:id="449" w:name="_Toc73781888"/>
      <w:bookmarkStart w:id="450" w:name="_Toc56624193"/>
      <w:bookmarkStart w:id="451" w:name="_Toc57018094"/>
      <w:bookmarkStart w:id="452" w:name="_Toc57272056"/>
      <w:bookmarkStart w:id="453" w:name="_Toc57272161"/>
      <w:bookmarkStart w:id="454" w:name="_Toc57272264"/>
      <w:bookmarkStart w:id="455" w:name="_Toc57272490"/>
      <w:bookmarkStart w:id="456" w:name="_Toc57285014"/>
      <w:bookmarkStart w:id="457" w:name="_Toc57983662"/>
      <w:bookmarkStart w:id="458" w:name="_Toc47446724"/>
      <w:bookmarkStart w:id="459" w:name="_Toc49766806"/>
      <w:bookmarkStart w:id="460" w:name="_Toc51230012"/>
      <w:bookmarkStart w:id="461" w:name="_Toc39050171"/>
      <w:bookmarkStart w:id="462" w:name="_Toc82717794"/>
      <w:bookmarkEnd w:id="442"/>
      <w:r w:rsidRPr="00D61FD5">
        <w:rPr>
          <w:lang w:eastAsia="zh-CN"/>
        </w:rPr>
        <w:lastRenderedPageBreak/>
        <w:t>6.2</w:t>
      </w:r>
      <w:r w:rsidRPr="00D61FD5">
        <w:rPr>
          <w:lang w:eastAsia="zh-CN"/>
        </w:rPr>
        <w:tab/>
        <w:t xml:space="preserve">Solution#1: </w:t>
      </w:r>
      <w:r w:rsidRPr="00D61FD5">
        <w:t>3GPP allocating port numbers</w:t>
      </w:r>
      <w:bookmarkEnd w:id="444"/>
      <w:bookmarkEnd w:id="445"/>
      <w:bookmarkEnd w:id="446"/>
      <w:bookmarkEnd w:id="447"/>
      <w:bookmarkEnd w:id="448"/>
      <w:bookmarkEnd w:id="449"/>
      <w:bookmarkEnd w:id="462"/>
    </w:p>
    <w:p w14:paraId="736A3E10" w14:textId="77777777" w:rsidR="00AD0C6D" w:rsidRPr="00D61FD5" w:rsidRDefault="00AD0C6D" w:rsidP="00AD0C6D">
      <w:pPr>
        <w:pStyle w:val="Heading3"/>
        <w:rPr>
          <w:lang w:eastAsia="zh-CN"/>
        </w:rPr>
      </w:pPr>
      <w:bookmarkStart w:id="463" w:name="_Toc47446717"/>
      <w:bookmarkStart w:id="464" w:name="_Toc49766797"/>
      <w:bookmarkStart w:id="465" w:name="_Toc51230003"/>
      <w:bookmarkStart w:id="466" w:name="_Toc56624189"/>
      <w:bookmarkStart w:id="467" w:name="_Toc57018090"/>
      <w:bookmarkStart w:id="468" w:name="_Toc57272052"/>
      <w:bookmarkStart w:id="469" w:name="_Toc57272157"/>
      <w:bookmarkStart w:id="470" w:name="_Toc57272260"/>
      <w:bookmarkStart w:id="471" w:name="_Toc57272486"/>
      <w:bookmarkStart w:id="472" w:name="_Toc57285010"/>
      <w:bookmarkStart w:id="473" w:name="_Toc57983658"/>
      <w:bookmarkStart w:id="474" w:name="_Toc63666190"/>
      <w:bookmarkStart w:id="475" w:name="_Toc66105014"/>
      <w:bookmarkStart w:id="476" w:name="_Toc66106887"/>
      <w:bookmarkStart w:id="477" w:name="_Toc66462544"/>
      <w:bookmarkStart w:id="478" w:name="_Toc70927067"/>
      <w:bookmarkStart w:id="479" w:name="_Toc73781889"/>
      <w:bookmarkStart w:id="480" w:name="_Toc82717795"/>
      <w:r w:rsidRPr="00D61FD5">
        <w:rPr>
          <w:lang w:eastAsia="zh-CN"/>
        </w:rPr>
        <w:t>6.2.1</w:t>
      </w:r>
      <w:r w:rsidRPr="00D61FD5">
        <w:rPr>
          <w:lang w:eastAsia="zh-CN"/>
        </w:rPr>
        <w:tab/>
        <w:t>General</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4DDBDA42" w14:textId="38D05AC2" w:rsidR="00AD0C6D" w:rsidRPr="00D61FD5" w:rsidRDefault="00AD0C6D" w:rsidP="00AD0C6D">
      <w:r w:rsidRPr="00D61FD5">
        <w:t xml:space="preserve"> In scenarios, when IANA allocated default port numbers cannot be used, while a new 3GPP interface application may require a pre-defined specific server port number, 3GPP becomes responsible for allocating a server port number. Such port numbers will be assigned from a sub-range of the Dynamic/Private Port range [49152 - 65535]. </w:t>
      </w:r>
    </w:p>
    <w:p w14:paraId="0650F151" w14:textId="77777777" w:rsidR="00AD0C6D" w:rsidRPr="00D61FD5" w:rsidRDefault="00AD0C6D" w:rsidP="00AD0C6D">
      <w:pPr>
        <w:pStyle w:val="NO"/>
      </w:pPr>
      <w:r w:rsidRPr="00D61FD5">
        <w:t>NOTE:</w:t>
      </w:r>
      <w:r w:rsidRPr="00D61FD5">
        <w:tab/>
        <w:t>Clause 4 in IETF RFC 6335 [2] specifies that the term "assignment" is used to refer to the procedure by which IANA provides service names and/or port numbers to requesting parties and that other RFCs refer to this as "allocation" or "registration". IANA does not assign port numbers from Dynamic/Private Port range [49152 - 65535] and therefore any application designer is free to use any of these ports at will.</w:t>
      </w:r>
    </w:p>
    <w:p w14:paraId="6A467402" w14:textId="77777777" w:rsidR="00AD0C6D" w:rsidRPr="00D61FD5" w:rsidRDefault="00AD0C6D" w:rsidP="00AD0C6D">
      <w:pPr>
        <w:pStyle w:val="Heading3"/>
        <w:rPr>
          <w:lang w:eastAsia="zh-CN"/>
        </w:rPr>
      </w:pPr>
      <w:bookmarkStart w:id="481" w:name="_Toc63666191"/>
      <w:bookmarkStart w:id="482" w:name="_Toc66105015"/>
      <w:bookmarkStart w:id="483" w:name="_Toc66106888"/>
      <w:bookmarkStart w:id="484" w:name="_Toc66462545"/>
      <w:bookmarkStart w:id="485" w:name="_Toc70927068"/>
      <w:bookmarkStart w:id="486" w:name="_Toc73781890"/>
      <w:bookmarkStart w:id="487" w:name="_Toc82717796"/>
      <w:r w:rsidRPr="00D61FD5">
        <w:rPr>
          <w:lang w:eastAsia="zh-CN"/>
        </w:rPr>
        <w:t>6.2.2</w:t>
      </w:r>
      <w:r w:rsidRPr="00D61FD5">
        <w:rPr>
          <w:lang w:eastAsia="zh-CN"/>
        </w:rPr>
        <w:tab/>
        <w:t>Detailed description</w:t>
      </w:r>
      <w:bookmarkEnd w:id="481"/>
      <w:bookmarkEnd w:id="482"/>
      <w:bookmarkEnd w:id="483"/>
      <w:bookmarkEnd w:id="484"/>
      <w:bookmarkEnd w:id="485"/>
      <w:bookmarkEnd w:id="486"/>
      <w:bookmarkEnd w:id="487"/>
    </w:p>
    <w:p w14:paraId="581602B5" w14:textId="307BA629" w:rsidR="00AD0C6D" w:rsidRPr="00D61FD5" w:rsidRDefault="00AD0C6D" w:rsidP="00B00C25">
      <w:pPr>
        <w:pStyle w:val="Heading4"/>
        <w:rPr>
          <w:lang w:eastAsia="zh-CN"/>
        </w:rPr>
      </w:pPr>
      <w:bookmarkStart w:id="488" w:name="_Toc63666192"/>
      <w:bookmarkStart w:id="489" w:name="_Toc66105016"/>
      <w:bookmarkStart w:id="490" w:name="_Toc66106889"/>
      <w:bookmarkStart w:id="491" w:name="_Toc66462546"/>
      <w:bookmarkStart w:id="492" w:name="_Toc70927069"/>
      <w:bookmarkStart w:id="493" w:name="_Toc73781891"/>
      <w:bookmarkStart w:id="494" w:name="_Toc82717797"/>
      <w:r w:rsidRPr="00D61FD5">
        <w:rPr>
          <w:lang w:eastAsia="zh-CN"/>
        </w:rPr>
        <w:t>6.2.2.1</w:t>
      </w:r>
      <w:r w:rsidRPr="00D61FD5">
        <w:rPr>
          <w:lang w:eastAsia="zh-CN"/>
        </w:rPr>
        <w:tab/>
        <w:t>General</w:t>
      </w:r>
      <w:bookmarkEnd w:id="488"/>
      <w:bookmarkEnd w:id="489"/>
      <w:bookmarkEnd w:id="490"/>
      <w:bookmarkEnd w:id="491"/>
      <w:bookmarkEnd w:id="492"/>
      <w:bookmarkEnd w:id="493"/>
      <w:bookmarkEnd w:id="494"/>
    </w:p>
    <w:p w14:paraId="4DC846BF" w14:textId="12FE88E1" w:rsidR="00AD0C6D" w:rsidRPr="00D61FD5" w:rsidRDefault="00AD0C6D" w:rsidP="00AD0C6D">
      <w:r w:rsidRPr="00D61FD5">
        <w:t>3GPP should document the future port allocations to specific 3GPP interface applications in an annex to 3GPP TR 29.941 [</w:t>
      </w:r>
      <w:r w:rsidR="002C6CA7" w:rsidRPr="00D61FD5">
        <w:t>11</w:t>
      </w:r>
      <w:r w:rsidRPr="00D61FD5">
        <w:t>].</w:t>
      </w:r>
    </w:p>
    <w:p w14:paraId="174EDB04" w14:textId="77777777" w:rsidR="00AD0C6D" w:rsidRPr="00D61FD5" w:rsidRDefault="00AD0C6D" w:rsidP="00AD0C6D">
      <w:r w:rsidRPr="00D61FD5">
        <w:t>The proposed solution is based on the following assumptions:</w:t>
      </w:r>
    </w:p>
    <w:p w14:paraId="4734E2D2" w14:textId="77777777" w:rsidR="00AD0C6D" w:rsidRPr="00D61FD5" w:rsidRDefault="00AD0C6D" w:rsidP="00AD0C6D">
      <w:pPr>
        <w:pStyle w:val="B1"/>
      </w:pPr>
      <w:r w:rsidRPr="00D61FD5">
        <w:t>1.</w:t>
      </w:r>
      <w:r w:rsidRPr="00D61FD5">
        <w:tab/>
        <w:t>Dynamic/Private Port number range [49152 - 65535] is not restricted by IANA and may be used by 3GPP or non-3GPP applications without any restrictions.</w:t>
      </w:r>
    </w:p>
    <w:p w14:paraId="52EE7F3C" w14:textId="77777777" w:rsidR="00AD0C6D" w:rsidRPr="00D61FD5" w:rsidRDefault="00AD0C6D" w:rsidP="00AD0C6D">
      <w:pPr>
        <w:pStyle w:val="B1"/>
      </w:pPr>
      <w:r w:rsidRPr="00D61FD5">
        <w:t>2.</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when populating source port field in UDP/TCP/SCTP header, e.g. for load balancing. In a request-response type of communication, the remote peer typically sends the response message to the port number, which is populating the source port field of the received request message.</w:t>
      </w:r>
    </w:p>
    <w:p w14:paraId="2293FEAF" w14:textId="4602F686" w:rsidR="00AD0C6D" w:rsidRPr="00D61FD5" w:rsidRDefault="00AD0C6D" w:rsidP="00AD0C6D">
      <w:pPr>
        <w:pStyle w:val="B1"/>
      </w:pPr>
      <w:r w:rsidRPr="00D61FD5">
        <w:t>3.</w:t>
      </w:r>
      <w:r w:rsidRPr="00D61FD5">
        <w:tab/>
        <w:t xml:space="preserve">Let's assume, 3GPP specifies in Rel-17 or onwards that the port number of some new application 'X' is e.g. </w:t>
      </w:r>
      <w:r w:rsidR="004E403C">
        <w:t>50000</w:t>
      </w:r>
      <w:r w:rsidRPr="00D61FD5">
        <w:t xml:space="preserve">. </w:t>
      </w:r>
    </w:p>
    <w:p w14:paraId="229E49E8" w14:textId="77777777" w:rsidR="00AD0C6D" w:rsidRPr="00D61FD5" w:rsidRDefault="00AD0C6D" w:rsidP="00AD0C6D">
      <w:pPr>
        <w:pStyle w:val="B1"/>
      </w:pPr>
      <w:r w:rsidRPr="00D61FD5">
        <w:t>4.</w:t>
      </w:r>
      <w:r w:rsidRPr="00D61FD5">
        <w:tab/>
        <w:t>When sending a request message, the new application X will populate the port numbers as follows:</w:t>
      </w:r>
    </w:p>
    <w:p w14:paraId="2D8603F4" w14:textId="77777777" w:rsidR="00AD0C6D" w:rsidRPr="00D61FD5" w:rsidRDefault="00AD0C6D" w:rsidP="00AD0C6D">
      <w:pPr>
        <w:pStyle w:val="B2"/>
        <w:rPr>
          <w:lang w:val="fr-FR"/>
        </w:rPr>
      </w:pPr>
      <w:r w:rsidRPr="00D61FD5">
        <w:rPr>
          <w:lang w:val="fr-FR"/>
        </w:rPr>
        <w:t>-</w:t>
      </w:r>
      <w:r w:rsidRPr="00D61FD5">
        <w:rPr>
          <w:lang w:val="fr-FR"/>
        </w:rPr>
        <w:tab/>
        <w:t>Destination port: e.g. 50000</w:t>
      </w:r>
    </w:p>
    <w:p w14:paraId="095263BD" w14:textId="77777777" w:rsidR="00AD0C6D" w:rsidRPr="00D61FD5" w:rsidRDefault="00AD0C6D" w:rsidP="00AD0C6D">
      <w:pPr>
        <w:pStyle w:val="B2"/>
        <w:rPr>
          <w:lang w:val="fr-FR"/>
        </w:rPr>
      </w:pPr>
      <w:r w:rsidRPr="00D61FD5">
        <w:rPr>
          <w:lang w:val="fr-FR"/>
        </w:rPr>
        <w:t>-</w:t>
      </w:r>
      <w:r w:rsidRPr="00D61FD5">
        <w:rPr>
          <w:lang w:val="fr-FR"/>
        </w:rPr>
        <w:tab/>
        <w:t xml:space="preserve">Source port: e.g. 60000  </w:t>
      </w:r>
    </w:p>
    <w:p w14:paraId="38C8F0B3" w14:textId="77777777" w:rsidR="00AD0C6D" w:rsidRPr="00D61FD5" w:rsidRDefault="00AD0C6D" w:rsidP="00AD0C6D">
      <w:pPr>
        <w:pStyle w:val="B1"/>
      </w:pPr>
      <w:r w:rsidRPr="00D61FD5">
        <w:t>5.</w:t>
      </w:r>
      <w:r w:rsidRPr="00D61FD5">
        <w:tab/>
        <w:t>When the application peer sends a response, the new remote application X will populate the port numbers in a reverse order:</w:t>
      </w:r>
    </w:p>
    <w:p w14:paraId="0FC6CEDC" w14:textId="77777777" w:rsidR="00AD0C6D" w:rsidRPr="00D61FD5" w:rsidRDefault="00AD0C6D" w:rsidP="00AD0C6D">
      <w:pPr>
        <w:pStyle w:val="B2"/>
      </w:pPr>
      <w:r w:rsidRPr="00D61FD5">
        <w:t>-</w:t>
      </w:r>
      <w:r w:rsidRPr="00D61FD5">
        <w:tab/>
        <w:t>Destination port: 60000</w:t>
      </w:r>
    </w:p>
    <w:p w14:paraId="58FA7A81" w14:textId="77777777" w:rsidR="00AD0C6D" w:rsidRPr="00D61FD5" w:rsidRDefault="00AD0C6D" w:rsidP="00AD0C6D">
      <w:pPr>
        <w:pStyle w:val="B2"/>
      </w:pPr>
      <w:r w:rsidRPr="00D61FD5">
        <w:t>-</w:t>
      </w:r>
      <w:r w:rsidRPr="00D61FD5">
        <w:tab/>
        <w:t>Source port: 50000</w:t>
      </w:r>
    </w:p>
    <w:p w14:paraId="1C3A83A1" w14:textId="77777777" w:rsidR="00AD0C6D" w:rsidRPr="00D61FD5" w:rsidRDefault="00AD0C6D" w:rsidP="00AD0C6D">
      <w:pPr>
        <w:pStyle w:val="B1"/>
      </w:pPr>
      <w:r w:rsidRPr="00D61FD5">
        <w:t>6.</w:t>
      </w:r>
      <w:r w:rsidRPr="00D61FD5">
        <w:tab/>
        <w:t>Now, in the network there will be other, legacy interface applications that were taken into use before application X is specified. Let's look into how the traffic for these applications would be handled.</w:t>
      </w:r>
    </w:p>
    <w:p w14:paraId="0BD86606" w14:textId="77777777" w:rsidR="00AD0C6D" w:rsidRPr="00D61FD5" w:rsidRDefault="00AD0C6D" w:rsidP="00AD0C6D">
      <w:pPr>
        <w:pStyle w:val="B1"/>
      </w:pPr>
      <w:r w:rsidRPr="00D61FD5">
        <w:t>7.</w:t>
      </w:r>
      <w:r w:rsidRPr="00D61FD5">
        <w:tab/>
        <w:t>Application X sends a request to the destination port 50000.</w:t>
      </w:r>
    </w:p>
    <w:p w14:paraId="07CE9FF1" w14:textId="77777777" w:rsidR="00AD0C6D" w:rsidRPr="00D61FD5" w:rsidRDefault="00AD0C6D" w:rsidP="00AD0C6D">
      <w:pPr>
        <w:pStyle w:val="B2"/>
      </w:pPr>
      <w:r w:rsidRPr="00D61FD5">
        <w:t>a.</w:t>
      </w:r>
      <w:r w:rsidRPr="00D61FD5">
        <w:tab/>
        <w:t>If the application X peer receives such legit message, it will correctly handle the message.</w:t>
      </w:r>
    </w:p>
    <w:p w14:paraId="1CDA9707" w14:textId="77777777" w:rsidR="00AD0C6D" w:rsidRPr="00D61FD5" w:rsidRDefault="00AD0C6D" w:rsidP="00AD0C6D">
      <w:pPr>
        <w:pStyle w:val="B2"/>
      </w:pPr>
      <w:r w:rsidRPr="00D61FD5">
        <w:t>b.</w:t>
      </w:r>
      <w:r w:rsidRPr="00D61FD5">
        <w:tab/>
        <w:t xml:space="preserve">If a legacy application receives such message at port 50000, then the following scenarios should be checked. Note, that legacy application may expect only a response message at port 50000. If the application does not listen to port 50000, the message will be discarded. Even if the application listens to port 50000, it obviously cannot correctly parse the X application request and therefore an application/protocol specific error handling will be triggered. The legacy application will discard the message also in this case and may either log an error or may resend the request. For resending the request, the sequence numbers in the outstanding request and in the received erroneous message shall match. The latter case is highly hypothetical, because it is unlikely the legacy application can correctly extract a sequence number from the erroneous message, in the first place. Even less likely would be finding the match.  </w:t>
      </w:r>
    </w:p>
    <w:p w14:paraId="08E09D0C" w14:textId="77777777" w:rsidR="00AD0C6D" w:rsidRPr="00D61FD5" w:rsidRDefault="00AD0C6D" w:rsidP="00AD0C6D">
      <w:pPr>
        <w:pStyle w:val="B1"/>
      </w:pPr>
      <w:r w:rsidRPr="00D61FD5">
        <w:lastRenderedPageBreak/>
        <w:t>8.</w:t>
      </w:r>
      <w:r w:rsidRPr="00D61FD5">
        <w:tab/>
        <w:t>Legacy application sends a response to the destination port 50000, because it received a request from this port.</w:t>
      </w:r>
    </w:p>
    <w:p w14:paraId="2BF57CFF" w14:textId="77777777" w:rsidR="00AD0C6D" w:rsidRPr="00D61FD5" w:rsidRDefault="00AD0C6D" w:rsidP="00AD0C6D">
      <w:pPr>
        <w:pStyle w:val="B2"/>
      </w:pPr>
      <w:r w:rsidRPr="00D61FD5">
        <w:t>a.</w:t>
      </w:r>
      <w:r w:rsidRPr="00D61FD5">
        <w:tab/>
        <w:t>If the legacy application peer receives such legit message, it will correctly handle the message.</w:t>
      </w:r>
    </w:p>
    <w:p w14:paraId="03C91FDA" w14:textId="77777777" w:rsidR="00AD0C6D" w:rsidRPr="00D61FD5" w:rsidRDefault="00AD0C6D" w:rsidP="00AD0C6D">
      <w:pPr>
        <w:pStyle w:val="B2"/>
      </w:pPr>
      <w:r w:rsidRPr="00D61FD5">
        <w:t>b.</w:t>
      </w:r>
      <w:r w:rsidRPr="00D61FD5">
        <w:tab/>
        <w:t>If an application X receives such message at port 50000, then the following scenarios should be checked. Note, that application X may expect only a request message at port 50000. The application X obviously cannot correctly parse the legacy application request and therefore an application/protocol specific error handling will be triggered. In order to optimize the error handling, the application X should be able to detect the legacy application type. In such case, the message shall be silently discarded. There will be only a handful of legacy applications running on the given NF, i.e. the NF will be connected only to a handful of 3GPP interfaces. Therefore, such additional, but trivial feature will not cause any considerable extra efforts.</w:t>
      </w:r>
    </w:p>
    <w:p w14:paraId="55D7A02C" w14:textId="77777777" w:rsidR="00AD0C6D" w:rsidRPr="00D61FD5" w:rsidRDefault="00AD0C6D" w:rsidP="00AD0C6D">
      <w:r w:rsidRPr="00D61FD5">
        <w:t>The following use case needs to be considered:</w:t>
      </w:r>
    </w:p>
    <w:p w14:paraId="4C2897BE" w14:textId="77777777" w:rsidR="00AD0C6D" w:rsidRPr="00D61FD5" w:rsidRDefault="00AD0C6D" w:rsidP="00AD0C6D">
      <w:pPr>
        <w:pStyle w:val="B1"/>
      </w:pPr>
      <w:r w:rsidRPr="00D61FD5">
        <w:t>-</w:t>
      </w:r>
      <w:r w:rsidRPr="00D61FD5">
        <w:tab/>
        <w:t>A legacy application client already runs on a network entity and a new 3GPP Rel-17 app is initializing;</w:t>
      </w:r>
    </w:p>
    <w:p w14:paraId="4C52331B" w14:textId="77777777" w:rsidR="00AD0C6D" w:rsidRPr="00D61FD5" w:rsidRDefault="00AD0C6D" w:rsidP="00AD0C6D">
      <w:pPr>
        <w:pStyle w:val="B1"/>
      </w:pPr>
      <w:r w:rsidRPr="00D61FD5">
        <w:t>-</w:t>
      </w:r>
      <w:r w:rsidRPr="00D61FD5">
        <w:tab/>
        <w:t>Both apps share the same IP address;</w:t>
      </w:r>
    </w:p>
    <w:p w14:paraId="087F7FE8" w14:textId="77777777" w:rsidR="00AD0C6D" w:rsidRPr="00D61FD5" w:rsidRDefault="00AD0C6D" w:rsidP="00AD0C6D">
      <w:pPr>
        <w:pStyle w:val="B1"/>
      </w:pPr>
      <w:r w:rsidRPr="00D61FD5">
        <w:t>-</w:t>
      </w:r>
      <w:r w:rsidRPr="00D61FD5">
        <w:tab/>
        <w:t>The new 3GPP Rel-17 app shall listen to e.g. port 50000 for incoming requests;</w:t>
      </w:r>
    </w:p>
    <w:p w14:paraId="1E5AACBE" w14:textId="77777777" w:rsidR="00AD0C6D" w:rsidRPr="00D61FD5" w:rsidRDefault="00AD0C6D" w:rsidP="00AD0C6D">
      <w:pPr>
        <w:pStyle w:val="B1"/>
      </w:pPr>
      <w:r w:rsidRPr="00D61FD5">
        <w:t>-</w:t>
      </w:r>
      <w:r w:rsidRPr="00D61FD5">
        <w:tab/>
        <w:t>There is a small, but non-zero probability that the legacy app has sent a request to another server and is expecting a response to port 50000;</w:t>
      </w:r>
    </w:p>
    <w:p w14:paraId="17A1B71D" w14:textId="77777777" w:rsidR="00AD0C6D" w:rsidRPr="00D61FD5" w:rsidRDefault="00AD0C6D" w:rsidP="00AD0C6D">
      <w:pPr>
        <w:pStyle w:val="B1"/>
      </w:pPr>
      <w:r w:rsidRPr="00D61FD5">
        <w:t>-</w:t>
      </w:r>
      <w:r w:rsidRPr="00D61FD5">
        <w:tab/>
        <w:t>The system will not allow new 3GPP Rel-17 app to run, because port 50000 is already in use;</w:t>
      </w:r>
    </w:p>
    <w:p w14:paraId="31FA8EF4" w14:textId="77777777" w:rsidR="00AD0C6D" w:rsidRPr="00D61FD5" w:rsidRDefault="00AD0C6D" w:rsidP="00AD0C6D">
      <w:pPr>
        <w:pStyle w:val="B1"/>
      </w:pPr>
      <w:r w:rsidRPr="00D61FD5">
        <w:t>-</w:t>
      </w:r>
      <w:r w:rsidRPr="00D61FD5">
        <w:tab/>
        <w:t>Implementation needs to find a way to somehow remove port 50000 from the legacy app usage, which will enable new 3GPP Rel-17 app to start;</w:t>
      </w:r>
    </w:p>
    <w:p w14:paraId="744B020D" w14:textId="77777777" w:rsidR="00AD0C6D" w:rsidRPr="00D61FD5" w:rsidRDefault="00AD0C6D" w:rsidP="00AD0C6D">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7C9A9DA3" w14:textId="77777777" w:rsidR="00AD0C6D" w:rsidRPr="00D61FD5" w:rsidRDefault="00AD0C6D" w:rsidP="00AD0C6D">
      <w:pPr>
        <w:pStyle w:val="Heading4"/>
      </w:pPr>
      <w:bookmarkStart w:id="495" w:name="_Toc63666193"/>
      <w:bookmarkStart w:id="496" w:name="_Toc66105017"/>
      <w:bookmarkStart w:id="497" w:name="_Toc66106890"/>
      <w:bookmarkStart w:id="498" w:name="_Toc66462547"/>
      <w:bookmarkStart w:id="499" w:name="_Toc70927070"/>
      <w:bookmarkStart w:id="500" w:name="_Toc73781892"/>
      <w:bookmarkStart w:id="501" w:name="_Toc82717798"/>
      <w:r w:rsidRPr="00D61FD5">
        <w:t>6.2.2.2</w:t>
      </w:r>
      <w:r w:rsidRPr="00D61FD5">
        <w:tab/>
        <w:t>Summary of the solution</w:t>
      </w:r>
      <w:bookmarkEnd w:id="495"/>
      <w:bookmarkEnd w:id="496"/>
      <w:bookmarkEnd w:id="497"/>
      <w:bookmarkEnd w:id="498"/>
      <w:bookmarkEnd w:id="499"/>
      <w:bookmarkEnd w:id="500"/>
      <w:bookmarkEnd w:id="501"/>
    </w:p>
    <w:p w14:paraId="529E6C3A" w14:textId="77777777" w:rsidR="00AD0C6D" w:rsidRPr="00D61FD5" w:rsidRDefault="00AD0C6D" w:rsidP="00AD0C6D">
      <w:r w:rsidRPr="00D61FD5">
        <w:t>When a new 3GPP Rel-17 and onwards application requires static server port number, during initialization the new application shall check if the port is already in use or not. If the port is in use by another, legacy application, the new application or operating system shall ensure that the legacy application stops using the port. It is up to the implementation to decide if the legacy application will be forced to stop using the port immediately, or if the legacy application will be granted some period of time for graciously removing the port from usage.</w:t>
      </w:r>
    </w:p>
    <w:p w14:paraId="22AACA35" w14:textId="71C96125" w:rsidR="00AD0C6D" w:rsidRPr="00D61FD5" w:rsidRDefault="00AD0C6D" w:rsidP="00AD0C6D">
      <w:r w:rsidRPr="00D61FD5">
        <w:t>Any sub-range from [49152 - 65535] range would be good. It is proposed to set aside the range of 101 ports from 65400 to 65500.</w:t>
      </w:r>
    </w:p>
    <w:p w14:paraId="0D1C24A1" w14:textId="77777777" w:rsidR="00AD0C6D" w:rsidRPr="00D61FD5" w:rsidRDefault="00AD0C6D" w:rsidP="00AD0C6D">
      <w:pPr>
        <w:pStyle w:val="Heading3"/>
        <w:rPr>
          <w:lang w:eastAsia="zh-CN"/>
        </w:rPr>
      </w:pPr>
      <w:bookmarkStart w:id="502" w:name="_Toc49025899"/>
      <w:bookmarkStart w:id="503" w:name="_Toc49766799"/>
      <w:bookmarkStart w:id="504" w:name="_Toc51230005"/>
      <w:bookmarkStart w:id="505" w:name="_Toc56624191"/>
      <w:bookmarkStart w:id="506" w:name="_Toc57018092"/>
      <w:bookmarkStart w:id="507" w:name="_Toc57272054"/>
      <w:bookmarkStart w:id="508" w:name="_Toc57272159"/>
      <w:bookmarkStart w:id="509" w:name="_Toc57272262"/>
      <w:bookmarkStart w:id="510" w:name="_Toc57272488"/>
      <w:bookmarkStart w:id="511" w:name="_Toc57285012"/>
      <w:bookmarkStart w:id="512" w:name="_Toc57983660"/>
      <w:bookmarkStart w:id="513" w:name="_Toc63666194"/>
      <w:bookmarkStart w:id="514" w:name="_Toc66105018"/>
      <w:bookmarkStart w:id="515" w:name="_Toc66106891"/>
      <w:bookmarkStart w:id="516" w:name="_Toc66462548"/>
      <w:bookmarkStart w:id="517" w:name="_Toc70927071"/>
      <w:bookmarkStart w:id="518" w:name="_Toc73781893"/>
      <w:bookmarkStart w:id="519" w:name="_Toc47446719"/>
      <w:bookmarkStart w:id="520" w:name="_Toc82717799"/>
      <w:r w:rsidRPr="00D61FD5">
        <w:rPr>
          <w:lang w:eastAsia="zh-CN"/>
        </w:rPr>
        <w:t>6.2.3</w:t>
      </w:r>
      <w:r w:rsidRPr="00D61FD5">
        <w:rPr>
          <w:lang w:eastAsia="zh-CN"/>
        </w:rPr>
        <w:tab/>
        <w:t>Impacts</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20"/>
    </w:p>
    <w:p w14:paraId="0BB5F202" w14:textId="135DFDC7" w:rsidR="00AD0C6D" w:rsidRPr="00D61FD5" w:rsidRDefault="00AD0C6D" w:rsidP="00AD0C6D">
      <w:r w:rsidRPr="00D61FD5">
        <w:t>The solution will impact only newly defined (Rel-17 and onwards) interface applications, but only in case they require static port. The solution will have no impact on legacy applications.</w:t>
      </w:r>
    </w:p>
    <w:p w14:paraId="710D7627" w14:textId="77777777" w:rsidR="00AD0C6D" w:rsidRPr="00D61FD5" w:rsidRDefault="00AD0C6D" w:rsidP="00AD0C6D">
      <w:pPr>
        <w:pStyle w:val="Heading3"/>
        <w:rPr>
          <w:lang w:eastAsia="zh-CN"/>
        </w:rPr>
      </w:pPr>
      <w:bookmarkStart w:id="521" w:name="_Toc49766800"/>
      <w:bookmarkStart w:id="522" w:name="_Toc51230006"/>
      <w:bookmarkStart w:id="523" w:name="_Toc56624192"/>
      <w:bookmarkStart w:id="524" w:name="_Toc57018093"/>
      <w:bookmarkStart w:id="525" w:name="_Toc57272055"/>
      <w:bookmarkStart w:id="526" w:name="_Toc57272160"/>
      <w:bookmarkStart w:id="527" w:name="_Toc57272263"/>
      <w:bookmarkStart w:id="528" w:name="_Toc57272489"/>
      <w:bookmarkStart w:id="529" w:name="_Toc57285013"/>
      <w:bookmarkStart w:id="530" w:name="_Toc57983661"/>
      <w:bookmarkStart w:id="531" w:name="_Toc63666195"/>
      <w:bookmarkStart w:id="532" w:name="_Toc66105019"/>
      <w:bookmarkStart w:id="533" w:name="_Toc66106892"/>
      <w:bookmarkStart w:id="534" w:name="_Toc66462549"/>
      <w:bookmarkStart w:id="535" w:name="_Toc70927072"/>
      <w:bookmarkStart w:id="536" w:name="_Toc73781894"/>
      <w:bookmarkStart w:id="537" w:name="_Toc82717800"/>
      <w:r w:rsidRPr="00D61FD5">
        <w:rPr>
          <w:lang w:eastAsia="zh-CN"/>
        </w:rPr>
        <w:t>6.2.4</w:t>
      </w:r>
      <w:r w:rsidRPr="00D61FD5">
        <w:rPr>
          <w:lang w:eastAsia="zh-CN"/>
        </w:rPr>
        <w:tab/>
        <w:t>Pros and cons</w:t>
      </w:r>
      <w:bookmarkEnd w:id="519"/>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C7AB699" w14:textId="77777777" w:rsidR="00AD0C6D" w:rsidRPr="00D61FD5" w:rsidRDefault="00AD0C6D" w:rsidP="00B00C25">
      <w:pPr>
        <w:rPr>
          <w:i/>
        </w:rPr>
      </w:pPr>
      <w:r w:rsidRPr="00D61FD5">
        <w:t>Pros:</w:t>
      </w:r>
    </w:p>
    <w:p w14:paraId="7ABBCBF1" w14:textId="77777777" w:rsidR="00AD0C6D" w:rsidRPr="00D61FD5" w:rsidRDefault="00AD0C6D" w:rsidP="00AD0C6D">
      <w:pPr>
        <w:pStyle w:val="B1"/>
      </w:pPr>
      <w:r w:rsidRPr="00D61FD5">
        <w:t>-</w:t>
      </w:r>
      <w:r w:rsidRPr="00D61FD5">
        <w:tab/>
        <w:t>The solution will have no impact on legacy applications.</w:t>
      </w:r>
    </w:p>
    <w:p w14:paraId="118BDDE1" w14:textId="77777777" w:rsidR="00AD0C6D" w:rsidRPr="00D61FD5" w:rsidRDefault="00AD0C6D" w:rsidP="00B00C25">
      <w:pPr>
        <w:rPr>
          <w:i/>
        </w:rPr>
      </w:pPr>
      <w:r w:rsidRPr="00D61FD5">
        <w:t>Cons:</w:t>
      </w:r>
    </w:p>
    <w:p w14:paraId="3DCBC7FF" w14:textId="77777777" w:rsidR="00AD0C6D" w:rsidRPr="00D61FD5" w:rsidRDefault="00AD0C6D" w:rsidP="00AD0C6D">
      <w:pPr>
        <w:pStyle w:val="B1"/>
      </w:pPr>
      <w:r w:rsidRPr="00D61FD5">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Implementation will need to find a way to free up the port in usage by the legacy application client, which will enable new 3GPP Rel-17 application to start.</w:t>
      </w:r>
    </w:p>
    <w:p w14:paraId="34337822" w14:textId="77777777" w:rsidR="00B515F2" w:rsidRPr="00D61FD5" w:rsidRDefault="00B515F2" w:rsidP="00B515F2">
      <w:pPr>
        <w:pStyle w:val="Heading2"/>
        <w:rPr>
          <w:lang w:eastAsia="zh-CN"/>
        </w:rPr>
      </w:pPr>
      <w:bookmarkStart w:id="538" w:name="_Toc63666196"/>
      <w:bookmarkStart w:id="539" w:name="_Toc66105020"/>
      <w:bookmarkStart w:id="540" w:name="_Toc66106893"/>
      <w:bookmarkStart w:id="541" w:name="_Toc66462550"/>
      <w:bookmarkStart w:id="542" w:name="_Toc70927073"/>
      <w:bookmarkStart w:id="543" w:name="_Toc73781895"/>
      <w:bookmarkStart w:id="544" w:name="_Toc56624203"/>
      <w:bookmarkStart w:id="545" w:name="_Toc57018099"/>
      <w:bookmarkStart w:id="546" w:name="_Toc57272061"/>
      <w:bookmarkStart w:id="547" w:name="_Toc57272166"/>
      <w:bookmarkStart w:id="548" w:name="_Toc57272269"/>
      <w:bookmarkStart w:id="549" w:name="_Toc57272495"/>
      <w:bookmarkStart w:id="550" w:name="_Toc57285019"/>
      <w:bookmarkStart w:id="551" w:name="_Toc57983667"/>
      <w:bookmarkStart w:id="552" w:name="_Toc82717801"/>
      <w:bookmarkEnd w:id="450"/>
      <w:bookmarkEnd w:id="451"/>
      <w:bookmarkEnd w:id="452"/>
      <w:bookmarkEnd w:id="453"/>
      <w:bookmarkEnd w:id="454"/>
      <w:bookmarkEnd w:id="455"/>
      <w:bookmarkEnd w:id="456"/>
      <w:bookmarkEnd w:id="457"/>
      <w:bookmarkEnd w:id="458"/>
      <w:bookmarkEnd w:id="459"/>
      <w:bookmarkEnd w:id="460"/>
      <w:r w:rsidRPr="00D61FD5">
        <w:rPr>
          <w:lang w:eastAsia="zh-CN"/>
        </w:rPr>
        <w:lastRenderedPageBreak/>
        <w:t>6.3</w:t>
      </w:r>
      <w:r w:rsidRPr="00D61FD5">
        <w:rPr>
          <w:lang w:eastAsia="zh-CN"/>
        </w:rPr>
        <w:tab/>
        <w:t>Solution#2: A</w:t>
      </w:r>
      <w:r w:rsidRPr="00D61FD5">
        <w:t>llocating port numbers via OAM</w:t>
      </w:r>
      <w:bookmarkEnd w:id="538"/>
      <w:bookmarkEnd w:id="539"/>
      <w:bookmarkEnd w:id="540"/>
      <w:bookmarkEnd w:id="541"/>
      <w:bookmarkEnd w:id="542"/>
      <w:bookmarkEnd w:id="543"/>
      <w:bookmarkEnd w:id="552"/>
    </w:p>
    <w:p w14:paraId="35948AB7" w14:textId="77777777" w:rsidR="00B515F2" w:rsidRPr="00D61FD5" w:rsidRDefault="00B515F2" w:rsidP="00B515F2">
      <w:pPr>
        <w:pStyle w:val="Heading3"/>
        <w:rPr>
          <w:lang w:eastAsia="zh-CN"/>
        </w:rPr>
      </w:pPr>
      <w:bookmarkStart w:id="553" w:name="_Toc47446721"/>
      <w:bookmarkStart w:id="554" w:name="_Toc49766802"/>
      <w:bookmarkStart w:id="555" w:name="_Toc51230008"/>
      <w:bookmarkStart w:id="556" w:name="_Toc56624194"/>
      <w:bookmarkStart w:id="557" w:name="_Toc57018095"/>
      <w:bookmarkStart w:id="558" w:name="_Toc57272057"/>
      <w:bookmarkStart w:id="559" w:name="_Toc57272162"/>
      <w:bookmarkStart w:id="560" w:name="_Toc57272265"/>
      <w:bookmarkStart w:id="561" w:name="_Toc57272491"/>
      <w:bookmarkStart w:id="562" w:name="_Toc57285015"/>
      <w:bookmarkStart w:id="563" w:name="_Toc57983663"/>
      <w:bookmarkStart w:id="564" w:name="_Toc63666197"/>
      <w:bookmarkStart w:id="565" w:name="_Toc66105021"/>
      <w:bookmarkStart w:id="566" w:name="_Toc66106894"/>
      <w:bookmarkStart w:id="567" w:name="_Toc66462551"/>
      <w:bookmarkStart w:id="568" w:name="_Toc70927074"/>
      <w:bookmarkStart w:id="569" w:name="_Toc73781896"/>
      <w:bookmarkStart w:id="570" w:name="_Toc82717802"/>
      <w:r w:rsidRPr="00D61FD5">
        <w:rPr>
          <w:lang w:eastAsia="zh-CN"/>
        </w:rPr>
        <w:t>6.3.1</w:t>
      </w:r>
      <w:r w:rsidRPr="00D61FD5">
        <w:rPr>
          <w:lang w:eastAsia="zh-CN"/>
        </w:rPr>
        <w:tab/>
        <w:t>General</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1E9A6A92" w14:textId="77777777" w:rsidR="00B515F2" w:rsidRPr="00D61FD5" w:rsidRDefault="00B515F2" w:rsidP="00B515F2">
      <w:bookmarkStart w:id="571" w:name="_Toc47446722"/>
      <w:r w:rsidRPr="00D61FD5">
        <w:t>Each operator becomes responsible for allocating a port number to each new 3GPP application from either the User Port number range [1024-49151] or from the Dynamic/Private Port range [49152 - 65535].</w:t>
      </w:r>
    </w:p>
    <w:p w14:paraId="24F71F95" w14:textId="77777777" w:rsidR="00B515F2" w:rsidRPr="00D61FD5" w:rsidRDefault="00B515F2" w:rsidP="00B515F2">
      <w:pPr>
        <w:pStyle w:val="Heading3"/>
        <w:rPr>
          <w:lang w:eastAsia="zh-CN"/>
        </w:rPr>
      </w:pPr>
      <w:bookmarkStart w:id="572" w:name="_Toc49766803"/>
      <w:bookmarkStart w:id="573" w:name="_Toc51230009"/>
      <w:bookmarkStart w:id="574" w:name="_Toc56624195"/>
      <w:bookmarkStart w:id="575" w:name="_Toc57018096"/>
      <w:bookmarkStart w:id="576" w:name="_Toc57272058"/>
      <w:bookmarkStart w:id="577" w:name="_Toc57272163"/>
      <w:bookmarkStart w:id="578" w:name="_Toc57272266"/>
      <w:bookmarkStart w:id="579" w:name="_Toc57272492"/>
      <w:bookmarkStart w:id="580" w:name="_Toc57285016"/>
      <w:bookmarkStart w:id="581" w:name="_Toc57983664"/>
      <w:bookmarkStart w:id="582" w:name="_Toc63666198"/>
      <w:bookmarkStart w:id="583" w:name="_Toc66105022"/>
      <w:bookmarkStart w:id="584" w:name="_Toc66106895"/>
      <w:bookmarkStart w:id="585" w:name="_Toc66462552"/>
      <w:bookmarkStart w:id="586" w:name="_Toc70927075"/>
      <w:bookmarkStart w:id="587" w:name="_Toc73781897"/>
      <w:bookmarkStart w:id="588" w:name="_Toc82717803"/>
      <w:r w:rsidRPr="00D61FD5">
        <w:rPr>
          <w:lang w:eastAsia="zh-CN"/>
        </w:rPr>
        <w:t>6.3.2</w:t>
      </w:r>
      <w:r w:rsidRPr="00D61FD5">
        <w:rPr>
          <w:lang w:eastAsia="zh-CN"/>
        </w:rPr>
        <w:tab/>
        <w:t>Detailed description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378367FA" w14:textId="77777777" w:rsidR="00B515F2" w:rsidRPr="00D61FD5" w:rsidRDefault="00B515F2" w:rsidP="00B515F2">
      <w:r w:rsidRPr="00D61FD5">
        <w:t>The proposed solution is based on the following assumptions:</w:t>
      </w:r>
    </w:p>
    <w:p w14:paraId="4738BB49" w14:textId="77777777" w:rsidR="00B515F2" w:rsidRPr="00D61FD5" w:rsidRDefault="00B515F2" w:rsidP="00B515F2">
      <w:pPr>
        <w:pStyle w:val="B1"/>
      </w:pPr>
      <w:r w:rsidRPr="00D61FD5">
        <w:t>1.</w:t>
      </w:r>
      <w:r w:rsidRPr="00D61FD5">
        <w:tab/>
        <w:t>An operator determines which port numbers are not used as default ones in their network (either from the User Port number range [1024-49151] or from the Dynamic/Private Port range [49152 - 65535]).</w:t>
      </w:r>
    </w:p>
    <w:p w14:paraId="6675B4B6" w14:textId="77777777" w:rsidR="00B515F2" w:rsidRPr="00D61FD5" w:rsidRDefault="00B515F2" w:rsidP="00B515F2">
      <w:pPr>
        <w:pStyle w:val="B1"/>
      </w:pPr>
      <w:r w:rsidRPr="00D61FD5">
        <w:t>2.</w:t>
      </w:r>
      <w:r w:rsidRPr="00D61FD5">
        <w:tab/>
        <w:t>The operator selects certain unused port number as a default one for the new 3GPP interface application and configures all relevant network entities with OAM.</w:t>
      </w:r>
    </w:p>
    <w:p w14:paraId="4CA2981D" w14:textId="77777777" w:rsidR="00B515F2" w:rsidRPr="00D61FD5" w:rsidRDefault="00B515F2" w:rsidP="00B515F2">
      <w:pPr>
        <w:pStyle w:val="B1"/>
        <w:rPr>
          <w:lang w:eastAsia="zh-CN"/>
        </w:rPr>
      </w:pPr>
      <w:r w:rsidRPr="00D61FD5">
        <w:t>3.</w:t>
      </w:r>
      <w:r w:rsidRPr="00D61FD5">
        <w:tab/>
        <w:t xml:space="preserve">Many existing interface applications </w:t>
      </w:r>
      <w:r w:rsidRPr="00D61FD5">
        <w:rPr>
          <w:lang w:eastAsia="zh-CN"/>
        </w:rPr>
        <w:t xml:space="preserve">are dynamically selecting port numbers from </w:t>
      </w:r>
      <w:r w:rsidRPr="00D61FD5">
        <w:t xml:space="preserve">range [49152 - 65535] </w:t>
      </w:r>
      <w:r w:rsidRPr="00D61FD5">
        <w:rPr>
          <w:lang w:eastAsia="zh-CN"/>
        </w:rPr>
        <w:t xml:space="preserve">when populating source port field in UDP/TCP/SCTP header, e.g. for load balancing. In a request-response type of communication, the remote peer typically sends the response message to the port number, which is populating the source port field of the received request message. If the new port number is selected from the </w:t>
      </w:r>
      <w:r w:rsidRPr="00D61FD5">
        <w:t>Dynamic/Private Port range [49152 - 65535], then the solution will be similar to the one, which is described in clause </w:t>
      </w:r>
      <w:r w:rsidRPr="00D61FD5">
        <w:rPr>
          <w:lang w:eastAsia="zh-CN"/>
        </w:rPr>
        <w:t>6.2.2 for Solution#1.</w:t>
      </w:r>
    </w:p>
    <w:p w14:paraId="14B25CE4" w14:textId="77777777" w:rsidR="00B515F2" w:rsidRPr="00D61FD5" w:rsidRDefault="00B515F2" w:rsidP="00B515F2">
      <w:pPr>
        <w:pStyle w:val="B1"/>
      </w:pPr>
      <w:r w:rsidRPr="00D61FD5">
        <w:rPr>
          <w:lang w:eastAsia="zh-CN"/>
        </w:rPr>
        <w:t>4.</w:t>
      </w:r>
      <w:r w:rsidRPr="00D61FD5">
        <w:rPr>
          <w:lang w:eastAsia="zh-CN"/>
        </w:rPr>
        <w:tab/>
        <w:t xml:space="preserve">If the new port number is selected from the </w:t>
      </w:r>
      <w:r w:rsidRPr="00D61FD5">
        <w:t>User Port number range [1024-49151], then the drawbacks described in the above bullet point 3 will be eliminated.</w:t>
      </w:r>
    </w:p>
    <w:p w14:paraId="02907DEF" w14:textId="77777777" w:rsidR="00B515F2" w:rsidRPr="00D61FD5" w:rsidRDefault="00B515F2" w:rsidP="00B515F2">
      <w:r w:rsidRPr="00D61FD5">
        <w:t>The following use case needs to be considered, if Dynamic/Private Port range [49152 - 65535] is used:</w:t>
      </w:r>
    </w:p>
    <w:p w14:paraId="7C3BEAF9" w14:textId="77777777" w:rsidR="00B515F2" w:rsidRPr="00D61FD5" w:rsidRDefault="00B515F2" w:rsidP="00B515F2">
      <w:pPr>
        <w:pStyle w:val="B1"/>
      </w:pPr>
      <w:r w:rsidRPr="00D61FD5">
        <w:t>-</w:t>
      </w:r>
      <w:r w:rsidRPr="00D61FD5">
        <w:tab/>
        <w:t>A legacy application client already runs on a network entity and a new 3GPP Rel-17 app is initializing;</w:t>
      </w:r>
    </w:p>
    <w:p w14:paraId="21B258A8" w14:textId="77777777" w:rsidR="00B515F2" w:rsidRPr="00D61FD5" w:rsidRDefault="00B515F2" w:rsidP="00B515F2">
      <w:pPr>
        <w:pStyle w:val="B1"/>
      </w:pPr>
      <w:r w:rsidRPr="00D61FD5">
        <w:t>-</w:t>
      </w:r>
      <w:r w:rsidRPr="00D61FD5">
        <w:tab/>
        <w:t>Both apps share the same IP address;</w:t>
      </w:r>
    </w:p>
    <w:p w14:paraId="51FFFBB9" w14:textId="77777777" w:rsidR="00B515F2" w:rsidRPr="00D61FD5" w:rsidRDefault="00B515F2" w:rsidP="00B515F2">
      <w:pPr>
        <w:pStyle w:val="B1"/>
      </w:pPr>
      <w:r w:rsidRPr="00D61FD5">
        <w:t>-</w:t>
      </w:r>
      <w:r w:rsidRPr="00D61FD5">
        <w:tab/>
        <w:t>The new 3GPP Rel-17 app shall listen to e.g. port 50000 for incoming requests;</w:t>
      </w:r>
    </w:p>
    <w:p w14:paraId="6468C81D" w14:textId="77777777" w:rsidR="00B515F2" w:rsidRPr="00D61FD5" w:rsidRDefault="00B515F2" w:rsidP="00B515F2">
      <w:pPr>
        <w:pStyle w:val="B1"/>
      </w:pPr>
      <w:r w:rsidRPr="00D61FD5">
        <w:t>-</w:t>
      </w:r>
      <w:r w:rsidRPr="00D61FD5">
        <w:tab/>
        <w:t>There is a small, but non-zero probability that the legacy app has sent a request to another server and is expecting a response to port 50000;</w:t>
      </w:r>
    </w:p>
    <w:p w14:paraId="22D1ED8F" w14:textId="77777777" w:rsidR="00B515F2" w:rsidRPr="00D61FD5" w:rsidRDefault="00B515F2" w:rsidP="00B515F2">
      <w:pPr>
        <w:pStyle w:val="B1"/>
      </w:pPr>
      <w:r w:rsidRPr="00D61FD5">
        <w:t>-</w:t>
      </w:r>
      <w:r w:rsidRPr="00D61FD5">
        <w:tab/>
        <w:t>The system will not allow new 3GPP Rel-17 app to run, because port 50000 is already in use;</w:t>
      </w:r>
    </w:p>
    <w:p w14:paraId="6A934570" w14:textId="77777777" w:rsidR="00B515F2" w:rsidRPr="00D61FD5" w:rsidRDefault="00B515F2" w:rsidP="00B515F2">
      <w:pPr>
        <w:pStyle w:val="B1"/>
      </w:pPr>
      <w:r w:rsidRPr="00D61FD5">
        <w:t>-</w:t>
      </w:r>
      <w:r w:rsidRPr="00D61FD5">
        <w:tab/>
        <w:t>OAM needs to find a way to somehow remove port 50000 from the legacy app usage, which will enable new 3GPP Rel-17 app to start;</w:t>
      </w:r>
    </w:p>
    <w:p w14:paraId="2EDBC643" w14:textId="77777777" w:rsidR="00B515F2" w:rsidRPr="00D61FD5" w:rsidRDefault="00B515F2" w:rsidP="00B515F2">
      <w:pPr>
        <w:pStyle w:val="B1"/>
      </w:pPr>
      <w:r w:rsidRPr="00D61FD5">
        <w:t>-</w:t>
      </w:r>
      <w:r w:rsidRPr="00D61FD5">
        <w:tab/>
        <w:t>Once the new 3GPP Rel-17 app is up and running, the system will ensure the legacy app will always select another port from the dynamic range. No more clashes will happen on this network entity.</w:t>
      </w:r>
    </w:p>
    <w:p w14:paraId="4051B362" w14:textId="77777777" w:rsidR="00B515F2" w:rsidRPr="00D61FD5" w:rsidRDefault="00B515F2" w:rsidP="00B515F2">
      <w:pPr>
        <w:pStyle w:val="Heading3"/>
        <w:rPr>
          <w:lang w:eastAsia="zh-CN"/>
        </w:rPr>
      </w:pPr>
      <w:bookmarkStart w:id="589" w:name="_Toc49766804"/>
      <w:bookmarkStart w:id="590" w:name="_Toc51230010"/>
      <w:bookmarkStart w:id="591" w:name="_Toc56624196"/>
      <w:bookmarkStart w:id="592" w:name="_Toc57018097"/>
      <w:bookmarkStart w:id="593" w:name="_Toc57272059"/>
      <w:bookmarkStart w:id="594" w:name="_Toc57272164"/>
      <w:bookmarkStart w:id="595" w:name="_Toc57272267"/>
      <w:bookmarkStart w:id="596" w:name="_Toc57272493"/>
      <w:bookmarkStart w:id="597" w:name="_Toc57285017"/>
      <w:bookmarkStart w:id="598" w:name="_Toc57983665"/>
      <w:bookmarkStart w:id="599" w:name="_Toc63666199"/>
      <w:bookmarkStart w:id="600" w:name="_Toc66105023"/>
      <w:bookmarkStart w:id="601" w:name="_Toc66106896"/>
      <w:bookmarkStart w:id="602" w:name="_Toc66462553"/>
      <w:bookmarkStart w:id="603" w:name="_Toc70927076"/>
      <w:bookmarkStart w:id="604" w:name="_Toc73781898"/>
      <w:bookmarkStart w:id="605" w:name="_Toc47446723"/>
      <w:bookmarkStart w:id="606" w:name="_Toc82717804"/>
      <w:r w:rsidRPr="00D61FD5">
        <w:rPr>
          <w:lang w:eastAsia="zh-CN"/>
        </w:rPr>
        <w:t>6.3.3</w:t>
      </w:r>
      <w:r w:rsidRPr="00D61FD5">
        <w:rPr>
          <w:lang w:eastAsia="zh-CN"/>
        </w:rPr>
        <w:tab/>
        <w:t>Impacts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6"/>
    </w:p>
    <w:p w14:paraId="195B958A" w14:textId="77777777" w:rsidR="00B515F2" w:rsidRPr="00D61FD5" w:rsidRDefault="00B515F2" w:rsidP="00B515F2">
      <w:r w:rsidRPr="00D61FD5">
        <w:t>The solution will impact only newly defined (Rel-17 and onwards) interface applications, i.e. the solution will have no impact on legacy applications.</w:t>
      </w:r>
    </w:p>
    <w:p w14:paraId="1C5F832A" w14:textId="77777777" w:rsidR="00B515F2" w:rsidRPr="00D61FD5" w:rsidRDefault="00B515F2" w:rsidP="00B515F2">
      <w:pPr>
        <w:pStyle w:val="Heading3"/>
        <w:rPr>
          <w:lang w:eastAsia="zh-CN"/>
        </w:rPr>
      </w:pPr>
      <w:bookmarkStart w:id="607" w:name="_Toc49766805"/>
      <w:bookmarkStart w:id="608" w:name="_Toc51230011"/>
      <w:bookmarkStart w:id="609" w:name="_Toc56624197"/>
      <w:bookmarkStart w:id="610" w:name="_Toc57018098"/>
      <w:bookmarkStart w:id="611" w:name="_Toc57272060"/>
      <w:bookmarkStart w:id="612" w:name="_Toc57272165"/>
      <w:bookmarkStart w:id="613" w:name="_Toc57272268"/>
      <w:bookmarkStart w:id="614" w:name="_Toc57272494"/>
      <w:bookmarkStart w:id="615" w:name="_Toc57285018"/>
      <w:bookmarkStart w:id="616" w:name="_Toc57983666"/>
      <w:bookmarkStart w:id="617" w:name="_Toc63666200"/>
      <w:bookmarkStart w:id="618" w:name="_Toc66105024"/>
      <w:bookmarkStart w:id="619" w:name="_Toc66106897"/>
      <w:bookmarkStart w:id="620" w:name="_Toc66462554"/>
      <w:bookmarkStart w:id="621" w:name="_Toc70927077"/>
      <w:bookmarkStart w:id="622" w:name="_Toc73781899"/>
      <w:bookmarkStart w:id="623" w:name="_Toc82717805"/>
      <w:r w:rsidRPr="00D61FD5">
        <w:rPr>
          <w:lang w:eastAsia="zh-CN"/>
        </w:rPr>
        <w:t>6.3.4</w:t>
      </w:r>
      <w:r w:rsidRPr="00D61FD5">
        <w:rPr>
          <w:lang w:eastAsia="zh-CN"/>
        </w:rPr>
        <w:tab/>
        <w:t>Pros and cons</w:t>
      </w:r>
      <w:bookmarkEnd w:id="605"/>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1737A399" w14:textId="77777777" w:rsidR="00B515F2" w:rsidRPr="00D61FD5" w:rsidRDefault="00B515F2" w:rsidP="00B00C25">
      <w:r w:rsidRPr="00D61FD5">
        <w:t>Pros:</w:t>
      </w:r>
    </w:p>
    <w:p w14:paraId="4C8BE70B" w14:textId="77777777" w:rsidR="00B515F2" w:rsidRPr="00D61FD5" w:rsidRDefault="00B515F2" w:rsidP="00B515F2">
      <w:pPr>
        <w:pStyle w:val="B1"/>
      </w:pPr>
      <w:r w:rsidRPr="00D61FD5">
        <w:t>-</w:t>
      </w:r>
      <w:r w:rsidRPr="00D61FD5">
        <w:tab/>
        <w:t>Gives full control and flexibility to operators when selecting default port numbers for new 3GPP interfaces.</w:t>
      </w:r>
    </w:p>
    <w:p w14:paraId="2E2B6F42" w14:textId="77777777" w:rsidR="00B515F2" w:rsidRPr="00D61FD5" w:rsidRDefault="00B515F2" w:rsidP="00B00C25">
      <w:r w:rsidRPr="00D61FD5">
        <w:t>Cons:</w:t>
      </w:r>
    </w:p>
    <w:p w14:paraId="5357FDC8" w14:textId="6138E382" w:rsidR="00B515F2" w:rsidRPr="00D61FD5" w:rsidRDefault="00B515F2" w:rsidP="00B515F2">
      <w:pPr>
        <w:pStyle w:val="B1"/>
      </w:pPr>
      <w:r w:rsidRPr="00D61FD5">
        <w:t>-</w:t>
      </w:r>
      <w:r w:rsidRPr="00D61FD5">
        <w:tab/>
        <w:t xml:space="preserve">The new application cannot have hard-coded default port number. That is, it will learn the default port number after successful configuration action. </w:t>
      </w:r>
    </w:p>
    <w:p w14:paraId="71AFD472" w14:textId="77777777" w:rsidR="00B515F2" w:rsidRPr="00D61FD5" w:rsidRDefault="00B515F2" w:rsidP="00B515F2">
      <w:pPr>
        <w:pStyle w:val="B1"/>
      </w:pPr>
      <w:r w:rsidRPr="00D61FD5">
        <w:t>-</w:t>
      </w:r>
      <w:r w:rsidRPr="00D61FD5">
        <w:tab/>
        <w:t>Makes the default port setting logic more complex in a new application.</w:t>
      </w:r>
    </w:p>
    <w:p w14:paraId="0175FDBF" w14:textId="77777777" w:rsidR="00B515F2" w:rsidRPr="00D61FD5" w:rsidRDefault="00B515F2" w:rsidP="00B515F2">
      <w:pPr>
        <w:pStyle w:val="B1"/>
      </w:pPr>
      <w:r w:rsidRPr="00D61FD5">
        <w:lastRenderedPageBreak/>
        <w:t>-</w:t>
      </w:r>
      <w:r w:rsidRPr="00D61FD5">
        <w:tab/>
        <w:t>If a legacy application client already runs on a network entity and a new 3GPP Rel-17 app is initializing on the same entity while both applications share the same IP address and port, then the system will not permit the new app to start (see clause 6.2.2). OAM will need to find a way to free up the port in usage by the legacy application client, which will enable new 3GPP Rel-17 application to start.</w:t>
      </w:r>
    </w:p>
    <w:p w14:paraId="2337E61D" w14:textId="77777777" w:rsidR="008D7268" w:rsidRPr="00D61FD5" w:rsidRDefault="008D7268" w:rsidP="008D7268">
      <w:pPr>
        <w:pStyle w:val="Heading2"/>
        <w:rPr>
          <w:lang w:eastAsia="zh-CN"/>
        </w:rPr>
      </w:pPr>
      <w:bookmarkStart w:id="624" w:name="_Toc63666201"/>
      <w:bookmarkStart w:id="625" w:name="_Toc66105025"/>
      <w:bookmarkStart w:id="626" w:name="_Toc66106898"/>
      <w:bookmarkStart w:id="627" w:name="_Toc66462555"/>
      <w:bookmarkStart w:id="628" w:name="_Toc70927078"/>
      <w:bookmarkStart w:id="629" w:name="_Toc73781900"/>
      <w:bookmarkStart w:id="630" w:name="_Toc56624208"/>
      <w:bookmarkStart w:id="631" w:name="_Toc57018104"/>
      <w:bookmarkStart w:id="632" w:name="_Toc57272066"/>
      <w:bookmarkStart w:id="633" w:name="_Toc57272171"/>
      <w:bookmarkStart w:id="634" w:name="_Toc57272274"/>
      <w:bookmarkStart w:id="635" w:name="_Toc57272500"/>
      <w:bookmarkStart w:id="636" w:name="_Toc57285024"/>
      <w:bookmarkStart w:id="637" w:name="_Toc57983672"/>
      <w:bookmarkStart w:id="638" w:name="_Toc82717806"/>
      <w:bookmarkEnd w:id="544"/>
      <w:bookmarkEnd w:id="545"/>
      <w:bookmarkEnd w:id="546"/>
      <w:bookmarkEnd w:id="547"/>
      <w:bookmarkEnd w:id="548"/>
      <w:bookmarkEnd w:id="549"/>
      <w:bookmarkEnd w:id="550"/>
      <w:bookmarkEnd w:id="551"/>
      <w:r w:rsidRPr="00D61FD5">
        <w:rPr>
          <w:lang w:eastAsia="zh-CN"/>
        </w:rPr>
        <w:t>6.4</w:t>
      </w:r>
      <w:r w:rsidRPr="00D61FD5">
        <w:rPr>
          <w:lang w:eastAsia="zh-CN"/>
        </w:rPr>
        <w:tab/>
        <w:t xml:space="preserve">Solution#3: </w:t>
      </w:r>
      <w:r w:rsidRPr="00D61FD5">
        <w:t>DNS-SD based solution</w:t>
      </w:r>
      <w:bookmarkEnd w:id="624"/>
      <w:bookmarkEnd w:id="625"/>
      <w:bookmarkEnd w:id="626"/>
      <w:bookmarkEnd w:id="627"/>
      <w:bookmarkEnd w:id="628"/>
      <w:bookmarkEnd w:id="629"/>
      <w:bookmarkEnd w:id="638"/>
    </w:p>
    <w:p w14:paraId="3283A8C6" w14:textId="77777777" w:rsidR="008D7268" w:rsidRPr="00D61FD5" w:rsidRDefault="008D7268" w:rsidP="008D7268">
      <w:pPr>
        <w:pStyle w:val="Heading3"/>
        <w:rPr>
          <w:lang w:eastAsia="zh-CN"/>
        </w:rPr>
      </w:pPr>
      <w:bookmarkStart w:id="639" w:name="_Toc56624204"/>
      <w:bookmarkStart w:id="640" w:name="_Toc57018100"/>
      <w:bookmarkStart w:id="641" w:name="_Toc57272062"/>
      <w:bookmarkStart w:id="642" w:name="_Toc57272167"/>
      <w:bookmarkStart w:id="643" w:name="_Toc57272270"/>
      <w:bookmarkStart w:id="644" w:name="_Toc57272496"/>
      <w:bookmarkStart w:id="645" w:name="_Toc57285020"/>
      <w:bookmarkStart w:id="646" w:name="_Toc57983668"/>
      <w:bookmarkStart w:id="647" w:name="_Toc63666202"/>
      <w:bookmarkStart w:id="648" w:name="_Toc66105026"/>
      <w:bookmarkStart w:id="649" w:name="_Toc66106899"/>
      <w:bookmarkStart w:id="650" w:name="_Toc66462556"/>
      <w:bookmarkStart w:id="651" w:name="_Toc70927079"/>
      <w:bookmarkStart w:id="652" w:name="_Toc73781901"/>
      <w:bookmarkStart w:id="653" w:name="_Toc82717807"/>
      <w:r w:rsidRPr="00D61FD5">
        <w:rPr>
          <w:lang w:eastAsia="zh-CN"/>
        </w:rPr>
        <w:t>6.4.1</w:t>
      </w:r>
      <w:r w:rsidRPr="00D61FD5">
        <w:rPr>
          <w:lang w:eastAsia="zh-CN"/>
        </w:rPr>
        <w:tab/>
        <w:t>General</w:t>
      </w:r>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7FEE7D48" w14:textId="77777777" w:rsidR="008D7268" w:rsidRPr="00D61FD5" w:rsidRDefault="008D7268" w:rsidP="008D7268">
      <w:r w:rsidRPr="00D61FD5">
        <w:t xml:space="preserve">The DNS-based Service Discovery (DNS-SD) (see IETF RFC 6763 [6]) allows clients to discover one or multiple nodes in the network supporting a specific service, the application protocol and the transport protocol used for accessing the service, using standard DNS queries sent to </w:t>
      </w:r>
      <w:r w:rsidRPr="00D61FD5">
        <w:rPr>
          <w:lang w:val="en-US"/>
        </w:rPr>
        <w:t>a conventional unicast DNS server available in the network</w:t>
      </w:r>
      <w:r w:rsidRPr="00D61FD5">
        <w:t>.</w:t>
      </w:r>
    </w:p>
    <w:p w14:paraId="7B492CB0" w14:textId="77777777" w:rsidR="008D7268" w:rsidRPr="00D61FD5" w:rsidRDefault="008D7268" w:rsidP="008D7268">
      <w:r w:rsidRPr="00D61FD5">
        <w:rPr>
          <w:lang w:val="en-US"/>
        </w:rPr>
        <w:t xml:space="preserve">In 3GPP networks, any IP-based interface can been considered as a specific service provided by a node on a given IP address and an IP port number. By identifying an interface with a unique service name, the </w:t>
      </w:r>
      <w:r w:rsidRPr="00D61FD5">
        <w:t>DNS-based Service Discovery (DNS-SD) can be used by clients to discover the IP port number used by a remote node for a given interface.</w:t>
      </w:r>
    </w:p>
    <w:p w14:paraId="41444DC1" w14:textId="77777777" w:rsidR="008D7268" w:rsidRPr="00D61FD5" w:rsidRDefault="008D7268" w:rsidP="00230B8D">
      <w:pPr>
        <w:rPr>
          <w:rFonts w:eastAsia="SimSun"/>
          <w:lang w:val="en-US" w:eastAsia="zh-CN"/>
        </w:rPr>
      </w:pPr>
      <w:r w:rsidRPr="00D61FD5">
        <w:rPr>
          <w:rFonts w:eastAsia="SimSun"/>
          <w:lang w:val="en-US" w:eastAsia="zh-CN"/>
        </w:rPr>
        <w:t>In this proposed solution, it is assumed that a conventional unicast DNS server is available in the network. When a node is activated in the network, the service application is assigned with any available port from either the User Port number range [1024-49151] or the Dynamic/Private Port range [49152 - 65535]. The DNS server of the domain needs to be updated with the node's DNS records (configured hostnames, IP addresses, locally assigned port numbers, service names supported, etc.). This update can be done manually by the network administrator or done automatically by the node with mechanisms such as Dynamic DNS (DDNS).</w:t>
      </w:r>
    </w:p>
    <w:p w14:paraId="7467BBA7" w14:textId="77777777" w:rsidR="008D7268" w:rsidRPr="00D61FD5" w:rsidRDefault="008D7268" w:rsidP="008D7268">
      <w:pPr>
        <w:rPr>
          <w:lang w:val="en-US"/>
        </w:rPr>
      </w:pPr>
      <w:r w:rsidRPr="00D61FD5">
        <w:rPr>
          <w:rFonts w:eastAsia="SimSun"/>
          <w:lang w:val="en-US" w:eastAsia="zh-CN"/>
        </w:rPr>
        <w:t xml:space="preserve">The name of the service supported by a given 3GPP interface is registered to IANA. It </w:t>
      </w:r>
      <w:r w:rsidRPr="00D61FD5">
        <w:rPr>
          <w:lang w:val="en-US"/>
        </w:rPr>
        <w:t>consists of a pair of DNS labels separated by a dot, following the convention already established for SRV records (</w:t>
      </w:r>
      <w:r w:rsidRPr="00D61FD5">
        <w:rPr>
          <w:noProof/>
          <w:lang w:val="en-US"/>
        </w:rPr>
        <w:t>IETF RFC </w:t>
      </w:r>
      <w:r w:rsidRPr="00D61FD5">
        <w:rPr>
          <w:lang w:val="en-US"/>
        </w:rPr>
        <w:t>2782 [7]).</w:t>
      </w:r>
    </w:p>
    <w:p w14:paraId="4A96EE01" w14:textId="77777777" w:rsidR="008D7268" w:rsidRPr="00D61FD5" w:rsidRDefault="008D7268" w:rsidP="008D7268">
      <w:pPr>
        <w:pStyle w:val="B1"/>
      </w:pPr>
      <w:r w:rsidRPr="00D61FD5">
        <w:rPr>
          <w:lang w:val="en-US"/>
        </w:rPr>
        <w:t>-</w:t>
      </w:r>
      <w:r w:rsidRPr="00D61FD5">
        <w:rPr>
          <w:lang w:val="en-US"/>
        </w:rPr>
        <w:tab/>
        <w:t>The first label of the pair is an underscore character followed by an IANA registered Service Name (</w:t>
      </w:r>
      <w:r w:rsidRPr="00D61FD5">
        <w:rPr>
          <w:noProof/>
          <w:lang w:val="en-US"/>
        </w:rPr>
        <w:t>IETF RFC </w:t>
      </w:r>
      <w:r w:rsidRPr="00D61FD5">
        <w:rPr>
          <w:lang w:val="en-US"/>
        </w:rPr>
        <w:t xml:space="preserve">6335 [2]). </w:t>
      </w:r>
    </w:p>
    <w:p w14:paraId="1B356B6A" w14:textId="77777777" w:rsidR="008D7268" w:rsidRPr="00D61FD5" w:rsidRDefault="008D7268" w:rsidP="008D7268">
      <w:pPr>
        <w:pStyle w:val="B1"/>
        <w:rPr>
          <w:rFonts w:eastAsia="SimSun"/>
          <w:lang w:val="en-US" w:eastAsia="zh-CN"/>
        </w:rPr>
      </w:pPr>
      <w:r w:rsidRPr="00D61FD5">
        <w:rPr>
          <w:lang w:val="en-US"/>
        </w:rPr>
        <w:t>-</w:t>
      </w:r>
      <w:r w:rsidRPr="00D61FD5">
        <w:rPr>
          <w:lang w:val="en-US"/>
        </w:rPr>
        <w:tab/>
        <w:t>The second label is either "_tcp" (for application protocols that run over TCP) or "_udp" (for application protocols that run over any transport protocol other than TCP).</w:t>
      </w:r>
    </w:p>
    <w:p w14:paraId="6B668D2F" w14:textId="77777777" w:rsidR="008D7268" w:rsidRPr="00D61FD5" w:rsidRDefault="008D7268" w:rsidP="008D7268">
      <w:pPr>
        <w:rPr>
          <w:lang w:val="en-US"/>
        </w:rPr>
      </w:pPr>
      <w:r w:rsidRPr="00D61FD5">
        <w:rPr>
          <w:lang w:val="en-US"/>
        </w:rPr>
        <w:t xml:space="preserve">Service names are assigned by IANA on a "first come, first served" basis, as described in Clause 8.1 of </w:t>
      </w:r>
      <w:r w:rsidRPr="00D61FD5">
        <w:rPr>
          <w:noProof/>
          <w:lang w:val="en-US"/>
        </w:rPr>
        <w:t>IETF RFC </w:t>
      </w:r>
      <w:r w:rsidRPr="00D61FD5">
        <w:rPr>
          <w:lang w:val="en-US"/>
        </w:rPr>
        <w:t>6335 [2]. There is no substantive review of the request, other than to ensure that it is well-formed and doesn't duplicate an existing assignment. The assignment of a standard service name is therefore straightforward.</w:t>
      </w:r>
    </w:p>
    <w:p w14:paraId="58432F72" w14:textId="77777777" w:rsidR="008D7268" w:rsidRPr="00D61FD5" w:rsidRDefault="008D7268" w:rsidP="008D7268">
      <w:pPr>
        <w:rPr>
          <w:lang w:val="en-US"/>
        </w:rPr>
      </w:pPr>
      <w:r w:rsidRPr="00D61FD5">
        <w:rPr>
          <w:lang w:val="en-US"/>
        </w:rPr>
        <w:t>For new service names registered by 3GPP, the Service Name will start with "3gpp-", followed by a name identifying the application protocol defined by 3GPP. This name will likely be the acronym used to identify the protocol in 3GPP specifications.</w:t>
      </w:r>
    </w:p>
    <w:p w14:paraId="499C7060" w14:textId="77777777" w:rsidR="0059600C" w:rsidRPr="00D61FD5" w:rsidRDefault="0059600C" w:rsidP="0059600C">
      <w:pPr>
        <w:pStyle w:val="Heading3"/>
        <w:rPr>
          <w:lang w:eastAsia="zh-CN"/>
        </w:rPr>
      </w:pPr>
      <w:bookmarkStart w:id="654" w:name="_Toc56624206"/>
      <w:bookmarkStart w:id="655" w:name="_Toc57018102"/>
      <w:bookmarkStart w:id="656" w:name="_Toc57272064"/>
      <w:bookmarkStart w:id="657" w:name="_Toc57272169"/>
      <w:bookmarkStart w:id="658" w:name="_Toc57272272"/>
      <w:bookmarkStart w:id="659" w:name="_Toc57272498"/>
      <w:bookmarkStart w:id="660" w:name="_Toc57285022"/>
      <w:bookmarkStart w:id="661" w:name="_Toc57983670"/>
      <w:bookmarkStart w:id="662" w:name="_Toc63666204"/>
      <w:bookmarkStart w:id="663" w:name="_Toc66105028"/>
      <w:bookmarkStart w:id="664" w:name="_Toc66106901"/>
      <w:bookmarkStart w:id="665" w:name="_Toc66462558"/>
      <w:bookmarkStart w:id="666" w:name="_Toc70927081"/>
      <w:bookmarkStart w:id="667" w:name="_Toc73781903"/>
      <w:bookmarkStart w:id="668" w:name="_Toc82717808"/>
      <w:r w:rsidRPr="00D61FD5">
        <w:rPr>
          <w:lang w:eastAsia="zh-CN"/>
        </w:rPr>
        <w:t>6.4.2</w:t>
      </w:r>
      <w:r w:rsidRPr="00D61FD5">
        <w:rPr>
          <w:lang w:eastAsia="zh-CN"/>
        </w:rPr>
        <w:tab/>
        <w:t>Detailed description</w:t>
      </w:r>
      <w:bookmarkEnd w:id="668"/>
    </w:p>
    <w:p w14:paraId="118FF75B" w14:textId="77777777" w:rsidR="0059600C" w:rsidRPr="00D61FD5" w:rsidRDefault="0059600C" w:rsidP="0059600C">
      <w:pPr>
        <w:rPr>
          <w:lang w:val="en-US"/>
        </w:rPr>
      </w:pPr>
      <w:r w:rsidRPr="00D61FD5">
        <w:t>The proposed solution is based on the following assumptions:</w:t>
      </w:r>
    </w:p>
    <w:p w14:paraId="5B1127C9" w14:textId="77777777" w:rsidR="0059600C" w:rsidRPr="00D61FD5" w:rsidRDefault="0059600C" w:rsidP="0059600C">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3C304008" w14:textId="2D9E4A3D" w:rsidR="0059600C" w:rsidRPr="00D61FD5" w:rsidRDefault="0059600C" w:rsidP="0059600C">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DNS-SD PTR lookup (see IETF RFC 6763 [6]</w:t>
      </w:r>
      <w:r>
        <w:rPr>
          <w:lang w:val="en-US"/>
        </w:rPr>
        <w:t xml:space="preserve"> and for PTR type see IETF RFC 1035 [</w:t>
      </w:r>
      <w:r w:rsidR="00AB4926">
        <w:rPr>
          <w:lang w:val="en-US"/>
        </w:rPr>
        <w:t>19</w:t>
      </w:r>
      <w:r>
        <w:rPr>
          <w:lang w:val="en-US"/>
        </w:rPr>
        <w:t>]</w:t>
      </w:r>
      <w:r w:rsidRPr="00D61FD5">
        <w:rPr>
          <w:lang w:val="en-US"/>
        </w:rPr>
        <w:t>) for the name:</w:t>
      </w:r>
    </w:p>
    <w:p w14:paraId="22154FF8" w14:textId="77777777" w:rsidR="0059600C" w:rsidRPr="00D61FD5" w:rsidRDefault="0059600C" w:rsidP="0059600C">
      <w:pPr>
        <w:pStyle w:val="B2"/>
        <w:rPr>
          <w:lang w:val="en-US"/>
        </w:rPr>
      </w:pPr>
      <w:r w:rsidRPr="00D61FD5">
        <w:rPr>
          <w:lang w:val="en-US"/>
        </w:rPr>
        <w:t>&lt;Service&gt;.&lt;Domain&gt;</w:t>
      </w:r>
    </w:p>
    <w:p w14:paraId="26A9A780" w14:textId="77777777" w:rsidR="0059600C" w:rsidRPr="00D61FD5" w:rsidRDefault="0059600C" w:rsidP="0059600C">
      <w:pPr>
        <w:pStyle w:val="B1"/>
        <w:rPr>
          <w:lang w:val="en-US"/>
        </w:rPr>
      </w:pPr>
      <w:r w:rsidRPr="00D61FD5">
        <w:rPr>
          <w:lang w:val="en-US"/>
        </w:rPr>
        <w:t>3-</w:t>
      </w:r>
      <w:r w:rsidRPr="00D61FD5">
        <w:rPr>
          <w:lang w:val="en-US"/>
        </w:rPr>
        <w:tab/>
        <w:t>The DNS query is sent to the conventional unicast DNS server.</w:t>
      </w:r>
    </w:p>
    <w:p w14:paraId="558B9B23" w14:textId="77777777" w:rsidR="0059600C" w:rsidRPr="00D61FD5" w:rsidRDefault="0059600C" w:rsidP="0059600C">
      <w:pPr>
        <w:pStyle w:val="B1"/>
        <w:rPr>
          <w:lang w:val="en-US"/>
        </w:rPr>
      </w:pPr>
      <w:r w:rsidRPr="00D61FD5">
        <w:rPr>
          <w:lang w:val="en-US"/>
        </w:rPr>
        <w:t>4-</w:t>
      </w:r>
      <w:r w:rsidRPr="00D61FD5">
        <w:rPr>
          <w:lang w:val="en-US"/>
        </w:rPr>
        <w:tab/>
        <w:t>The result of the DNS-SD's PTR lookup is a set of zero or more PTR records giving the list of available instances in the form of Service Instance Names:</w:t>
      </w:r>
    </w:p>
    <w:p w14:paraId="67CB6C0C" w14:textId="77777777" w:rsidR="0059600C" w:rsidRPr="00D61FD5" w:rsidRDefault="0059600C" w:rsidP="0059600C">
      <w:pPr>
        <w:pStyle w:val="B2"/>
        <w:rPr>
          <w:lang w:val="en-US"/>
        </w:rPr>
      </w:pPr>
      <w:r w:rsidRPr="00D61FD5">
        <w:rPr>
          <w:lang w:val="en-US"/>
        </w:rPr>
        <w:t>Service Instance Name = &lt;Instance&gt;.&lt;Service&gt;.&lt;Domain&gt;</w:t>
      </w:r>
    </w:p>
    <w:p w14:paraId="01FCFC81" w14:textId="77777777" w:rsidR="0059600C" w:rsidRPr="00D61FD5" w:rsidRDefault="0059600C" w:rsidP="0059600C">
      <w:pPr>
        <w:pStyle w:val="B1"/>
        <w:ind w:hanging="1"/>
        <w:rPr>
          <w:lang w:val="en-US"/>
        </w:rPr>
      </w:pPr>
      <w:r w:rsidRPr="00D61FD5">
        <w:rPr>
          <w:lang w:val="en-US"/>
        </w:rPr>
        <w:t>In which the &lt;Instance&gt; portion is a user-friendly name, consisting of arbitrary Net-Unicode text, as defined in IETF RFC 6763 [6].</w:t>
      </w:r>
    </w:p>
    <w:p w14:paraId="616F82CE" w14:textId="77777777" w:rsidR="0059600C" w:rsidRPr="00D61FD5" w:rsidRDefault="0059600C" w:rsidP="0059600C">
      <w:pPr>
        <w:pStyle w:val="B1"/>
        <w:ind w:hanging="1"/>
        <w:rPr>
          <w:lang w:val="en-US"/>
        </w:rPr>
      </w:pPr>
      <w:r w:rsidRPr="00D61FD5">
        <w:rPr>
          <w:lang w:val="en-US"/>
        </w:rPr>
        <w:lastRenderedPageBreak/>
        <w:t>When at least one PTR record is present in the DNS response, the following additional records are included in the DNS response:</w:t>
      </w:r>
    </w:p>
    <w:p w14:paraId="0DF9FD8C" w14:textId="77777777" w:rsidR="0059600C" w:rsidRPr="00D61FD5" w:rsidRDefault="0059600C" w:rsidP="0059600C">
      <w:pPr>
        <w:pStyle w:val="B2"/>
        <w:rPr>
          <w:lang w:val="en-US"/>
        </w:rPr>
      </w:pPr>
      <w:r w:rsidRPr="00D61FD5">
        <w:rPr>
          <w:lang w:val="en-US"/>
        </w:rPr>
        <w:t>-</w:t>
      </w:r>
      <w:r w:rsidRPr="00D61FD5">
        <w:rPr>
          <w:lang w:val="en-US"/>
        </w:rPr>
        <w:tab/>
        <w:t>The SRV record(s) for each Service Instance Name listed in the PTR record(s), providing the port number and target host name of the Service Instance Name</w:t>
      </w:r>
      <w:r w:rsidRPr="00D61FD5">
        <w:t>.</w:t>
      </w:r>
    </w:p>
    <w:p w14:paraId="4A808CC5" w14:textId="77777777" w:rsidR="0059600C" w:rsidRPr="00D61FD5" w:rsidRDefault="0059600C" w:rsidP="0059600C">
      <w:pPr>
        <w:pStyle w:val="B2"/>
        <w:rPr>
          <w:lang w:val="en-US"/>
        </w:rPr>
      </w:pPr>
      <w:r w:rsidRPr="00D61FD5">
        <w:rPr>
          <w:lang w:val="en-US"/>
        </w:rPr>
        <w:t>-</w:t>
      </w:r>
      <w:r w:rsidRPr="00D61FD5">
        <w:rPr>
          <w:lang w:val="en-US"/>
        </w:rPr>
        <w:tab/>
        <w:t xml:space="preserve">All address records (type "A" and "AAAA") for the target </w:t>
      </w:r>
      <w:r w:rsidRPr="00D61FD5">
        <w:t>host name</w:t>
      </w:r>
      <w:r w:rsidRPr="00D61FD5">
        <w:rPr>
          <w:lang w:val="en-US"/>
        </w:rPr>
        <w:t xml:space="preserve"> listed in the SRV record(s).</w:t>
      </w:r>
    </w:p>
    <w:p w14:paraId="40A54226" w14:textId="77777777" w:rsidR="0059600C" w:rsidRPr="00D61FD5" w:rsidRDefault="0059600C" w:rsidP="0059600C">
      <w:pPr>
        <w:pStyle w:val="B2"/>
        <w:rPr>
          <w:lang w:val="en-US"/>
        </w:rPr>
      </w:pPr>
      <w:r w:rsidRPr="00D61FD5">
        <w:rPr>
          <w:lang w:val="en-US"/>
        </w:rPr>
        <w:t>-</w:t>
      </w:r>
      <w:r w:rsidRPr="00D61FD5">
        <w:rPr>
          <w:lang w:val="en-US"/>
        </w:rPr>
        <w:tab/>
        <w:t xml:space="preserve">The TXT record(s) containing a single zero octet (i.e., a single empty string.) for each Service Instance Name named in the PTR record(s). </w:t>
      </w:r>
    </w:p>
    <w:p w14:paraId="1EE78AD1" w14:textId="77777777" w:rsidR="0059600C" w:rsidRPr="00D61FD5" w:rsidRDefault="0059600C" w:rsidP="0059600C">
      <w:pPr>
        <w:pStyle w:val="NO"/>
        <w:rPr>
          <w:lang w:val="en-US"/>
        </w:rPr>
      </w:pPr>
      <w:r w:rsidRPr="00D61FD5">
        <w:rPr>
          <w:lang w:val="en-US"/>
        </w:rPr>
        <w:t>NOTE 1:</w:t>
      </w:r>
      <w:r w:rsidRPr="00D61FD5">
        <w:rPr>
          <w:lang w:val="en-US"/>
        </w:rPr>
        <w:tab/>
        <w:t xml:space="preserve">DNS clients are able of functioning correctly with DNS servers (and Multicast DNS Responders) that fail to generate these additional records automatically, by issuing subsequent queries for any further record(s) they require. </w:t>
      </w:r>
    </w:p>
    <w:p w14:paraId="33C533B1" w14:textId="77777777" w:rsidR="0059600C" w:rsidRPr="00D61FD5" w:rsidRDefault="0059600C" w:rsidP="0059600C">
      <w:pPr>
        <w:pStyle w:val="NO"/>
        <w:rPr>
          <w:lang w:val="en-US"/>
        </w:rPr>
      </w:pPr>
      <w:r w:rsidRPr="00D61FD5">
        <w:rPr>
          <w:lang w:val="en-US"/>
        </w:rPr>
        <w:t>NOTE 2:</w:t>
      </w:r>
      <w:r w:rsidRPr="00D61FD5">
        <w:rPr>
          <w:lang w:val="en-US"/>
        </w:rPr>
        <w:tab/>
        <w:t xml:space="preserve">As described in IETF RFC 6763 [6], TXT record(s) containing a single zero octet indicate that there is no additional data for the given Service Instance </w:t>
      </w:r>
    </w:p>
    <w:p w14:paraId="2F5CD6E2" w14:textId="77777777" w:rsidR="0059600C" w:rsidRPr="00D61FD5" w:rsidRDefault="0059600C" w:rsidP="0059600C">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17AC5DD1" w14:textId="77777777" w:rsidR="0059600C" w:rsidRPr="00D61FD5" w:rsidRDefault="0059600C" w:rsidP="0059600C">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A97D9DD" w14:textId="77777777" w:rsidR="0059600C" w:rsidRPr="00D61FD5" w:rsidRDefault="0059600C" w:rsidP="0059600C">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3E8DE34E" w14:textId="77777777" w:rsidR="0059600C" w:rsidRPr="00D61FD5" w:rsidRDefault="0059600C" w:rsidP="0059600C">
      <w:pPr>
        <w:pStyle w:val="NO"/>
        <w:rPr>
          <w:lang w:val="en-US"/>
        </w:rPr>
      </w:pPr>
      <w:r w:rsidRPr="00D61FD5">
        <w:rPr>
          <w:lang w:val="en-US"/>
        </w:rPr>
        <w:t>NOTE 3:</w:t>
      </w:r>
      <w:r w:rsidRPr="00D61FD5">
        <w:rPr>
          <w:lang w:val="en-US"/>
        </w:rPr>
        <w:tab/>
        <w:t>It is recommended to give the same weight to all the instances with the same priority.</w:t>
      </w:r>
    </w:p>
    <w:p w14:paraId="6455F004" w14:textId="77777777" w:rsidR="0059600C" w:rsidRPr="00D61FD5" w:rsidRDefault="0059600C" w:rsidP="0059600C">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35EC292B" w14:textId="77777777" w:rsidR="008D7268" w:rsidRPr="00D61FD5" w:rsidRDefault="008D7268" w:rsidP="008D7268">
      <w:pPr>
        <w:pStyle w:val="Heading3"/>
        <w:rPr>
          <w:lang w:eastAsia="zh-CN"/>
        </w:rPr>
      </w:pPr>
      <w:bookmarkStart w:id="669" w:name="_Toc82717809"/>
      <w:r w:rsidRPr="00D61FD5">
        <w:rPr>
          <w:lang w:eastAsia="zh-CN"/>
        </w:rPr>
        <w:t>6.4.3</w:t>
      </w:r>
      <w:r w:rsidRPr="00D61FD5">
        <w:rPr>
          <w:lang w:eastAsia="zh-CN"/>
        </w:rPr>
        <w:tab/>
        <w:t>Impacts</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9"/>
    </w:p>
    <w:p w14:paraId="3FF439C0" w14:textId="77777777" w:rsidR="008D7268" w:rsidRPr="00D61FD5" w:rsidRDefault="008D7268" w:rsidP="008D7268">
      <w:r w:rsidRPr="00D61FD5">
        <w:t>The solution will impact only newly defined (Rel-17 and onwards) interface applications. The solution will have no impact on legacy applications.</w:t>
      </w:r>
    </w:p>
    <w:p w14:paraId="17586081" w14:textId="77777777" w:rsidR="008D7268" w:rsidRPr="00D61FD5" w:rsidRDefault="008D7268" w:rsidP="008D7268">
      <w:pPr>
        <w:pStyle w:val="Heading3"/>
        <w:rPr>
          <w:lang w:eastAsia="zh-CN"/>
        </w:rPr>
      </w:pPr>
      <w:bookmarkStart w:id="670" w:name="_Toc56624207"/>
      <w:bookmarkStart w:id="671" w:name="_Toc57018103"/>
      <w:bookmarkStart w:id="672" w:name="_Toc57272065"/>
      <w:bookmarkStart w:id="673" w:name="_Toc57272170"/>
      <w:bookmarkStart w:id="674" w:name="_Toc57272273"/>
      <w:bookmarkStart w:id="675" w:name="_Toc57272499"/>
      <w:bookmarkStart w:id="676" w:name="_Toc57285023"/>
      <w:bookmarkStart w:id="677" w:name="_Toc57983671"/>
      <w:bookmarkStart w:id="678" w:name="_Toc63666205"/>
      <w:bookmarkStart w:id="679" w:name="_Toc66105029"/>
      <w:bookmarkStart w:id="680" w:name="_Toc66106902"/>
      <w:bookmarkStart w:id="681" w:name="_Toc66462559"/>
      <w:bookmarkStart w:id="682" w:name="_Toc70927082"/>
      <w:bookmarkStart w:id="683" w:name="_Toc73781904"/>
      <w:bookmarkStart w:id="684" w:name="_Toc82717810"/>
      <w:r w:rsidRPr="00D61FD5">
        <w:rPr>
          <w:lang w:eastAsia="zh-CN"/>
        </w:rPr>
        <w:t>6.4.4</w:t>
      </w:r>
      <w:r w:rsidRPr="00D61FD5">
        <w:rPr>
          <w:lang w:eastAsia="zh-CN"/>
        </w:rPr>
        <w:tab/>
        <w:t>Pros and cons</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347B01F7" w14:textId="77777777" w:rsidR="008D7268" w:rsidRPr="00D61FD5" w:rsidRDefault="008D7268" w:rsidP="00B00C25">
      <w:r w:rsidRPr="00D61FD5">
        <w:t>Pros:</w:t>
      </w:r>
    </w:p>
    <w:p w14:paraId="6E07370C" w14:textId="77777777" w:rsidR="008D7268" w:rsidRPr="00D61FD5" w:rsidRDefault="008D7268" w:rsidP="008D7268">
      <w:pPr>
        <w:pStyle w:val="B1"/>
      </w:pPr>
      <w:r w:rsidRPr="00D61FD5">
        <w:t>-</w:t>
      </w:r>
      <w:r w:rsidRPr="00D61FD5">
        <w:tab/>
        <w:t>Port numbers are locally assigned in the node supporting the interface applications.</w:t>
      </w:r>
    </w:p>
    <w:p w14:paraId="25D7AACB" w14:textId="77777777" w:rsidR="008D7268" w:rsidRPr="00D61FD5" w:rsidRDefault="008D7268" w:rsidP="008D7268">
      <w:pPr>
        <w:pStyle w:val="B1"/>
      </w:pPr>
      <w:r w:rsidRPr="00D61FD5">
        <w:t>-</w:t>
      </w:r>
      <w:r w:rsidRPr="00D61FD5">
        <w:tab/>
        <w:t>Limit the need for manual configuration.</w:t>
      </w:r>
    </w:p>
    <w:p w14:paraId="5DBFE2B8" w14:textId="77777777" w:rsidR="008D7268" w:rsidRPr="00D61FD5" w:rsidRDefault="008D7268" w:rsidP="008D7268">
      <w:pPr>
        <w:pStyle w:val="B1"/>
      </w:pPr>
      <w:r w:rsidRPr="00D61FD5">
        <w:t>-</w:t>
      </w:r>
      <w:r w:rsidRPr="00D61FD5">
        <w:tab/>
        <w:t>leveraging on a proven DNS infrastructure and mature technology.</w:t>
      </w:r>
    </w:p>
    <w:p w14:paraId="256996CB"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5ECABD70" w14:textId="77777777" w:rsidR="008D7268" w:rsidRPr="00D61FD5" w:rsidRDefault="008D7268" w:rsidP="00B00C25">
      <w:r w:rsidRPr="00D61FD5">
        <w:t>Cons:</w:t>
      </w:r>
    </w:p>
    <w:p w14:paraId="22D26DC5" w14:textId="77777777" w:rsidR="008D7268" w:rsidRPr="00D61FD5" w:rsidRDefault="008D7268" w:rsidP="008D7268">
      <w:pPr>
        <w:pStyle w:val="B1"/>
      </w:pPr>
      <w:r w:rsidRPr="00D61FD5">
        <w:t>-</w:t>
      </w:r>
      <w:r w:rsidRPr="00D61FD5">
        <w:tab/>
        <w:t>Rely on the availability of a DNS infrastructure.</w:t>
      </w:r>
    </w:p>
    <w:p w14:paraId="7DC9F09C"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47208CE7" w14:textId="77777777" w:rsidR="008D7268" w:rsidRPr="00D61FD5" w:rsidRDefault="008D7268" w:rsidP="008D7268">
      <w:pPr>
        <w:pStyle w:val="B1"/>
      </w:pPr>
      <w:r w:rsidRPr="00D61FD5">
        <w:t>-</w:t>
      </w:r>
      <w:r w:rsidRPr="00D61FD5">
        <w:tab/>
        <w:t>The discovery mechanism implies additional signalling before setting up the connection between nodes.</w:t>
      </w:r>
    </w:p>
    <w:p w14:paraId="4243EE22" w14:textId="77777777" w:rsidR="008D7268" w:rsidRPr="00D61FD5" w:rsidRDefault="008D7268" w:rsidP="008D7268">
      <w:pPr>
        <w:pStyle w:val="Heading2"/>
        <w:rPr>
          <w:lang w:eastAsia="zh-CN"/>
        </w:rPr>
      </w:pPr>
      <w:bookmarkStart w:id="685" w:name="_Toc63666206"/>
      <w:bookmarkStart w:id="686" w:name="_Toc66105030"/>
      <w:bookmarkStart w:id="687" w:name="_Toc66106903"/>
      <w:bookmarkStart w:id="688" w:name="_Toc66462560"/>
      <w:bookmarkStart w:id="689" w:name="_Toc70927083"/>
      <w:bookmarkStart w:id="690" w:name="_Toc73781905"/>
      <w:bookmarkStart w:id="691" w:name="_Toc56624213"/>
      <w:bookmarkStart w:id="692" w:name="_Toc57018109"/>
      <w:bookmarkStart w:id="693" w:name="_Toc57272071"/>
      <w:bookmarkStart w:id="694" w:name="_Toc57272176"/>
      <w:bookmarkStart w:id="695" w:name="_Toc57272279"/>
      <w:bookmarkStart w:id="696" w:name="_Toc57272505"/>
      <w:bookmarkStart w:id="697" w:name="_Toc57285029"/>
      <w:bookmarkStart w:id="698" w:name="_Toc57983677"/>
      <w:bookmarkStart w:id="699" w:name="_Toc82717811"/>
      <w:bookmarkEnd w:id="630"/>
      <w:bookmarkEnd w:id="631"/>
      <w:bookmarkEnd w:id="632"/>
      <w:bookmarkEnd w:id="633"/>
      <w:bookmarkEnd w:id="634"/>
      <w:bookmarkEnd w:id="635"/>
      <w:bookmarkEnd w:id="636"/>
      <w:bookmarkEnd w:id="637"/>
      <w:r w:rsidRPr="00D61FD5">
        <w:rPr>
          <w:lang w:eastAsia="zh-CN"/>
        </w:rPr>
        <w:t>6.5</w:t>
      </w:r>
      <w:r w:rsidRPr="00D61FD5">
        <w:rPr>
          <w:lang w:eastAsia="zh-CN"/>
        </w:rPr>
        <w:tab/>
        <w:t xml:space="preserve">Solution#4: </w:t>
      </w:r>
      <w:r w:rsidRPr="00D61FD5">
        <w:t>Service discovery using DNS SRV records</w:t>
      </w:r>
      <w:bookmarkEnd w:id="685"/>
      <w:bookmarkEnd w:id="686"/>
      <w:bookmarkEnd w:id="687"/>
      <w:bookmarkEnd w:id="688"/>
      <w:bookmarkEnd w:id="689"/>
      <w:bookmarkEnd w:id="690"/>
      <w:bookmarkEnd w:id="699"/>
    </w:p>
    <w:p w14:paraId="4313639F" w14:textId="77777777" w:rsidR="008D7268" w:rsidRPr="00D61FD5" w:rsidRDefault="008D7268" w:rsidP="008D7268">
      <w:pPr>
        <w:pStyle w:val="Heading3"/>
        <w:rPr>
          <w:lang w:eastAsia="zh-CN"/>
        </w:rPr>
      </w:pPr>
      <w:bookmarkStart w:id="700" w:name="_Toc56624209"/>
      <w:bookmarkStart w:id="701" w:name="_Toc57018105"/>
      <w:bookmarkStart w:id="702" w:name="_Toc57272067"/>
      <w:bookmarkStart w:id="703" w:name="_Toc57272172"/>
      <w:bookmarkStart w:id="704" w:name="_Toc57272275"/>
      <w:bookmarkStart w:id="705" w:name="_Toc57272501"/>
      <w:bookmarkStart w:id="706" w:name="_Toc57285025"/>
      <w:bookmarkStart w:id="707" w:name="_Toc57983673"/>
      <w:bookmarkStart w:id="708" w:name="_Toc63666207"/>
      <w:bookmarkStart w:id="709" w:name="_Toc66105031"/>
      <w:bookmarkStart w:id="710" w:name="_Toc66106904"/>
      <w:bookmarkStart w:id="711" w:name="_Toc66462561"/>
      <w:bookmarkStart w:id="712" w:name="_Toc70927084"/>
      <w:bookmarkStart w:id="713" w:name="_Toc73781906"/>
      <w:bookmarkStart w:id="714" w:name="_Toc82717812"/>
      <w:r w:rsidRPr="00D61FD5">
        <w:rPr>
          <w:lang w:eastAsia="zh-CN"/>
        </w:rPr>
        <w:t>6.5.1</w:t>
      </w:r>
      <w:r w:rsidRPr="00D61FD5">
        <w:rPr>
          <w:lang w:eastAsia="zh-CN"/>
        </w:rPr>
        <w:tab/>
        <w:t>General</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59E1995C" w14:textId="75EF6B5C" w:rsidR="008D7268" w:rsidRPr="00D61FD5" w:rsidRDefault="008D7268" w:rsidP="008D7268">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 xml:space="preserve">3 in which </w:t>
      </w:r>
      <w:r w:rsidRPr="00D61FD5">
        <w:rPr>
          <w:lang w:val="en-US"/>
        </w:rPr>
        <w:t xml:space="preserve">there is only </w:t>
      </w:r>
      <w:r w:rsidRPr="00D61FD5">
        <w:t xml:space="preserve">one logical instance of service </w:t>
      </w:r>
      <w:r w:rsidRPr="00D61FD5">
        <w:rPr>
          <w:rFonts w:eastAsia="SimSun"/>
          <w:lang w:val="en-US" w:eastAsia="zh-CN"/>
        </w:rPr>
        <w:t>&lt;Service&gt;</w:t>
      </w:r>
      <w:r w:rsidRPr="00D61FD5">
        <w:t xml:space="preserve"> and all clients are expected to use that one logical instance. Of course, the logical instance can be load-shared across multiple nodes, but all the nodes provide an equivalent service.</w:t>
      </w:r>
    </w:p>
    <w:p w14:paraId="3EC54D04" w14:textId="1D7096B8" w:rsidR="008D7268" w:rsidRPr="00D61FD5" w:rsidRDefault="008D7268" w:rsidP="008D7268">
      <w:r w:rsidRPr="00D61FD5">
        <w:rPr>
          <w:rFonts w:eastAsia="SimSun"/>
          <w:lang w:val="en-US" w:eastAsia="zh-CN"/>
        </w:rPr>
        <w:lastRenderedPageBreak/>
        <w:t xml:space="preserve">In this proposed solution, to discover the list of available service </w:t>
      </w:r>
      <w:r w:rsidRPr="00D61FD5">
        <w:t>instances, t</w:t>
      </w:r>
      <w:r w:rsidRPr="00D61FD5">
        <w:rPr>
          <w:rFonts w:eastAsia="SimSun"/>
          <w:lang w:eastAsia="zh-CN"/>
        </w:rPr>
        <w:t>he client</w:t>
      </w:r>
      <w:r w:rsidRPr="00D61FD5">
        <w:t xml:space="preserve"> performs a simple </w:t>
      </w:r>
      <w:r w:rsidRPr="00D61FD5">
        <w:rPr>
          <w:lang w:val="en-US"/>
        </w:rPr>
        <w:t xml:space="preserve">SRV lookup (see IETF RFC 2782 [7]) instead of a PTR lookup in </w:t>
      </w:r>
      <w:r w:rsidR="000B0B2B" w:rsidRPr="00D61FD5">
        <w:rPr>
          <w:lang w:val="en-US"/>
        </w:rPr>
        <w:t>solution#</w:t>
      </w:r>
      <w:r w:rsidRPr="00D61FD5">
        <w:rPr>
          <w:rFonts w:eastAsia="SimSun"/>
          <w:lang w:val="en-US" w:eastAsia="zh-CN"/>
        </w:rPr>
        <w:t>3</w:t>
      </w:r>
      <w:r w:rsidRPr="00D61FD5">
        <w:rPr>
          <w:lang w:val="en-US"/>
        </w:rPr>
        <w:t>:</w:t>
      </w:r>
    </w:p>
    <w:p w14:paraId="32287031" w14:textId="77777777" w:rsidR="008D7268" w:rsidRPr="00D61FD5" w:rsidRDefault="008D7268" w:rsidP="008D7268">
      <w:pPr>
        <w:rPr>
          <w:lang w:val="en-US"/>
        </w:rPr>
      </w:pPr>
      <w:r w:rsidRPr="00D61FD5">
        <w:rPr>
          <w:lang w:val="en-US"/>
        </w:rPr>
        <w:t>The result of the SRV lookup is SRV record(s) providing the port number and target host name of the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5464C431" w14:textId="77777777" w:rsidR="008D7268" w:rsidRPr="00D61FD5" w:rsidRDefault="008D7268" w:rsidP="008D7268">
      <w:pPr>
        <w:pStyle w:val="Heading3"/>
        <w:rPr>
          <w:lang w:eastAsia="zh-CN"/>
        </w:rPr>
      </w:pPr>
      <w:bookmarkStart w:id="715" w:name="_Toc56624210"/>
      <w:bookmarkStart w:id="716" w:name="_Toc57018106"/>
      <w:bookmarkStart w:id="717" w:name="_Toc57272068"/>
      <w:bookmarkStart w:id="718" w:name="_Toc57272173"/>
      <w:bookmarkStart w:id="719" w:name="_Toc57272276"/>
      <w:bookmarkStart w:id="720" w:name="_Toc57272502"/>
      <w:bookmarkStart w:id="721" w:name="_Toc57285026"/>
      <w:bookmarkStart w:id="722" w:name="_Toc57983674"/>
      <w:bookmarkStart w:id="723" w:name="_Toc63666208"/>
      <w:bookmarkStart w:id="724" w:name="_Toc66105032"/>
      <w:bookmarkStart w:id="725" w:name="_Toc66106905"/>
      <w:bookmarkStart w:id="726" w:name="_Toc66462562"/>
      <w:bookmarkStart w:id="727" w:name="_Toc70927085"/>
      <w:bookmarkStart w:id="728" w:name="_Toc73781907"/>
      <w:bookmarkStart w:id="729" w:name="_Toc82717813"/>
      <w:r w:rsidRPr="00D61FD5">
        <w:rPr>
          <w:lang w:eastAsia="zh-CN"/>
        </w:rPr>
        <w:t>6.5.2</w:t>
      </w:r>
      <w:r w:rsidRPr="00D61FD5">
        <w:rPr>
          <w:lang w:eastAsia="zh-CN"/>
        </w:rPr>
        <w:tab/>
        <w:t>Detailed description</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38C77513" w14:textId="77777777" w:rsidR="008D7268" w:rsidRPr="00D61FD5" w:rsidRDefault="008D7268" w:rsidP="008D7268">
      <w:pPr>
        <w:rPr>
          <w:lang w:val="en-US"/>
        </w:rPr>
      </w:pPr>
      <w:r w:rsidRPr="00D61FD5">
        <w:t>The proposed solution is based on the following assumptions:</w:t>
      </w:r>
    </w:p>
    <w:p w14:paraId="56E33B9C" w14:textId="77777777" w:rsidR="008D7268" w:rsidRPr="00D61FD5" w:rsidRDefault="008D7268" w:rsidP="008D7268">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6672A41D" w14:textId="77777777" w:rsidR="008D7268" w:rsidRPr="00D61FD5" w:rsidRDefault="008D7268" w:rsidP="008D7268">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in the domain &lt;Domain&gt;, t</w:t>
      </w:r>
      <w:r w:rsidRPr="00D61FD5">
        <w:rPr>
          <w:rFonts w:eastAsia="SimSun"/>
          <w:lang w:eastAsia="zh-CN"/>
        </w:rPr>
        <w:t>he client</w:t>
      </w:r>
      <w:r w:rsidRPr="00D61FD5">
        <w:t xml:space="preserve"> performs a </w:t>
      </w:r>
      <w:r w:rsidRPr="00D61FD5">
        <w:rPr>
          <w:lang w:val="en-US"/>
        </w:rPr>
        <w:t>DNS SRV lookup (see IETF RFC 6763 [6]) for the name:</w:t>
      </w:r>
    </w:p>
    <w:p w14:paraId="570EE192" w14:textId="77777777" w:rsidR="008D7268" w:rsidRPr="00D61FD5" w:rsidRDefault="008D7268" w:rsidP="008D7268">
      <w:pPr>
        <w:pStyle w:val="B2"/>
        <w:rPr>
          <w:lang w:val="en-US"/>
        </w:rPr>
      </w:pPr>
      <w:r w:rsidRPr="00D61FD5">
        <w:rPr>
          <w:lang w:val="en-US"/>
        </w:rPr>
        <w:t>&lt;Service&gt;.&lt;Domain&gt;</w:t>
      </w:r>
    </w:p>
    <w:p w14:paraId="70F09399" w14:textId="77777777" w:rsidR="008D7268" w:rsidRPr="00D61FD5" w:rsidRDefault="008D7268" w:rsidP="008D7268">
      <w:pPr>
        <w:pStyle w:val="B1"/>
        <w:rPr>
          <w:lang w:val="en-US"/>
        </w:rPr>
      </w:pPr>
      <w:r w:rsidRPr="00D61FD5">
        <w:rPr>
          <w:lang w:val="en-US"/>
        </w:rPr>
        <w:t>3-</w:t>
      </w:r>
      <w:r w:rsidRPr="00D61FD5">
        <w:rPr>
          <w:lang w:val="en-US"/>
        </w:rPr>
        <w:tab/>
        <w:t>The DNS query is sent to the conventional unicast DNS server.</w:t>
      </w:r>
    </w:p>
    <w:p w14:paraId="585B548F" w14:textId="77777777" w:rsidR="008D7268" w:rsidRPr="00D61FD5" w:rsidRDefault="008D7268" w:rsidP="008D7268">
      <w:pPr>
        <w:pStyle w:val="B1"/>
        <w:rPr>
          <w:lang w:val="en-US"/>
        </w:rPr>
      </w:pPr>
      <w:r w:rsidRPr="00D61FD5">
        <w:rPr>
          <w:lang w:val="en-US"/>
        </w:rPr>
        <w:t>4-</w:t>
      </w:r>
      <w:r w:rsidRPr="00D61FD5">
        <w:rPr>
          <w:lang w:val="en-US"/>
        </w:rPr>
        <w:tab/>
        <w:t>The result of the DNS SRV lookup is a set of zero or more SRV records providing the port number and host name of the target nodes supporting the service</w:t>
      </w:r>
      <w:r w:rsidRPr="00D61FD5">
        <w:t xml:space="preserve">. </w:t>
      </w:r>
      <w:r w:rsidRPr="00D61FD5">
        <w:rPr>
          <w:lang w:val="en-US"/>
        </w:rPr>
        <w:t xml:space="preserve">All address records (type "A" and "AAAA") for the target </w:t>
      </w:r>
      <w:r w:rsidRPr="00D61FD5">
        <w:t>host name</w:t>
      </w:r>
      <w:r w:rsidRPr="00D61FD5">
        <w:rPr>
          <w:lang w:val="en-US"/>
        </w:rPr>
        <w:t xml:space="preserve"> listed in the SRV record are also provided:</w:t>
      </w:r>
    </w:p>
    <w:p w14:paraId="42C7D514" w14:textId="77777777" w:rsidR="008D7268" w:rsidRPr="00D61FD5" w:rsidRDefault="008D7268" w:rsidP="008D7268">
      <w:pPr>
        <w:pStyle w:val="NO"/>
        <w:rPr>
          <w:lang w:val="en-US"/>
        </w:rPr>
      </w:pPr>
      <w:r w:rsidRPr="00D61FD5">
        <w:rPr>
          <w:lang w:val="en-US"/>
        </w:rPr>
        <w:t>NOTE 1:</w:t>
      </w:r>
      <w:r w:rsidRPr="00D61FD5">
        <w:rPr>
          <w:lang w:val="en-US"/>
        </w:rPr>
        <w:tab/>
        <w:t xml:space="preserve">DNS clients are able of functioning correctly with DNS servers that fail to generate these additional A/AAAA records automatically, by issuing subsequent queries for any further record(s) they require. </w:t>
      </w:r>
    </w:p>
    <w:p w14:paraId="07464606" w14:textId="77777777" w:rsidR="008D7268" w:rsidRPr="00D61FD5" w:rsidRDefault="008D7268" w:rsidP="008D7268">
      <w:pPr>
        <w:pStyle w:val="B1"/>
        <w:rPr>
          <w:lang w:val="en-US"/>
        </w:rPr>
      </w:pPr>
      <w:r w:rsidRPr="00D61FD5">
        <w:rPr>
          <w:lang w:val="en-US"/>
        </w:rPr>
        <w:t>5-</w:t>
      </w:r>
      <w:r w:rsidRPr="00D61FD5">
        <w:rPr>
          <w:lang w:val="en-US"/>
        </w:rPr>
        <w:tab/>
        <w:t xml:space="preserve">In the event that more than one SRV is returned, the </w:t>
      </w:r>
      <w:r w:rsidRPr="00D61FD5">
        <w:rPr>
          <w:rFonts w:eastAsia="SimSun"/>
          <w:lang w:eastAsia="zh-CN"/>
        </w:rPr>
        <w:t>client</w:t>
      </w:r>
      <w:r w:rsidRPr="00D61FD5">
        <w:t xml:space="preserve"> </w:t>
      </w:r>
      <w:r w:rsidRPr="00D61FD5">
        <w:rPr>
          <w:lang w:val="en-US"/>
        </w:rPr>
        <w:t>shall correctly interpret the priority and weight fields to select the target node i.e.,:</w:t>
      </w:r>
    </w:p>
    <w:p w14:paraId="2DF8FAEB" w14:textId="77777777" w:rsidR="008D7268" w:rsidRPr="00D61FD5" w:rsidRDefault="008D7268" w:rsidP="008D7268">
      <w:pPr>
        <w:pStyle w:val="B2"/>
        <w:rPr>
          <w:lang w:val="en-US"/>
        </w:rPr>
      </w:pPr>
      <w:r w:rsidRPr="00D61FD5">
        <w:rPr>
          <w:lang w:val="en-US"/>
        </w:rPr>
        <w:t>-</w:t>
      </w:r>
      <w:r w:rsidRPr="00D61FD5">
        <w:rPr>
          <w:lang w:val="en-US"/>
        </w:rPr>
        <w:tab/>
        <w:t xml:space="preserve">lower-numbered priority </w:t>
      </w:r>
      <w:r w:rsidRPr="00D61FD5">
        <w:rPr>
          <w:rFonts w:eastAsia="SimSun"/>
          <w:lang w:eastAsia="zh-CN"/>
        </w:rPr>
        <w:t>instance</w:t>
      </w:r>
      <w:r w:rsidRPr="00D61FD5">
        <w:t>s</w:t>
      </w:r>
      <w:r w:rsidRPr="00D61FD5">
        <w:rPr>
          <w:lang w:val="en-US"/>
        </w:rPr>
        <w:t xml:space="preserve"> should be used in preference to higher-numbered priority </w:t>
      </w:r>
      <w:r w:rsidRPr="00D61FD5">
        <w:rPr>
          <w:rFonts w:eastAsia="SimSun"/>
          <w:lang w:eastAsia="zh-CN"/>
        </w:rPr>
        <w:t>instance</w:t>
      </w:r>
      <w:r w:rsidRPr="00D61FD5">
        <w:t>s</w:t>
      </w:r>
      <w:r w:rsidRPr="00D61FD5">
        <w:rPr>
          <w:lang w:val="en-US"/>
        </w:rPr>
        <w:t xml:space="preserve">, and </w:t>
      </w:r>
    </w:p>
    <w:p w14:paraId="43BEDFB0" w14:textId="77777777" w:rsidR="008D7268" w:rsidRPr="00D61FD5" w:rsidRDefault="008D7268" w:rsidP="008D7268">
      <w:pPr>
        <w:pStyle w:val="B2"/>
        <w:rPr>
          <w:lang w:val="en-US"/>
        </w:rPr>
      </w:pPr>
      <w:r w:rsidRPr="00D61FD5">
        <w:rPr>
          <w:rFonts w:eastAsia="SimSun"/>
          <w:lang w:eastAsia="zh-CN"/>
        </w:rPr>
        <w:t>-</w:t>
      </w:r>
      <w:r w:rsidRPr="00D61FD5">
        <w:rPr>
          <w:rFonts w:eastAsia="SimSun"/>
          <w:lang w:eastAsia="zh-CN"/>
        </w:rPr>
        <w:tab/>
        <w:t>instance</w:t>
      </w:r>
      <w:r w:rsidRPr="00D61FD5">
        <w:t>s</w:t>
      </w:r>
      <w:r w:rsidRPr="00D61FD5">
        <w:rPr>
          <w:lang w:val="en-US"/>
        </w:rPr>
        <w:t xml:space="preserve"> with equal priority should be selected randomly in proportion to their relative weights.</w:t>
      </w:r>
    </w:p>
    <w:p w14:paraId="0C98465F" w14:textId="77777777" w:rsidR="008D7268" w:rsidRPr="00D61FD5" w:rsidRDefault="008D7268" w:rsidP="008D7268">
      <w:pPr>
        <w:pStyle w:val="NO"/>
        <w:rPr>
          <w:lang w:val="en-US"/>
        </w:rPr>
      </w:pPr>
      <w:r w:rsidRPr="00D61FD5">
        <w:rPr>
          <w:lang w:val="en-US"/>
        </w:rPr>
        <w:t>NOTE 3:</w:t>
      </w:r>
      <w:r w:rsidRPr="00D61FD5">
        <w:rPr>
          <w:lang w:val="en-US"/>
        </w:rPr>
        <w:tab/>
        <w:t>It is recommended to give the same weight to all the instances with the same priority.</w:t>
      </w:r>
    </w:p>
    <w:p w14:paraId="48D05F69" w14:textId="77777777" w:rsidR="008D7268" w:rsidRPr="00D61FD5" w:rsidRDefault="008D7268" w:rsidP="008D7268">
      <w:pPr>
        <w:pStyle w:val="B1"/>
        <w:rPr>
          <w:lang w:val="en-US"/>
        </w:rPr>
      </w:pPr>
      <w:r w:rsidRPr="00D61FD5">
        <w:rPr>
          <w:lang w:val="en-US"/>
        </w:rPr>
        <w:t>6-</w:t>
      </w:r>
      <w:r w:rsidRPr="00D61FD5">
        <w:rPr>
          <w:lang w:val="en-US"/>
        </w:rPr>
        <w:tab/>
        <w:t>The client can set up connection(s) with the remote node(s) using the IP address(es) and port number(s) retrieved from the DNS server and then application data can be exchanged between the client and the server.</w:t>
      </w:r>
    </w:p>
    <w:p w14:paraId="7CE9221F" w14:textId="77777777" w:rsidR="008D7268" w:rsidRPr="00D61FD5" w:rsidRDefault="008D7268" w:rsidP="008D7268">
      <w:pPr>
        <w:pStyle w:val="Heading3"/>
        <w:rPr>
          <w:lang w:eastAsia="zh-CN"/>
        </w:rPr>
      </w:pPr>
      <w:bookmarkStart w:id="730" w:name="_Toc56624211"/>
      <w:bookmarkStart w:id="731" w:name="_Toc57018107"/>
      <w:bookmarkStart w:id="732" w:name="_Toc57272069"/>
      <w:bookmarkStart w:id="733" w:name="_Toc57272174"/>
      <w:bookmarkStart w:id="734" w:name="_Toc57272277"/>
      <w:bookmarkStart w:id="735" w:name="_Toc57272503"/>
      <w:bookmarkStart w:id="736" w:name="_Toc57285027"/>
      <w:bookmarkStart w:id="737" w:name="_Toc57983675"/>
      <w:bookmarkStart w:id="738" w:name="_Toc63666209"/>
      <w:bookmarkStart w:id="739" w:name="_Toc66105033"/>
      <w:bookmarkStart w:id="740" w:name="_Toc66106906"/>
      <w:bookmarkStart w:id="741" w:name="_Toc66462563"/>
      <w:bookmarkStart w:id="742" w:name="_Toc70927086"/>
      <w:bookmarkStart w:id="743" w:name="_Toc73781908"/>
      <w:bookmarkStart w:id="744" w:name="_Toc82717814"/>
      <w:r w:rsidRPr="00D61FD5">
        <w:rPr>
          <w:lang w:eastAsia="zh-CN"/>
        </w:rPr>
        <w:t>6.5.3</w:t>
      </w:r>
      <w:r w:rsidRPr="00D61FD5">
        <w:rPr>
          <w:lang w:eastAsia="zh-CN"/>
        </w:rPr>
        <w:tab/>
        <w:t>Impacts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6CEFD72" w14:textId="77777777" w:rsidR="008D7268" w:rsidRPr="00D61FD5" w:rsidRDefault="008D7268" w:rsidP="008D7268">
      <w:r w:rsidRPr="00D61FD5">
        <w:t>The solution will impact only newly defined (Rel-17 and onwards) interface applications. The solution will have no impact on legacy applications.</w:t>
      </w:r>
    </w:p>
    <w:p w14:paraId="1DDDAD66" w14:textId="77777777" w:rsidR="008D7268" w:rsidRPr="00D61FD5" w:rsidRDefault="008D7268" w:rsidP="008D7268">
      <w:pPr>
        <w:pStyle w:val="Heading3"/>
        <w:rPr>
          <w:lang w:eastAsia="zh-CN"/>
        </w:rPr>
      </w:pPr>
      <w:bookmarkStart w:id="745" w:name="_Toc56624212"/>
      <w:bookmarkStart w:id="746" w:name="_Toc57018108"/>
      <w:bookmarkStart w:id="747" w:name="_Toc57272070"/>
      <w:bookmarkStart w:id="748" w:name="_Toc57272175"/>
      <w:bookmarkStart w:id="749" w:name="_Toc57272278"/>
      <w:bookmarkStart w:id="750" w:name="_Toc57272504"/>
      <w:bookmarkStart w:id="751" w:name="_Toc57285028"/>
      <w:bookmarkStart w:id="752" w:name="_Toc57983676"/>
      <w:bookmarkStart w:id="753" w:name="_Toc63666210"/>
      <w:bookmarkStart w:id="754" w:name="_Toc66105034"/>
      <w:bookmarkStart w:id="755" w:name="_Toc66106907"/>
      <w:bookmarkStart w:id="756" w:name="_Toc66462564"/>
      <w:bookmarkStart w:id="757" w:name="_Toc70927087"/>
      <w:bookmarkStart w:id="758" w:name="_Toc73781909"/>
      <w:bookmarkStart w:id="759" w:name="_Toc82717815"/>
      <w:r w:rsidRPr="00D61FD5">
        <w:rPr>
          <w:lang w:eastAsia="zh-CN"/>
        </w:rPr>
        <w:t>6.5.4</w:t>
      </w:r>
      <w:r w:rsidRPr="00D61FD5">
        <w:rPr>
          <w:lang w:eastAsia="zh-CN"/>
        </w:rPr>
        <w:tab/>
        <w:t>Pros and cons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5C51D142" w14:textId="77777777" w:rsidR="008D7268" w:rsidRPr="00D61FD5" w:rsidRDefault="008D7268" w:rsidP="00B00C25">
      <w:r w:rsidRPr="00D61FD5">
        <w:t>Pros:</w:t>
      </w:r>
    </w:p>
    <w:p w14:paraId="49D5BB73" w14:textId="77777777" w:rsidR="008D7268" w:rsidRPr="00D61FD5" w:rsidRDefault="008D7268" w:rsidP="008D7268">
      <w:pPr>
        <w:pStyle w:val="B1"/>
      </w:pPr>
      <w:r w:rsidRPr="00D61FD5">
        <w:t>-</w:t>
      </w:r>
      <w:r w:rsidRPr="00D61FD5">
        <w:tab/>
        <w:t>Port numbers are locally assigned in the node supporting the interface applications.</w:t>
      </w:r>
    </w:p>
    <w:p w14:paraId="278508E4" w14:textId="77777777" w:rsidR="008D7268" w:rsidRPr="00D61FD5" w:rsidRDefault="008D7268" w:rsidP="008D7268">
      <w:pPr>
        <w:pStyle w:val="B1"/>
      </w:pPr>
      <w:r w:rsidRPr="00D61FD5">
        <w:t>-</w:t>
      </w:r>
      <w:r w:rsidRPr="00D61FD5">
        <w:tab/>
        <w:t>Limit the need for manual configuration.</w:t>
      </w:r>
    </w:p>
    <w:p w14:paraId="35B2CBB3" w14:textId="77777777" w:rsidR="008D7268" w:rsidRPr="00D61FD5" w:rsidRDefault="008D7268" w:rsidP="008D7268">
      <w:pPr>
        <w:pStyle w:val="B1"/>
      </w:pPr>
      <w:r w:rsidRPr="00D61FD5">
        <w:t>-</w:t>
      </w:r>
      <w:r w:rsidRPr="00D61FD5">
        <w:tab/>
        <w:t>leveraging on a proven DNS infrastructure and mature technology.</w:t>
      </w:r>
    </w:p>
    <w:p w14:paraId="273D66B3" w14:textId="77777777" w:rsidR="008D7268" w:rsidRPr="00D61FD5" w:rsidRDefault="008D7268" w:rsidP="008D7268">
      <w:pPr>
        <w:pStyle w:val="B1"/>
        <w:rPr>
          <w:lang w:val="en-US"/>
        </w:rPr>
      </w:pPr>
      <w:r w:rsidRPr="00D61FD5">
        <w:t>-</w:t>
      </w:r>
      <w:r w:rsidRPr="00D61FD5">
        <w:tab/>
        <w:t>the "_tcp" and "_udp" subdomains can be delegated to a dedicated DNS server.</w:t>
      </w:r>
    </w:p>
    <w:p w14:paraId="79999E3E" w14:textId="77777777" w:rsidR="008D7268" w:rsidRPr="00D61FD5" w:rsidRDefault="008D7268" w:rsidP="00B00C25">
      <w:r w:rsidRPr="00D61FD5">
        <w:t>Cons:</w:t>
      </w:r>
    </w:p>
    <w:p w14:paraId="155899BA" w14:textId="77777777" w:rsidR="008D7268" w:rsidRPr="00D61FD5" w:rsidRDefault="008D7268" w:rsidP="008D7268">
      <w:pPr>
        <w:pStyle w:val="B1"/>
      </w:pPr>
      <w:r w:rsidRPr="00D61FD5">
        <w:t>-</w:t>
      </w:r>
      <w:r w:rsidRPr="00D61FD5">
        <w:tab/>
        <w:t>Rely on the availability of a DNS infrastructure.</w:t>
      </w:r>
    </w:p>
    <w:p w14:paraId="030E28F3" w14:textId="77777777" w:rsidR="008D7268" w:rsidRPr="00D61FD5" w:rsidRDefault="008D7268" w:rsidP="008D7268">
      <w:pPr>
        <w:pStyle w:val="B1"/>
      </w:pPr>
      <w:r w:rsidRPr="00D61FD5">
        <w:t>-</w:t>
      </w:r>
      <w:r w:rsidRPr="00D61FD5">
        <w:tab/>
        <w:t>3GPP nodes need to implement a DNS resolver in order to discover interfaces supported by other nodes.</w:t>
      </w:r>
    </w:p>
    <w:p w14:paraId="5145A47B" w14:textId="77777777" w:rsidR="008D7268" w:rsidRPr="00D61FD5" w:rsidRDefault="008D7268" w:rsidP="008D7268">
      <w:pPr>
        <w:pStyle w:val="B1"/>
      </w:pPr>
      <w:r w:rsidRPr="00D61FD5">
        <w:t>-</w:t>
      </w:r>
      <w:r w:rsidRPr="00D61FD5">
        <w:tab/>
        <w:t xml:space="preserve">The discovery mechanism implies additional signalling before setting up the connection between nodes. </w:t>
      </w:r>
    </w:p>
    <w:p w14:paraId="5833E1AF" w14:textId="77777777" w:rsidR="00074FE5" w:rsidRPr="00D61FD5" w:rsidRDefault="00074FE5" w:rsidP="00074FE5">
      <w:pPr>
        <w:pStyle w:val="Heading2"/>
        <w:rPr>
          <w:lang w:eastAsia="zh-CN"/>
        </w:rPr>
      </w:pPr>
      <w:bookmarkStart w:id="760" w:name="_Toc63666211"/>
      <w:bookmarkStart w:id="761" w:name="_Toc66105035"/>
      <w:bookmarkStart w:id="762" w:name="_Toc66106908"/>
      <w:bookmarkStart w:id="763" w:name="_Toc66462565"/>
      <w:bookmarkStart w:id="764" w:name="_Toc70927088"/>
      <w:bookmarkStart w:id="765" w:name="_Toc73781910"/>
      <w:bookmarkStart w:id="766" w:name="_Toc56624218"/>
      <w:bookmarkStart w:id="767" w:name="_Toc57018114"/>
      <w:bookmarkStart w:id="768" w:name="_Toc57272076"/>
      <w:bookmarkStart w:id="769" w:name="_Toc57272181"/>
      <w:bookmarkStart w:id="770" w:name="_Toc57272284"/>
      <w:bookmarkStart w:id="771" w:name="_Toc57272510"/>
      <w:bookmarkStart w:id="772" w:name="_Toc57285034"/>
      <w:bookmarkStart w:id="773" w:name="_Toc57983682"/>
      <w:bookmarkStart w:id="774" w:name="_Toc82717816"/>
      <w:bookmarkEnd w:id="691"/>
      <w:bookmarkEnd w:id="692"/>
      <w:bookmarkEnd w:id="693"/>
      <w:bookmarkEnd w:id="694"/>
      <w:bookmarkEnd w:id="695"/>
      <w:bookmarkEnd w:id="696"/>
      <w:bookmarkEnd w:id="697"/>
      <w:bookmarkEnd w:id="698"/>
      <w:r w:rsidRPr="00D61FD5">
        <w:rPr>
          <w:lang w:eastAsia="zh-CN"/>
        </w:rPr>
        <w:lastRenderedPageBreak/>
        <w:t>6.6</w:t>
      </w:r>
      <w:r w:rsidRPr="00D61FD5">
        <w:rPr>
          <w:lang w:eastAsia="zh-CN"/>
        </w:rPr>
        <w:tab/>
        <w:t xml:space="preserve">Solution#5: </w:t>
      </w:r>
      <w:r w:rsidRPr="00D61FD5">
        <w:rPr>
          <w:lang w:val="en-US"/>
        </w:rPr>
        <w:t>Use of multicast address on local link</w:t>
      </w:r>
      <w:bookmarkEnd w:id="760"/>
      <w:bookmarkEnd w:id="761"/>
      <w:bookmarkEnd w:id="762"/>
      <w:bookmarkEnd w:id="763"/>
      <w:bookmarkEnd w:id="764"/>
      <w:bookmarkEnd w:id="765"/>
      <w:bookmarkEnd w:id="774"/>
    </w:p>
    <w:p w14:paraId="5965DC40" w14:textId="77777777" w:rsidR="00074FE5" w:rsidRPr="00D61FD5" w:rsidRDefault="00074FE5" w:rsidP="00074FE5">
      <w:pPr>
        <w:pStyle w:val="Heading3"/>
        <w:rPr>
          <w:lang w:eastAsia="zh-CN"/>
        </w:rPr>
      </w:pPr>
      <w:bookmarkStart w:id="775" w:name="_Toc56624214"/>
      <w:bookmarkStart w:id="776" w:name="_Toc57018110"/>
      <w:bookmarkStart w:id="777" w:name="_Toc57272072"/>
      <w:bookmarkStart w:id="778" w:name="_Toc57272177"/>
      <w:bookmarkStart w:id="779" w:name="_Toc57272280"/>
      <w:bookmarkStart w:id="780" w:name="_Toc57272506"/>
      <w:bookmarkStart w:id="781" w:name="_Toc57285030"/>
      <w:bookmarkStart w:id="782" w:name="_Toc57983678"/>
      <w:bookmarkStart w:id="783" w:name="_Toc63666212"/>
      <w:bookmarkStart w:id="784" w:name="_Toc66105036"/>
      <w:bookmarkStart w:id="785" w:name="_Toc66106909"/>
      <w:bookmarkStart w:id="786" w:name="_Toc66462566"/>
      <w:bookmarkStart w:id="787" w:name="_Toc70927089"/>
      <w:bookmarkStart w:id="788" w:name="_Toc73781911"/>
      <w:bookmarkStart w:id="789" w:name="_Toc82717817"/>
      <w:r w:rsidRPr="00D61FD5">
        <w:rPr>
          <w:lang w:eastAsia="zh-CN"/>
        </w:rPr>
        <w:t>6.6.1</w:t>
      </w:r>
      <w:r w:rsidRPr="00D61FD5">
        <w:rPr>
          <w:lang w:eastAsia="zh-CN"/>
        </w:rPr>
        <w:tab/>
        <w:t>General</w:t>
      </w:r>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33BF6FBF" w14:textId="0352D8DB" w:rsidR="00074FE5" w:rsidRPr="00D61FD5" w:rsidRDefault="00074FE5" w:rsidP="00074FE5">
      <w:pPr>
        <w:rPr>
          <w:rFonts w:eastAsia="SimSun"/>
          <w:lang w:val="en-US" w:eastAsia="zh-CN"/>
        </w:rPr>
      </w:pPr>
      <w:r w:rsidRPr="00D61FD5">
        <w:rPr>
          <w:rFonts w:eastAsia="SimSun"/>
          <w:lang w:val="en-US" w:eastAsia="zh-CN"/>
        </w:rPr>
        <w:t xml:space="preserve">This is an alternative to </w:t>
      </w:r>
      <w:r w:rsidR="000B0B2B" w:rsidRPr="00D61FD5">
        <w:rPr>
          <w:rFonts w:eastAsia="SimSun"/>
          <w:lang w:val="en-US" w:eastAsia="zh-CN"/>
        </w:rPr>
        <w:t>solution#</w:t>
      </w:r>
      <w:r w:rsidRPr="00D61FD5">
        <w:rPr>
          <w:rFonts w:eastAsia="SimSun"/>
          <w:lang w:val="en-US" w:eastAsia="zh-CN"/>
        </w:rPr>
        <w:t>3 and #4 in the absence of DNS server in the domain.</w:t>
      </w:r>
    </w:p>
    <w:p w14:paraId="522ECCD3" w14:textId="77777777" w:rsidR="00074FE5" w:rsidRPr="00D61FD5" w:rsidRDefault="00074FE5" w:rsidP="00074FE5">
      <w:pPr>
        <w:rPr>
          <w:noProof/>
          <w:lang w:val="en-US"/>
        </w:rPr>
      </w:pPr>
      <w:r w:rsidRPr="00D61FD5">
        <w:rPr>
          <w:noProof/>
          <w:lang w:val="en-US"/>
        </w:rPr>
        <w:t>Multicast DNS (mDNS) (see IETF RFC 6762</w:t>
      </w:r>
      <w:r w:rsidRPr="00D61FD5">
        <w:rPr>
          <w:lang w:val="en-US"/>
        </w:rPr>
        <w:t> [</w:t>
      </w:r>
      <w:r w:rsidRPr="00D61FD5">
        <w:rPr>
          <w:rFonts w:ascii="Calibri" w:hAnsi="Calibri"/>
          <w:lang w:val="ka-GE"/>
        </w:rPr>
        <w:t>8</w:t>
      </w:r>
      <w:r w:rsidRPr="00D61FD5">
        <w:rPr>
          <w:lang w:val="en-US"/>
        </w:rPr>
        <w:t>]</w:t>
      </w:r>
      <w:r w:rsidRPr="00D61FD5">
        <w:rPr>
          <w:noProof/>
          <w:lang w:val="en-US"/>
        </w:rPr>
        <w:t>) provides the ability to perform DNS-like operations on the local link in the absence of any conventional Unicast DNS server. DNS queries are multicasted on a local link and any node receiving the query responds with a unicast packet directed back to the querier if it supports the service requested by the querier. The response can also be multicasted on local link, all the nodes on this local link being updated at the same time.</w:t>
      </w:r>
    </w:p>
    <w:p w14:paraId="68749DB5" w14:textId="77777777" w:rsidR="00074FE5" w:rsidRPr="00D61FD5" w:rsidRDefault="00074FE5" w:rsidP="00074FE5">
      <w:pPr>
        <w:rPr>
          <w:noProof/>
          <w:lang w:val="en-US"/>
        </w:rPr>
      </w:pPr>
      <w:r w:rsidRPr="00D61FD5">
        <w:rPr>
          <w:noProof/>
          <w:lang w:val="en-US"/>
        </w:rPr>
        <w:t>Multicast DNS can provide zero-configuration operation -- just connect a DNS-SD/mDNS device, and its services are advertised on the local link with no further user interaction.</w:t>
      </w:r>
    </w:p>
    <w:p w14:paraId="2E2F0B31" w14:textId="77777777" w:rsidR="008C6A3F" w:rsidRPr="00D61FD5" w:rsidRDefault="008C6A3F" w:rsidP="008C6A3F">
      <w:pPr>
        <w:pStyle w:val="Heading3"/>
        <w:rPr>
          <w:lang w:eastAsia="zh-CN"/>
        </w:rPr>
      </w:pPr>
      <w:bookmarkStart w:id="790" w:name="_Toc56624215"/>
      <w:bookmarkStart w:id="791" w:name="_Toc57018111"/>
      <w:bookmarkStart w:id="792" w:name="_Toc57272073"/>
      <w:bookmarkStart w:id="793" w:name="_Toc57272178"/>
      <w:bookmarkStart w:id="794" w:name="_Toc57272281"/>
      <w:bookmarkStart w:id="795" w:name="_Toc57272507"/>
      <w:bookmarkStart w:id="796" w:name="_Toc57285031"/>
      <w:bookmarkStart w:id="797" w:name="_Toc57983679"/>
      <w:bookmarkStart w:id="798" w:name="_Toc63666213"/>
      <w:bookmarkStart w:id="799" w:name="_Toc66105037"/>
      <w:bookmarkStart w:id="800" w:name="_Toc66106910"/>
      <w:bookmarkStart w:id="801" w:name="_Toc66462567"/>
      <w:bookmarkStart w:id="802" w:name="_Toc70328205"/>
      <w:bookmarkStart w:id="803" w:name="_Toc73781912"/>
      <w:bookmarkStart w:id="804" w:name="_Toc56624216"/>
      <w:bookmarkStart w:id="805" w:name="_Toc57018112"/>
      <w:bookmarkStart w:id="806" w:name="_Toc57272074"/>
      <w:bookmarkStart w:id="807" w:name="_Toc57272179"/>
      <w:bookmarkStart w:id="808" w:name="_Toc57272282"/>
      <w:bookmarkStart w:id="809" w:name="_Toc57272508"/>
      <w:bookmarkStart w:id="810" w:name="_Toc57285032"/>
      <w:bookmarkStart w:id="811" w:name="_Toc57983680"/>
      <w:bookmarkStart w:id="812" w:name="_Toc63666214"/>
      <w:bookmarkStart w:id="813" w:name="_Toc66105038"/>
      <w:bookmarkStart w:id="814" w:name="_Toc66106911"/>
      <w:bookmarkStart w:id="815" w:name="_Toc66462568"/>
      <w:bookmarkStart w:id="816" w:name="_Toc70927091"/>
      <w:bookmarkStart w:id="817" w:name="_Toc82717818"/>
      <w:r w:rsidRPr="00D61FD5">
        <w:rPr>
          <w:lang w:eastAsia="zh-CN"/>
        </w:rPr>
        <w:t>6.6.2</w:t>
      </w:r>
      <w:r w:rsidRPr="00D61FD5">
        <w:rPr>
          <w:lang w:eastAsia="zh-CN"/>
        </w:rPr>
        <w:tab/>
        <w:t>Detailed description</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17"/>
    </w:p>
    <w:p w14:paraId="5DCD3249" w14:textId="77777777" w:rsidR="008C6A3F" w:rsidRPr="00D61FD5" w:rsidRDefault="008C6A3F" w:rsidP="008C6A3F">
      <w:pPr>
        <w:rPr>
          <w:lang w:val="en-US"/>
        </w:rPr>
      </w:pPr>
      <w:r w:rsidRPr="00D61FD5">
        <w:t>The proposed solution is based on the following assumptions:</w:t>
      </w:r>
    </w:p>
    <w:p w14:paraId="240F1268" w14:textId="77777777" w:rsidR="008C6A3F" w:rsidRPr="00D61FD5" w:rsidRDefault="008C6A3F" w:rsidP="008C6A3F">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an IANA registered service name &lt;Service&gt; </w:t>
      </w:r>
      <w:r w:rsidRPr="00D61FD5">
        <w:rPr>
          <w:lang w:val="en-US"/>
        </w:rPr>
        <w:t>identifying a specific service and the application protocol used to support the service.</w:t>
      </w:r>
    </w:p>
    <w:p w14:paraId="7141EB3B" w14:textId="68BD6ED5" w:rsidR="008C6A3F" w:rsidRPr="00D61FD5" w:rsidRDefault="008C6A3F" w:rsidP="008C6A3F">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r>
        <w:rPr>
          <w:rFonts w:eastAsia="SimSun"/>
          <w:lang w:val="en-US" w:eastAsia="zh-CN"/>
        </w:rPr>
        <w:t>3, see clause 6.4.2</w:t>
      </w:r>
      <w:r w:rsidRPr="00D61FD5">
        <w:rPr>
          <w:rFonts w:eastAsia="SimSun"/>
          <w:lang w:val="en-US" w:eastAsia="zh-CN"/>
        </w:rPr>
        <w:t xml:space="preserve">) or </w:t>
      </w:r>
      <w:r w:rsidRPr="00D61FD5">
        <w:rPr>
          <w:lang w:val="en-US"/>
        </w:rPr>
        <w:t>SRV lookup (</w:t>
      </w:r>
      <w:r w:rsidRPr="00D61FD5">
        <w:rPr>
          <w:rFonts w:eastAsia="SimSun"/>
          <w:lang w:val="en-US" w:eastAsia="zh-CN"/>
        </w:rPr>
        <w:t>solution#</w:t>
      </w:r>
      <w:r>
        <w:rPr>
          <w:rFonts w:eastAsia="SimSun"/>
          <w:lang w:val="en-US" w:eastAsia="zh-CN"/>
        </w:rPr>
        <w:t>4, see clause 6.5.2</w:t>
      </w:r>
      <w:r w:rsidRPr="00D61FD5">
        <w:rPr>
          <w:lang w:val="en-US"/>
        </w:rPr>
        <w:t>) for the name:</w:t>
      </w:r>
    </w:p>
    <w:p w14:paraId="08EA3345" w14:textId="77777777" w:rsidR="008C6A3F" w:rsidRPr="00D61FD5" w:rsidRDefault="008C6A3F" w:rsidP="008C6A3F">
      <w:pPr>
        <w:pStyle w:val="B2"/>
        <w:rPr>
          <w:lang w:val="en-US"/>
        </w:rPr>
      </w:pPr>
      <w:r w:rsidRPr="00D61FD5">
        <w:rPr>
          <w:lang w:val="en-US"/>
        </w:rPr>
        <w:t>&lt;Service&gt;.local.</w:t>
      </w:r>
    </w:p>
    <w:p w14:paraId="1BBD82DC" w14:textId="77777777" w:rsidR="008C6A3F" w:rsidRPr="00D61FD5" w:rsidRDefault="008C6A3F" w:rsidP="008C6A3F">
      <w:pPr>
        <w:pStyle w:val="B1"/>
        <w:rPr>
          <w:noProof/>
          <w:lang w:val="en-US"/>
        </w:rPr>
      </w:pPr>
      <w:r w:rsidRPr="00D61FD5">
        <w:rPr>
          <w:noProof/>
          <w:lang w:val="en-US"/>
        </w:rPr>
        <w:t>3-</w:t>
      </w:r>
      <w:r w:rsidRPr="00D61FD5">
        <w:rPr>
          <w:noProof/>
          <w:lang w:val="en-US"/>
        </w:rPr>
        <w:tab/>
        <w:t>DNS queries are sent to the mDNS IPv4 link-local multicast address 224.0.0.251 or mDNS IPv6 link-local multicast address FF02::FB, to UDP destination port 5353 and using as UDP source port either:</w:t>
      </w:r>
    </w:p>
    <w:p w14:paraId="5051EC84" w14:textId="77777777" w:rsidR="008C6A3F" w:rsidRPr="00D61FD5" w:rsidRDefault="008C6A3F" w:rsidP="008C6A3F">
      <w:pPr>
        <w:pStyle w:val="B2"/>
        <w:rPr>
          <w:noProof/>
          <w:lang w:val="en-US"/>
        </w:rPr>
      </w:pPr>
      <w:r w:rsidRPr="00D61FD5">
        <w:rPr>
          <w:noProof/>
          <w:lang w:val="en-US"/>
        </w:rPr>
        <w:t>-</w:t>
      </w:r>
      <w:r w:rsidRPr="00D61FD5">
        <w:rPr>
          <w:noProof/>
          <w:lang w:val="en-US"/>
        </w:rPr>
        <w:tab/>
        <w:t>port 5353 if the client</w:t>
      </w:r>
      <w:r w:rsidRPr="00D61FD5">
        <w:t xml:space="preserve"> supports a </w:t>
      </w:r>
      <w:r w:rsidRPr="00D61FD5">
        <w:rPr>
          <w:noProof/>
          <w:lang w:val="en-US"/>
        </w:rPr>
        <w:t>fully compliant mDNS resolver; or</w:t>
      </w:r>
    </w:p>
    <w:p w14:paraId="71EB5F70" w14:textId="77777777" w:rsidR="008C6A3F" w:rsidRPr="00D61FD5" w:rsidRDefault="008C6A3F" w:rsidP="008C6A3F">
      <w:pPr>
        <w:pStyle w:val="B2"/>
        <w:rPr>
          <w:noProof/>
          <w:lang w:val="en-US"/>
        </w:rPr>
      </w:pPr>
      <w:r w:rsidRPr="00D61FD5">
        <w:rPr>
          <w:noProof/>
          <w:lang w:val="en-US"/>
        </w:rPr>
        <w:t>-</w:t>
      </w:r>
      <w:r w:rsidRPr="00D61FD5">
        <w:rPr>
          <w:noProof/>
          <w:lang w:val="en-US"/>
        </w:rPr>
        <w:tab/>
        <w:t xml:space="preserve">a high-numbered ephemeral UDP source port other than port 5353, if the </w:t>
      </w:r>
      <w:r w:rsidRPr="00D61FD5">
        <w:rPr>
          <w:rFonts w:eastAsia="SimSun"/>
          <w:lang w:eastAsia="zh-CN"/>
        </w:rPr>
        <w:t>client</w:t>
      </w:r>
      <w:r w:rsidRPr="00D61FD5">
        <w:t xml:space="preserve"> supports </w:t>
      </w:r>
      <w:r w:rsidRPr="00D61FD5">
        <w:rPr>
          <w:noProof/>
          <w:lang w:val="en-US"/>
        </w:rPr>
        <w:t>minimal Multicast DNS resolver</w:t>
      </w:r>
    </w:p>
    <w:p w14:paraId="6DB94392" w14:textId="77777777" w:rsidR="008C6A3F" w:rsidRPr="00D61FD5" w:rsidRDefault="008C6A3F" w:rsidP="008C6A3F">
      <w:pPr>
        <w:pStyle w:val="NO"/>
        <w:rPr>
          <w:noProof/>
          <w:lang w:val="en-US"/>
        </w:rPr>
      </w:pPr>
      <w:r w:rsidRPr="00D61FD5">
        <w:rPr>
          <w:noProof/>
          <w:lang w:val="en-US"/>
        </w:rPr>
        <w:t>NOTE 1:</w:t>
      </w:r>
      <w:r w:rsidRPr="00D61FD5">
        <w:rPr>
          <w:noProof/>
          <w:lang w:val="en-US"/>
        </w:rPr>
        <w:tab/>
        <w:t>It is recommended to use the mDNS IPv4 link-local multicast address only if IPv6 is not not avalaible.</w:t>
      </w:r>
    </w:p>
    <w:p w14:paraId="776229DA" w14:textId="77777777" w:rsidR="008C6A3F" w:rsidRPr="00D61FD5" w:rsidRDefault="008C6A3F" w:rsidP="008C6A3F">
      <w:pPr>
        <w:pStyle w:val="B1"/>
      </w:pPr>
      <w:r w:rsidRPr="00D61FD5">
        <w:rPr>
          <w:noProof/>
          <w:lang w:val="en-US"/>
        </w:rPr>
        <w:t>4-</w:t>
      </w:r>
      <w:r w:rsidRPr="00D61FD5">
        <w:rPr>
          <w:noProof/>
          <w:lang w:val="en-US"/>
        </w:rPr>
        <w:tab/>
        <w:t xml:space="preserve">A node </w:t>
      </w:r>
      <w:r w:rsidRPr="00D61FD5">
        <w:t xml:space="preserve">receiving the mDNS request and supporting the desired service shall provide in the response its own DNS records as described in clauses </w:t>
      </w:r>
      <w:r w:rsidRPr="00D61FD5">
        <w:rPr>
          <w:lang w:eastAsia="zh-CN"/>
        </w:rPr>
        <w:t>6.4</w:t>
      </w:r>
      <w:r>
        <w:rPr>
          <w:lang w:eastAsia="zh-CN"/>
        </w:rPr>
        <w:t>.2 (solution#3)</w:t>
      </w:r>
      <w:r w:rsidRPr="00D61FD5">
        <w:rPr>
          <w:lang w:val="en-US"/>
        </w:rPr>
        <w:t xml:space="preserve"> and </w:t>
      </w:r>
      <w:r w:rsidRPr="00D61FD5">
        <w:rPr>
          <w:lang w:eastAsia="zh-CN"/>
        </w:rPr>
        <w:t>6.5</w:t>
      </w:r>
      <w:r>
        <w:rPr>
          <w:lang w:eastAsia="zh-CN"/>
        </w:rPr>
        <w:t>.2 (solution#4)</w:t>
      </w:r>
      <w:r w:rsidRPr="00D61FD5">
        <w:rPr>
          <w:lang w:val="en-US"/>
        </w:rPr>
        <w:t>.</w:t>
      </w:r>
    </w:p>
    <w:p w14:paraId="0BEC8D1B" w14:textId="77777777" w:rsidR="008C6A3F" w:rsidRPr="00D61FD5" w:rsidRDefault="008C6A3F" w:rsidP="008C6A3F">
      <w:pPr>
        <w:pStyle w:val="B1"/>
        <w:rPr>
          <w:noProof/>
          <w:lang w:val="en-US"/>
        </w:rPr>
      </w:pPr>
      <w:r w:rsidRPr="00D61FD5">
        <w:rPr>
          <w:noProof/>
        </w:rPr>
        <w:t>5</w:t>
      </w:r>
      <w:r w:rsidRPr="00D61FD5">
        <w:rPr>
          <w:noProof/>
          <w:lang w:val="en-US"/>
        </w:rPr>
        <w:t>-</w:t>
      </w:r>
      <w:r w:rsidRPr="00D61FD5">
        <w:rPr>
          <w:noProof/>
          <w:lang w:val="en-US"/>
        </w:rPr>
        <w:tab/>
        <w:t>The DNS response is either unicast to the source IP address of the DNS querier or multicast on the local link.</w:t>
      </w:r>
    </w:p>
    <w:p w14:paraId="0CEDF07F" w14:textId="77777777" w:rsidR="008C6A3F" w:rsidRPr="00D61FD5" w:rsidRDefault="008C6A3F" w:rsidP="008C6A3F">
      <w:pPr>
        <w:pStyle w:val="NO"/>
        <w:rPr>
          <w:noProof/>
          <w:lang w:val="en-US"/>
        </w:rPr>
      </w:pPr>
      <w:r w:rsidRPr="00D61FD5">
        <w:rPr>
          <w:noProof/>
          <w:lang w:val="en-US"/>
        </w:rPr>
        <w:t>NOTE 2:</w:t>
      </w:r>
      <w:r w:rsidRPr="00D61FD5">
        <w:rPr>
          <w:noProof/>
          <w:lang w:val="en-US"/>
        </w:rPr>
        <w:tab/>
        <w:t>DNS querier can asked for unicast response by setting the unicast-response bit, the top bit in the class field of a DNS question.</w:t>
      </w:r>
    </w:p>
    <w:p w14:paraId="1F2FE7A5" w14:textId="77777777" w:rsidR="008C6A3F" w:rsidRDefault="008C6A3F" w:rsidP="008C6A3F">
      <w:pPr>
        <w:pStyle w:val="B1"/>
        <w:rPr>
          <w:lang w:val="en-US"/>
        </w:rPr>
      </w:pPr>
      <w:r w:rsidRPr="00D61FD5">
        <w:rPr>
          <w:lang w:val="en-US"/>
        </w:rPr>
        <w:t>6-</w:t>
      </w:r>
      <w:r w:rsidRPr="00D61FD5">
        <w:rPr>
          <w:lang w:val="en-US"/>
        </w:rPr>
        <w:tab/>
        <w:t xml:space="preserve">The client can set up connection(s) with the remote node(s) using the IP address(es) and port number(s) retrieved from the DNS server </w:t>
      </w:r>
      <w:r w:rsidRPr="00D61FD5">
        <w:t>and then application data can be exchanged between the client and the server</w:t>
      </w:r>
      <w:r w:rsidRPr="00D61FD5">
        <w:rPr>
          <w:lang w:val="en-US"/>
        </w:rPr>
        <w:t>.</w:t>
      </w:r>
    </w:p>
    <w:p w14:paraId="0F53E1FD" w14:textId="77777777" w:rsidR="00074FE5" w:rsidRPr="00D61FD5" w:rsidRDefault="00074FE5" w:rsidP="00074FE5">
      <w:pPr>
        <w:pStyle w:val="Heading3"/>
        <w:rPr>
          <w:lang w:eastAsia="zh-CN"/>
        </w:rPr>
      </w:pPr>
      <w:bookmarkStart w:id="818" w:name="_Toc73781913"/>
      <w:bookmarkStart w:id="819" w:name="_Toc82717819"/>
      <w:r w:rsidRPr="00D61FD5">
        <w:rPr>
          <w:lang w:eastAsia="zh-CN"/>
        </w:rPr>
        <w:t>6.6.3</w:t>
      </w:r>
      <w:r w:rsidRPr="00D61FD5">
        <w:rPr>
          <w:lang w:eastAsia="zh-CN"/>
        </w:rPr>
        <w:tab/>
        <w:t>Impacts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8"/>
      <w:bookmarkEnd w:id="819"/>
    </w:p>
    <w:p w14:paraId="20116627" w14:textId="77777777" w:rsidR="00074FE5" w:rsidRPr="00D61FD5" w:rsidRDefault="00074FE5" w:rsidP="00074FE5">
      <w:r w:rsidRPr="00D61FD5">
        <w:t>The solution will impact only newly defined (Rel-17 and onwards) interface applications. The solution will have no impact on legacy applications.</w:t>
      </w:r>
    </w:p>
    <w:p w14:paraId="5688A555" w14:textId="77777777" w:rsidR="00074FE5" w:rsidRPr="00D61FD5" w:rsidRDefault="00074FE5" w:rsidP="00074FE5">
      <w:r w:rsidRPr="00D61FD5">
        <w:t>mDNS implies the support of IP Multicast services in the network. In particular, on local networks, Internet Group Management Protocol (IGMP) has to be used on IPv4 networks and Multicast Listener Discovery (MLD) on IPv6 networks, which is a part of ICMPv6.</w:t>
      </w:r>
    </w:p>
    <w:p w14:paraId="533B8C70" w14:textId="77777777" w:rsidR="00074FE5" w:rsidRPr="00D61FD5" w:rsidRDefault="00074FE5" w:rsidP="00074FE5">
      <w:pPr>
        <w:pStyle w:val="Heading3"/>
        <w:rPr>
          <w:lang w:eastAsia="zh-CN"/>
        </w:rPr>
      </w:pPr>
      <w:bookmarkStart w:id="820" w:name="_Toc56624217"/>
      <w:bookmarkStart w:id="821" w:name="_Toc57018113"/>
      <w:bookmarkStart w:id="822" w:name="_Toc57272075"/>
      <w:bookmarkStart w:id="823" w:name="_Toc57272180"/>
      <w:bookmarkStart w:id="824" w:name="_Toc57272283"/>
      <w:bookmarkStart w:id="825" w:name="_Toc57272509"/>
      <w:bookmarkStart w:id="826" w:name="_Toc57285033"/>
      <w:bookmarkStart w:id="827" w:name="_Toc57983681"/>
      <w:bookmarkStart w:id="828" w:name="_Toc63666215"/>
      <w:bookmarkStart w:id="829" w:name="_Toc66105039"/>
      <w:bookmarkStart w:id="830" w:name="_Toc66106912"/>
      <w:bookmarkStart w:id="831" w:name="_Toc66462569"/>
      <w:bookmarkStart w:id="832" w:name="_Toc70927092"/>
      <w:bookmarkStart w:id="833" w:name="_Toc73781914"/>
      <w:bookmarkStart w:id="834" w:name="_Toc82717820"/>
      <w:r w:rsidRPr="00D61FD5">
        <w:rPr>
          <w:lang w:eastAsia="zh-CN"/>
        </w:rPr>
        <w:t>6.6.4</w:t>
      </w:r>
      <w:r w:rsidRPr="00D61FD5">
        <w:rPr>
          <w:lang w:eastAsia="zh-CN"/>
        </w:rPr>
        <w:tab/>
        <w:t>Pros and cons</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2E87875F" w14:textId="77777777" w:rsidR="00074FE5" w:rsidRPr="00D61FD5" w:rsidRDefault="00074FE5" w:rsidP="00B00C25">
      <w:r w:rsidRPr="00D61FD5">
        <w:t>Pros:</w:t>
      </w:r>
    </w:p>
    <w:p w14:paraId="20610375" w14:textId="77777777" w:rsidR="00074FE5" w:rsidRPr="00D61FD5" w:rsidRDefault="00074FE5" w:rsidP="00074FE5">
      <w:pPr>
        <w:pStyle w:val="B1"/>
      </w:pPr>
      <w:r w:rsidRPr="00D61FD5">
        <w:lastRenderedPageBreak/>
        <w:t>-</w:t>
      </w:r>
      <w:r w:rsidRPr="00D61FD5">
        <w:tab/>
        <w:t>Port numbers are locally assigned in the node supporting the interface applications.</w:t>
      </w:r>
    </w:p>
    <w:p w14:paraId="44CE5EF8" w14:textId="77777777" w:rsidR="00074FE5" w:rsidRPr="00D61FD5" w:rsidRDefault="00074FE5" w:rsidP="00074FE5">
      <w:pPr>
        <w:pStyle w:val="B1"/>
      </w:pPr>
      <w:r w:rsidRPr="00D61FD5">
        <w:t>-</w:t>
      </w:r>
      <w:r w:rsidRPr="00D61FD5">
        <w:tab/>
        <w:t>Little or no administration or configuration to set the nodes up</w:t>
      </w:r>
    </w:p>
    <w:p w14:paraId="3C1E242A" w14:textId="77777777" w:rsidR="00074FE5" w:rsidRPr="00D61FD5" w:rsidRDefault="00074FE5" w:rsidP="00074FE5">
      <w:pPr>
        <w:pStyle w:val="B1"/>
      </w:pPr>
      <w:r w:rsidRPr="00D61FD5">
        <w:t>-</w:t>
      </w:r>
      <w:r w:rsidRPr="00D61FD5">
        <w:tab/>
        <w:t>work when no DNS infrastructure is present</w:t>
      </w:r>
    </w:p>
    <w:p w14:paraId="6B5E3174" w14:textId="77777777" w:rsidR="00074FE5" w:rsidRPr="00D61FD5" w:rsidRDefault="00074FE5" w:rsidP="00074FE5">
      <w:pPr>
        <w:pStyle w:val="B1"/>
      </w:pPr>
      <w:r w:rsidRPr="00D61FD5">
        <w:t>-</w:t>
      </w:r>
      <w:r w:rsidRPr="00D61FD5">
        <w:tab/>
        <w:t>can be used also during DNS infrastructure failures</w:t>
      </w:r>
    </w:p>
    <w:p w14:paraId="179C12F3" w14:textId="77777777" w:rsidR="00074FE5" w:rsidRPr="00D61FD5" w:rsidRDefault="00074FE5" w:rsidP="00B00C25">
      <w:r w:rsidRPr="00D61FD5">
        <w:t>Cons:</w:t>
      </w:r>
    </w:p>
    <w:p w14:paraId="598FA5A7" w14:textId="77777777" w:rsidR="00074FE5" w:rsidRPr="00D61FD5" w:rsidRDefault="00074FE5" w:rsidP="00074FE5">
      <w:pPr>
        <w:pStyle w:val="B1"/>
      </w:pPr>
      <w:r w:rsidRPr="00D61FD5">
        <w:rPr>
          <w:i/>
        </w:rPr>
        <w:t>-</w:t>
      </w:r>
      <w:r w:rsidRPr="00D61FD5">
        <w:rPr>
          <w:i/>
        </w:rPr>
        <w:tab/>
      </w:r>
      <w:r w:rsidRPr="00D61FD5">
        <w:t>All the nodes have to be on the same logical local network.</w:t>
      </w:r>
    </w:p>
    <w:p w14:paraId="76D2EC67" w14:textId="77777777" w:rsidR="00074FE5" w:rsidRPr="00D61FD5" w:rsidRDefault="00074FE5" w:rsidP="00074FE5">
      <w:pPr>
        <w:pStyle w:val="B1"/>
      </w:pPr>
      <w:r w:rsidRPr="00D61FD5">
        <w:t>-</w:t>
      </w:r>
      <w:r w:rsidRPr="00D61FD5">
        <w:tab/>
        <w:t>(Minimal) Multicast DNS resolvers and Multicast DNS responders have to be implemented in the nodes.</w:t>
      </w:r>
    </w:p>
    <w:p w14:paraId="14C42B79" w14:textId="77777777" w:rsidR="00074FE5" w:rsidRPr="00D61FD5" w:rsidRDefault="00074FE5" w:rsidP="00074FE5">
      <w:pPr>
        <w:pStyle w:val="B1"/>
      </w:pPr>
      <w:r w:rsidRPr="00D61FD5">
        <w:t>-</w:t>
      </w:r>
      <w:r w:rsidRPr="00D61FD5">
        <w:tab/>
        <w:t>Additional traffic with multicast queries and responses.</w:t>
      </w:r>
    </w:p>
    <w:p w14:paraId="44C484C4" w14:textId="77777777" w:rsidR="00074FE5" w:rsidRPr="00D61FD5" w:rsidRDefault="00074FE5" w:rsidP="00074FE5">
      <w:pPr>
        <w:pStyle w:val="B1"/>
      </w:pPr>
      <w:r w:rsidRPr="00D61FD5">
        <w:t>-</w:t>
      </w:r>
      <w:r w:rsidRPr="00D61FD5">
        <w:tab/>
        <w:t>The discovery mechanism implies additional signalling before setting up the connection between nodes.</w:t>
      </w:r>
    </w:p>
    <w:p w14:paraId="68600059" w14:textId="77777777" w:rsidR="002047AA" w:rsidRPr="00D61FD5" w:rsidRDefault="002047AA" w:rsidP="002047AA">
      <w:pPr>
        <w:pStyle w:val="Heading2"/>
        <w:rPr>
          <w:lang w:eastAsia="zh-CN"/>
        </w:rPr>
      </w:pPr>
      <w:bookmarkStart w:id="835" w:name="_Toc63666216"/>
      <w:bookmarkStart w:id="836" w:name="_Toc66105040"/>
      <w:bookmarkStart w:id="837" w:name="_Toc66106913"/>
      <w:bookmarkStart w:id="838" w:name="_Toc66462570"/>
      <w:bookmarkStart w:id="839" w:name="_Toc70927093"/>
      <w:bookmarkStart w:id="840" w:name="_Toc73781915"/>
      <w:bookmarkStart w:id="841" w:name="_Toc56624223"/>
      <w:bookmarkStart w:id="842" w:name="_Toc57018119"/>
      <w:bookmarkStart w:id="843" w:name="_Toc57272081"/>
      <w:bookmarkStart w:id="844" w:name="_Toc57272186"/>
      <w:bookmarkStart w:id="845" w:name="_Toc57272289"/>
      <w:bookmarkStart w:id="846" w:name="_Toc57272515"/>
      <w:bookmarkStart w:id="847" w:name="_Toc57285039"/>
      <w:bookmarkStart w:id="848" w:name="_Toc57983687"/>
      <w:bookmarkStart w:id="849" w:name="_Toc82717821"/>
      <w:bookmarkEnd w:id="766"/>
      <w:bookmarkEnd w:id="767"/>
      <w:bookmarkEnd w:id="768"/>
      <w:bookmarkEnd w:id="769"/>
      <w:bookmarkEnd w:id="770"/>
      <w:bookmarkEnd w:id="771"/>
      <w:bookmarkEnd w:id="772"/>
      <w:bookmarkEnd w:id="773"/>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835"/>
      <w:bookmarkEnd w:id="836"/>
      <w:bookmarkEnd w:id="837"/>
      <w:bookmarkEnd w:id="838"/>
      <w:bookmarkEnd w:id="839"/>
      <w:bookmarkEnd w:id="840"/>
      <w:bookmarkEnd w:id="849"/>
    </w:p>
    <w:p w14:paraId="2AA47BD7" w14:textId="77777777" w:rsidR="00BB758A" w:rsidRPr="00D61FD5" w:rsidRDefault="00BB758A" w:rsidP="00BB758A">
      <w:pPr>
        <w:pStyle w:val="Heading3"/>
        <w:rPr>
          <w:lang w:eastAsia="zh-CN"/>
        </w:rPr>
      </w:pPr>
      <w:bookmarkStart w:id="850" w:name="_Toc56624219"/>
      <w:bookmarkStart w:id="851" w:name="_Toc57018115"/>
      <w:bookmarkStart w:id="852" w:name="_Toc57272077"/>
      <w:bookmarkStart w:id="853" w:name="_Toc57272182"/>
      <w:bookmarkStart w:id="854" w:name="_Toc57272285"/>
      <w:bookmarkStart w:id="855" w:name="_Toc57272511"/>
      <w:bookmarkStart w:id="856" w:name="_Toc57285035"/>
      <w:bookmarkStart w:id="857" w:name="_Toc57983683"/>
      <w:bookmarkStart w:id="858" w:name="_Toc63666217"/>
      <w:bookmarkStart w:id="859" w:name="_Toc66105041"/>
      <w:bookmarkStart w:id="860" w:name="_Toc66106914"/>
      <w:bookmarkStart w:id="861" w:name="_Toc66462571"/>
      <w:bookmarkStart w:id="862" w:name="_Toc70927094"/>
      <w:bookmarkStart w:id="863" w:name="_Toc73781916"/>
      <w:bookmarkStart w:id="864" w:name="_Toc56624220"/>
      <w:bookmarkStart w:id="865" w:name="_Toc57018116"/>
      <w:bookmarkStart w:id="866" w:name="_Toc57272078"/>
      <w:bookmarkStart w:id="867" w:name="_Toc57272183"/>
      <w:bookmarkStart w:id="868" w:name="_Toc57272286"/>
      <w:bookmarkStart w:id="869" w:name="_Toc57272512"/>
      <w:bookmarkStart w:id="870" w:name="_Toc57285036"/>
      <w:bookmarkStart w:id="871" w:name="_Toc57983684"/>
      <w:bookmarkStart w:id="872" w:name="_Toc63666218"/>
      <w:bookmarkStart w:id="873" w:name="_Toc66105042"/>
      <w:bookmarkStart w:id="874" w:name="_Toc66106915"/>
      <w:bookmarkStart w:id="875" w:name="_Toc66462572"/>
      <w:bookmarkStart w:id="876" w:name="_Toc70328210"/>
      <w:bookmarkStart w:id="877" w:name="_Toc73781917"/>
      <w:bookmarkStart w:id="878" w:name="_Toc56624221"/>
      <w:bookmarkStart w:id="879" w:name="_Toc57018117"/>
      <w:bookmarkStart w:id="880" w:name="_Toc57272079"/>
      <w:bookmarkStart w:id="881" w:name="_Toc57272184"/>
      <w:bookmarkStart w:id="882" w:name="_Toc57272287"/>
      <w:bookmarkStart w:id="883" w:name="_Toc57272513"/>
      <w:bookmarkStart w:id="884" w:name="_Toc57285037"/>
      <w:bookmarkStart w:id="885" w:name="_Toc57983685"/>
      <w:bookmarkStart w:id="886" w:name="_Toc63666219"/>
      <w:bookmarkStart w:id="887" w:name="_Toc66105043"/>
      <w:bookmarkStart w:id="888" w:name="_Toc66106916"/>
      <w:bookmarkStart w:id="889" w:name="_Toc66462573"/>
      <w:bookmarkStart w:id="890" w:name="_Toc70927096"/>
      <w:bookmarkStart w:id="891" w:name="_Toc82717822"/>
      <w:r w:rsidRPr="00D61FD5">
        <w:rPr>
          <w:lang w:eastAsia="zh-CN"/>
        </w:rPr>
        <w:t>6.7.1</w:t>
      </w:r>
      <w:r w:rsidRPr="00D61FD5">
        <w:rPr>
          <w:lang w:eastAsia="zh-CN"/>
        </w:rPr>
        <w:tab/>
        <w:t>General</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91"/>
    </w:p>
    <w:p w14:paraId="032FB064" w14:textId="6AF757DF" w:rsidR="00BB758A" w:rsidRPr="00D61FD5" w:rsidRDefault="00BB758A" w:rsidP="00BB758A">
      <w:r w:rsidRPr="00D61FD5">
        <w:rPr>
          <w:rFonts w:eastAsia="SimSun"/>
          <w:lang w:val="en-US" w:eastAsia="zh-CN"/>
        </w:rPr>
        <w:t>This is an alternative to solution#</w:t>
      </w:r>
      <w:r>
        <w:rPr>
          <w:rFonts w:eastAsia="SimSun"/>
          <w:lang w:val="en-US" w:eastAsia="zh-CN"/>
        </w:rPr>
        <w:t>5</w:t>
      </w:r>
      <w:r w:rsidRPr="00D61FD5">
        <w:rPr>
          <w:rFonts w:eastAsia="SimSun"/>
          <w:lang w:val="en-US" w:eastAsia="zh-CN"/>
        </w:rPr>
        <w:t xml:space="preserve">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578E922A" w14:textId="77777777" w:rsidR="00BB758A" w:rsidRPr="00D61FD5" w:rsidRDefault="00BB758A" w:rsidP="00BB758A">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138A4B0D" w14:textId="77777777" w:rsidR="00BB758A" w:rsidRPr="00D61FD5" w:rsidRDefault="00BB758A" w:rsidP="00BB758A">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053A267C" w14:textId="77777777" w:rsidR="008C6A3F" w:rsidRPr="00D61FD5" w:rsidRDefault="008C6A3F" w:rsidP="008C6A3F">
      <w:pPr>
        <w:pStyle w:val="Heading3"/>
        <w:rPr>
          <w:lang w:eastAsia="zh-CN"/>
        </w:rPr>
      </w:pPr>
      <w:bookmarkStart w:id="892" w:name="_Toc82717823"/>
      <w:r w:rsidRPr="00D61FD5">
        <w:rPr>
          <w:lang w:eastAsia="zh-CN"/>
        </w:rPr>
        <w:t>6.7.2</w:t>
      </w:r>
      <w:r w:rsidRPr="00D61FD5">
        <w:rPr>
          <w:lang w:eastAsia="zh-CN"/>
        </w:rPr>
        <w:tab/>
        <w:t>Detailed description</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92"/>
    </w:p>
    <w:p w14:paraId="22E32489" w14:textId="77777777" w:rsidR="008C6A3F" w:rsidRPr="00D61FD5" w:rsidRDefault="008C6A3F" w:rsidP="008C6A3F">
      <w:pPr>
        <w:rPr>
          <w:lang w:val="en-US"/>
        </w:rPr>
      </w:pPr>
      <w:r w:rsidRPr="00D61FD5">
        <w:t>The proposed solution is based on the following assumptions:</w:t>
      </w:r>
    </w:p>
    <w:p w14:paraId="7EFD6C2A" w14:textId="77777777" w:rsidR="008C6A3F" w:rsidRPr="00D61FD5" w:rsidRDefault="008C6A3F" w:rsidP="008C6A3F">
      <w:pPr>
        <w:pStyle w:val="B1"/>
        <w:ind w:left="284" w:firstLine="0"/>
        <w:rPr>
          <w:rFonts w:eastAsia="SimSun"/>
          <w:lang w:val="en-US" w:eastAsia="zh-CN"/>
        </w:rPr>
      </w:pPr>
      <w:r w:rsidRPr="00D61FD5">
        <w:rPr>
          <w:rFonts w:eastAsia="SimSun"/>
          <w:lang w:val="en-US" w:eastAsia="zh-CN"/>
        </w:rPr>
        <w:t>1-</w:t>
      </w:r>
      <w:r w:rsidRPr="00D61FD5">
        <w:rPr>
          <w:rFonts w:eastAsia="SimSun"/>
          <w:lang w:val="en-US" w:eastAsia="zh-CN"/>
        </w:rPr>
        <w:tab/>
        <w:t>The client is configured with:</w:t>
      </w:r>
    </w:p>
    <w:p w14:paraId="5B2B83A3" w14:textId="77777777" w:rsidR="008C6A3F" w:rsidRPr="00D61FD5" w:rsidRDefault="008C6A3F" w:rsidP="008C6A3F">
      <w:pPr>
        <w:pStyle w:val="B2"/>
        <w:rPr>
          <w:lang w:val="en-US"/>
        </w:rPr>
      </w:pPr>
      <w:r w:rsidRPr="00D61FD5">
        <w:rPr>
          <w:rFonts w:eastAsia="SimSun"/>
          <w:lang w:val="en-US" w:eastAsia="zh-CN"/>
        </w:rPr>
        <w:t>-</w:t>
      </w:r>
      <w:r w:rsidRPr="00D61FD5">
        <w:rPr>
          <w:rFonts w:eastAsia="SimSun"/>
          <w:lang w:val="en-US" w:eastAsia="zh-CN"/>
        </w:rPr>
        <w:tab/>
        <w:t xml:space="preserve">an IANA registered service name &lt;Service&gt; </w:t>
      </w:r>
      <w:r w:rsidRPr="00D61FD5">
        <w:rPr>
          <w:lang w:val="en-US"/>
        </w:rPr>
        <w:t>identifying a specific service and the application protocol used to support the service;</w:t>
      </w:r>
    </w:p>
    <w:p w14:paraId="2F65F223" w14:textId="77777777" w:rsidR="008C6A3F" w:rsidRPr="00D61FD5" w:rsidRDefault="008C6A3F" w:rsidP="008C6A3F">
      <w:pPr>
        <w:pStyle w:val="B2"/>
        <w:rPr>
          <w:lang w:val="en-US"/>
        </w:rPr>
      </w:pPr>
      <w:r w:rsidRPr="00D61FD5">
        <w:rPr>
          <w:lang w:val="en-US"/>
        </w:rPr>
        <w:t>-</w:t>
      </w:r>
      <w:r w:rsidRPr="00D61FD5">
        <w:rPr>
          <w:lang w:val="en-US"/>
        </w:rPr>
        <w:tab/>
        <w:t>the IP address of the target node.</w:t>
      </w:r>
    </w:p>
    <w:p w14:paraId="7506EE18" w14:textId="490F3EF0" w:rsidR="008C6A3F" w:rsidRPr="00D61FD5" w:rsidRDefault="008C6A3F" w:rsidP="008C6A3F">
      <w:pPr>
        <w:pStyle w:val="B1"/>
        <w:rPr>
          <w:lang w:val="en-US"/>
        </w:rPr>
      </w:pPr>
      <w:r w:rsidRPr="00D61FD5">
        <w:rPr>
          <w:rFonts w:eastAsia="SimSun"/>
          <w:lang w:val="en-US" w:eastAsia="zh-CN"/>
        </w:rPr>
        <w:t>2-</w:t>
      </w:r>
      <w:r w:rsidRPr="00D61FD5">
        <w:rPr>
          <w:rFonts w:eastAsia="SimSun"/>
          <w:lang w:val="en-US" w:eastAsia="zh-CN"/>
        </w:rPr>
        <w:tab/>
        <w:t xml:space="preserve">To discover the list of available </w:t>
      </w:r>
      <w:r w:rsidRPr="00D61FD5">
        <w:rPr>
          <w:rFonts w:eastAsia="SimSun"/>
          <w:lang w:eastAsia="zh-CN"/>
        </w:rPr>
        <w:t>service</w:t>
      </w:r>
      <w:r w:rsidRPr="00D61FD5">
        <w:t xml:space="preserve"> instances supporting the service &lt;Service&gt; on the local link, t</w:t>
      </w:r>
      <w:r w:rsidRPr="00D61FD5">
        <w:rPr>
          <w:rFonts w:eastAsia="SimSun"/>
          <w:lang w:eastAsia="zh-CN"/>
        </w:rPr>
        <w:t>he client</w:t>
      </w:r>
      <w:r w:rsidRPr="00D61FD5">
        <w:t xml:space="preserve"> performs a </w:t>
      </w:r>
      <w:r w:rsidRPr="00D61FD5">
        <w:rPr>
          <w:lang w:val="en-US"/>
        </w:rPr>
        <w:t>DNS PRT lookup (</w:t>
      </w:r>
      <w:r w:rsidRPr="00D61FD5">
        <w:rPr>
          <w:rFonts w:eastAsia="SimSun"/>
          <w:lang w:val="en-US" w:eastAsia="zh-CN"/>
        </w:rPr>
        <w:t>solution#</w:t>
      </w:r>
      <w:r>
        <w:rPr>
          <w:rFonts w:eastAsia="SimSun"/>
          <w:lang w:val="en-US" w:eastAsia="zh-CN"/>
        </w:rPr>
        <w:t>3, see clause 6.4.2</w:t>
      </w:r>
      <w:r w:rsidRPr="00D61FD5">
        <w:rPr>
          <w:rFonts w:eastAsia="SimSun"/>
          <w:lang w:val="en-US" w:eastAsia="zh-CN"/>
        </w:rPr>
        <w:t xml:space="preserve">) or </w:t>
      </w:r>
      <w:r w:rsidRPr="00D61FD5">
        <w:rPr>
          <w:lang w:val="en-US"/>
        </w:rPr>
        <w:t>SRV lookup (</w:t>
      </w:r>
      <w:r w:rsidRPr="00D61FD5">
        <w:rPr>
          <w:rFonts w:eastAsia="SimSun"/>
          <w:lang w:val="en-US" w:eastAsia="zh-CN"/>
        </w:rPr>
        <w:t>solution#</w:t>
      </w:r>
      <w:r>
        <w:rPr>
          <w:rFonts w:eastAsia="SimSun"/>
          <w:lang w:val="en-US" w:eastAsia="zh-CN"/>
        </w:rPr>
        <w:t>4, see clause 6.5.2</w:t>
      </w:r>
      <w:r w:rsidRPr="00D61FD5">
        <w:rPr>
          <w:lang w:val="en-US"/>
        </w:rPr>
        <w:t>) for the name:</w:t>
      </w:r>
    </w:p>
    <w:p w14:paraId="25E91691" w14:textId="77777777" w:rsidR="008C6A3F" w:rsidRPr="00D61FD5" w:rsidRDefault="008C6A3F" w:rsidP="008C6A3F">
      <w:pPr>
        <w:pStyle w:val="B2"/>
        <w:rPr>
          <w:lang w:val="en-US"/>
        </w:rPr>
      </w:pPr>
      <w:r w:rsidRPr="00D61FD5">
        <w:rPr>
          <w:lang w:val="en-US"/>
        </w:rPr>
        <w:t>&lt;Service&gt;.</w:t>
      </w:r>
      <w:r w:rsidRPr="00D61FD5">
        <w:t>local</w:t>
      </w:r>
      <w:r w:rsidRPr="00D61FD5">
        <w:rPr>
          <w:lang w:val="en-US"/>
        </w:rPr>
        <w:t>.</w:t>
      </w:r>
    </w:p>
    <w:p w14:paraId="7A137849" w14:textId="77777777" w:rsidR="008C6A3F" w:rsidRPr="00D61FD5" w:rsidRDefault="008C6A3F" w:rsidP="008C6A3F">
      <w:pPr>
        <w:pStyle w:val="B1"/>
        <w:rPr>
          <w:noProof/>
          <w:lang w:val="en-US"/>
        </w:rPr>
      </w:pPr>
      <w:r w:rsidRPr="00D61FD5">
        <w:rPr>
          <w:noProof/>
          <w:lang w:val="en-US"/>
        </w:rPr>
        <w:t>3-</w:t>
      </w:r>
      <w:r w:rsidRPr="00D61FD5">
        <w:rPr>
          <w:noProof/>
          <w:lang w:val="en-US"/>
        </w:rPr>
        <w:tab/>
        <w:t>DNS queries are sent to the unicast IP address of the target node configured in the client, to UDP destination port 5353 and using as UDP source port either:</w:t>
      </w:r>
    </w:p>
    <w:p w14:paraId="57FA90E3" w14:textId="77777777" w:rsidR="008C6A3F" w:rsidRPr="00D61FD5" w:rsidRDefault="008C6A3F" w:rsidP="008C6A3F">
      <w:pPr>
        <w:pStyle w:val="B2"/>
      </w:pPr>
      <w:r w:rsidRPr="00D61FD5">
        <w:t>-</w:t>
      </w:r>
      <w:r w:rsidRPr="00D61FD5">
        <w:tab/>
        <w:t>port 5353 if the client supports a fully compliant mDNS resolver; or</w:t>
      </w:r>
    </w:p>
    <w:p w14:paraId="429544C8" w14:textId="77777777" w:rsidR="008C6A3F" w:rsidRPr="00D61FD5" w:rsidRDefault="008C6A3F" w:rsidP="008C6A3F">
      <w:pPr>
        <w:pStyle w:val="B2"/>
      </w:pPr>
      <w:r w:rsidRPr="00D61FD5">
        <w:t>-</w:t>
      </w:r>
      <w:r w:rsidRPr="00D61FD5">
        <w:tab/>
        <w:t xml:space="preserve">a high-numbered ephemeral UDP source port other than port 5353, if the </w:t>
      </w:r>
      <w:r w:rsidRPr="00D61FD5">
        <w:rPr>
          <w:rFonts w:eastAsia="SimSun"/>
        </w:rPr>
        <w:t>client</w:t>
      </w:r>
      <w:r w:rsidRPr="00D61FD5">
        <w:t xml:space="preserve"> supports minimal Multicast DNS resolver</w:t>
      </w:r>
    </w:p>
    <w:p w14:paraId="737C9135" w14:textId="77777777" w:rsidR="008C6A3F" w:rsidRPr="00D61FD5" w:rsidRDefault="008C6A3F" w:rsidP="008C6A3F">
      <w:pPr>
        <w:pStyle w:val="NO"/>
        <w:rPr>
          <w:noProof/>
          <w:lang w:val="en-US"/>
        </w:rPr>
      </w:pPr>
      <w:r w:rsidRPr="00D61FD5">
        <w:rPr>
          <w:noProof/>
          <w:lang w:val="en-US"/>
        </w:rPr>
        <w:t>NOTE:</w:t>
      </w:r>
      <w:r w:rsidRPr="00D61FD5">
        <w:rPr>
          <w:noProof/>
          <w:lang w:val="en-US"/>
        </w:rPr>
        <w:tab/>
        <w:t>It is recommended to use the mDNS IPv4 link-local multicast address only if IPv6 is not not avalaible.</w:t>
      </w:r>
    </w:p>
    <w:p w14:paraId="0CDB9552" w14:textId="77777777" w:rsidR="008C6A3F" w:rsidRPr="00D61FD5" w:rsidRDefault="008C6A3F" w:rsidP="008C6A3F">
      <w:pPr>
        <w:pStyle w:val="B1"/>
      </w:pPr>
      <w:r w:rsidRPr="00D61FD5">
        <w:t>4-</w:t>
      </w:r>
      <w:r w:rsidRPr="00D61FD5">
        <w:tab/>
        <w:t>A node receiving the mDNS request and supporting the desired service will provide in the response its own DNS records as described in clause 6.4</w:t>
      </w:r>
      <w:r>
        <w:t>.2 (solution#3)</w:t>
      </w:r>
      <w:r w:rsidRPr="00D61FD5">
        <w:t xml:space="preserve"> and 6.5</w:t>
      </w:r>
      <w:r>
        <w:t>.2 (solution#4)</w:t>
      </w:r>
      <w:r w:rsidRPr="00D61FD5">
        <w:t>.</w:t>
      </w:r>
    </w:p>
    <w:p w14:paraId="5EFC1007" w14:textId="77777777" w:rsidR="008C6A3F" w:rsidRPr="00D61FD5" w:rsidRDefault="008C6A3F" w:rsidP="008C6A3F">
      <w:pPr>
        <w:pStyle w:val="B1"/>
      </w:pPr>
      <w:r w:rsidRPr="00D61FD5">
        <w:t>5-</w:t>
      </w:r>
      <w:r w:rsidRPr="00D61FD5">
        <w:tab/>
        <w:t>The DNS response is either unicast to the source IP address of the DNS querier.</w:t>
      </w:r>
    </w:p>
    <w:p w14:paraId="06FFC0F3" w14:textId="77777777" w:rsidR="008C6A3F" w:rsidRPr="00D61FD5" w:rsidRDefault="008C6A3F" w:rsidP="008C6A3F">
      <w:pPr>
        <w:pStyle w:val="B1"/>
      </w:pPr>
      <w:r w:rsidRPr="00D61FD5">
        <w:lastRenderedPageBreak/>
        <w:t>6-</w:t>
      </w:r>
      <w:r w:rsidRPr="00D61FD5">
        <w:tab/>
        <w:t>The client can set up connection(s) with the remote node(s) using the IP address(es) and port number(s) retrieved from the DNS server and then application data can be exchanged between the client and the server.</w:t>
      </w:r>
    </w:p>
    <w:p w14:paraId="1E7B8C21" w14:textId="77777777" w:rsidR="002047AA" w:rsidRPr="00D61FD5" w:rsidRDefault="002047AA" w:rsidP="002047AA">
      <w:pPr>
        <w:pStyle w:val="Heading3"/>
        <w:rPr>
          <w:lang w:eastAsia="zh-CN"/>
        </w:rPr>
      </w:pPr>
      <w:bookmarkStart w:id="893" w:name="_Toc73781918"/>
      <w:bookmarkStart w:id="894" w:name="_Toc82717824"/>
      <w:r w:rsidRPr="00D61FD5">
        <w:rPr>
          <w:lang w:eastAsia="zh-CN"/>
        </w:rPr>
        <w:t>6.7.3</w:t>
      </w:r>
      <w:r w:rsidRPr="00D61FD5">
        <w:rPr>
          <w:lang w:eastAsia="zh-CN"/>
        </w:rPr>
        <w:tab/>
        <w:t>Impacts</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3"/>
      <w:bookmarkEnd w:id="894"/>
    </w:p>
    <w:p w14:paraId="04BB8B95" w14:textId="77777777" w:rsidR="002047AA" w:rsidRPr="00D61FD5" w:rsidRDefault="002047AA" w:rsidP="002047AA">
      <w:r w:rsidRPr="00D61FD5">
        <w:t>The solution will impact only newly defined (Rel-17 and onwards) interface applications. The solution will have no impact on legacy applications.</w:t>
      </w:r>
    </w:p>
    <w:p w14:paraId="29E69272" w14:textId="77777777" w:rsidR="002047AA" w:rsidRPr="00D61FD5" w:rsidRDefault="002047AA" w:rsidP="002047AA">
      <w:pPr>
        <w:pStyle w:val="Heading3"/>
        <w:rPr>
          <w:lang w:eastAsia="zh-CN"/>
        </w:rPr>
      </w:pPr>
      <w:bookmarkStart w:id="895" w:name="_Toc56624222"/>
      <w:bookmarkStart w:id="896" w:name="_Toc57018118"/>
      <w:bookmarkStart w:id="897" w:name="_Toc57272080"/>
      <w:bookmarkStart w:id="898" w:name="_Toc57272185"/>
      <w:bookmarkStart w:id="899" w:name="_Toc57272288"/>
      <w:bookmarkStart w:id="900" w:name="_Toc57272514"/>
      <w:bookmarkStart w:id="901" w:name="_Toc57285038"/>
      <w:bookmarkStart w:id="902" w:name="_Toc57983686"/>
      <w:bookmarkStart w:id="903" w:name="_Toc63666220"/>
      <w:bookmarkStart w:id="904" w:name="_Toc66105044"/>
      <w:bookmarkStart w:id="905" w:name="_Toc66106917"/>
      <w:bookmarkStart w:id="906" w:name="_Toc66462574"/>
      <w:bookmarkStart w:id="907" w:name="_Toc70927097"/>
      <w:bookmarkStart w:id="908" w:name="_Toc73781919"/>
      <w:bookmarkStart w:id="909" w:name="_Toc82717825"/>
      <w:r w:rsidRPr="00D61FD5">
        <w:rPr>
          <w:lang w:eastAsia="zh-CN"/>
        </w:rPr>
        <w:t>6.7.4</w:t>
      </w:r>
      <w:r w:rsidRPr="00D61FD5">
        <w:rPr>
          <w:lang w:eastAsia="zh-CN"/>
        </w:rPr>
        <w:tab/>
        <w:t>Pros and cons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0D8CE58D" w14:textId="77777777" w:rsidR="002047AA" w:rsidRPr="00D61FD5" w:rsidRDefault="002047AA" w:rsidP="00B00C25">
      <w:r w:rsidRPr="00D61FD5">
        <w:t>Pros:</w:t>
      </w:r>
    </w:p>
    <w:p w14:paraId="714F064C" w14:textId="77777777" w:rsidR="002047AA" w:rsidRPr="00D61FD5" w:rsidRDefault="002047AA" w:rsidP="002047AA">
      <w:pPr>
        <w:pStyle w:val="B1"/>
      </w:pPr>
      <w:r w:rsidRPr="00D61FD5">
        <w:t>-</w:t>
      </w:r>
      <w:r w:rsidRPr="00D61FD5">
        <w:tab/>
        <w:t>Port numbers are locally assigned in the node supporting the interface applications.</w:t>
      </w:r>
    </w:p>
    <w:p w14:paraId="7FB174A9" w14:textId="77777777" w:rsidR="002047AA" w:rsidRPr="00D61FD5" w:rsidRDefault="002047AA" w:rsidP="002047AA">
      <w:pPr>
        <w:pStyle w:val="B1"/>
      </w:pPr>
      <w:r w:rsidRPr="00D61FD5">
        <w:t>-</w:t>
      </w:r>
      <w:r w:rsidRPr="00D61FD5">
        <w:tab/>
        <w:t>Minimal administration or configuration to set the nodes up</w:t>
      </w:r>
    </w:p>
    <w:p w14:paraId="55D57CB1" w14:textId="77777777" w:rsidR="002047AA" w:rsidRPr="00D61FD5" w:rsidRDefault="002047AA" w:rsidP="002047AA">
      <w:pPr>
        <w:pStyle w:val="B1"/>
      </w:pPr>
      <w:r w:rsidRPr="00D61FD5">
        <w:t>-</w:t>
      </w:r>
      <w:r w:rsidRPr="00D61FD5">
        <w:tab/>
        <w:t>work when no DNS infrastructure is present</w:t>
      </w:r>
    </w:p>
    <w:p w14:paraId="7A1D7188" w14:textId="77777777" w:rsidR="002047AA" w:rsidRPr="00D61FD5" w:rsidRDefault="002047AA" w:rsidP="002047AA">
      <w:pPr>
        <w:pStyle w:val="B1"/>
      </w:pPr>
      <w:r w:rsidRPr="00D61FD5">
        <w:t>-</w:t>
      </w:r>
      <w:r w:rsidRPr="00D61FD5">
        <w:tab/>
        <w:t>can be used also during DNS infrastructure failures</w:t>
      </w:r>
    </w:p>
    <w:p w14:paraId="56996970" w14:textId="77777777" w:rsidR="002047AA" w:rsidRPr="00D61FD5" w:rsidRDefault="002047AA" w:rsidP="00B00C25">
      <w:r w:rsidRPr="00D61FD5">
        <w:t>Cons:</w:t>
      </w:r>
    </w:p>
    <w:p w14:paraId="566ED16A" w14:textId="77777777" w:rsidR="002047AA" w:rsidRPr="00D61FD5" w:rsidRDefault="002047AA" w:rsidP="002047AA">
      <w:pPr>
        <w:pStyle w:val="B1"/>
      </w:pPr>
      <w:r w:rsidRPr="00D61FD5">
        <w:t>-</w:t>
      </w:r>
      <w:r w:rsidRPr="00D61FD5">
        <w:tab/>
        <w:t>(Minimal) Multicast DNS resolvers and Multicast DNS responders have to be implemented in the nodes.</w:t>
      </w:r>
    </w:p>
    <w:p w14:paraId="7464C6A4" w14:textId="77777777" w:rsidR="002047AA" w:rsidRPr="00D61FD5" w:rsidRDefault="002047AA" w:rsidP="002047AA">
      <w:pPr>
        <w:pStyle w:val="B1"/>
      </w:pPr>
      <w:r w:rsidRPr="00D61FD5">
        <w:t>-</w:t>
      </w:r>
      <w:r w:rsidRPr="00D61FD5">
        <w:tab/>
        <w:t>The discovery mechanism implies additional signalling before setting up the connection between nodes.</w:t>
      </w:r>
    </w:p>
    <w:p w14:paraId="59257A70" w14:textId="77777777" w:rsidR="002047AA" w:rsidRPr="00D61FD5" w:rsidRDefault="002047AA" w:rsidP="002047AA">
      <w:pPr>
        <w:pStyle w:val="B1"/>
      </w:pPr>
      <w:r w:rsidRPr="00D61FD5">
        <w:t>-</w:t>
      </w:r>
      <w:r w:rsidRPr="00D61FD5">
        <w:tab/>
        <w:t>The signalling between the client and the target node outside the local link shall be protected with confidentiality, integrity and replay protection, using for instance IPsec.</w:t>
      </w:r>
    </w:p>
    <w:p w14:paraId="3F4364F5" w14:textId="52A03F95" w:rsidR="00821B0F" w:rsidRPr="00D61FD5" w:rsidRDefault="00821B0F" w:rsidP="00821B0F">
      <w:pPr>
        <w:pStyle w:val="Heading2"/>
        <w:rPr>
          <w:lang w:val="en-US" w:eastAsia="zh-CN"/>
        </w:rPr>
      </w:pPr>
      <w:bookmarkStart w:id="910" w:name="_Toc63666221"/>
      <w:bookmarkStart w:id="911" w:name="_Toc66105045"/>
      <w:bookmarkStart w:id="912" w:name="_Toc66106918"/>
      <w:bookmarkStart w:id="913" w:name="_Toc66462575"/>
      <w:bookmarkStart w:id="914" w:name="_Toc70927098"/>
      <w:bookmarkStart w:id="915" w:name="_Toc73781920"/>
      <w:bookmarkStart w:id="916" w:name="_Toc82717826"/>
      <w:r w:rsidRPr="00D61FD5">
        <w:rPr>
          <w:lang w:val="en-US" w:eastAsia="zh-CN"/>
        </w:rPr>
        <w:t>6.</w:t>
      </w:r>
      <w:r w:rsidR="0043378D" w:rsidRPr="00D61FD5">
        <w:rPr>
          <w:lang w:val="en-US" w:eastAsia="zh-CN"/>
        </w:rPr>
        <w:t>8</w:t>
      </w:r>
      <w:r w:rsidRPr="00D61FD5">
        <w:rPr>
          <w:lang w:val="en-US" w:eastAsia="zh-CN"/>
        </w:rPr>
        <w:tab/>
        <w:t>Solution#</w:t>
      </w:r>
      <w:r w:rsidR="0043378D" w:rsidRPr="00D61FD5">
        <w:rPr>
          <w:lang w:val="en-US" w:eastAsia="zh-CN"/>
        </w:rPr>
        <w:t>7</w:t>
      </w:r>
      <w:r w:rsidRPr="00D61FD5">
        <w:rPr>
          <w:lang w:val="en-US" w:eastAsia="zh-CN"/>
        </w:rPr>
        <w:t xml:space="preserve">: </w:t>
      </w:r>
      <w:r w:rsidRPr="00D61FD5">
        <w:rPr>
          <w:rFonts w:eastAsia="SimSun"/>
          <w:lang w:val="en-US" w:eastAsia="zh-CN"/>
        </w:rPr>
        <w:t>SCTP Multiplexer (Port)</w:t>
      </w:r>
      <w:bookmarkEnd w:id="841"/>
      <w:bookmarkEnd w:id="842"/>
      <w:bookmarkEnd w:id="843"/>
      <w:bookmarkEnd w:id="844"/>
      <w:bookmarkEnd w:id="845"/>
      <w:bookmarkEnd w:id="846"/>
      <w:bookmarkEnd w:id="847"/>
      <w:bookmarkEnd w:id="848"/>
      <w:bookmarkEnd w:id="910"/>
      <w:bookmarkEnd w:id="911"/>
      <w:bookmarkEnd w:id="912"/>
      <w:bookmarkEnd w:id="913"/>
      <w:bookmarkEnd w:id="914"/>
      <w:bookmarkEnd w:id="915"/>
      <w:bookmarkEnd w:id="916"/>
    </w:p>
    <w:p w14:paraId="1784D3FD" w14:textId="68B42366" w:rsidR="00821B0F" w:rsidRPr="00D61FD5" w:rsidRDefault="00821B0F" w:rsidP="00821B0F">
      <w:pPr>
        <w:pStyle w:val="Heading3"/>
        <w:rPr>
          <w:lang w:val="en-US" w:eastAsia="zh-CN"/>
        </w:rPr>
      </w:pPr>
      <w:bookmarkStart w:id="917" w:name="_Toc56624224"/>
      <w:bookmarkStart w:id="918" w:name="_Toc57018120"/>
      <w:bookmarkStart w:id="919" w:name="_Toc57272082"/>
      <w:bookmarkStart w:id="920" w:name="_Toc57272187"/>
      <w:bookmarkStart w:id="921" w:name="_Toc57272290"/>
      <w:bookmarkStart w:id="922" w:name="_Toc57272516"/>
      <w:bookmarkStart w:id="923" w:name="_Toc57285040"/>
      <w:bookmarkStart w:id="924" w:name="_Toc57983688"/>
      <w:bookmarkStart w:id="925" w:name="_Toc63666222"/>
      <w:bookmarkStart w:id="926" w:name="_Toc66105046"/>
      <w:bookmarkStart w:id="927" w:name="_Toc66106919"/>
      <w:bookmarkStart w:id="928" w:name="_Toc66462576"/>
      <w:bookmarkStart w:id="929" w:name="_Toc70927099"/>
      <w:bookmarkStart w:id="930" w:name="_Toc73781921"/>
      <w:bookmarkStart w:id="931" w:name="_Toc82717827"/>
      <w:r w:rsidRPr="00D61FD5">
        <w:rPr>
          <w:lang w:val="en-US" w:eastAsia="zh-CN"/>
        </w:rPr>
        <w:t>6.</w:t>
      </w:r>
      <w:r w:rsidR="0043378D" w:rsidRPr="00D61FD5">
        <w:rPr>
          <w:lang w:val="en-US" w:eastAsia="zh-CN"/>
        </w:rPr>
        <w:t>8</w:t>
      </w:r>
      <w:r w:rsidRPr="00D61FD5">
        <w:rPr>
          <w:lang w:val="en-US" w:eastAsia="zh-CN"/>
        </w:rPr>
        <w:t>.1</w:t>
      </w:r>
      <w:r w:rsidRPr="00D61FD5">
        <w:rPr>
          <w:lang w:val="en-US" w:eastAsia="zh-CN"/>
        </w:rPr>
        <w:tab/>
        <w:t>General</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5DC5413D" w14:textId="09E90075" w:rsidR="00821B0F" w:rsidRPr="00D61FD5" w:rsidRDefault="00821B0F" w:rsidP="00821B0F">
      <w:pPr>
        <w:rPr>
          <w:lang w:val="en-US"/>
        </w:rPr>
      </w:pPr>
      <w:r w:rsidRPr="00D61FD5">
        <w:rPr>
          <w:lang w:val="en-US"/>
        </w:rPr>
        <w:t>The TCP Port Service Multiplexer (TCPMUX) is defined in IETF RFC 1078 [</w:t>
      </w:r>
      <w:r w:rsidR="002C24F8" w:rsidRPr="00D61FD5">
        <w:rPr>
          <w:lang w:val="en-US"/>
        </w:rPr>
        <w:t>10</w:t>
      </w:r>
      <w:r w:rsidRPr="00D61FD5">
        <w:rPr>
          <w:lang w:val="en-US"/>
        </w:rPr>
        <w:t>]. The specification describes a multiplexing service that may be accessed with a network protocol to contact any one of a number of available TCP services of a host on a single, well-known port number.</w:t>
      </w:r>
    </w:p>
    <w:p w14:paraId="7364A111" w14:textId="77777777" w:rsidR="00821B0F" w:rsidRPr="00D61FD5" w:rsidRDefault="00821B0F" w:rsidP="00821B0F">
      <w:pPr>
        <w:rPr>
          <w:lang w:val="en-US"/>
        </w:rPr>
      </w:pPr>
      <w:r w:rsidRPr="00D61FD5">
        <w:rPr>
          <w:lang w:val="en-US"/>
        </w:rPr>
        <w:t>The same principle is applied to SCTP applications.</w:t>
      </w:r>
    </w:p>
    <w:p w14:paraId="7683F632" w14:textId="3E11E72B" w:rsidR="00821B0F" w:rsidRPr="00D61FD5" w:rsidRDefault="00821B0F" w:rsidP="00821B0F">
      <w:pPr>
        <w:rPr>
          <w:lang w:val="en-US"/>
        </w:rPr>
      </w:pPr>
      <w:r w:rsidRPr="00D61FD5">
        <w:rPr>
          <w:lang w:val="en-US"/>
        </w:rPr>
        <w:t>An SCTP (</w:t>
      </w:r>
      <w:r w:rsidRPr="00D61FD5">
        <w:rPr>
          <w:rFonts w:eastAsia="SimSun"/>
          <w:lang w:val="en-US" w:eastAsia="zh-CN"/>
        </w:rPr>
        <w:t>IETF RFC 4960 [</w:t>
      </w:r>
      <w:r w:rsidR="00173F51" w:rsidRPr="00D61FD5">
        <w:rPr>
          <w:rFonts w:eastAsia="SimSun"/>
          <w:lang w:val="en-US" w:eastAsia="zh-CN"/>
        </w:rPr>
        <w:t>4</w:t>
      </w:r>
      <w:r w:rsidRPr="00D61FD5">
        <w:rPr>
          <w:rFonts w:eastAsia="SimSun"/>
          <w:lang w:val="en-US" w:eastAsia="zh-CN"/>
        </w:rPr>
        <w:t xml:space="preserve">]) </w:t>
      </w:r>
      <w:r w:rsidRPr="00D61FD5">
        <w:rPr>
          <w:lang w:val="en-US"/>
        </w:rPr>
        <w:t xml:space="preserve">packet is composed of a common header and chunks. </w:t>
      </w:r>
    </w:p>
    <w:p w14:paraId="3F88C118" w14:textId="77777777" w:rsidR="00821B0F" w:rsidRPr="00D61FD5" w:rsidRDefault="00821B0F" w:rsidP="00821B0F">
      <w:pPr>
        <w:rPr>
          <w:lang w:val="en-US"/>
        </w:rPr>
      </w:pPr>
      <w:r w:rsidRPr="00D61FD5">
        <w:rPr>
          <w:lang w:val="en-US"/>
        </w:rPr>
        <w:t>The SCTP common header contains:</w:t>
      </w:r>
    </w:p>
    <w:p w14:paraId="7C6482F7" w14:textId="77777777" w:rsidR="00821B0F" w:rsidRPr="00D61FD5" w:rsidRDefault="00821B0F" w:rsidP="00821B0F">
      <w:pPr>
        <w:pStyle w:val="B1"/>
        <w:rPr>
          <w:lang w:val="en-US"/>
        </w:rPr>
      </w:pPr>
      <w:r w:rsidRPr="00D61FD5">
        <w:rPr>
          <w:lang w:val="en-US"/>
        </w:rPr>
        <w:t>-</w:t>
      </w:r>
      <w:r w:rsidRPr="00D61FD5">
        <w:rPr>
          <w:lang w:val="en-US"/>
        </w:rPr>
        <w:tab/>
        <w:t>The SCTP Source Port Number that can be used by the receiver in combination with the source IP address, the SCTP destination port, and possibly the destination IP address to identify the association to which this packet belongs.</w:t>
      </w:r>
    </w:p>
    <w:p w14:paraId="37014859" w14:textId="77777777" w:rsidR="00821B0F" w:rsidRPr="00D61FD5" w:rsidRDefault="00821B0F" w:rsidP="00821B0F">
      <w:pPr>
        <w:pStyle w:val="B1"/>
        <w:rPr>
          <w:lang w:val="en-US"/>
        </w:rPr>
      </w:pPr>
      <w:r w:rsidRPr="00D61FD5">
        <w:rPr>
          <w:lang w:val="en-US"/>
        </w:rPr>
        <w:t>-</w:t>
      </w:r>
      <w:r w:rsidRPr="00D61FD5">
        <w:rPr>
          <w:lang w:val="en-US"/>
        </w:rPr>
        <w:tab/>
        <w:t>The SCTP Destination Port Number that can be used by the receiving host to de-multiplex the SCTP packet to the correct receiving endpoint/application.</w:t>
      </w:r>
    </w:p>
    <w:p w14:paraId="474159AB" w14:textId="77777777" w:rsidR="00821B0F" w:rsidRPr="00D61FD5" w:rsidRDefault="00821B0F" w:rsidP="00821B0F">
      <w:pPr>
        <w:rPr>
          <w:lang w:val="en-US"/>
        </w:rPr>
      </w:pPr>
      <w:r w:rsidRPr="00D61FD5">
        <w:t xml:space="preserve">A SCTP chunk represents a protocol message, which can be used by the protocol itself or can contain user data. User data are contained in DATA chunks that </w:t>
      </w:r>
      <w:r w:rsidRPr="00D61FD5">
        <w:rPr>
          <w:lang w:val="en-US"/>
        </w:rPr>
        <w:t>include a Payload Protocol Identifier. The Payload Protocol Identifier is used to identify the application which uses the services of SCTP.</w:t>
      </w:r>
    </w:p>
    <w:p w14:paraId="3119DF12" w14:textId="77777777" w:rsidR="00821B0F" w:rsidRPr="00D61FD5" w:rsidRDefault="00821B0F" w:rsidP="00821B0F">
      <w:pPr>
        <w:rPr>
          <w:lang w:val="en-US"/>
        </w:rPr>
      </w:pPr>
      <w:r w:rsidRPr="00D61FD5">
        <w:rPr>
          <w:lang w:val="en-US"/>
        </w:rPr>
        <w:t>As it is contained in each DATA chunk, the Payload Protocol Identifier identifies the protocol being carried over SCTP independently of the port numbers being used. The Payload Protocol Identifier can be used therefore to de-multiplex the SCTP packet to the correct receiving endpoint/application above SCTP instead of the SCTP Destination Port Number.</w:t>
      </w:r>
    </w:p>
    <w:p w14:paraId="488F893C" w14:textId="77777777" w:rsidR="00821B0F" w:rsidRPr="00D61FD5" w:rsidRDefault="00821B0F" w:rsidP="00821B0F">
      <w:pPr>
        <w:rPr>
          <w:lang w:val="en-US"/>
        </w:rPr>
      </w:pPr>
      <w:r w:rsidRPr="00D61FD5">
        <w:rPr>
          <w:lang w:val="en-US"/>
        </w:rPr>
        <w:t>The proposed solution based on the Payload Protocol Identifier parsing would then allow to contact multiple applications on a single well-known STCP port using the SCTP Payload Protocol Identifier instead of requesting IANA for allocation of a new well-known SCTP number each time a new application is defined.</w:t>
      </w:r>
    </w:p>
    <w:p w14:paraId="1FD3F163" w14:textId="5E7DB10C" w:rsidR="0043623A" w:rsidRPr="00D61FD5" w:rsidRDefault="0043623A" w:rsidP="0043623A">
      <w:r w:rsidRPr="00D61FD5">
        <w:lastRenderedPageBreak/>
        <w:t xml:space="preserve">The SCTP multiplexer is implemented as a stand-alone process above the SCTP layer, listening at the well-known SCTP port, used to initiate and manage associations with remote SCTP endpoints and distribute received SCTP messages to upper-layer applications based on the </w:t>
      </w:r>
      <w:r w:rsidRPr="00D61FD5">
        <w:rPr>
          <w:lang w:val="en-US"/>
        </w:rPr>
        <w:t>Payload Protocol Identifier</w:t>
      </w:r>
      <w:r w:rsidRPr="00D61FD5">
        <w:t>. From the SCTP layer, the SCTP multiplexer is seen as a regular SCTP user. There is no impact on the SCTP stack.</w:t>
      </w:r>
    </w:p>
    <w:p w14:paraId="5737D200" w14:textId="77777777" w:rsidR="00821B0F" w:rsidRPr="00D61FD5" w:rsidRDefault="00821B0F" w:rsidP="00821B0F">
      <w:r w:rsidRPr="00D61FD5">
        <w:t>The well-known port can be:</w:t>
      </w:r>
    </w:p>
    <w:p w14:paraId="13801FDF" w14:textId="77777777" w:rsidR="00821B0F" w:rsidRPr="00D61FD5" w:rsidRDefault="00821B0F" w:rsidP="00821B0F">
      <w:pPr>
        <w:pStyle w:val="B1"/>
      </w:pPr>
      <w:r w:rsidRPr="00D61FD5">
        <w:t>-</w:t>
      </w:r>
      <w:r w:rsidRPr="00D61FD5">
        <w:tab/>
        <w:t>The port already allocated for TCPMUX (port 1);</w:t>
      </w:r>
    </w:p>
    <w:p w14:paraId="355367A2" w14:textId="77777777" w:rsidR="00821B0F" w:rsidRPr="00D61FD5" w:rsidRDefault="00821B0F" w:rsidP="00821B0F">
      <w:pPr>
        <w:pStyle w:val="B1"/>
      </w:pPr>
      <w:r w:rsidRPr="00D61FD5">
        <w:t>-</w:t>
      </w:r>
      <w:r w:rsidRPr="00D61FD5">
        <w:tab/>
        <w:t>A port already allocated for another SCTP application defined by 3GPP;</w:t>
      </w:r>
    </w:p>
    <w:p w14:paraId="5BBB7F7A" w14:textId="77777777" w:rsidR="00821B0F" w:rsidRPr="00D61FD5" w:rsidRDefault="00821B0F" w:rsidP="00821B0F">
      <w:pPr>
        <w:pStyle w:val="B1"/>
      </w:pPr>
      <w:r w:rsidRPr="00D61FD5">
        <w:t>-</w:t>
      </w:r>
      <w:r w:rsidRPr="00D61FD5">
        <w:tab/>
        <w:t>A new port dedicated to SCTP multiplexing allocated in a port range locally administrated by 3GPP.</w:t>
      </w:r>
    </w:p>
    <w:p w14:paraId="43164C0E" w14:textId="77777777" w:rsidR="00821B0F" w:rsidRPr="00D61FD5" w:rsidRDefault="00821B0F" w:rsidP="00821B0F">
      <w:pPr>
        <w:pStyle w:val="B1"/>
      </w:pPr>
      <w:r w:rsidRPr="00D61FD5">
        <w:t>-</w:t>
      </w:r>
      <w:r w:rsidRPr="00D61FD5">
        <w:tab/>
        <w:t>A new port dedicated to SCTP multiplexing allocated by IANA.</w:t>
      </w:r>
    </w:p>
    <w:p w14:paraId="10422A6C" w14:textId="77777777" w:rsidR="0043623A" w:rsidRPr="00D61FD5" w:rsidRDefault="0043623A" w:rsidP="0043623A">
      <w:r w:rsidRPr="00D61FD5">
        <w:t>In the figure below, a single SCTP host is supporting 4 new applications in addition of an existing W1 application. The port number used to identify the multiplexer is 47002 (given only as possible unassigned User Port that can be used).</w:t>
      </w:r>
    </w:p>
    <w:p w14:paraId="55623D23" w14:textId="77777777" w:rsidR="0043623A" w:rsidRPr="00D61FD5" w:rsidRDefault="0043623A" w:rsidP="00D61FD5">
      <w:pPr>
        <w:pStyle w:val="TH"/>
      </w:pPr>
      <w:r w:rsidRPr="00D61FD5">
        <w:object w:dxaOrig="6615" w:dyaOrig="12480" w14:anchorId="0B3665DB">
          <v:shape id="_x0000_i1027" type="#_x0000_t75" style="width:122.55pt;height:234.7pt" o:ole="">
            <v:imagedata r:id="rId11" o:title=""/>
          </v:shape>
          <o:OLEObject Type="Embed" ProgID="Visio.Drawing.15" ShapeID="_x0000_i1027" DrawAspect="Content" ObjectID="_1693332216" r:id="rId12"/>
        </w:object>
      </w:r>
    </w:p>
    <w:p w14:paraId="34D041A1" w14:textId="77777777" w:rsidR="0043623A" w:rsidRPr="00D61FD5" w:rsidRDefault="0043623A" w:rsidP="00B8451D">
      <w:pPr>
        <w:pStyle w:val="TF"/>
      </w:pPr>
      <w:r w:rsidRPr="00D61FD5">
        <w:t>Figure 6.8.1-1: SCTP server-side illustration for SCTP Multiplexer (port)</w:t>
      </w:r>
    </w:p>
    <w:p w14:paraId="34729621" w14:textId="77777777" w:rsidR="0043623A" w:rsidRPr="00D61FD5" w:rsidRDefault="0043623A" w:rsidP="00B8451D">
      <w:pPr>
        <w:rPr>
          <w:lang w:val="en-US"/>
        </w:rPr>
      </w:pPr>
      <w:r w:rsidRPr="00D61FD5">
        <w:t xml:space="preserve">When DTLS over SCTP, as described in IETF RFC 6083 [x], is used </w:t>
      </w:r>
      <w:r w:rsidRPr="00D61FD5">
        <w:rPr>
          <w:lang w:eastAsia="zh-CN"/>
        </w:rPr>
        <w:t xml:space="preserve">to provide mutual authentication, integrity protection, replay protection and </w:t>
      </w:r>
      <w:r w:rsidRPr="00F65D8B">
        <w:rPr>
          <w:lang w:eastAsia="zh-CN"/>
        </w:rPr>
        <w:t xml:space="preserve">confidentiality protection, </w:t>
      </w:r>
      <w:r w:rsidRPr="00F65D8B">
        <w:t xml:space="preserve">only SCTP user data are integrity protected and encrypted using DTLS. The Payload Data (DATA) header, in which the SCTP Payload Protocol Identifier is indicated, is therefore sent as clear text. The SCTP Multiplexer can still use the </w:t>
      </w:r>
      <w:r w:rsidRPr="00F65D8B">
        <w:rPr>
          <w:lang w:val="en-US"/>
        </w:rPr>
        <w:t xml:space="preserve">SCTP </w:t>
      </w:r>
      <w:r w:rsidRPr="00D61FD5">
        <w:rPr>
          <w:lang w:val="en-US"/>
        </w:rPr>
        <w:t xml:space="preserve">Payload Protocol Identifier to distribute </w:t>
      </w:r>
      <w:r w:rsidRPr="00D61FD5">
        <w:t xml:space="preserve">SCTP messages to upper-layer applications. Moreover, the SCTP associations being managed by the SCTP Multiplexer and the DTLS connections being handled by the applications (identified by the SCTP </w:t>
      </w:r>
      <w:r w:rsidRPr="00D61FD5">
        <w:rPr>
          <w:lang w:val="en-US"/>
        </w:rPr>
        <w:t>Payload Protocol Identifier)</w:t>
      </w:r>
      <w:r w:rsidRPr="00D61FD5">
        <w:t xml:space="preserve"> above the SCTP Multiplexer, it is possible to have multiple DTLS connections over a the same SCTP association, one DTLS connection per application (or per SCTP </w:t>
      </w:r>
      <w:r w:rsidRPr="00D61FD5">
        <w:rPr>
          <w:lang w:val="en-US"/>
        </w:rPr>
        <w:t>Payload Protocol Identifier).</w:t>
      </w:r>
    </w:p>
    <w:p w14:paraId="2AF64542" w14:textId="77777777" w:rsidR="0043623A" w:rsidRPr="00D61FD5" w:rsidRDefault="0043623A" w:rsidP="00B8451D">
      <w:r w:rsidRPr="00D61FD5">
        <w:t>In the figure below, a single SCTP host is supporting 4 new applications in addition of an existing W1 application. The port number used to identify the multiplexer is 47002 (given only as possible unassigned User Port that can be used). DTLS over SCTP is used to provide communications privacy for applications above the SCTP Multiplexer.</w:t>
      </w:r>
    </w:p>
    <w:p w14:paraId="44CBC394" w14:textId="77777777" w:rsidR="0043623A" w:rsidRPr="00D61FD5" w:rsidRDefault="0043623A" w:rsidP="00D61FD5">
      <w:pPr>
        <w:pStyle w:val="TH"/>
      </w:pPr>
      <w:r w:rsidRPr="00D61FD5">
        <w:object w:dxaOrig="6615" w:dyaOrig="13620" w14:anchorId="40EE47B8">
          <v:shape id="_x0000_i1028" type="#_x0000_t75" style="width:125.3pt;height:258.85pt" o:ole="">
            <v:imagedata r:id="rId13" o:title=""/>
          </v:shape>
          <o:OLEObject Type="Embed" ProgID="Visio.Drawing.15" ShapeID="_x0000_i1028" DrawAspect="Content" ObjectID="_1693332217" r:id="rId14"/>
        </w:object>
      </w:r>
    </w:p>
    <w:p w14:paraId="581ACCFF" w14:textId="77777777" w:rsidR="0043623A" w:rsidRPr="00D61FD5" w:rsidRDefault="0043623A" w:rsidP="00B8451D">
      <w:pPr>
        <w:pStyle w:val="TF"/>
      </w:pPr>
      <w:r w:rsidRPr="00D61FD5">
        <w:t>Figure 6.8.1-2: SCTP server-side illustration for SCTP Multiplexer (port) with used of DTLS over SCTP</w:t>
      </w:r>
    </w:p>
    <w:p w14:paraId="49707BAB" w14:textId="61BEEBF3" w:rsidR="00821B0F" w:rsidRPr="00D61FD5" w:rsidRDefault="00821B0F" w:rsidP="00821B0F">
      <w:pPr>
        <w:pStyle w:val="Heading3"/>
        <w:rPr>
          <w:lang w:eastAsia="zh-CN"/>
        </w:rPr>
      </w:pPr>
      <w:bookmarkStart w:id="932" w:name="_Toc56624225"/>
      <w:bookmarkStart w:id="933" w:name="_Toc57018121"/>
      <w:bookmarkStart w:id="934" w:name="_Toc57272083"/>
      <w:bookmarkStart w:id="935" w:name="_Toc57272188"/>
      <w:bookmarkStart w:id="936" w:name="_Toc57272291"/>
      <w:bookmarkStart w:id="937" w:name="_Toc57272517"/>
      <w:bookmarkStart w:id="938" w:name="_Toc57285041"/>
      <w:bookmarkStart w:id="939" w:name="_Toc57983689"/>
      <w:bookmarkStart w:id="940" w:name="_Toc63666223"/>
      <w:bookmarkStart w:id="941" w:name="_Toc66105047"/>
      <w:bookmarkStart w:id="942" w:name="_Toc66106920"/>
      <w:bookmarkStart w:id="943" w:name="_Toc66462577"/>
      <w:bookmarkStart w:id="944" w:name="_Toc70927100"/>
      <w:bookmarkStart w:id="945" w:name="_Toc73781922"/>
      <w:bookmarkStart w:id="946" w:name="_Toc82717828"/>
      <w:r w:rsidRPr="00D61FD5">
        <w:rPr>
          <w:lang w:eastAsia="zh-CN"/>
        </w:rPr>
        <w:t>6.</w:t>
      </w:r>
      <w:r w:rsidR="0043378D" w:rsidRPr="00D61FD5">
        <w:rPr>
          <w:lang w:eastAsia="zh-CN"/>
        </w:rPr>
        <w:t>8</w:t>
      </w:r>
      <w:r w:rsidRPr="00D61FD5">
        <w:rPr>
          <w:lang w:eastAsia="zh-CN"/>
        </w:rPr>
        <w:t>.2</w:t>
      </w:r>
      <w:r w:rsidRPr="00D61FD5">
        <w:rPr>
          <w:lang w:eastAsia="zh-CN"/>
        </w:rPr>
        <w:tab/>
        <w:t>Detailed description</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7B452D01" w14:textId="77777777" w:rsidR="00821B0F" w:rsidRPr="00D61FD5" w:rsidRDefault="00821B0F" w:rsidP="00821B0F">
      <w:pPr>
        <w:rPr>
          <w:lang w:val="en-US"/>
        </w:rPr>
      </w:pPr>
      <w:r w:rsidRPr="00D61FD5">
        <w:t>The proposed solution is based on the following assumptions:</w:t>
      </w:r>
    </w:p>
    <w:p w14:paraId="27DC700F" w14:textId="77777777" w:rsidR="00821B0F" w:rsidRPr="00D61FD5" w:rsidRDefault="00821B0F" w:rsidP="00821B0F">
      <w:r w:rsidRPr="00D61FD5">
        <w:rPr>
          <w:lang w:val="en-US"/>
        </w:rPr>
        <w:t xml:space="preserve">The server implements an SCTP multiplexer </w:t>
      </w:r>
      <w:r w:rsidRPr="00D61FD5">
        <w:t>that can serve multiple applications on a single well-known STCP port.</w:t>
      </w:r>
    </w:p>
    <w:p w14:paraId="4EC3AA1E" w14:textId="77777777" w:rsidR="00821B0F" w:rsidRPr="00D61FD5" w:rsidRDefault="00821B0F" w:rsidP="00821B0F">
      <w:pPr>
        <w:rPr>
          <w:lang w:val="en-US"/>
        </w:rPr>
      </w:pPr>
      <w:r w:rsidRPr="00D61FD5">
        <w:rPr>
          <w:lang w:val="en-US"/>
        </w:rPr>
        <w:t xml:space="preserve">The client is configured with the IP address of the server to contact and use the </w:t>
      </w:r>
      <w:r w:rsidRPr="00D61FD5">
        <w:t>well-known STCP port associated to the SCTP multiplexer.</w:t>
      </w:r>
    </w:p>
    <w:p w14:paraId="4362235B" w14:textId="77777777" w:rsidR="00821B0F" w:rsidRPr="00D61FD5" w:rsidRDefault="00821B0F" w:rsidP="00821B0F">
      <w:pPr>
        <w:pStyle w:val="B1"/>
        <w:rPr>
          <w:lang w:val="en-US"/>
        </w:rPr>
      </w:pPr>
      <w:r w:rsidRPr="00D61FD5">
        <w:rPr>
          <w:lang w:val="en-US"/>
        </w:rPr>
        <w:t>1-</w:t>
      </w:r>
      <w:r w:rsidRPr="00D61FD5">
        <w:rPr>
          <w:lang w:val="en-US"/>
        </w:rPr>
        <w:tab/>
        <w:t xml:space="preserve">The client sends an INIT signal to the </w:t>
      </w:r>
      <w:r w:rsidRPr="00D61FD5">
        <w:t>SCTP multiplexer</w:t>
      </w:r>
      <w:r w:rsidRPr="00D61FD5">
        <w:rPr>
          <w:lang w:val="en-US"/>
        </w:rPr>
        <w:t xml:space="preserve"> on the dedicated port to initiate an association.</w:t>
      </w:r>
    </w:p>
    <w:p w14:paraId="26F32776" w14:textId="77777777" w:rsidR="00821B0F" w:rsidRPr="00D61FD5" w:rsidRDefault="00821B0F" w:rsidP="00821B0F">
      <w:pPr>
        <w:pStyle w:val="B1"/>
        <w:rPr>
          <w:lang w:val="en-US"/>
        </w:rPr>
      </w:pPr>
      <w:r w:rsidRPr="00D61FD5">
        <w:rPr>
          <w:lang w:val="en-US"/>
        </w:rPr>
        <w:t>2-</w:t>
      </w:r>
      <w:r w:rsidRPr="00D61FD5">
        <w:rPr>
          <w:lang w:val="en-US"/>
        </w:rPr>
        <w:tab/>
        <w:t xml:space="preserve">On receipt of the INIT signal, the </w:t>
      </w:r>
      <w:r w:rsidRPr="00D61FD5">
        <w:t>SCTP multiplexer</w:t>
      </w:r>
      <w:r w:rsidRPr="00D61FD5">
        <w:rPr>
          <w:lang w:val="en-US"/>
        </w:rPr>
        <w:t xml:space="preserve"> sends an INIT-ACK response to the client. This INIT-ACK signal contains a state cookie.</w:t>
      </w:r>
    </w:p>
    <w:p w14:paraId="593DA5B2" w14:textId="77777777" w:rsidR="00821B0F" w:rsidRPr="00D61FD5" w:rsidRDefault="00821B0F" w:rsidP="00821B0F">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2D0A709C" w14:textId="77777777" w:rsidR="00821B0F" w:rsidRPr="00D61FD5" w:rsidRDefault="00821B0F" w:rsidP="00821B0F">
      <w:pPr>
        <w:pStyle w:val="B1"/>
        <w:rPr>
          <w:lang w:val="en-US"/>
        </w:rPr>
      </w:pPr>
      <w:r w:rsidRPr="00D61FD5">
        <w:rPr>
          <w:lang w:val="en-US"/>
        </w:rPr>
        <w:t>4-</w:t>
      </w:r>
      <w:r w:rsidRPr="00D61FD5">
        <w:rPr>
          <w:lang w:val="en-US"/>
        </w:rPr>
        <w:tab/>
        <w:t xml:space="preserve">After verifying the authenticity of the state cookie, the </w:t>
      </w:r>
      <w:r w:rsidRPr="00D61FD5">
        <w:t>SCTP multiplexer</w:t>
      </w:r>
      <w:r w:rsidRPr="00D61FD5">
        <w:rPr>
          <w:lang w:val="en-US"/>
        </w:rPr>
        <w:t xml:space="preserve"> then allocates the resources for the association, sends a COOKIE-ACK response acknowledging the COOKIE-ECHO signal, and the association is said ESTABLISHED.</w:t>
      </w:r>
    </w:p>
    <w:p w14:paraId="048EED70" w14:textId="77777777" w:rsidR="00821B0F" w:rsidRPr="00D61FD5" w:rsidRDefault="00821B0F" w:rsidP="00821B0F">
      <w:pPr>
        <w:pStyle w:val="B1"/>
        <w:rPr>
          <w:lang w:val="en-US"/>
        </w:rPr>
      </w:pPr>
      <w:r w:rsidRPr="00D61FD5">
        <w:rPr>
          <w:lang w:val="en-US"/>
        </w:rPr>
        <w:t>5-</w:t>
      </w:r>
      <w:r w:rsidRPr="00D61FD5">
        <w:rPr>
          <w:lang w:val="en-US"/>
        </w:rPr>
        <w:tab/>
        <w:t xml:space="preserve">The client can send to the </w:t>
      </w:r>
      <w:r w:rsidRPr="00D61FD5">
        <w:t>SCTP multiplexer</w:t>
      </w:r>
      <w:r w:rsidRPr="00D61FD5">
        <w:rPr>
          <w:lang w:val="en-US"/>
        </w:rPr>
        <w:t xml:space="preserve"> user data encapsulated within SCTP DATA chunks, each DATA chunk including a Payload Protocol Identifier identifying the requested application.</w:t>
      </w:r>
    </w:p>
    <w:p w14:paraId="7A379037" w14:textId="77777777" w:rsidR="00821B0F" w:rsidRPr="00D61FD5" w:rsidRDefault="00821B0F" w:rsidP="00821B0F">
      <w:pPr>
        <w:pStyle w:val="B1"/>
        <w:rPr>
          <w:lang w:val="en-US"/>
        </w:rPr>
      </w:pPr>
      <w:r w:rsidRPr="00D61FD5">
        <w:rPr>
          <w:lang w:val="en-US"/>
        </w:rPr>
        <w:t>6-</w:t>
      </w:r>
      <w:r w:rsidRPr="00D61FD5">
        <w:rPr>
          <w:lang w:val="en-US"/>
        </w:rPr>
        <w:tab/>
        <w:t xml:space="preserve">The </w:t>
      </w:r>
      <w:r w:rsidRPr="00D61FD5">
        <w:t xml:space="preserve">SCTP multiplexer checks the </w:t>
      </w:r>
      <w:r w:rsidRPr="00D61FD5">
        <w:rPr>
          <w:lang w:val="en-US"/>
        </w:rPr>
        <w:t>Payload Protocol Identifier.</w:t>
      </w:r>
    </w:p>
    <w:p w14:paraId="40A48677" w14:textId="77777777" w:rsidR="00821B0F" w:rsidRPr="00D61FD5" w:rsidRDefault="00821B0F" w:rsidP="00821B0F">
      <w:pPr>
        <w:pStyle w:val="B2"/>
        <w:rPr>
          <w:lang w:val="en-US"/>
        </w:rPr>
      </w:pPr>
      <w:r w:rsidRPr="00D61FD5">
        <w:rPr>
          <w:lang w:val="en-US"/>
        </w:rPr>
        <w:t>a-</w:t>
      </w:r>
      <w:r w:rsidRPr="00D61FD5">
        <w:rPr>
          <w:lang w:val="en-US"/>
        </w:rPr>
        <w:tab/>
        <w:t>If the Payload Protocol Identifier is supported i.e., there is an internal process that supports the requested application, the SCTP multiplexer delivers the user data to the correct receiving application. The reception of the DATA chunk is then acknowledged by a SACK chunks and protocol data exchange between the client and the application behind the SCTP multiplexer can continue.</w:t>
      </w:r>
    </w:p>
    <w:p w14:paraId="02C76012" w14:textId="77777777" w:rsidR="00821B0F" w:rsidRPr="00D61FD5" w:rsidRDefault="00821B0F" w:rsidP="00821B0F">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multiplexer will abort the created SCTP association, sending an ABORT chunk to the client that contains a User-Initiated Abort cause code (12). A specific Upper Layer Abort Reason (e.g. "Unsupported Payload Protocol Identifier") can also be included and be delivered to the upper-layer protocol at the peer.</w:t>
      </w:r>
    </w:p>
    <w:p w14:paraId="35BD480A" w14:textId="746EB8B1" w:rsidR="00821B0F" w:rsidRPr="00D61FD5" w:rsidRDefault="00821B0F" w:rsidP="00821B0F">
      <w:pPr>
        <w:pStyle w:val="Heading3"/>
        <w:rPr>
          <w:lang w:eastAsia="zh-CN"/>
        </w:rPr>
      </w:pPr>
      <w:bookmarkStart w:id="947" w:name="_Toc56624226"/>
      <w:bookmarkStart w:id="948" w:name="_Toc57018122"/>
      <w:bookmarkStart w:id="949" w:name="_Toc57272084"/>
      <w:bookmarkStart w:id="950" w:name="_Toc57272189"/>
      <w:bookmarkStart w:id="951" w:name="_Toc57272292"/>
      <w:bookmarkStart w:id="952" w:name="_Toc57272518"/>
      <w:bookmarkStart w:id="953" w:name="_Toc57285042"/>
      <w:bookmarkStart w:id="954" w:name="_Toc57983690"/>
      <w:bookmarkStart w:id="955" w:name="_Toc63666224"/>
      <w:bookmarkStart w:id="956" w:name="_Toc66105048"/>
      <w:bookmarkStart w:id="957" w:name="_Toc66106921"/>
      <w:bookmarkStart w:id="958" w:name="_Toc66462578"/>
      <w:bookmarkStart w:id="959" w:name="_Toc70927101"/>
      <w:bookmarkStart w:id="960" w:name="_Toc73781923"/>
      <w:bookmarkStart w:id="961" w:name="_Toc82717829"/>
      <w:r w:rsidRPr="00D61FD5">
        <w:rPr>
          <w:lang w:eastAsia="zh-CN"/>
        </w:rPr>
        <w:lastRenderedPageBreak/>
        <w:t>6.</w:t>
      </w:r>
      <w:r w:rsidR="0043378D" w:rsidRPr="00D61FD5">
        <w:rPr>
          <w:lang w:eastAsia="zh-CN"/>
        </w:rPr>
        <w:t>8</w:t>
      </w:r>
      <w:r w:rsidRPr="00D61FD5">
        <w:rPr>
          <w:lang w:eastAsia="zh-CN"/>
        </w:rPr>
        <w:t>.3</w:t>
      </w:r>
      <w:r w:rsidRPr="00D61FD5">
        <w:rPr>
          <w:lang w:eastAsia="zh-CN"/>
        </w:rPr>
        <w:tab/>
        <w:t>Impacts</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398175A3" w14:textId="77777777" w:rsidR="00821B0F" w:rsidRPr="00D61FD5" w:rsidRDefault="00821B0F" w:rsidP="00821B0F">
      <w:r w:rsidRPr="00D61FD5">
        <w:t>The solution will impact only newly defined (Rel-17 and onwards) interface applications. The solution will have no impact on legacy applications.</w:t>
      </w:r>
    </w:p>
    <w:p w14:paraId="368ABC11" w14:textId="77777777" w:rsidR="00821B0F" w:rsidRPr="00D61FD5" w:rsidRDefault="00821B0F" w:rsidP="00821B0F">
      <w:r w:rsidRPr="00D61FD5">
        <w:t>If an SCTP port assigned to an existing SCTP application defined by 3GPP is reused as SCTP multiplexer, existing implementation relying on this SCTP port will not be impacted. New SCTP clients relying on the SCTP multiplexing will only be in contact with endpoints supporting this functionality by configuration.</w:t>
      </w:r>
    </w:p>
    <w:p w14:paraId="035DA774" w14:textId="56B06253" w:rsidR="00821B0F" w:rsidRPr="00D61FD5" w:rsidRDefault="00821B0F" w:rsidP="00821B0F">
      <w:pPr>
        <w:pStyle w:val="Heading3"/>
        <w:rPr>
          <w:lang w:eastAsia="zh-CN"/>
        </w:rPr>
      </w:pPr>
      <w:bookmarkStart w:id="962" w:name="_Toc56624227"/>
      <w:bookmarkStart w:id="963" w:name="_Toc57018123"/>
      <w:bookmarkStart w:id="964" w:name="_Toc57272085"/>
      <w:bookmarkStart w:id="965" w:name="_Toc57272190"/>
      <w:bookmarkStart w:id="966" w:name="_Toc57272293"/>
      <w:bookmarkStart w:id="967" w:name="_Toc57272519"/>
      <w:bookmarkStart w:id="968" w:name="_Toc57285043"/>
      <w:bookmarkStart w:id="969" w:name="_Toc57983691"/>
      <w:bookmarkStart w:id="970" w:name="_Toc63666225"/>
      <w:bookmarkStart w:id="971" w:name="_Toc66105049"/>
      <w:bookmarkStart w:id="972" w:name="_Toc66106922"/>
      <w:bookmarkStart w:id="973" w:name="_Toc66462579"/>
      <w:bookmarkStart w:id="974" w:name="_Toc70927102"/>
      <w:bookmarkStart w:id="975" w:name="_Toc73781924"/>
      <w:bookmarkStart w:id="976" w:name="_Toc82717830"/>
      <w:r w:rsidRPr="00D61FD5">
        <w:rPr>
          <w:lang w:eastAsia="zh-CN"/>
        </w:rPr>
        <w:t>6.</w:t>
      </w:r>
      <w:r w:rsidR="0043378D" w:rsidRPr="00D61FD5">
        <w:rPr>
          <w:lang w:eastAsia="zh-CN"/>
        </w:rPr>
        <w:t>8</w:t>
      </w:r>
      <w:r w:rsidRPr="00D61FD5">
        <w:rPr>
          <w:lang w:eastAsia="zh-CN"/>
        </w:rPr>
        <w:t>.4</w:t>
      </w:r>
      <w:r w:rsidRPr="00D61FD5">
        <w:rPr>
          <w:lang w:eastAsia="zh-CN"/>
        </w:rPr>
        <w:tab/>
        <w:t>Pros and cons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AEDC75C" w14:textId="77777777" w:rsidR="00821B0F" w:rsidRPr="00D61FD5" w:rsidRDefault="00821B0F" w:rsidP="00B00C25">
      <w:r w:rsidRPr="00D61FD5">
        <w:t>Pros:</w:t>
      </w:r>
    </w:p>
    <w:p w14:paraId="4F05F36E" w14:textId="77777777" w:rsidR="00821B0F" w:rsidRPr="00D61FD5" w:rsidRDefault="00821B0F" w:rsidP="00821B0F">
      <w:pPr>
        <w:pStyle w:val="B1"/>
      </w:pPr>
      <w:r w:rsidRPr="00D61FD5">
        <w:t>-</w:t>
      </w:r>
      <w:r w:rsidRPr="00D61FD5">
        <w:tab/>
        <w:t>Multiple SCTP applications can be run on the same port.</w:t>
      </w:r>
    </w:p>
    <w:p w14:paraId="3258A917" w14:textId="77777777" w:rsidR="00821B0F" w:rsidRPr="00D61FD5" w:rsidRDefault="00821B0F" w:rsidP="00821B0F">
      <w:pPr>
        <w:pStyle w:val="B1"/>
      </w:pPr>
      <w:r w:rsidRPr="00D61FD5">
        <w:t>-</w:t>
      </w:r>
      <w:r w:rsidRPr="00D61FD5">
        <w:tab/>
        <w:t>Minimal administration or configuration to set the nodes up.</w:t>
      </w:r>
    </w:p>
    <w:p w14:paraId="0E5BA0F0" w14:textId="77777777" w:rsidR="00821B0F" w:rsidRPr="00D61FD5" w:rsidRDefault="00821B0F" w:rsidP="00821B0F">
      <w:pPr>
        <w:pStyle w:val="B1"/>
      </w:pPr>
      <w:r w:rsidRPr="00D61FD5">
        <w:t>-</w:t>
      </w:r>
      <w:r w:rsidRPr="00D61FD5">
        <w:tab/>
        <w:t>Does not rely on DNS infrastructure.</w:t>
      </w:r>
    </w:p>
    <w:p w14:paraId="6C39D8E6" w14:textId="77777777" w:rsidR="00821B0F" w:rsidRPr="00D61FD5" w:rsidRDefault="00821B0F" w:rsidP="00B00C25">
      <w:r w:rsidRPr="00D61FD5">
        <w:t>Cons:</w:t>
      </w:r>
    </w:p>
    <w:p w14:paraId="0242D4DD" w14:textId="77777777" w:rsidR="00821B0F" w:rsidRPr="00D61FD5" w:rsidRDefault="00821B0F" w:rsidP="00821B0F">
      <w:pPr>
        <w:pStyle w:val="B1"/>
      </w:pPr>
      <w:r w:rsidRPr="00D61FD5">
        <w:t>-</w:t>
      </w:r>
      <w:r w:rsidRPr="00D61FD5">
        <w:tab/>
        <w:t>An SCTP multiplexer process needs to be implemented in servers.</w:t>
      </w:r>
    </w:p>
    <w:p w14:paraId="58ECC593" w14:textId="77777777" w:rsidR="00821B0F" w:rsidRPr="00D61FD5" w:rsidRDefault="00821B0F" w:rsidP="00821B0F">
      <w:pPr>
        <w:pStyle w:val="B1"/>
      </w:pPr>
      <w:r w:rsidRPr="00D61FD5">
        <w:t>-</w:t>
      </w:r>
      <w:r w:rsidRPr="00D61FD5">
        <w:tab/>
        <w:t>Only applicable to protocols carried over SCTP.</w:t>
      </w:r>
    </w:p>
    <w:p w14:paraId="0E648774" w14:textId="77777777" w:rsidR="00821B0F" w:rsidRPr="00D61FD5" w:rsidRDefault="00821B0F" w:rsidP="00821B0F">
      <w:pPr>
        <w:pStyle w:val="B1"/>
      </w:pPr>
      <w:r w:rsidRPr="00D61FD5">
        <w:t>-</w:t>
      </w:r>
      <w:r w:rsidRPr="00D61FD5">
        <w:tab/>
        <w:t>Need for IANA port number allocation if the one assigned to TCPMUX is not reused.</w:t>
      </w:r>
    </w:p>
    <w:p w14:paraId="41AD1899" w14:textId="77777777" w:rsidR="00821B0F" w:rsidRPr="00D61FD5" w:rsidRDefault="00821B0F" w:rsidP="00821B0F">
      <w:pPr>
        <w:pStyle w:val="B1"/>
      </w:pPr>
      <w:r w:rsidRPr="00D61FD5">
        <w:t>-</w:t>
      </w:r>
      <w:r w:rsidRPr="00D61FD5">
        <w:tab/>
        <w:t>Need for a 3GPP-managed port allocation if the port used for SCTP multiplexer is neither the one for TCPMUX nor one allocated by IANA.</w:t>
      </w:r>
    </w:p>
    <w:p w14:paraId="28958CE9" w14:textId="77777777" w:rsidR="00821B0F" w:rsidRPr="00D61FD5" w:rsidRDefault="00821B0F" w:rsidP="00821B0F">
      <w:pPr>
        <w:pStyle w:val="B1"/>
      </w:pPr>
      <w:r w:rsidRPr="00D61FD5">
        <w:t>-</w:t>
      </w:r>
      <w:r w:rsidRPr="00D61FD5">
        <w:tab/>
        <w:t>Not possible to use the port number to distinguish SCTP applications.</w:t>
      </w:r>
    </w:p>
    <w:p w14:paraId="0D6D8EEE" w14:textId="1B5FD554" w:rsidR="00AF77DA" w:rsidRPr="00D61FD5" w:rsidRDefault="00AF77DA" w:rsidP="00AF77DA">
      <w:pPr>
        <w:pStyle w:val="Heading2"/>
        <w:rPr>
          <w:lang w:val="en-US" w:eastAsia="zh-CN"/>
        </w:rPr>
      </w:pPr>
      <w:bookmarkStart w:id="977" w:name="_Toc56624228"/>
      <w:bookmarkStart w:id="978" w:name="_Toc57018124"/>
      <w:bookmarkStart w:id="979" w:name="_Toc57272086"/>
      <w:bookmarkStart w:id="980" w:name="_Toc57272191"/>
      <w:bookmarkStart w:id="981" w:name="_Toc57272294"/>
      <w:bookmarkStart w:id="982" w:name="_Toc57272520"/>
      <w:bookmarkStart w:id="983" w:name="_Toc57285044"/>
      <w:bookmarkStart w:id="984" w:name="_Toc57983692"/>
      <w:bookmarkStart w:id="985" w:name="_Toc63666226"/>
      <w:bookmarkStart w:id="986" w:name="_Toc66105050"/>
      <w:bookmarkStart w:id="987" w:name="_Toc66106923"/>
      <w:bookmarkStart w:id="988" w:name="_Toc66462580"/>
      <w:bookmarkStart w:id="989" w:name="_Toc70927103"/>
      <w:bookmarkStart w:id="990" w:name="_Toc73781925"/>
      <w:bookmarkStart w:id="991" w:name="_Toc82717831"/>
      <w:r w:rsidRPr="00D61FD5">
        <w:rPr>
          <w:lang w:val="en-US" w:eastAsia="zh-CN"/>
        </w:rPr>
        <w:t>6.</w:t>
      </w:r>
      <w:r w:rsidR="0043378D" w:rsidRPr="00D61FD5">
        <w:rPr>
          <w:lang w:val="en-US" w:eastAsia="zh-CN"/>
        </w:rPr>
        <w:t>9</w:t>
      </w:r>
      <w:r w:rsidRPr="00D61FD5">
        <w:rPr>
          <w:lang w:val="en-US" w:eastAsia="zh-CN"/>
        </w:rPr>
        <w:tab/>
        <w:t>Solution#</w:t>
      </w:r>
      <w:r w:rsidR="0043378D" w:rsidRPr="00D61FD5">
        <w:rPr>
          <w:lang w:val="en-US" w:eastAsia="zh-CN"/>
        </w:rPr>
        <w:t>8</w:t>
      </w:r>
      <w:r w:rsidRPr="00D61FD5">
        <w:rPr>
          <w:lang w:val="en-US" w:eastAsia="zh-CN"/>
        </w:rPr>
        <w:t xml:space="preserve">: </w:t>
      </w:r>
      <w:r w:rsidRPr="00D61FD5">
        <w:rPr>
          <w:rFonts w:eastAsia="SimSun"/>
          <w:lang w:val="en-US" w:eastAsia="zh-CN"/>
        </w:rPr>
        <w:t>SCTP Multiplexer Application</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3F10F151" w14:textId="4687AA3E" w:rsidR="00AF77DA" w:rsidRPr="00D61FD5" w:rsidRDefault="00AF77DA" w:rsidP="00AF77DA">
      <w:pPr>
        <w:pStyle w:val="Heading3"/>
        <w:rPr>
          <w:lang w:eastAsia="zh-CN"/>
        </w:rPr>
      </w:pPr>
      <w:bookmarkStart w:id="992" w:name="_Toc56624229"/>
      <w:bookmarkStart w:id="993" w:name="_Toc57018125"/>
      <w:bookmarkStart w:id="994" w:name="_Toc57272087"/>
      <w:bookmarkStart w:id="995" w:name="_Toc57272192"/>
      <w:bookmarkStart w:id="996" w:name="_Toc57272295"/>
      <w:bookmarkStart w:id="997" w:name="_Toc57272521"/>
      <w:bookmarkStart w:id="998" w:name="_Toc57285045"/>
      <w:bookmarkStart w:id="999" w:name="_Toc57983693"/>
      <w:bookmarkStart w:id="1000" w:name="_Toc63666227"/>
      <w:bookmarkStart w:id="1001" w:name="_Toc66105051"/>
      <w:bookmarkStart w:id="1002" w:name="_Toc66106924"/>
      <w:bookmarkStart w:id="1003" w:name="_Toc66462581"/>
      <w:bookmarkStart w:id="1004" w:name="_Toc70927104"/>
      <w:bookmarkStart w:id="1005" w:name="_Toc73781926"/>
      <w:bookmarkStart w:id="1006" w:name="_Toc82717832"/>
      <w:r w:rsidRPr="00D61FD5">
        <w:rPr>
          <w:lang w:eastAsia="zh-CN"/>
        </w:rPr>
        <w:t>6.</w:t>
      </w:r>
      <w:r w:rsidR="0043378D" w:rsidRPr="00D61FD5">
        <w:rPr>
          <w:lang w:eastAsia="zh-CN"/>
        </w:rPr>
        <w:t>9</w:t>
      </w:r>
      <w:r w:rsidRPr="00D61FD5">
        <w:rPr>
          <w:lang w:eastAsia="zh-CN"/>
        </w:rPr>
        <w:t>.1</w:t>
      </w:r>
      <w:r w:rsidRPr="00D61FD5">
        <w:rPr>
          <w:lang w:eastAsia="zh-CN"/>
        </w:rPr>
        <w:tab/>
        <w:t>General</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8067464" w14:textId="5C422A65" w:rsidR="00AF77DA" w:rsidRPr="00D61FD5" w:rsidRDefault="00AF77DA" w:rsidP="00AF77DA">
      <w:pPr>
        <w:rPr>
          <w:rFonts w:eastAsia="SimSun"/>
          <w:lang w:val="en-US" w:eastAsia="zh-CN"/>
        </w:rPr>
      </w:pPr>
      <w:r w:rsidRPr="00D61FD5">
        <w:rPr>
          <w:lang w:val="en-US"/>
        </w:rPr>
        <w:t xml:space="preserve">This is an alternative to the </w:t>
      </w:r>
      <w:r w:rsidR="000B0B2B" w:rsidRPr="00D61FD5">
        <w:rPr>
          <w:rFonts w:eastAsia="SimSun"/>
          <w:lang w:val="en-US" w:eastAsia="zh-CN"/>
        </w:rPr>
        <w:t>solution#</w:t>
      </w:r>
      <w:r w:rsidR="0043378D" w:rsidRPr="00D61FD5">
        <w:rPr>
          <w:rFonts w:eastAsia="SimSun"/>
          <w:lang w:val="en-US" w:eastAsia="zh-CN"/>
        </w:rPr>
        <w:t>7</w:t>
      </w:r>
      <w:r w:rsidRPr="00D61FD5">
        <w:rPr>
          <w:rFonts w:eastAsia="SimSun"/>
          <w:lang w:val="en-US" w:eastAsia="zh-CN"/>
        </w:rPr>
        <w:t>.</w:t>
      </w:r>
    </w:p>
    <w:p w14:paraId="7AABCA23" w14:textId="179FC2D3" w:rsidR="00AF77DA" w:rsidRPr="00D61FD5" w:rsidRDefault="00AF77DA" w:rsidP="00AF77DA">
      <w:pPr>
        <w:rPr>
          <w:rFonts w:eastAsia="SimSun"/>
          <w:lang w:val="en-US" w:eastAsia="zh-CN"/>
        </w:rPr>
      </w:pPr>
      <w:r w:rsidRPr="00D61FD5">
        <w:rPr>
          <w:rFonts w:eastAsia="SimSun"/>
          <w:lang w:val="en-US" w:eastAsia="zh-CN"/>
        </w:rPr>
        <w:t>A new SCTP application (see IETF RFC 4960 [</w:t>
      </w:r>
      <w:r w:rsidR="008D60CA" w:rsidRPr="00D61FD5">
        <w:rPr>
          <w:rFonts w:eastAsia="SimSun"/>
          <w:lang w:val="en-US" w:eastAsia="zh-CN"/>
        </w:rPr>
        <w:t>4</w:t>
      </w:r>
      <w:r w:rsidRPr="00D61FD5">
        <w:rPr>
          <w:rFonts w:eastAsia="SimSun"/>
          <w:lang w:val="en-US" w:eastAsia="zh-CN"/>
        </w:rPr>
        <w:t>]) is specified by 3GPP and a new well-known SCTP port is allocated by IANA for this SCTP application. As an alternative, the SCTP port for this new application could be managed by 3GPP.</w:t>
      </w:r>
    </w:p>
    <w:p w14:paraId="2B768831" w14:textId="77777777" w:rsidR="00AF77DA" w:rsidRPr="00D61FD5" w:rsidRDefault="00AF77DA" w:rsidP="00AF77DA">
      <w:pPr>
        <w:rPr>
          <w:rFonts w:eastAsia="SimSun"/>
          <w:lang w:val="en-US" w:eastAsia="zh-CN"/>
        </w:rPr>
      </w:pPr>
      <w:r w:rsidRPr="00D61FD5">
        <w:rPr>
          <w:rFonts w:eastAsia="SimSun"/>
          <w:lang w:val="en-US" w:eastAsia="zh-CN"/>
        </w:rPr>
        <w:t>This SCTP application is used to:</w:t>
      </w:r>
    </w:p>
    <w:p w14:paraId="7D5393C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Advertise the list of SCTP application required by a client</w:t>
      </w:r>
    </w:p>
    <w:p w14:paraId="0A59C457"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Retrieve the list of SCTP application supported by a server</w:t>
      </w:r>
    </w:p>
    <w:p w14:paraId="30CDFF2B" w14:textId="77777777" w:rsidR="00AF77DA" w:rsidRPr="00D61FD5" w:rsidRDefault="00AF77DA" w:rsidP="00AF77DA">
      <w:pPr>
        <w:pStyle w:val="B1"/>
        <w:rPr>
          <w:rFonts w:eastAsia="SimSun"/>
          <w:lang w:val="en-US" w:eastAsia="zh-CN"/>
        </w:rPr>
      </w:pPr>
      <w:r w:rsidRPr="00D61FD5">
        <w:rPr>
          <w:rFonts w:eastAsia="SimSun"/>
          <w:lang w:val="en-US" w:eastAsia="zh-CN"/>
        </w:rPr>
        <w:t>-</w:t>
      </w:r>
      <w:r w:rsidRPr="00D61FD5">
        <w:rPr>
          <w:rFonts w:eastAsia="SimSun"/>
          <w:lang w:val="en-US" w:eastAsia="zh-CN"/>
        </w:rPr>
        <w:tab/>
        <w:t>Multiplex and de-multiplex SCTP applications over a single well-known port</w:t>
      </w:r>
    </w:p>
    <w:p w14:paraId="69C2EBFC" w14:textId="77777777" w:rsidR="00AF77DA" w:rsidRPr="00D61FD5" w:rsidRDefault="00AF77DA" w:rsidP="00AF77DA">
      <w:pPr>
        <w:rPr>
          <w:lang w:val="en-US"/>
        </w:rPr>
      </w:pPr>
      <w:r w:rsidRPr="00D61FD5">
        <w:rPr>
          <w:lang w:val="en-US"/>
        </w:rPr>
        <w:t>The following SCTP messages are defined:</w:t>
      </w:r>
    </w:p>
    <w:p w14:paraId="75E41ACE" w14:textId="77777777" w:rsidR="00AF77DA" w:rsidRPr="00D61FD5" w:rsidRDefault="00AF77DA" w:rsidP="00AF77DA">
      <w:pPr>
        <w:pStyle w:val="B1"/>
        <w:rPr>
          <w:lang w:val="en-US"/>
        </w:rPr>
      </w:pPr>
      <w:r w:rsidRPr="00D61FD5">
        <w:rPr>
          <w:lang w:val="en-US"/>
        </w:rPr>
        <w:t>-</w:t>
      </w:r>
      <w:r w:rsidRPr="00D61FD5">
        <w:rPr>
          <w:lang w:val="en-US"/>
        </w:rPr>
        <w:tab/>
        <w:t>Required Payload Protocol ID list: This DATA chunk provides the SCTP application identifier required by the client.</w:t>
      </w:r>
    </w:p>
    <w:p w14:paraId="4AE53F21" w14:textId="77777777" w:rsidR="00AF77DA" w:rsidRPr="00D61FD5" w:rsidRDefault="00AF77DA" w:rsidP="00AF77DA">
      <w:pPr>
        <w:pStyle w:val="B1"/>
        <w:rPr>
          <w:lang w:val="en-US"/>
        </w:rPr>
      </w:pPr>
      <w:r w:rsidRPr="00D61FD5">
        <w:rPr>
          <w:lang w:val="en-US"/>
        </w:rPr>
        <w:t>-</w:t>
      </w:r>
      <w:r w:rsidRPr="00D61FD5">
        <w:rPr>
          <w:lang w:val="en-US"/>
        </w:rPr>
        <w:tab/>
        <w:t>Supported Payload Protocol ID list: This DATA chunk indicates if the required SCTP application identifier is supported and may provide the list of SCTP application identifiers supported by the server.</w:t>
      </w:r>
    </w:p>
    <w:p w14:paraId="57B3BD36" w14:textId="77777777" w:rsidR="00AF77DA" w:rsidRPr="00D61FD5" w:rsidRDefault="00AF77DA" w:rsidP="00AF77DA">
      <w:pPr>
        <w:rPr>
          <w:lang w:val="en-US"/>
        </w:rPr>
      </w:pPr>
      <w:r w:rsidRPr="00D61FD5">
        <w:rPr>
          <w:lang w:val="en-US"/>
        </w:rPr>
        <w:t>The messages above are used to negotiation the SCTP application that can be used between peers over SCTP.</w:t>
      </w:r>
    </w:p>
    <w:p w14:paraId="256EB3DC" w14:textId="77777777" w:rsidR="00AF77DA" w:rsidRPr="00D61FD5" w:rsidRDefault="00AF77DA" w:rsidP="00AF77DA">
      <w:pPr>
        <w:rPr>
          <w:lang w:val="en-US"/>
        </w:rPr>
      </w:pPr>
      <w:r w:rsidRPr="00D61FD5">
        <w:rPr>
          <w:lang w:val="en-US"/>
        </w:rPr>
        <w:t>If there is at least one application supported by both the client and the server, the SCTP peers can exchange user data related to the supported application(s).</w:t>
      </w:r>
    </w:p>
    <w:p w14:paraId="22F6C056" w14:textId="77777777" w:rsidR="00AF77DA" w:rsidRPr="00D61FD5" w:rsidRDefault="00AF77DA" w:rsidP="00AF77DA">
      <w:pPr>
        <w:rPr>
          <w:lang w:val="en-US"/>
        </w:rPr>
      </w:pPr>
      <w:r w:rsidRPr="00D61FD5">
        <w:rPr>
          <w:lang w:val="en-US"/>
        </w:rPr>
        <w:t xml:space="preserve">If there is no application in common, the SCTP association is aborted. </w:t>
      </w:r>
    </w:p>
    <w:p w14:paraId="047BDC57" w14:textId="77777777" w:rsidR="0043623A" w:rsidRPr="00D61FD5" w:rsidRDefault="0043623A" w:rsidP="0043623A">
      <w:pPr>
        <w:rPr>
          <w:lang w:val="en-US"/>
        </w:rPr>
      </w:pPr>
      <w:r w:rsidRPr="00D61FD5">
        <w:rPr>
          <w:lang w:val="en-US"/>
        </w:rPr>
        <w:lastRenderedPageBreak/>
        <w:t>The SCTP Multiplexer Application is seen as a regular SCTP user by the SCTP user. There is no impact on the SCTP stack.</w:t>
      </w:r>
    </w:p>
    <w:p w14:paraId="1EC0AE1B" w14:textId="77777777" w:rsidR="0043623A" w:rsidRPr="00D61FD5" w:rsidRDefault="0043623A" w:rsidP="0043623A">
      <w:r w:rsidRPr="00D61FD5">
        <w:t>In the figure below, a single SCTP host is supporting the new SCTP Multiplexer Application of an existing W1 application. The SCTP Multiplexer Application supports 4 different applications. The port number used to identify the SCTP Multiplexer Application is 47002 (given only as possible unassigned User Port that can be used).</w:t>
      </w:r>
    </w:p>
    <w:p w14:paraId="60E3F3A2" w14:textId="77777777" w:rsidR="0043623A" w:rsidRPr="00D61FD5" w:rsidRDefault="0043623A" w:rsidP="00D61FD5">
      <w:pPr>
        <w:pStyle w:val="TH"/>
      </w:pPr>
      <w:r w:rsidRPr="00D61FD5">
        <w:object w:dxaOrig="6615" w:dyaOrig="12480" w14:anchorId="47D9AAD7">
          <v:shape id="_x0000_i1029" type="#_x0000_t75" style="width:125.3pt;height:235.25pt" o:ole="">
            <v:imagedata r:id="rId15" o:title=""/>
          </v:shape>
          <o:OLEObject Type="Embed" ProgID="Visio.Drawing.15" ShapeID="_x0000_i1029" DrawAspect="Content" ObjectID="_1693332218" r:id="rId16"/>
        </w:object>
      </w:r>
    </w:p>
    <w:p w14:paraId="2406860A" w14:textId="77777777" w:rsidR="0043623A" w:rsidRPr="00D61FD5" w:rsidRDefault="0043623A" w:rsidP="00B8451D">
      <w:pPr>
        <w:pStyle w:val="TF"/>
        <w:rPr>
          <w:lang w:val="en-US"/>
        </w:rPr>
      </w:pPr>
      <w:r w:rsidRPr="00D61FD5">
        <w:t>Figure 6.9.1-1: SCTP server-side illustration for SCTP Multiplexer Application</w:t>
      </w:r>
    </w:p>
    <w:p w14:paraId="6F3D6CAB" w14:textId="1A593166" w:rsidR="00AF77DA" w:rsidRPr="00D61FD5" w:rsidRDefault="00AF77DA" w:rsidP="00AF77DA">
      <w:pPr>
        <w:pStyle w:val="Heading3"/>
        <w:rPr>
          <w:lang w:eastAsia="zh-CN"/>
        </w:rPr>
      </w:pPr>
      <w:bookmarkStart w:id="1007" w:name="_Toc56624230"/>
      <w:bookmarkStart w:id="1008" w:name="_Toc57018126"/>
      <w:bookmarkStart w:id="1009" w:name="_Toc57272088"/>
      <w:bookmarkStart w:id="1010" w:name="_Toc57272193"/>
      <w:bookmarkStart w:id="1011" w:name="_Toc57272296"/>
      <w:bookmarkStart w:id="1012" w:name="_Toc57272522"/>
      <w:bookmarkStart w:id="1013" w:name="_Toc57285046"/>
      <w:bookmarkStart w:id="1014" w:name="_Toc57983694"/>
      <w:bookmarkStart w:id="1015" w:name="_Toc63666228"/>
      <w:bookmarkStart w:id="1016" w:name="_Toc66105052"/>
      <w:bookmarkStart w:id="1017" w:name="_Toc66106925"/>
      <w:bookmarkStart w:id="1018" w:name="_Toc66462582"/>
      <w:bookmarkStart w:id="1019" w:name="_Toc70927105"/>
      <w:bookmarkStart w:id="1020" w:name="_Toc73781927"/>
      <w:bookmarkStart w:id="1021" w:name="_Toc82717833"/>
      <w:r w:rsidRPr="00D61FD5">
        <w:rPr>
          <w:lang w:eastAsia="zh-CN"/>
        </w:rPr>
        <w:t>6.</w:t>
      </w:r>
      <w:r w:rsidR="0043378D" w:rsidRPr="00D61FD5">
        <w:rPr>
          <w:lang w:eastAsia="zh-CN"/>
        </w:rPr>
        <w:t>9</w:t>
      </w:r>
      <w:r w:rsidRPr="00D61FD5">
        <w:rPr>
          <w:lang w:eastAsia="zh-CN"/>
        </w:rPr>
        <w:t>.2</w:t>
      </w:r>
      <w:r w:rsidRPr="00D61FD5">
        <w:rPr>
          <w:lang w:eastAsia="zh-CN"/>
        </w:rPr>
        <w:tab/>
        <w:t>Detailed description</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227EDCA0" w14:textId="77777777" w:rsidR="00AF77DA" w:rsidRPr="00D61FD5" w:rsidRDefault="00AF77DA" w:rsidP="00AF77DA">
      <w:pPr>
        <w:rPr>
          <w:lang w:val="en-US"/>
        </w:rPr>
      </w:pPr>
      <w:r w:rsidRPr="00D61FD5">
        <w:t>The proposed solution is based on the following assumptions:</w:t>
      </w:r>
    </w:p>
    <w:p w14:paraId="77E2AD61" w14:textId="77777777" w:rsidR="00AF77DA" w:rsidRPr="00D61FD5" w:rsidRDefault="00AF77DA" w:rsidP="00AF77DA">
      <w:r w:rsidRPr="00D61FD5">
        <w:rPr>
          <w:lang w:val="en-US"/>
        </w:rPr>
        <w:t xml:space="preserve">The server implements an SCTP multiplexer application </w:t>
      </w:r>
      <w:r w:rsidRPr="00D61FD5">
        <w:t>that can serve multiple applications on a single well-known STCP port (allocated by IANA or managed by 3GPP).</w:t>
      </w:r>
    </w:p>
    <w:p w14:paraId="4E225879" w14:textId="77777777" w:rsidR="00AF77DA" w:rsidRPr="00D61FD5" w:rsidRDefault="00AF77DA" w:rsidP="00AF77DA">
      <w:pPr>
        <w:rPr>
          <w:lang w:val="en-US"/>
        </w:rPr>
      </w:pPr>
      <w:r w:rsidRPr="00D61FD5">
        <w:rPr>
          <w:lang w:val="en-US"/>
        </w:rPr>
        <w:t xml:space="preserve">The client is configured with the IP address of the server to contact and use the </w:t>
      </w:r>
      <w:r w:rsidRPr="00D61FD5">
        <w:t>well-known STCP port associated to the SCTP multiplexer application to set up the SCTP association.</w:t>
      </w:r>
    </w:p>
    <w:p w14:paraId="16A90C13" w14:textId="77777777" w:rsidR="00AF77DA" w:rsidRPr="00D61FD5" w:rsidRDefault="00AF77DA" w:rsidP="00AF77DA">
      <w:pPr>
        <w:pStyle w:val="B1"/>
        <w:rPr>
          <w:lang w:val="en-US"/>
        </w:rPr>
      </w:pPr>
      <w:r w:rsidRPr="00D61FD5">
        <w:rPr>
          <w:lang w:val="en-US"/>
        </w:rPr>
        <w:t>1-</w:t>
      </w:r>
      <w:r w:rsidRPr="00D61FD5">
        <w:rPr>
          <w:lang w:val="en-US"/>
        </w:rPr>
        <w:tab/>
        <w:t xml:space="preserve">The client sends an INIT signal to the </w:t>
      </w:r>
      <w:r w:rsidRPr="00D61FD5">
        <w:t>SCTP server</w:t>
      </w:r>
      <w:r w:rsidRPr="00D61FD5">
        <w:rPr>
          <w:lang w:val="en-US"/>
        </w:rPr>
        <w:t xml:space="preserve"> to initiate an association on the </w:t>
      </w:r>
      <w:r w:rsidRPr="00D61FD5">
        <w:t>well-known STCP port associated to the SCTP multiplexer application</w:t>
      </w:r>
      <w:r w:rsidRPr="00D61FD5">
        <w:rPr>
          <w:lang w:val="en-US"/>
        </w:rPr>
        <w:t>.</w:t>
      </w:r>
    </w:p>
    <w:p w14:paraId="6E4100E1" w14:textId="77777777" w:rsidR="00AF77DA" w:rsidRPr="00D61FD5" w:rsidRDefault="00AF77DA" w:rsidP="00AF77DA">
      <w:pPr>
        <w:pStyle w:val="B1"/>
        <w:rPr>
          <w:lang w:val="en-US"/>
        </w:rPr>
      </w:pPr>
      <w:r w:rsidRPr="00D61FD5">
        <w:rPr>
          <w:lang w:val="en-US"/>
        </w:rPr>
        <w:t>2-</w:t>
      </w:r>
      <w:r w:rsidRPr="00D61FD5">
        <w:rPr>
          <w:lang w:val="en-US"/>
        </w:rPr>
        <w:tab/>
        <w:t xml:space="preserve">On receipt of the INIT signal, the </w:t>
      </w:r>
      <w:r w:rsidRPr="00D61FD5">
        <w:t>SCTP server</w:t>
      </w:r>
      <w:r w:rsidRPr="00D61FD5">
        <w:rPr>
          <w:lang w:val="en-US"/>
        </w:rPr>
        <w:t xml:space="preserve"> sends an INIT-ACK response to the client. This INIT-ACK signal contains a state cookie.</w:t>
      </w:r>
    </w:p>
    <w:p w14:paraId="4ECB989F" w14:textId="77777777" w:rsidR="00AF77DA" w:rsidRPr="00D61FD5" w:rsidRDefault="00AF77DA" w:rsidP="00AF77DA">
      <w:pPr>
        <w:pStyle w:val="B1"/>
        <w:rPr>
          <w:lang w:val="en-US"/>
        </w:rPr>
      </w:pPr>
      <w:r w:rsidRPr="00D61FD5">
        <w:rPr>
          <w:lang w:val="en-US"/>
        </w:rPr>
        <w:t>3-</w:t>
      </w:r>
      <w:r w:rsidRPr="00D61FD5">
        <w:rPr>
          <w:lang w:val="en-US"/>
        </w:rPr>
        <w:tab/>
        <w:t>On receipt of this INIT-ACK signal, the client sends a COOKIE-ECHO response, which just echoes the state cookie.</w:t>
      </w:r>
    </w:p>
    <w:p w14:paraId="73AAE05A" w14:textId="77777777" w:rsidR="00AF77DA" w:rsidRPr="00D61FD5" w:rsidRDefault="00AF77DA" w:rsidP="00AF77DA">
      <w:pPr>
        <w:pStyle w:val="B1"/>
        <w:rPr>
          <w:lang w:val="en-US"/>
        </w:rPr>
      </w:pPr>
      <w:r w:rsidRPr="00D61FD5">
        <w:rPr>
          <w:lang w:val="en-US"/>
        </w:rPr>
        <w:t>4-</w:t>
      </w:r>
      <w:r w:rsidRPr="00D61FD5">
        <w:rPr>
          <w:lang w:val="en-US"/>
        </w:rPr>
        <w:tab/>
        <w:t xml:space="preserve">After verifying the authenticity of the state cookie, the </w:t>
      </w:r>
      <w:r w:rsidRPr="00D61FD5">
        <w:t>SCTP server</w:t>
      </w:r>
      <w:r w:rsidRPr="00D61FD5">
        <w:rPr>
          <w:lang w:val="en-US"/>
        </w:rPr>
        <w:t xml:space="preserve"> then allocates the resources for the association, sends a COOKIE-ACK response acknowledging the COOKIE-ECHO signal, and the association is said ESTABLISHED.</w:t>
      </w:r>
    </w:p>
    <w:p w14:paraId="7D6DDFAB" w14:textId="77777777" w:rsidR="00AF77DA" w:rsidRPr="00D61FD5" w:rsidRDefault="00AF77DA" w:rsidP="00AF77DA">
      <w:pPr>
        <w:pStyle w:val="B1"/>
        <w:rPr>
          <w:lang w:val="en-US"/>
        </w:rPr>
      </w:pPr>
      <w:r w:rsidRPr="00D61FD5">
        <w:rPr>
          <w:lang w:val="en-US"/>
        </w:rPr>
        <w:t>5-</w:t>
      </w:r>
      <w:r w:rsidRPr="00D61FD5">
        <w:rPr>
          <w:lang w:val="en-US"/>
        </w:rPr>
        <w:tab/>
        <w:t xml:space="preserve">The client sends send the "Required Payload Protocol ID list" message to the </w:t>
      </w:r>
      <w:r w:rsidRPr="00D61FD5">
        <w:t>SCTP server to indicate the SCTP application that it would like to carry over this SCTP association</w:t>
      </w:r>
      <w:r w:rsidRPr="00D61FD5">
        <w:rPr>
          <w:lang w:val="en-US"/>
        </w:rPr>
        <w:t>.</w:t>
      </w:r>
    </w:p>
    <w:p w14:paraId="7B2A9070" w14:textId="77777777" w:rsidR="00AF77DA" w:rsidRPr="00D61FD5" w:rsidRDefault="00AF77DA" w:rsidP="00AF77DA">
      <w:pPr>
        <w:pStyle w:val="B1"/>
        <w:rPr>
          <w:lang w:val="en-US"/>
        </w:rPr>
      </w:pPr>
      <w:r w:rsidRPr="00D61FD5">
        <w:rPr>
          <w:lang w:val="en-US"/>
        </w:rPr>
        <w:t>6-</w:t>
      </w:r>
      <w:r w:rsidRPr="00D61FD5">
        <w:rPr>
          <w:lang w:val="en-US"/>
        </w:rPr>
        <w:tab/>
        <w:t xml:space="preserve">The </w:t>
      </w:r>
      <w:r w:rsidRPr="00D61FD5">
        <w:t xml:space="preserve">SCTP server checks the requested </w:t>
      </w:r>
      <w:r w:rsidRPr="00D61FD5">
        <w:rPr>
          <w:lang w:val="en-US"/>
        </w:rPr>
        <w:t>Payload Protocol Identifier.</w:t>
      </w:r>
    </w:p>
    <w:p w14:paraId="2AF4197E" w14:textId="77777777" w:rsidR="00AF77DA" w:rsidRPr="00D61FD5" w:rsidRDefault="00AF77DA" w:rsidP="00AF77DA">
      <w:pPr>
        <w:pStyle w:val="B2"/>
        <w:rPr>
          <w:lang w:val="en-US"/>
        </w:rPr>
      </w:pPr>
      <w:r w:rsidRPr="00D61FD5">
        <w:rPr>
          <w:lang w:val="en-US"/>
        </w:rPr>
        <w:t>a-</w:t>
      </w:r>
      <w:r w:rsidRPr="00D61FD5">
        <w:rPr>
          <w:lang w:val="en-US"/>
        </w:rPr>
        <w:tab/>
        <w:t xml:space="preserve">If there is the Payload Protocol Identifier is supported i.e., there is an internal process that supports the requested application, the SCTP server answers with a "Supported Payload Protocol ID list" message, including a Cause value "Success". The full list of supported Payload Protocol Identifiers may also be provided, for future use. After reception, the client can send DATA chunks to the SCTP server, each DATA </w:t>
      </w:r>
      <w:r w:rsidRPr="00D61FD5">
        <w:rPr>
          <w:lang w:val="en-US"/>
        </w:rPr>
        <w:lastRenderedPageBreak/>
        <w:t>chunk including the Payload Protocol Identifier of negotiated SCTP application. User data are delivered to the correct application according to the Payload Protocol Identifier.</w:t>
      </w:r>
    </w:p>
    <w:p w14:paraId="7182B38A" w14:textId="77777777" w:rsidR="00AF77DA" w:rsidRPr="00D61FD5" w:rsidRDefault="00AF77DA" w:rsidP="00AF77DA">
      <w:pPr>
        <w:pStyle w:val="B2"/>
        <w:rPr>
          <w:lang w:val="en-US"/>
        </w:rPr>
      </w:pPr>
      <w:r w:rsidRPr="00D61FD5">
        <w:rPr>
          <w:lang w:val="en-US"/>
        </w:rPr>
        <w:t>b-</w:t>
      </w:r>
      <w:r w:rsidRPr="00D61FD5">
        <w:rPr>
          <w:lang w:val="en-US"/>
        </w:rPr>
        <w:tab/>
        <w:t>If the Payload Identifier is not supported i.e., there is no internal process that supports the requested application, the SCTP server answers with a "Supported Payload Protocol ID list" message, including a Cause value "Failure" and an ABORT chunk to close the association. The ABORT chunk may contain a User-Initiated Abort cause code (12) and a specific Upper Layer Abort Reason (e.g. "Unsupported Payload Protocol Identifier").</w:t>
      </w:r>
    </w:p>
    <w:p w14:paraId="3E2E9AE3" w14:textId="6AC8E088" w:rsidR="00AF77DA" w:rsidRPr="00D61FD5" w:rsidRDefault="00AF77DA" w:rsidP="00AF77DA">
      <w:pPr>
        <w:pStyle w:val="Heading3"/>
        <w:rPr>
          <w:lang w:eastAsia="zh-CN"/>
        </w:rPr>
      </w:pPr>
      <w:bookmarkStart w:id="1022" w:name="_Toc56624231"/>
      <w:bookmarkStart w:id="1023" w:name="_Toc57018127"/>
      <w:bookmarkStart w:id="1024" w:name="_Toc57272089"/>
      <w:bookmarkStart w:id="1025" w:name="_Toc57272194"/>
      <w:bookmarkStart w:id="1026" w:name="_Toc57272297"/>
      <w:bookmarkStart w:id="1027" w:name="_Toc57272523"/>
      <w:bookmarkStart w:id="1028" w:name="_Toc57285047"/>
      <w:bookmarkStart w:id="1029" w:name="_Toc57983695"/>
      <w:bookmarkStart w:id="1030" w:name="_Toc63666229"/>
      <w:bookmarkStart w:id="1031" w:name="_Toc66105053"/>
      <w:bookmarkStart w:id="1032" w:name="_Toc66106926"/>
      <w:bookmarkStart w:id="1033" w:name="_Toc66462583"/>
      <w:bookmarkStart w:id="1034" w:name="_Toc70927106"/>
      <w:bookmarkStart w:id="1035" w:name="_Toc73781928"/>
      <w:bookmarkStart w:id="1036" w:name="_Toc82717834"/>
      <w:r w:rsidRPr="00D61FD5">
        <w:rPr>
          <w:lang w:eastAsia="zh-CN"/>
        </w:rPr>
        <w:t>6.</w:t>
      </w:r>
      <w:r w:rsidR="0043378D" w:rsidRPr="00D61FD5">
        <w:rPr>
          <w:lang w:eastAsia="zh-CN"/>
        </w:rPr>
        <w:t>9</w:t>
      </w:r>
      <w:r w:rsidRPr="00D61FD5">
        <w:rPr>
          <w:lang w:eastAsia="zh-CN"/>
        </w:rPr>
        <w:t>.3</w:t>
      </w:r>
      <w:r w:rsidRPr="00D61FD5">
        <w:rPr>
          <w:lang w:eastAsia="zh-CN"/>
        </w:rPr>
        <w:tab/>
        <w:t>Impacts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1CF8C3B8" w14:textId="77777777" w:rsidR="00AF77DA" w:rsidRPr="00D61FD5" w:rsidRDefault="00AF77DA" w:rsidP="00AF77DA">
      <w:r w:rsidRPr="00D61FD5">
        <w:t>The solution will impact only newly defined (Rel-17 and onwards) interface applications. The solution will have no impact on legacy applications.</w:t>
      </w:r>
    </w:p>
    <w:p w14:paraId="0E7927BD" w14:textId="375AB060" w:rsidR="00AF77DA" w:rsidRPr="00D61FD5" w:rsidRDefault="00AF77DA" w:rsidP="00AF77DA">
      <w:pPr>
        <w:pStyle w:val="Heading3"/>
        <w:rPr>
          <w:lang w:eastAsia="zh-CN"/>
        </w:rPr>
      </w:pPr>
      <w:bookmarkStart w:id="1037" w:name="_Toc56624232"/>
      <w:bookmarkStart w:id="1038" w:name="_Toc57018128"/>
      <w:bookmarkStart w:id="1039" w:name="_Toc57272090"/>
      <w:bookmarkStart w:id="1040" w:name="_Toc57272195"/>
      <w:bookmarkStart w:id="1041" w:name="_Toc57272298"/>
      <w:bookmarkStart w:id="1042" w:name="_Toc57272524"/>
      <w:bookmarkStart w:id="1043" w:name="_Toc57285048"/>
      <w:bookmarkStart w:id="1044" w:name="_Toc57983696"/>
      <w:bookmarkStart w:id="1045" w:name="_Toc63666230"/>
      <w:bookmarkStart w:id="1046" w:name="_Toc66105054"/>
      <w:bookmarkStart w:id="1047" w:name="_Toc66106927"/>
      <w:bookmarkStart w:id="1048" w:name="_Toc66462584"/>
      <w:bookmarkStart w:id="1049" w:name="_Toc70927107"/>
      <w:bookmarkStart w:id="1050" w:name="_Toc73781929"/>
      <w:bookmarkStart w:id="1051" w:name="_Toc82717835"/>
      <w:r w:rsidRPr="00D61FD5">
        <w:rPr>
          <w:lang w:eastAsia="zh-CN"/>
        </w:rPr>
        <w:t>6.</w:t>
      </w:r>
      <w:r w:rsidR="0043378D" w:rsidRPr="00D61FD5">
        <w:rPr>
          <w:lang w:eastAsia="zh-CN"/>
        </w:rPr>
        <w:t>9</w:t>
      </w:r>
      <w:r w:rsidRPr="00D61FD5">
        <w:rPr>
          <w:lang w:eastAsia="zh-CN"/>
        </w:rPr>
        <w:t>.4</w:t>
      </w:r>
      <w:r w:rsidRPr="00D61FD5">
        <w:rPr>
          <w:lang w:eastAsia="zh-CN"/>
        </w:rPr>
        <w:tab/>
        <w:t>Pros and cons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58F6327C" w14:textId="77777777" w:rsidR="00AF77DA" w:rsidRPr="00D61FD5" w:rsidRDefault="00AF77DA" w:rsidP="00B00C25">
      <w:r w:rsidRPr="00D61FD5">
        <w:t>Pros:</w:t>
      </w:r>
    </w:p>
    <w:p w14:paraId="77FB9B0E" w14:textId="77777777" w:rsidR="00AF77DA" w:rsidRPr="00D61FD5" w:rsidRDefault="00AF77DA" w:rsidP="00AF77DA">
      <w:pPr>
        <w:pStyle w:val="B1"/>
      </w:pPr>
      <w:r w:rsidRPr="00D61FD5">
        <w:t>-</w:t>
      </w:r>
      <w:r w:rsidRPr="00D61FD5">
        <w:tab/>
        <w:t>Multiple SCTP applications can be run on the same port.</w:t>
      </w:r>
    </w:p>
    <w:p w14:paraId="0A786A64" w14:textId="77777777" w:rsidR="00AF77DA" w:rsidRPr="00D61FD5" w:rsidRDefault="00AF77DA" w:rsidP="00AF77DA">
      <w:pPr>
        <w:pStyle w:val="B1"/>
      </w:pPr>
      <w:r w:rsidRPr="00D61FD5">
        <w:t>-</w:t>
      </w:r>
      <w:r w:rsidRPr="00D61FD5">
        <w:tab/>
        <w:t>The SCTP multiplexing is done a dedicated port.</w:t>
      </w:r>
    </w:p>
    <w:p w14:paraId="48962D02" w14:textId="1F976AA0" w:rsidR="00AF77DA" w:rsidRPr="00D61FD5" w:rsidRDefault="00AF77DA" w:rsidP="00AF77DA">
      <w:pPr>
        <w:pStyle w:val="B1"/>
      </w:pPr>
      <w:r w:rsidRPr="00D61FD5">
        <w:t>-</w:t>
      </w:r>
      <w:r w:rsidR="006B6B30" w:rsidRPr="00D61FD5">
        <w:tab/>
      </w:r>
      <w:r w:rsidRPr="00D61FD5">
        <w:t>The SCTP multiplexing functionality is supported by a dedicated application above SCTP, transparent to the SCTP layer.</w:t>
      </w:r>
    </w:p>
    <w:p w14:paraId="444985C9" w14:textId="77777777" w:rsidR="00AF77DA" w:rsidRPr="00D61FD5" w:rsidRDefault="00AF77DA" w:rsidP="00AF77DA">
      <w:pPr>
        <w:pStyle w:val="B1"/>
      </w:pPr>
      <w:r w:rsidRPr="00D61FD5">
        <w:t>-</w:t>
      </w:r>
      <w:r w:rsidRPr="00D61FD5">
        <w:tab/>
        <w:t>Minimal administration or configuration to set the nodes up.</w:t>
      </w:r>
    </w:p>
    <w:p w14:paraId="539E449D" w14:textId="77777777" w:rsidR="00AF77DA" w:rsidRPr="00D61FD5" w:rsidRDefault="00AF77DA" w:rsidP="00AF77DA">
      <w:pPr>
        <w:pStyle w:val="B1"/>
      </w:pPr>
      <w:r w:rsidRPr="00D61FD5">
        <w:t>-</w:t>
      </w:r>
      <w:r w:rsidRPr="00D61FD5">
        <w:tab/>
        <w:t>Does not rely on DNS infrastructure.</w:t>
      </w:r>
    </w:p>
    <w:p w14:paraId="79BB17A5" w14:textId="77777777" w:rsidR="00AF77DA" w:rsidRPr="00D61FD5" w:rsidRDefault="00AF77DA" w:rsidP="00B00C25">
      <w:r w:rsidRPr="00D61FD5">
        <w:t>Cons:</w:t>
      </w:r>
    </w:p>
    <w:p w14:paraId="19870244" w14:textId="77777777" w:rsidR="00AF77DA" w:rsidRPr="00D61FD5" w:rsidRDefault="00AF77DA" w:rsidP="00AF77DA">
      <w:pPr>
        <w:pStyle w:val="B1"/>
      </w:pPr>
      <w:r w:rsidRPr="00D61FD5">
        <w:t>-</w:t>
      </w:r>
      <w:r w:rsidRPr="00D61FD5">
        <w:tab/>
        <w:t>An SCTP multiplexer process needs to be implemented in servers.</w:t>
      </w:r>
    </w:p>
    <w:p w14:paraId="6B6E9EC7" w14:textId="77777777" w:rsidR="00AF77DA" w:rsidRPr="00D61FD5" w:rsidRDefault="00AF77DA" w:rsidP="00AF77DA">
      <w:pPr>
        <w:pStyle w:val="B1"/>
      </w:pPr>
      <w:r w:rsidRPr="00D61FD5">
        <w:t>-</w:t>
      </w:r>
      <w:r w:rsidRPr="00D61FD5">
        <w:tab/>
        <w:t>Only applicable to protocols carried over SCTP.</w:t>
      </w:r>
    </w:p>
    <w:p w14:paraId="0DCE1B5A" w14:textId="1B490C46" w:rsidR="00AF77DA" w:rsidRPr="00D61FD5" w:rsidRDefault="00AF77DA" w:rsidP="00AF77DA">
      <w:pPr>
        <w:pStyle w:val="B1"/>
      </w:pPr>
      <w:r w:rsidRPr="00D61FD5">
        <w:t>-</w:t>
      </w:r>
      <w:r w:rsidR="006B6B30" w:rsidRPr="00D61FD5">
        <w:tab/>
      </w:r>
      <w:r w:rsidRPr="00D61FD5">
        <w:t>Need for IANA port number allocation for the new SCTP application if the use of a 3GPP-managed port is not applicable.</w:t>
      </w:r>
    </w:p>
    <w:p w14:paraId="30012511" w14:textId="392A7961" w:rsidR="00695CE0" w:rsidRPr="00D61FD5" w:rsidRDefault="00695CE0" w:rsidP="00695CE0">
      <w:pPr>
        <w:pStyle w:val="Heading2"/>
        <w:rPr>
          <w:lang w:val="fr-FR" w:eastAsia="zh-CN"/>
        </w:rPr>
      </w:pPr>
      <w:bookmarkStart w:id="1052" w:name="_Toc56624233"/>
      <w:bookmarkStart w:id="1053" w:name="_Toc57018129"/>
      <w:bookmarkStart w:id="1054" w:name="_Toc57272091"/>
      <w:bookmarkStart w:id="1055" w:name="_Toc57272196"/>
      <w:bookmarkStart w:id="1056" w:name="_Toc57272299"/>
      <w:bookmarkStart w:id="1057" w:name="_Toc57272525"/>
      <w:bookmarkStart w:id="1058" w:name="_Toc57285049"/>
      <w:bookmarkStart w:id="1059" w:name="_Toc57983697"/>
      <w:bookmarkStart w:id="1060" w:name="_Toc63666231"/>
      <w:bookmarkStart w:id="1061" w:name="_Toc66105055"/>
      <w:bookmarkStart w:id="1062" w:name="_Toc66106928"/>
      <w:bookmarkStart w:id="1063" w:name="_Toc66462585"/>
      <w:bookmarkStart w:id="1064" w:name="_Toc70927108"/>
      <w:bookmarkStart w:id="1065" w:name="_Toc73781930"/>
      <w:bookmarkStart w:id="1066" w:name="_Toc82717836"/>
      <w:r w:rsidRPr="00D61FD5">
        <w:rPr>
          <w:lang w:val="fr-FR" w:eastAsia="zh-CN"/>
        </w:rPr>
        <w:t>6.</w:t>
      </w:r>
      <w:r w:rsidR="003A23BE" w:rsidRPr="00D61FD5">
        <w:rPr>
          <w:lang w:val="fr-FR" w:eastAsia="zh-CN"/>
        </w:rPr>
        <w:t>1</w:t>
      </w:r>
      <w:r w:rsidR="0043378D" w:rsidRPr="00D61FD5">
        <w:rPr>
          <w:lang w:val="fr-FR" w:eastAsia="zh-CN"/>
        </w:rPr>
        <w:t>0</w:t>
      </w:r>
      <w:r w:rsidRPr="00D61FD5">
        <w:rPr>
          <w:lang w:val="fr-FR" w:eastAsia="zh-CN"/>
        </w:rPr>
        <w:tab/>
        <w:t>Solution#</w:t>
      </w:r>
      <w:r w:rsidR="0043378D" w:rsidRPr="00D61FD5">
        <w:rPr>
          <w:lang w:val="fr-FR" w:eastAsia="zh-CN"/>
        </w:rPr>
        <w:t>9</w:t>
      </w:r>
      <w:r w:rsidRPr="00D61FD5">
        <w:rPr>
          <w:lang w:val="fr-FR" w:eastAsia="zh-CN"/>
        </w:rPr>
        <w:t xml:space="preserve">: </w:t>
      </w:r>
      <w:r w:rsidRPr="00D61FD5">
        <w:rPr>
          <w:lang w:val="fr-FR"/>
        </w:rPr>
        <w:t>TCP Port Service Multiplexer (TCPMUX)</w:t>
      </w:r>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14:paraId="36F7CCE6" w14:textId="2D7F3EE7" w:rsidR="00695CE0" w:rsidRPr="00D61FD5" w:rsidRDefault="00695CE0" w:rsidP="00695CE0">
      <w:pPr>
        <w:pStyle w:val="Heading3"/>
        <w:rPr>
          <w:lang w:val="en-US" w:eastAsia="zh-CN"/>
        </w:rPr>
      </w:pPr>
      <w:bookmarkStart w:id="1067" w:name="_Toc56624234"/>
      <w:bookmarkStart w:id="1068" w:name="_Toc57018130"/>
      <w:bookmarkStart w:id="1069" w:name="_Toc57272092"/>
      <w:bookmarkStart w:id="1070" w:name="_Toc57272197"/>
      <w:bookmarkStart w:id="1071" w:name="_Toc57272300"/>
      <w:bookmarkStart w:id="1072" w:name="_Toc57272526"/>
      <w:bookmarkStart w:id="1073" w:name="_Toc57285050"/>
      <w:bookmarkStart w:id="1074" w:name="_Toc57983698"/>
      <w:bookmarkStart w:id="1075" w:name="_Toc63666232"/>
      <w:bookmarkStart w:id="1076" w:name="_Toc66105056"/>
      <w:bookmarkStart w:id="1077" w:name="_Toc66106929"/>
      <w:bookmarkStart w:id="1078" w:name="_Toc66462586"/>
      <w:bookmarkStart w:id="1079" w:name="_Toc70927109"/>
      <w:bookmarkStart w:id="1080" w:name="_Toc73781931"/>
      <w:bookmarkStart w:id="1081" w:name="_Toc82717837"/>
      <w:r w:rsidRPr="00D61FD5">
        <w:rPr>
          <w:lang w:val="en-US" w:eastAsia="zh-CN"/>
        </w:rPr>
        <w:t>6.</w:t>
      </w:r>
      <w:r w:rsidR="003A23BE" w:rsidRPr="00D61FD5">
        <w:rPr>
          <w:lang w:val="en-US" w:eastAsia="zh-CN"/>
        </w:rPr>
        <w:t>1</w:t>
      </w:r>
      <w:r w:rsidR="0043378D" w:rsidRPr="00D61FD5">
        <w:rPr>
          <w:lang w:val="en-US" w:eastAsia="zh-CN"/>
        </w:rPr>
        <w:t>0</w:t>
      </w:r>
      <w:r w:rsidRPr="00D61FD5">
        <w:rPr>
          <w:lang w:val="en-US" w:eastAsia="zh-CN"/>
        </w:rPr>
        <w:t>.1</w:t>
      </w:r>
      <w:r w:rsidRPr="00D61FD5">
        <w:rPr>
          <w:lang w:val="en-US" w:eastAsia="zh-CN"/>
        </w:rPr>
        <w:tab/>
        <w:t>General</w:t>
      </w:r>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p>
    <w:p w14:paraId="5B7C7795" w14:textId="5C589733" w:rsidR="00695CE0" w:rsidRPr="00D61FD5" w:rsidRDefault="00695CE0" w:rsidP="00695CE0">
      <w:pPr>
        <w:rPr>
          <w:lang w:val="en-US"/>
        </w:rPr>
      </w:pPr>
      <w:r w:rsidRPr="00D61FD5">
        <w:rPr>
          <w:lang w:val="en-US"/>
        </w:rPr>
        <w:t>The TCP Port Service Multiplexer (TCPMUX) is defined in IETF RFC 1078 [10]. The specification describes a multiplexing service that may be accessed with a network protocol to contact any one of a number of available TCP services of a host on a single, well-known port number.</w:t>
      </w:r>
    </w:p>
    <w:p w14:paraId="51047BC6" w14:textId="4F8DEB88" w:rsidR="00695CE0" w:rsidRPr="00D61FD5" w:rsidRDefault="00695CE0" w:rsidP="00695CE0">
      <w:pPr>
        <w:rPr>
          <w:lang w:val="en-US"/>
        </w:rPr>
      </w:pPr>
      <w:r w:rsidRPr="00D61FD5">
        <w:rPr>
          <w:lang w:val="en-US"/>
        </w:rPr>
        <w:t>The specification of TCPMUX, IETF RFC 1078 [10], was deprecated in 2016 by IETF RFC 7805 [</w:t>
      </w:r>
      <w:r w:rsidR="002C24F8" w:rsidRPr="00D61FD5">
        <w:rPr>
          <w:lang w:val="en-US"/>
        </w:rPr>
        <w:t>12</w:t>
      </w:r>
      <w:r w:rsidRPr="00D61FD5">
        <w:rPr>
          <w:lang w:val="en-US"/>
        </w:rPr>
        <w:t>] mainly because there were very limited deployments, all of them none in an Internet context. However, as it is a solution that would be used in a private (3GPP) networks, it is a solution that can be considered when developing new TCP-based protocols.</w:t>
      </w:r>
    </w:p>
    <w:p w14:paraId="340D434E" w14:textId="059CF465" w:rsidR="00695CE0" w:rsidRPr="00D61FD5" w:rsidRDefault="00695CE0" w:rsidP="00695CE0">
      <w:pPr>
        <w:pStyle w:val="Heading3"/>
        <w:rPr>
          <w:lang w:eastAsia="zh-CN"/>
        </w:rPr>
      </w:pPr>
      <w:bookmarkStart w:id="1082" w:name="_Toc56624235"/>
      <w:bookmarkStart w:id="1083" w:name="_Toc57018131"/>
      <w:bookmarkStart w:id="1084" w:name="_Toc57272093"/>
      <w:bookmarkStart w:id="1085" w:name="_Toc57272198"/>
      <w:bookmarkStart w:id="1086" w:name="_Toc57272301"/>
      <w:bookmarkStart w:id="1087" w:name="_Toc57272527"/>
      <w:bookmarkStart w:id="1088" w:name="_Toc57285051"/>
      <w:bookmarkStart w:id="1089" w:name="_Toc57983699"/>
      <w:bookmarkStart w:id="1090" w:name="_Toc63666233"/>
      <w:bookmarkStart w:id="1091" w:name="_Toc66105057"/>
      <w:bookmarkStart w:id="1092" w:name="_Toc66106930"/>
      <w:bookmarkStart w:id="1093" w:name="_Toc66462587"/>
      <w:bookmarkStart w:id="1094" w:name="_Toc70927110"/>
      <w:bookmarkStart w:id="1095" w:name="_Toc73781932"/>
      <w:bookmarkStart w:id="1096" w:name="_Toc82717838"/>
      <w:r w:rsidRPr="00D61FD5">
        <w:rPr>
          <w:lang w:eastAsia="zh-CN"/>
        </w:rPr>
        <w:t>6.</w:t>
      </w:r>
      <w:r w:rsidR="003A23BE" w:rsidRPr="00D61FD5">
        <w:rPr>
          <w:lang w:eastAsia="zh-CN"/>
        </w:rPr>
        <w:t>1</w:t>
      </w:r>
      <w:r w:rsidR="0043378D" w:rsidRPr="00D61FD5">
        <w:rPr>
          <w:lang w:eastAsia="zh-CN"/>
        </w:rPr>
        <w:t>0</w:t>
      </w:r>
      <w:r w:rsidRPr="00D61FD5">
        <w:rPr>
          <w:lang w:eastAsia="zh-CN"/>
        </w:rPr>
        <w:t>.2</w:t>
      </w:r>
      <w:r w:rsidRPr="00D61FD5">
        <w:rPr>
          <w:lang w:eastAsia="zh-CN"/>
        </w:rPr>
        <w:tab/>
        <w:t>Detailed description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7BDBE225" w14:textId="06D7411A" w:rsidR="00695CE0" w:rsidRPr="00D61FD5" w:rsidRDefault="00695CE0" w:rsidP="00695CE0">
      <w:pPr>
        <w:rPr>
          <w:lang w:val="en-US"/>
        </w:rPr>
      </w:pPr>
      <w:r w:rsidRPr="00D61FD5">
        <w:rPr>
          <w:lang w:val="en-US"/>
        </w:rPr>
        <w:t>The detailed description of the use of TCPMUX is provided in IETF RFC 1078 [10].</w:t>
      </w:r>
    </w:p>
    <w:p w14:paraId="3D7FAB57" w14:textId="77777777" w:rsidR="00695CE0" w:rsidRPr="00D61FD5" w:rsidRDefault="00695CE0" w:rsidP="00695CE0">
      <w:pPr>
        <w:rPr>
          <w:lang w:val="en-US"/>
        </w:rPr>
      </w:pPr>
      <w:r w:rsidRPr="00D61FD5">
        <w:rPr>
          <w:lang w:val="en-US"/>
        </w:rPr>
        <w:t>A TCP client connects to a foreign host on TCP port 1. It sends the service name followed by a carriage-return line-feed &lt;CRLF&gt;.</w:t>
      </w:r>
    </w:p>
    <w:p w14:paraId="65DCF2DC" w14:textId="77777777" w:rsidR="00695CE0" w:rsidRPr="00D61FD5" w:rsidRDefault="00695CE0" w:rsidP="00695CE0">
      <w:pPr>
        <w:rPr>
          <w:lang w:val="en-US"/>
        </w:rPr>
      </w:pPr>
      <w:r w:rsidRPr="00D61FD5">
        <w:rPr>
          <w:lang w:val="en-US"/>
        </w:rPr>
        <w:t>The server replies with a single character indicating positive ("+") or negative ("-") acknowledgment, immediately followed by an optional message of explanation, terminated with a &lt;CRLF&gt;.</w:t>
      </w:r>
    </w:p>
    <w:p w14:paraId="685DBBFC" w14:textId="77777777" w:rsidR="00695CE0" w:rsidRPr="00D61FD5" w:rsidRDefault="00695CE0" w:rsidP="00695CE0">
      <w:pPr>
        <w:rPr>
          <w:lang w:val="en-US"/>
        </w:rPr>
      </w:pPr>
      <w:r w:rsidRPr="00D61FD5">
        <w:rPr>
          <w:lang w:val="en-US"/>
        </w:rPr>
        <w:t>If the reply was positive, the selected protocol begins; otherwise the connection is closed.</w:t>
      </w:r>
    </w:p>
    <w:p w14:paraId="6F01991F" w14:textId="77777777" w:rsidR="00695CE0" w:rsidRPr="00D61FD5" w:rsidRDefault="00695CE0" w:rsidP="00695CE0">
      <w:pPr>
        <w:rPr>
          <w:lang w:val="en-US"/>
        </w:rPr>
      </w:pPr>
      <w:r w:rsidRPr="00D61FD5">
        <w:rPr>
          <w:lang w:val="en-US"/>
        </w:rPr>
        <w:lastRenderedPageBreak/>
        <w:t xml:space="preserve">The names listed in the "Service Name and Transport Protocol Port Number Registry" </w:t>
      </w:r>
      <w:hyperlink r:id="rId17" w:history="1">
        <w:r w:rsidRPr="00D61FD5">
          <w:rPr>
            <w:rStyle w:val="Hyperlink"/>
            <w:lang w:val="en-US"/>
          </w:rPr>
          <w:t>https://www.iana.org/assignments/service-names-port-numbers/service-names-port-numbers.xhtml</w:t>
        </w:r>
      </w:hyperlink>
      <w:r w:rsidRPr="00D61FD5">
        <w:rPr>
          <w:lang w:val="en-US"/>
        </w:rPr>
        <w:t xml:space="preserve"> are reserved to have exactly the definitions specified there. Services with distinct assigned ports must be available on those ports and may optionally be available via this port service multiplexer on port 1.</w:t>
      </w:r>
    </w:p>
    <w:p w14:paraId="2B5C2DA7" w14:textId="77777777" w:rsidR="00695CE0" w:rsidRPr="00D61FD5" w:rsidRDefault="00695CE0" w:rsidP="00695CE0">
      <w:pPr>
        <w:rPr>
          <w:lang w:val="en-US"/>
        </w:rPr>
      </w:pPr>
      <w:r w:rsidRPr="00D61FD5">
        <w:rPr>
          <w:lang w:val="en-US"/>
        </w:rPr>
        <w:t>Private protocols can use a service name that has a high chance of being unique. A good practice is to prefix the protocol name with the name of your organization.</w:t>
      </w:r>
    </w:p>
    <w:p w14:paraId="0A502F05" w14:textId="77777777" w:rsidR="00695CE0" w:rsidRPr="00D61FD5" w:rsidRDefault="00695CE0" w:rsidP="00695CE0">
      <w:pPr>
        <w:rPr>
          <w:lang w:val="en-US"/>
        </w:rPr>
      </w:pPr>
      <w:r w:rsidRPr="00D61FD5">
        <w:rPr>
          <w:lang w:val="en-US"/>
        </w:rPr>
        <w:t xml:space="preserve">The service name "HELP" can be sent to the client to remote host. If received, the server will output a multi-line message and then close the connection. The reply to the name "HELP" must be a list of the service names of the supported services, one name per line. </w:t>
      </w:r>
    </w:p>
    <w:p w14:paraId="41289401" w14:textId="71587D50" w:rsidR="00695CE0" w:rsidRPr="00D61FD5" w:rsidRDefault="00695CE0" w:rsidP="00695CE0">
      <w:pPr>
        <w:pStyle w:val="Heading3"/>
        <w:rPr>
          <w:lang w:eastAsia="zh-CN"/>
        </w:rPr>
      </w:pPr>
      <w:bookmarkStart w:id="1097" w:name="_Toc56624236"/>
      <w:bookmarkStart w:id="1098" w:name="_Toc57018132"/>
      <w:bookmarkStart w:id="1099" w:name="_Toc57272094"/>
      <w:bookmarkStart w:id="1100" w:name="_Toc57272199"/>
      <w:bookmarkStart w:id="1101" w:name="_Toc57272302"/>
      <w:bookmarkStart w:id="1102" w:name="_Toc57272528"/>
      <w:bookmarkStart w:id="1103" w:name="_Toc57285052"/>
      <w:bookmarkStart w:id="1104" w:name="_Toc57983700"/>
      <w:bookmarkStart w:id="1105" w:name="_Toc63666234"/>
      <w:bookmarkStart w:id="1106" w:name="_Toc66105058"/>
      <w:bookmarkStart w:id="1107" w:name="_Toc66106931"/>
      <w:bookmarkStart w:id="1108" w:name="_Toc66462588"/>
      <w:bookmarkStart w:id="1109" w:name="_Toc70927111"/>
      <w:bookmarkStart w:id="1110" w:name="_Toc73781933"/>
      <w:bookmarkStart w:id="1111" w:name="_Toc82717839"/>
      <w:r w:rsidRPr="00D61FD5">
        <w:rPr>
          <w:lang w:eastAsia="zh-CN"/>
        </w:rPr>
        <w:t>6.</w:t>
      </w:r>
      <w:r w:rsidR="003A23BE" w:rsidRPr="00D61FD5">
        <w:rPr>
          <w:lang w:eastAsia="zh-CN"/>
        </w:rPr>
        <w:t>1</w:t>
      </w:r>
      <w:r w:rsidR="0043378D" w:rsidRPr="00D61FD5">
        <w:rPr>
          <w:lang w:eastAsia="zh-CN"/>
        </w:rPr>
        <w:t>0</w:t>
      </w:r>
      <w:r w:rsidRPr="00D61FD5">
        <w:rPr>
          <w:lang w:eastAsia="zh-CN"/>
        </w:rPr>
        <w:t>.3</w:t>
      </w:r>
      <w:r w:rsidRPr="00D61FD5">
        <w:rPr>
          <w:lang w:eastAsia="zh-CN"/>
        </w:rPr>
        <w:tab/>
        <w:t>Impacts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4CC2C540" w14:textId="77777777" w:rsidR="00695CE0" w:rsidRPr="00D61FD5" w:rsidRDefault="00695CE0" w:rsidP="00695CE0">
      <w:r w:rsidRPr="00D61FD5">
        <w:t>The solution will impact only newly defined (Rel-17 and onwards) interface applications. The solution will have no impact on legacy applications.</w:t>
      </w:r>
    </w:p>
    <w:p w14:paraId="67160EC0" w14:textId="6ACC4FDC" w:rsidR="00695CE0" w:rsidRPr="00D61FD5" w:rsidRDefault="00695CE0" w:rsidP="00695CE0">
      <w:pPr>
        <w:pStyle w:val="Heading3"/>
        <w:rPr>
          <w:lang w:eastAsia="zh-CN"/>
        </w:rPr>
      </w:pPr>
      <w:bookmarkStart w:id="1112" w:name="_Toc56624237"/>
      <w:bookmarkStart w:id="1113" w:name="_Toc57018133"/>
      <w:bookmarkStart w:id="1114" w:name="_Toc57272095"/>
      <w:bookmarkStart w:id="1115" w:name="_Toc57272200"/>
      <w:bookmarkStart w:id="1116" w:name="_Toc57272303"/>
      <w:bookmarkStart w:id="1117" w:name="_Toc57272529"/>
      <w:bookmarkStart w:id="1118" w:name="_Toc57285053"/>
      <w:bookmarkStart w:id="1119" w:name="_Toc57983701"/>
      <w:bookmarkStart w:id="1120" w:name="_Toc63666235"/>
      <w:bookmarkStart w:id="1121" w:name="_Toc66105059"/>
      <w:bookmarkStart w:id="1122" w:name="_Toc66106932"/>
      <w:bookmarkStart w:id="1123" w:name="_Toc66462589"/>
      <w:bookmarkStart w:id="1124" w:name="_Toc70927112"/>
      <w:bookmarkStart w:id="1125" w:name="_Toc73781934"/>
      <w:bookmarkStart w:id="1126" w:name="_Toc82717840"/>
      <w:r w:rsidRPr="00D61FD5">
        <w:rPr>
          <w:lang w:eastAsia="zh-CN"/>
        </w:rPr>
        <w:t>6.</w:t>
      </w:r>
      <w:r w:rsidR="003A23BE" w:rsidRPr="00D61FD5">
        <w:rPr>
          <w:lang w:eastAsia="zh-CN"/>
        </w:rPr>
        <w:t>1</w:t>
      </w:r>
      <w:r w:rsidR="0043378D" w:rsidRPr="00D61FD5">
        <w:rPr>
          <w:lang w:eastAsia="zh-CN"/>
        </w:rPr>
        <w:t>0</w:t>
      </w:r>
      <w:r w:rsidRPr="00D61FD5">
        <w:rPr>
          <w:lang w:eastAsia="zh-CN"/>
        </w:rPr>
        <w:t>.4</w:t>
      </w:r>
      <w:r w:rsidRPr="00D61FD5">
        <w:rPr>
          <w:lang w:eastAsia="zh-CN"/>
        </w:rPr>
        <w:tab/>
        <w:t>Pros and cons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5440C82C" w14:textId="77777777" w:rsidR="00695CE0" w:rsidRPr="00D61FD5" w:rsidRDefault="00695CE0" w:rsidP="00B00C25">
      <w:r w:rsidRPr="00D61FD5">
        <w:t>Pros:</w:t>
      </w:r>
    </w:p>
    <w:p w14:paraId="544C1374" w14:textId="77777777" w:rsidR="00695CE0" w:rsidRPr="00D61FD5" w:rsidRDefault="00695CE0" w:rsidP="00695CE0">
      <w:pPr>
        <w:pStyle w:val="B1"/>
      </w:pPr>
      <w:r w:rsidRPr="00D61FD5">
        <w:t>-</w:t>
      </w:r>
      <w:r w:rsidRPr="00D61FD5">
        <w:tab/>
        <w:t>Multiple TCP applications can be run on the same port.</w:t>
      </w:r>
    </w:p>
    <w:p w14:paraId="05933052" w14:textId="77777777" w:rsidR="00695CE0" w:rsidRPr="00D61FD5" w:rsidRDefault="00695CE0" w:rsidP="00695CE0">
      <w:pPr>
        <w:pStyle w:val="B1"/>
      </w:pPr>
      <w:r w:rsidRPr="00D61FD5">
        <w:t>-</w:t>
      </w:r>
      <w:r w:rsidRPr="00D61FD5">
        <w:tab/>
        <w:t>Minimal administration or configuration to set the nodes up.</w:t>
      </w:r>
    </w:p>
    <w:p w14:paraId="7AB171D5" w14:textId="77777777" w:rsidR="00695CE0" w:rsidRPr="00D61FD5" w:rsidRDefault="00695CE0" w:rsidP="00695CE0">
      <w:pPr>
        <w:pStyle w:val="B1"/>
      </w:pPr>
      <w:r w:rsidRPr="00D61FD5">
        <w:t>-</w:t>
      </w:r>
      <w:r w:rsidRPr="00D61FD5">
        <w:tab/>
        <w:t>Does not rely on DNS infrastructure.</w:t>
      </w:r>
    </w:p>
    <w:p w14:paraId="0468F37D" w14:textId="77777777" w:rsidR="00695CE0" w:rsidRPr="00D61FD5" w:rsidRDefault="00695CE0" w:rsidP="00B00C25">
      <w:r w:rsidRPr="00D61FD5">
        <w:t>Cons:</w:t>
      </w:r>
    </w:p>
    <w:p w14:paraId="4951C6AB" w14:textId="77777777" w:rsidR="00695CE0" w:rsidRPr="00D61FD5" w:rsidRDefault="00695CE0" w:rsidP="00695CE0">
      <w:pPr>
        <w:pStyle w:val="B1"/>
      </w:pPr>
      <w:r w:rsidRPr="00D61FD5">
        <w:t>-</w:t>
      </w:r>
      <w:r w:rsidRPr="00D61FD5">
        <w:tab/>
        <w:t>A TCP multiplexer process needs to be implemented in servers.</w:t>
      </w:r>
    </w:p>
    <w:p w14:paraId="613F7A2A" w14:textId="77777777" w:rsidR="00695CE0" w:rsidRPr="00D61FD5" w:rsidRDefault="00695CE0" w:rsidP="00695CE0">
      <w:pPr>
        <w:pStyle w:val="B1"/>
      </w:pPr>
      <w:r w:rsidRPr="00D61FD5">
        <w:t>-</w:t>
      </w:r>
      <w:r w:rsidRPr="00D61FD5">
        <w:tab/>
        <w:t>Only applicable to protocols carried over TCP.</w:t>
      </w:r>
    </w:p>
    <w:p w14:paraId="5B3E9A9D" w14:textId="77777777" w:rsidR="00695CE0" w:rsidRPr="00D61FD5" w:rsidRDefault="00695CE0" w:rsidP="00695CE0">
      <w:pPr>
        <w:pStyle w:val="B1"/>
      </w:pPr>
      <w:r w:rsidRPr="00D61FD5">
        <w:t>-</w:t>
      </w:r>
      <w:r w:rsidRPr="00D61FD5">
        <w:tab/>
        <w:t>Usage of the TCPMUX port has been deprecated</w:t>
      </w:r>
    </w:p>
    <w:p w14:paraId="3ACE4155" w14:textId="77777777" w:rsidR="000A7508" w:rsidRPr="00D61FD5" w:rsidRDefault="000A7508" w:rsidP="000A7508">
      <w:pPr>
        <w:pStyle w:val="Heading2"/>
      </w:pPr>
      <w:bookmarkStart w:id="1127" w:name="_Toc56624238"/>
      <w:bookmarkStart w:id="1128" w:name="_Toc57018134"/>
      <w:bookmarkStart w:id="1129" w:name="_Toc57272096"/>
      <w:bookmarkStart w:id="1130" w:name="_Toc57272201"/>
      <w:bookmarkStart w:id="1131" w:name="_Toc57272304"/>
      <w:bookmarkStart w:id="1132" w:name="_Toc57272530"/>
      <w:bookmarkStart w:id="1133" w:name="_Toc57285054"/>
      <w:bookmarkStart w:id="1134" w:name="_Toc57983702"/>
      <w:bookmarkStart w:id="1135" w:name="_Toc63666236"/>
      <w:bookmarkStart w:id="1136" w:name="_Toc66105060"/>
      <w:bookmarkStart w:id="1137" w:name="_Toc66106933"/>
      <w:bookmarkStart w:id="1138" w:name="_Toc66462590"/>
      <w:bookmarkStart w:id="1139" w:name="_Toc70927113"/>
      <w:bookmarkStart w:id="1140" w:name="_Toc73781935"/>
      <w:bookmarkStart w:id="1141" w:name="_Toc56624243"/>
      <w:bookmarkStart w:id="1142" w:name="_Toc57018139"/>
      <w:bookmarkStart w:id="1143" w:name="_Toc57272101"/>
      <w:bookmarkStart w:id="1144" w:name="_Toc57272206"/>
      <w:bookmarkStart w:id="1145" w:name="_Toc57272309"/>
      <w:bookmarkStart w:id="1146" w:name="_Toc57272535"/>
      <w:bookmarkStart w:id="1147" w:name="_Toc57285059"/>
      <w:bookmarkStart w:id="1148" w:name="_Toc57983707"/>
      <w:bookmarkStart w:id="1149" w:name="_Toc82717841"/>
      <w:r w:rsidRPr="00D61FD5">
        <w:t>6.11</w:t>
      </w:r>
      <w:r w:rsidRPr="00D61FD5">
        <w:tab/>
        <w:t>Solution#10: Standardized and common port for all new SCTP based interfaces with a standardized Payload Protocol Identifier for each interface</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9"/>
    </w:p>
    <w:p w14:paraId="15AD2C4E" w14:textId="77777777" w:rsidR="000A7508" w:rsidRPr="00D61FD5" w:rsidRDefault="000A7508" w:rsidP="000A7508">
      <w:pPr>
        <w:pStyle w:val="Heading3"/>
      </w:pPr>
      <w:bookmarkStart w:id="1150" w:name="_Toc56624239"/>
      <w:bookmarkStart w:id="1151" w:name="_Toc57018135"/>
      <w:bookmarkStart w:id="1152" w:name="_Toc57272097"/>
      <w:bookmarkStart w:id="1153" w:name="_Toc57272202"/>
      <w:bookmarkStart w:id="1154" w:name="_Toc57272305"/>
      <w:bookmarkStart w:id="1155" w:name="_Toc57272531"/>
      <w:bookmarkStart w:id="1156" w:name="_Toc57285055"/>
      <w:bookmarkStart w:id="1157" w:name="_Toc57983703"/>
      <w:bookmarkStart w:id="1158" w:name="_Toc63666237"/>
      <w:bookmarkStart w:id="1159" w:name="_Toc66105061"/>
      <w:bookmarkStart w:id="1160" w:name="_Toc66106934"/>
      <w:bookmarkStart w:id="1161" w:name="_Toc66462591"/>
      <w:bookmarkStart w:id="1162" w:name="_Toc70927114"/>
      <w:bookmarkStart w:id="1163" w:name="_Toc73781936"/>
      <w:bookmarkStart w:id="1164" w:name="_Toc82717842"/>
      <w:r w:rsidRPr="00D61FD5">
        <w:t>6.11.1</w:t>
      </w:r>
      <w:r w:rsidRPr="00D61FD5">
        <w:tab/>
        <w:t>General</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2F895852" w14:textId="77777777" w:rsidR="000A7508" w:rsidRPr="00D61FD5" w:rsidRDefault="000A7508" w:rsidP="000A7508">
      <w:r w:rsidRPr="00D61FD5">
        <w:t xml:space="preserve">This is an alternative solution proposed specifically for SCTP interfaces. </w:t>
      </w:r>
    </w:p>
    <w:p w14:paraId="430E0D2B" w14:textId="77777777" w:rsidR="000A7508" w:rsidRPr="00D61FD5" w:rsidRDefault="000A7508" w:rsidP="000A7508">
      <w:r w:rsidRPr="00D61FD5">
        <w:t>The proposal is to use a standardized and common SCTP port number for all new interfaces, with a standardized SCTP Payload Protocol Identifier (assigned by IANA), as defined in clause 14.4 of IETF RFC 4960 [4], for every new interface. The SCTP port number can be chosen by any of the below alternatives:</w:t>
      </w:r>
    </w:p>
    <w:p w14:paraId="0D1BFA20" w14:textId="77777777" w:rsidR="000A7508" w:rsidRPr="00D61FD5" w:rsidRDefault="000A7508" w:rsidP="000A7508">
      <w:pPr>
        <w:pStyle w:val="B1"/>
      </w:pPr>
      <w:r w:rsidRPr="00D61FD5">
        <w:rPr>
          <w:color w:val="000000"/>
        </w:rPr>
        <w:t>-</w:t>
      </w:r>
      <w:r w:rsidRPr="00D61FD5">
        <w:rPr>
          <w:color w:val="000000"/>
        </w:rPr>
        <w:tab/>
      </w:r>
      <w:r w:rsidRPr="00D61FD5">
        <w:t>IANA assigning the port number from the User Port number range [1024-49151].</w:t>
      </w:r>
    </w:p>
    <w:p w14:paraId="05574664" w14:textId="77777777" w:rsidR="000A7508" w:rsidRPr="00D61FD5" w:rsidRDefault="000A7508" w:rsidP="000A7508">
      <w:pPr>
        <w:pStyle w:val="B1"/>
      </w:pPr>
      <w:r w:rsidRPr="00D61FD5">
        <w:rPr>
          <w:color w:val="000000"/>
        </w:rPr>
        <w:t>-</w:t>
      </w:r>
      <w:r w:rsidRPr="00D61FD5">
        <w:rPr>
          <w:color w:val="000000"/>
        </w:rPr>
        <w:tab/>
      </w:r>
      <w:r w:rsidRPr="00D61FD5">
        <w:t>3GPP allocating the port number from the Dynamic/Private Port number range [49152 - 65535].</w:t>
      </w:r>
    </w:p>
    <w:p w14:paraId="0034169D" w14:textId="7161499E" w:rsidR="000A7508" w:rsidRPr="00D61FD5" w:rsidRDefault="000A7508" w:rsidP="000A7508">
      <w:r w:rsidRPr="00D61FD5">
        <w:t>When there are multiple applications running on a single node, that are using the same common SCTP port number, the proposal is to use unique IP address(es) for each application, so that the SCTP traffic will be delivered to the applications identified by the IP address(es). Using a standardized Payload Protocol Identifier additionally helps to uniquely identify the traffic at the application level (e.g. in protocol analyser tools) and addresses the requirement in clause 4.2 of this TR.</w:t>
      </w:r>
    </w:p>
    <w:p w14:paraId="695445EC" w14:textId="77777777" w:rsidR="000A7508" w:rsidRPr="00D61FD5" w:rsidRDefault="000A7508" w:rsidP="000A7508">
      <w:pPr>
        <w:pStyle w:val="Heading3"/>
      </w:pPr>
      <w:bookmarkStart w:id="1165" w:name="_Toc56624240"/>
      <w:bookmarkStart w:id="1166" w:name="_Toc57018136"/>
      <w:bookmarkStart w:id="1167" w:name="_Toc57272098"/>
      <w:bookmarkStart w:id="1168" w:name="_Toc57272203"/>
      <w:bookmarkStart w:id="1169" w:name="_Toc57272306"/>
      <w:bookmarkStart w:id="1170" w:name="_Toc57272532"/>
      <w:bookmarkStart w:id="1171" w:name="_Toc57285056"/>
      <w:bookmarkStart w:id="1172" w:name="_Toc57983704"/>
      <w:bookmarkStart w:id="1173" w:name="_Toc63666238"/>
      <w:bookmarkStart w:id="1174" w:name="_Toc66105062"/>
      <w:bookmarkStart w:id="1175" w:name="_Toc66106935"/>
      <w:bookmarkStart w:id="1176" w:name="_Toc66462592"/>
      <w:bookmarkStart w:id="1177" w:name="_Toc70927115"/>
      <w:bookmarkStart w:id="1178" w:name="_Toc73781937"/>
      <w:bookmarkStart w:id="1179" w:name="_Toc82717843"/>
      <w:r w:rsidRPr="00D61FD5">
        <w:lastRenderedPageBreak/>
        <w:t>6.11.2</w:t>
      </w:r>
      <w:r w:rsidRPr="00D61FD5">
        <w:tab/>
        <w:t>Detailed description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610B541D" w14:textId="77777777" w:rsidR="000A7508" w:rsidRPr="00D61FD5" w:rsidRDefault="000A7508" w:rsidP="000A7508">
      <w:pPr>
        <w:rPr>
          <w:lang w:val="en-IN"/>
        </w:rPr>
      </w:pPr>
      <w:r w:rsidRPr="00D61FD5">
        <w:rPr>
          <w:lang w:val="en-IN"/>
        </w:rPr>
        <w:t>From an interface/application end point perspective, each interface/application can be distinguished by the individual SCTP Payload Protocol Identifier. Which means any new interface/application defined by 3GPP shall be able listen to a pre-defined common port number for creating the SCTP association, while still allowing to identify the interface/application based on the SCTP Payload Protocol Identifier value.</w:t>
      </w:r>
    </w:p>
    <w:p w14:paraId="0AA6BB8C" w14:textId="3C5225F0" w:rsidR="000A7508" w:rsidRPr="00D61FD5" w:rsidRDefault="000A7508" w:rsidP="000A7508">
      <w:pPr>
        <w:rPr>
          <w:lang w:val="en-IN"/>
        </w:rPr>
      </w:pPr>
      <w:r w:rsidRPr="00D61FD5">
        <w:rPr>
          <w:lang w:val="en-IN"/>
        </w:rPr>
        <w:t>When multiple interfaces/applications are needed to be supported on a single node, separate IP addresses shall be used for creating separate SCTP associations for each interface/application. This allows interfaces/applications running on a single node to avoid sharing the SCTP association and thereby also avoid the need for an additional multiplexer/demultiplexer layer to distribute the SCTP traffic to the correct application.</w:t>
      </w:r>
    </w:p>
    <w:p w14:paraId="3975A9A0" w14:textId="77777777" w:rsidR="000A7508" w:rsidRPr="00D61FD5" w:rsidRDefault="000A7508" w:rsidP="000A7508">
      <w:r w:rsidRPr="00D61FD5">
        <w:t>The SCTP port number can be allocated by 3GPP from the Dynamic/Private Port number range [49152-65535]. However, the Dynamic/Private Port number range is not restricted by IANA and may be used by other applications also, thereby making it an operators' responsibility to configure the network in a way to avoid any other application port clashing with this port.</w:t>
      </w:r>
    </w:p>
    <w:p w14:paraId="71F928B4" w14:textId="77777777" w:rsidR="000A7508" w:rsidRPr="00D61FD5" w:rsidRDefault="000A7508" w:rsidP="000A7508">
      <w:r w:rsidRPr="00D61FD5">
        <w:t>The second alternative (recommended) for the port number allocation is to get a new port number from the User Port number range [1024-49151] assigned by IANA that can be used for all new SCTP based interfaces/applications to be defined by the 3GPP.</w:t>
      </w:r>
    </w:p>
    <w:p w14:paraId="7E9B6976" w14:textId="77777777" w:rsidR="000A7508" w:rsidRPr="00D61FD5" w:rsidRDefault="000A7508" w:rsidP="000A7508">
      <w:r w:rsidRPr="00D61FD5">
        <w:t>For defining a new SCTP interface/application, 3GPP shall request IANA for assignment of a Payload Protocol Identifier value that shall be used by SCTP for the application layer protocol. The common SCTP port number and the interface/application specific SCTP Payload Protocol Identifier value shall be used for all deployment configurations of the interface/application.</w:t>
      </w:r>
    </w:p>
    <w:p w14:paraId="2B29DF9C" w14:textId="77777777" w:rsidR="000A7508" w:rsidRPr="00D61FD5" w:rsidRDefault="000A7508" w:rsidP="000A7508">
      <w:pPr>
        <w:pStyle w:val="Heading3"/>
      </w:pPr>
      <w:bookmarkStart w:id="1180" w:name="_Toc56624241"/>
      <w:bookmarkStart w:id="1181" w:name="_Toc57018137"/>
      <w:bookmarkStart w:id="1182" w:name="_Toc57272099"/>
      <w:bookmarkStart w:id="1183" w:name="_Toc57272204"/>
      <w:bookmarkStart w:id="1184" w:name="_Toc57272307"/>
      <w:bookmarkStart w:id="1185" w:name="_Toc57272533"/>
      <w:bookmarkStart w:id="1186" w:name="_Toc57285057"/>
      <w:bookmarkStart w:id="1187" w:name="_Toc57983705"/>
      <w:bookmarkStart w:id="1188" w:name="_Toc63666239"/>
      <w:bookmarkStart w:id="1189" w:name="_Toc66105063"/>
      <w:bookmarkStart w:id="1190" w:name="_Toc66106936"/>
      <w:bookmarkStart w:id="1191" w:name="_Toc66462593"/>
      <w:bookmarkStart w:id="1192" w:name="_Toc70927116"/>
      <w:bookmarkStart w:id="1193" w:name="_Toc73781938"/>
      <w:bookmarkStart w:id="1194" w:name="_Toc82717844"/>
      <w:r w:rsidRPr="00D61FD5">
        <w:t>6.11.3</w:t>
      </w:r>
      <w:r w:rsidRPr="00D61FD5">
        <w:tab/>
        <w:t>Impacts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0743460" w14:textId="77777777" w:rsidR="000A7508" w:rsidRPr="00D61FD5" w:rsidRDefault="000A7508" w:rsidP="000A7508">
      <w:r w:rsidRPr="00D61FD5">
        <w:t xml:space="preserve">The solution impacts only newly defined SCTP interfaces (Rel-17 and onwards). </w:t>
      </w:r>
    </w:p>
    <w:p w14:paraId="0509EC0B" w14:textId="77777777" w:rsidR="000A7508" w:rsidRPr="00D61FD5" w:rsidRDefault="000A7508" w:rsidP="000A7508">
      <w:r w:rsidRPr="00D61FD5">
        <w:t>3GPP shall get a new port assigned from IANA (for one last time) to be used as a common well-known port for all newly defined 3GPP interfaces/applications.</w:t>
      </w:r>
    </w:p>
    <w:p w14:paraId="68B11911" w14:textId="77777777" w:rsidR="000A7508" w:rsidRPr="00D61FD5" w:rsidRDefault="000A7508" w:rsidP="000A7508">
      <w:r w:rsidRPr="00D61FD5">
        <w:t>When defining a new SCTP based interface/application, 3GPP shall request IANA for assignment of a new SCTP Payload Protocol Identifier value.</w:t>
      </w:r>
    </w:p>
    <w:p w14:paraId="6D1B99EA" w14:textId="77777777" w:rsidR="000A7508" w:rsidRPr="00D61FD5" w:rsidRDefault="000A7508" w:rsidP="000A7508">
      <w:r w:rsidRPr="00D61FD5">
        <w:t>The solution does not have any impact on legacy applications/interfaces.</w:t>
      </w:r>
    </w:p>
    <w:p w14:paraId="56ECA6CF" w14:textId="77777777" w:rsidR="000A7508" w:rsidRPr="00D61FD5" w:rsidRDefault="000A7508" w:rsidP="000A7508">
      <w:pPr>
        <w:pStyle w:val="Heading3"/>
      </w:pPr>
      <w:bookmarkStart w:id="1195" w:name="_Toc56624242"/>
      <w:bookmarkStart w:id="1196" w:name="_Toc57018138"/>
      <w:bookmarkStart w:id="1197" w:name="_Toc57272100"/>
      <w:bookmarkStart w:id="1198" w:name="_Toc57272205"/>
      <w:bookmarkStart w:id="1199" w:name="_Toc57272308"/>
      <w:bookmarkStart w:id="1200" w:name="_Toc57272534"/>
      <w:bookmarkStart w:id="1201" w:name="_Toc57285058"/>
      <w:bookmarkStart w:id="1202" w:name="_Toc57983706"/>
      <w:bookmarkStart w:id="1203" w:name="_Toc63666240"/>
      <w:bookmarkStart w:id="1204" w:name="_Toc66105064"/>
      <w:bookmarkStart w:id="1205" w:name="_Toc66106937"/>
      <w:bookmarkStart w:id="1206" w:name="_Toc66462594"/>
      <w:bookmarkStart w:id="1207" w:name="_Toc70927117"/>
      <w:bookmarkStart w:id="1208" w:name="_Toc73781939"/>
      <w:bookmarkStart w:id="1209" w:name="_Toc82717845"/>
      <w:r w:rsidRPr="00D61FD5">
        <w:t>6.11.4</w:t>
      </w:r>
      <w:r w:rsidRPr="00D61FD5">
        <w:tab/>
        <w:t>Pros and cons</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4FC83654" w14:textId="77777777" w:rsidR="000A7508" w:rsidRPr="00D61FD5" w:rsidRDefault="000A7508" w:rsidP="00B00C25">
      <w:r w:rsidRPr="00D61FD5">
        <w:t>Pros:</w:t>
      </w:r>
    </w:p>
    <w:p w14:paraId="4ED91A45" w14:textId="77777777" w:rsidR="000A7508" w:rsidRPr="00D61FD5" w:rsidRDefault="000A7508" w:rsidP="000A7508">
      <w:pPr>
        <w:pStyle w:val="B1"/>
      </w:pPr>
      <w:r w:rsidRPr="00D61FD5">
        <w:t>-</w:t>
      </w:r>
      <w:r w:rsidRPr="00D61FD5">
        <w:tab/>
        <w:t>Only 73 out of 4294967295 PPI values are currently assigned by IANA. The Payload Protocol Identifier assignment is based on the "First Come First Served" policy. Assignments are made to anyone on a first come, first served basis.  There is no substantive review of the request, other than to ensure that the PPI is well-formatted and doesn't duplicate an existing assignment. So, there is no restriction is assigning a standardized PPI for every new 3GPP application. In the past 3GPP has reserved many Payload Protocol Identifier values from IANA e.g. for interfaces/applications like NGAP, XnAP, F1AP and E1AP etc. Most recently O-RAN alliance has also reserved 3 Payload Protocol Identifier values (70, 71 &amp; 72) for E2 interface [5].</w:t>
      </w:r>
    </w:p>
    <w:p w14:paraId="79D1962A" w14:textId="77777777" w:rsidR="000A7508" w:rsidRPr="00D61FD5" w:rsidRDefault="000A7508" w:rsidP="000A7508">
      <w:pPr>
        <w:pStyle w:val="B1"/>
      </w:pPr>
      <w:r w:rsidRPr="00D61FD5">
        <w:t>-</w:t>
      </w:r>
      <w:r w:rsidRPr="00D61FD5">
        <w:tab/>
        <w:t>All 3GPP interfaces/applications can use a well-known port number, instead of a dynamically assigned port number. Using a well-known/standardized port is the simplest approach we could provide from an operation and implementation point, as there is no product impact (e.g. no need to support DNS based solutions) and also there is no operational overhead of configuring port numbers.</w:t>
      </w:r>
    </w:p>
    <w:p w14:paraId="787AC5EF" w14:textId="368645A0" w:rsidR="000A7508" w:rsidRPr="00D61FD5" w:rsidRDefault="000A7508" w:rsidP="000A7508">
      <w:pPr>
        <w:pStyle w:val="B1"/>
      </w:pPr>
      <w:r w:rsidRPr="00D61FD5">
        <w:t>-</w:t>
      </w:r>
      <w:r w:rsidRPr="00D61FD5">
        <w:tab/>
        <w:t>Using a standardized Payload Protocol Identifier value for a new SCTP based interface will also address the requirements defined in clause 4.</w:t>
      </w:r>
      <w:r w:rsidR="00B657B7" w:rsidRPr="00D61FD5">
        <w:t>2</w:t>
      </w:r>
      <w:r w:rsidRPr="00D61FD5">
        <w:t xml:space="preserve"> to ensure that either the port or the Payload Protocol Identifier value is standardized.</w:t>
      </w:r>
    </w:p>
    <w:p w14:paraId="19086B9F" w14:textId="77777777" w:rsidR="000A7508" w:rsidRPr="00D61FD5" w:rsidRDefault="000A7508" w:rsidP="000A7508">
      <w:pPr>
        <w:pStyle w:val="B1"/>
      </w:pPr>
      <w:r w:rsidRPr="00D61FD5">
        <w:t>-</w:t>
      </w:r>
      <w:r w:rsidRPr="00D61FD5">
        <w:tab/>
        <w:t>No dependency on IANA for port allocation for any new 3GPP interface/application definition, except for getting a new port assigned for one last time that shall be used for all new 3GPP interfaces/applications.</w:t>
      </w:r>
    </w:p>
    <w:p w14:paraId="731567BC" w14:textId="77777777" w:rsidR="000A7508" w:rsidRPr="00D61FD5" w:rsidRDefault="000A7508" w:rsidP="00B00C25">
      <w:pPr>
        <w:rPr>
          <w:i/>
        </w:rPr>
      </w:pPr>
      <w:r w:rsidRPr="00D61FD5">
        <w:t>Cons:</w:t>
      </w:r>
    </w:p>
    <w:p w14:paraId="17398140" w14:textId="77777777" w:rsidR="000A7508" w:rsidRPr="00D61FD5" w:rsidRDefault="000A7508" w:rsidP="000A7508">
      <w:pPr>
        <w:pStyle w:val="B1"/>
      </w:pPr>
      <w:r w:rsidRPr="00D61FD5">
        <w:lastRenderedPageBreak/>
        <w:t>-</w:t>
      </w:r>
      <w:r w:rsidRPr="00D61FD5">
        <w:tab/>
        <w:t>Many operators currently use a single pair of IP address(es) for all SCTP applications (e.g. X2, Xn, Ng) as each application uses unique port numbers. With this solution the operators will now need unique IP address (or a unique pair of IP addresses if SCTP multi-homing is used) for each application.</w:t>
      </w:r>
    </w:p>
    <w:p w14:paraId="01834322" w14:textId="77777777" w:rsidR="00F250CD" w:rsidRDefault="00F250CD" w:rsidP="00F250CD">
      <w:pPr>
        <w:pStyle w:val="Heading2"/>
      </w:pPr>
      <w:bookmarkStart w:id="1210" w:name="_Toc63666241"/>
      <w:bookmarkStart w:id="1211" w:name="_Toc66105065"/>
      <w:bookmarkStart w:id="1212" w:name="_Toc66106938"/>
      <w:bookmarkStart w:id="1213" w:name="_Toc66462595"/>
      <w:bookmarkStart w:id="1214" w:name="_Toc70927118"/>
      <w:bookmarkStart w:id="1215" w:name="_Toc73781940"/>
      <w:bookmarkStart w:id="1216" w:name="_Toc56624245"/>
      <w:bookmarkStart w:id="1217" w:name="_Toc57018141"/>
      <w:bookmarkStart w:id="1218" w:name="_Toc57272103"/>
      <w:bookmarkStart w:id="1219" w:name="_Toc57272208"/>
      <w:bookmarkStart w:id="1220" w:name="_Toc57272311"/>
      <w:bookmarkStart w:id="1221" w:name="_Toc57272537"/>
      <w:bookmarkStart w:id="1222" w:name="_Toc57285061"/>
      <w:bookmarkStart w:id="1223" w:name="_Toc57983709"/>
      <w:bookmarkStart w:id="1224" w:name="_Toc63666243"/>
      <w:bookmarkStart w:id="1225" w:name="_Toc63666246"/>
      <w:bookmarkStart w:id="1226" w:name="_Toc66105070"/>
      <w:bookmarkStart w:id="1227" w:name="_Toc66106943"/>
      <w:bookmarkStart w:id="1228" w:name="_Toc66462600"/>
      <w:bookmarkStart w:id="1229" w:name="_Toc70927123"/>
      <w:bookmarkStart w:id="1230" w:name="_Toc56624253"/>
      <w:bookmarkStart w:id="1231" w:name="_Toc57018149"/>
      <w:bookmarkStart w:id="1232" w:name="_Toc57272111"/>
      <w:bookmarkStart w:id="1233" w:name="_Toc57272216"/>
      <w:bookmarkStart w:id="1234" w:name="_Toc57272319"/>
      <w:bookmarkStart w:id="1235" w:name="_Toc57272545"/>
      <w:bookmarkStart w:id="1236" w:name="_Toc57285069"/>
      <w:bookmarkStart w:id="1237" w:name="_Toc57983717"/>
      <w:bookmarkStart w:id="1238" w:name="_Toc82717846"/>
      <w:bookmarkEnd w:id="1141"/>
      <w:bookmarkEnd w:id="1142"/>
      <w:bookmarkEnd w:id="1143"/>
      <w:bookmarkEnd w:id="1144"/>
      <w:bookmarkEnd w:id="1145"/>
      <w:bookmarkEnd w:id="1146"/>
      <w:bookmarkEnd w:id="1147"/>
      <w:bookmarkEnd w:id="1148"/>
      <w:r>
        <w:t>6.12</w:t>
      </w:r>
      <w:r>
        <w:tab/>
        <w:t>Solution#11: Form a work group to look at port number requirements from 3GPP</w:t>
      </w:r>
      <w:bookmarkEnd w:id="1210"/>
      <w:r>
        <w:t xml:space="preserve"> and work towards relaxing the IETF port allocation policies</w:t>
      </w:r>
      <w:bookmarkEnd w:id="1211"/>
      <w:bookmarkEnd w:id="1212"/>
      <w:bookmarkEnd w:id="1213"/>
      <w:bookmarkEnd w:id="1214"/>
      <w:bookmarkEnd w:id="1215"/>
      <w:bookmarkEnd w:id="1238"/>
    </w:p>
    <w:p w14:paraId="23B3132B" w14:textId="77777777" w:rsidR="00F250CD" w:rsidRDefault="00F250CD" w:rsidP="00F250CD">
      <w:pPr>
        <w:pStyle w:val="Heading3"/>
      </w:pPr>
      <w:bookmarkStart w:id="1239" w:name="_Toc56624244"/>
      <w:bookmarkStart w:id="1240" w:name="_Toc57018140"/>
      <w:bookmarkStart w:id="1241" w:name="_Toc57272102"/>
      <w:bookmarkStart w:id="1242" w:name="_Toc57272207"/>
      <w:bookmarkStart w:id="1243" w:name="_Toc57272310"/>
      <w:bookmarkStart w:id="1244" w:name="_Toc57272536"/>
      <w:bookmarkStart w:id="1245" w:name="_Toc57285060"/>
      <w:bookmarkStart w:id="1246" w:name="_Toc57983708"/>
      <w:bookmarkStart w:id="1247" w:name="_Toc63666242"/>
      <w:bookmarkStart w:id="1248" w:name="_Toc66105066"/>
      <w:bookmarkStart w:id="1249" w:name="_Toc66106939"/>
      <w:bookmarkStart w:id="1250" w:name="_Toc66462596"/>
      <w:bookmarkStart w:id="1251" w:name="_Toc70927119"/>
      <w:bookmarkStart w:id="1252" w:name="_Toc73781941"/>
      <w:bookmarkStart w:id="1253" w:name="_Toc82717847"/>
      <w:r>
        <w:t>6.12.1</w:t>
      </w:r>
      <w:r>
        <w:tab/>
        <w:t>General</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27F32BB8" w14:textId="65E939C2" w:rsidR="00F250CD" w:rsidRDefault="00F250CD" w:rsidP="00F250CD">
      <w:r>
        <w:t xml:space="preserve">It is proposed to form a work group with </w:t>
      </w:r>
      <w:r w:rsidRPr="00D61FD5">
        <w:t>representatives</w:t>
      </w:r>
      <w:r>
        <w:t xml:space="preserve"> </w:t>
      </w:r>
      <w:r>
        <w:rPr>
          <w:lang w:val="en-US"/>
        </w:rPr>
        <w:t xml:space="preserve">from </w:t>
      </w:r>
      <w:r w:rsidRPr="008F0D83">
        <w:rPr>
          <w:lang w:val="en-US"/>
        </w:rPr>
        <w:t xml:space="preserve">telecom industry (ITU-T, </w:t>
      </w:r>
      <w:r w:rsidRPr="006D6DE8">
        <w:t xml:space="preserve">3GPP, </w:t>
      </w:r>
      <w:r w:rsidRPr="00FD04F2">
        <w:rPr>
          <w:lang w:val="en-US"/>
        </w:rPr>
        <w:t>ETSI, TTC, ATIS, etc.)</w:t>
      </w:r>
      <w:r>
        <w:t xml:space="preserve"> and IETF/</w:t>
      </w:r>
      <w:r w:rsidRPr="009849BB">
        <w:rPr>
          <w:lang w:val="en-US"/>
        </w:rPr>
        <w:t>IANA</w:t>
      </w:r>
      <w:r>
        <w:t xml:space="preserve"> to discuss further the port number allocation requirements from telecom network and agree on allocating some minimum number of ports every year (or for every generation of mobile technology) or draft an RFC to relax the rules and policies for IANA port allocation, so that 3GPP can continue using a standardized port for newly defined applications/interfaces.</w:t>
      </w:r>
    </w:p>
    <w:p w14:paraId="36E101AE" w14:textId="77777777" w:rsidR="00F250CD" w:rsidRDefault="00F250CD" w:rsidP="00F250CD">
      <w:pPr>
        <w:pStyle w:val="Heading3"/>
      </w:pPr>
      <w:bookmarkStart w:id="1254" w:name="_Toc66105067"/>
      <w:bookmarkStart w:id="1255" w:name="_Toc66106940"/>
      <w:bookmarkStart w:id="1256" w:name="_Toc66462597"/>
      <w:bookmarkStart w:id="1257" w:name="_Toc70927120"/>
      <w:bookmarkStart w:id="1258" w:name="_Toc73781942"/>
      <w:bookmarkStart w:id="1259" w:name="_Toc82717848"/>
      <w:r>
        <w:t>6.12.2</w:t>
      </w:r>
      <w:r>
        <w:tab/>
        <w:t>Detailed description</w:t>
      </w:r>
      <w:bookmarkEnd w:id="1216"/>
      <w:bookmarkEnd w:id="1217"/>
      <w:bookmarkEnd w:id="1218"/>
      <w:bookmarkEnd w:id="1219"/>
      <w:bookmarkEnd w:id="1220"/>
      <w:bookmarkEnd w:id="1221"/>
      <w:bookmarkEnd w:id="1222"/>
      <w:bookmarkEnd w:id="1223"/>
      <w:bookmarkEnd w:id="1224"/>
      <w:bookmarkEnd w:id="1254"/>
      <w:bookmarkEnd w:id="1255"/>
      <w:bookmarkEnd w:id="1256"/>
      <w:bookmarkEnd w:id="1257"/>
      <w:bookmarkEnd w:id="1258"/>
      <w:bookmarkEnd w:id="1259"/>
    </w:p>
    <w:p w14:paraId="710A4B82" w14:textId="77777777" w:rsidR="00F250CD" w:rsidRDefault="00F250CD" w:rsidP="00F250CD">
      <w:r>
        <w:t>According to the data collected on January 2020 from IANA, the current estimation of usage in the allocated zone [0-49151] is about 26%.</w:t>
      </w:r>
    </w:p>
    <w:p w14:paraId="32FFB3E9" w14:textId="77777777" w:rsidR="00F250CD" w:rsidRDefault="00F250CD" w:rsidP="00F250CD">
      <w:pPr>
        <w:pStyle w:val="TH"/>
      </w:pPr>
      <w:r>
        <w:object w:dxaOrig="9780" w:dyaOrig="6375" w14:anchorId="770848D8">
          <v:shape id="_x0000_i1030" type="#_x0000_t75" style="width:489.7pt;height:318.25pt" o:ole="">
            <v:imagedata r:id="rId18" o:title=""/>
          </v:shape>
          <o:OLEObject Type="Embed" ProgID="PBrush" ShapeID="_x0000_i1030" DrawAspect="Content" ObjectID="_1693332219" r:id="rId19"/>
        </w:object>
      </w:r>
    </w:p>
    <w:p w14:paraId="16A5CAE3" w14:textId="77777777" w:rsidR="00F250CD" w:rsidRDefault="00F250CD" w:rsidP="00F250CD">
      <w:pPr>
        <w:pStyle w:val="TF"/>
      </w:pPr>
      <w:r>
        <w:t>Figure 6.12.2-1: Usage by port number range in the allocated zone (in blocks of 1000)</w:t>
      </w:r>
    </w:p>
    <w:p w14:paraId="716526C0" w14:textId="77777777" w:rsidR="00F250CD" w:rsidRDefault="00F250CD" w:rsidP="00F250CD">
      <w:pPr>
        <w:pStyle w:val="TH"/>
      </w:pPr>
      <w:r>
        <w:object w:dxaOrig="8700" w:dyaOrig="3390" w14:anchorId="13DF8879">
          <v:shape id="_x0000_i1031" type="#_x0000_t75" style="width:435.3pt;height:169.85pt" o:ole="">
            <v:imagedata r:id="rId20" o:title=""/>
          </v:shape>
          <o:OLEObject Type="Embed" ProgID="PBrush" ShapeID="_x0000_i1031" DrawAspect="Content" ObjectID="_1693332220" r:id="rId21"/>
        </w:object>
      </w:r>
    </w:p>
    <w:p w14:paraId="508C8E1B" w14:textId="77777777" w:rsidR="00F250CD" w:rsidRDefault="00F250CD" w:rsidP="00F250CD">
      <w:pPr>
        <w:pStyle w:val="TF"/>
      </w:pPr>
      <w:r>
        <w:t>Figure 6.12.2-2: Yearly trend of port numbers assignment done by IANA</w:t>
      </w:r>
    </w:p>
    <w:p w14:paraId="3B34937A" w14:textId="77777777" w:rsidR="00F250CD" w:rsidRDefault="00F250CD" w:rsidP="00F250CD">
      <w:pPr>
        <w:rPr>
          <w:lang w:val="en-IN"/>
        </w:rPr>
      </w:pPr>
      <w:r>
        <w:t>Figure 6.12.2-1 above shows a graph (from the data collected in January 2020), with the usage of port numbers in various ranges (blocks of 1000) that are assigned by IANA from the System Ports [0-1023] and User Ports [1024-49151] ranges. Figure 6.12.2-2 shows the yearly trend of amount of port numbers assigned by IANA since the year 2001 until 2019. Clearly, most of these allocations are very old, falling under the lower end of the range (less than 9999) and are essentially allocated for private usage. Many of the higher blocks are almost empty and the annual allocation rate is also very low, which means the possibility of a port number exhaustion is quite far off in the future.</w:t>
      </w:r>
    </w:p>
    <w:p w14:paraId="6B0A77D9" w14:textId="334B9063" w:rsidR="00F250CD" w:rsidRDefault="00F250CD" w:rsidP="00F250CD">
      <w:bookmarkStart w:id="1260" w:name="_Toc56624248"/>
      <w:bookmarkStart w:id="1261" w:name="_Toc57018144"/>
      <w:bookmarkStart w:id="1262" w:name="_Toc57272106"/>
      <w:bookmarkStart w:id="1263" w:name="_Toc57272211"/>
      <w:bookmarkStart w:id="1264" w:name="_Toc57272314"/>
      <w:bookmarkStart w:id="1265" w:name="_Toc57272540"/>
      <w:bookmarkStart w:id="1266" w:name="_Toc57285064"/>
      <w:bookmarkStart w:id="1267" w:name="_Toc57983712"/>
      <w:r>
        <w:t xml:space="preserve">The 3GPP typically requires somewhere in the range of 10-20 new port numbers per generation of mobile communication network technology. Considering that one generation of mobile communication technology spans about a decade, this brings us to a requirement of roughly 1-2 new ports per year on an average. Considering this, the decision from IANA to NOT allocate any new port numbers to 3GPP seems quite restrictive and overly conservative. One possible way to continue allocating port numbers through IANA for new 3GPP defined interfaces would be e.g. to draft an IETF RFC to relax/change the rules and policies documented in BPC 165 (RFC6335 [2] and RFC7605 [3]). While 3GPP continues to study alternatives for port number allocation, it is proposed to also consider forming a work group with representatives from </w:t>
      </w:r>
      <w:r w:rsidRPr="008F0D83">
        <w:rPr>
          <w:lang w:val="en-US"/>
        </w:rPr>
        <w:t xml:space="preserve">telecom industry (ITU-T, </w:t>
      </w:r>
      <w:r>
        <w:t>3GPP</w:t>
      </w:r>
      <w:r w:rsidRPr="006D6DE8">
        <w:t xml:space="preserve">, </w:t>
      </w:r>
      <w:r w:rsidRPr="008F0D83">
        <w:rPr>
          <w:lang w:val="en-US"/>
        </w:rPr>
        <w:t>ETSI, TTC, ATIS, etc.)</w:t>
      </w:r>
      <w:r>
        <w:t xml:space="preserve"> and IETF/</w:t>
      </w:r>
      <w:r w:rsidRPr="009849BB">
        <w:rPr>
          <w:lang w:val="en-US"/>
        </w:rPr>
        <w:t>IANA</w:t>
      </w:r>
      <w:r>
        <w:t xml:space="preserve"> to look into the various port number allocation requirements from telecom networks and try to reach a common ground that is acceptable and in the best of the interests of both parties, for example: </w:t>
      </w:r>
    </w:p>
    <w:p w14:paraId="0BA4B972" w14:textId="77777777" w:rsidR="00F250CD" w:rsidRDefault="00F250CD" w:rsidP="00F250CD">
      <w:pPr>
        <w:pStyle w:val="B1"/>
      </w:pPr>
      <w:r>
        <w:t>-</w:t>
      </w:r>
      <w:r>
        <w:tab/>
        <w:t>agree on allocating some minimum number of ports every year (or for every generation of mobile technology) so that 3GPP can continue using a standardized port for newly defined applications/interfaces;</w:t>
      </w:r>
    </w:p>
    <w:p w14:paraId="496AF666" w14:textId="77777777" w:rsidR="00F250CD" w:rsidRDefault="00F250CD" w:rsidP="00F250CD">
      <w:pPr>
        <w:pStyle w:val="B1"/>
      </w:pPr>
      <w:r>
        <w:t>-</w:t>
      </w:r>
      <w:r>
        <w:tab/>
        <w:t>agree on reserving a range of port numbers (consisting of ~100 ports) from the User Ports [1024-49151] for 3GPP use;</w:t>
      </w:r>
    </w:p>
    <w:p w14:paraId="277B726F" w14:textId="77777777" w:rsidR="00F250CD" w:rsidRDefault="00F250CD" w:rsidP="00F250CD">
      <w:pPr>
        <w:pStyle w:val="B1"/>
      </w:pPr>
      <w:r>
        <w:t>-</w:t>
      </w:r>
      <w:r>
        <w:tab/>
        <w:t>Work on an RFC to relax/change the rules and policies documented in BPC 165 to simplify the process of port number assignment by IANA for new 3GPP defined interface/applications.</w:t>
      </w:r>
    </w:p>
    <w:p w14:paraId="45E1DBD3" w14:textId="77777777" w:rsidR="00F250CD" w:rsidRDefault="00F250CD" w:rsidP="00F250CD">
      <w:pPr>
        <w:pStyle w:val="Heading3"/>
        <w:rPr>
          <w:lang w:val="en-IN"/>
        </w:rPr>
      </w:pPr>
      <w:bookmarkStart w:id="1268" w:name="_Toc56624246"/>
      <w:bookmarkStart w:id="1269" w:name="_Toc57018142"/>
      <w:bookmarkStart w:id="1270" w:name="_Toc57272104"/>
      <w:bookmarkStart w:id="1271" w:name="_Toc57272209"/>
      <w:bookmarkStart w:id="1272" w:name="_Toc57272312"/>
      <w:bookmarkStart w:id="1273" w:name="_Toc57272538"/>
      <w:bookmarkStart w:id="1274" w:name="_Toc57285062"/>
      <w:bookmarkStart w:id="1275" w:name="_Toc57983710"/>
      <w:bookmarkStart w:id="1276" w:name="_Toc63666244"/>
      <w:bookmarkStart w:id="1277" w:name="_Toc66105068"/>
      <w:bookmarkStart w:id="1278" w:name="_Toc66106941"/>
      <w:bookmarkStart w:id="1279" w:name="_Toc66462598"/>
      <w:bookmarkStart w:id="1280" w:name="_Toc70927121"/>
      <w:bookmarkStart w:id="1281" w:name="_Toc73781943"/>
      <w:bookmarkStart w:id="1282" w:name="_Toc82717849"/>
      <w:r>
        <w:rPr>
          <w:lang w:val="en-IN"/>
        </w:rPr>
        <w:t>6.12.3</w:t>
      </w:r>
      <w:r>
        <w:rPr>
          <w:lang w:val="en-IN"/>
        </w:rPr>
        <w:tab/>
        <w:t>Impacts</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4BAFCC8" w14:textId="77777777" w:rsidR="00F250CD" w:rsidRDefault="00F250CD" w:rsidP="00F250CD">
      <w:pPr>
        <w:rPr>
          <w:lang w:val="en-IN"/>
        </w:rPr>
      </w:pPr>
      <w:r>
        <w:rPr>
          <w:lang w:val="en-IN"/>
        </w:rPr>
        <w:t>No impact on applications/interfaces. 3GPP can continue using standardized port numbers for new applications/interfaces.</w:t>
      </w:r>
    </w:p>
    <w:p w14:paraId="148030F1" w14:textId="77777777" w:rsidR="00F250CD" w:rsidRDefault="00F250CD" w:rsidP="00F250CD">
      <w:pPr>
        <w:pStyle w:val="Heading3"/>
        <w:rPr>
          <w:lang w:val="en-IN"/>
        </w:rPr>
      </w:pPr>
      <w:bookmarkStart w:id="1283" w:name="_Toc56624247"/>
      <w:bookmarkStart w:id="1284" w:name="_Toc57018143"/>
      <w:bookmarkStart w:id="1285" w:name="_Toc57272105"/>
      <w:bookmarkStart w:id="1286" w:name="_Toc57272210"/>
      <w:bookmarkStart w:id="1287" w:name="_Toc57272313"/>
      <w:bookmarkStart w:id="1288" w:name="_Toc57272539"/>
      <w:bookmarkStart w:id="1289" w:name="_Toc57285063"/>
      <w:bookmarkStart w:id="1290" w:name="_Toc57983711"/>
      <w:bookmarkStart w:id="1291" w:name="_Toc63666245"/>
      <w:bookmarkStart w:id="1292" w:name="_Toc66105069"/>
      <w:bookmarkStart w:id="1293" w:name="_Toc66106942"/>
      <w:bookmarkStart w:id="1294" w:name="_Toc66462599"/>
      <w:bookmarkStart w:id="1295" w:name="_Toc70927122"/>
      <w:bookmarkStart w:id="1296" w:name="_Toc73781944"/>
      <w:bookmarkStart w:id="1297" w:name="_Toc82717850"/>
      <w:r>
        <w:rPr>
          <w:lang w:val="en-IN"/>
        </w:rPr>
        <w:t>6.12.4</w:t>
      </w:r>
      <w:r>
        <w:rPr>
          <w:lang w:val="en-IN"/>
        </w:rPr>
        <w:tab/>
        <w:t>Pros and Cons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p>
    <w:p w14:paraId="14E24E71" w14:textId="77777777" w:rsidR="00F250CD" w:rsidRDefault="00F250CD" w:rsidP="00F250CD">
      <w:r>
        <w:t>Pros:</w:t>
      </w:r>
    </w:p>
    <w:p w14:paraId="48E80411" w14:textId="77777777" w:rsidR="00F250CD" w:rsidRDefault="00F250CD" w:rsidP="00F250CD">
      <w:pPr>
        <w:pStyle w:val="B1"/>
        <w:rPr>
          <w:lang w:val="en-IN"/>
        </w:rPr>
      </w:pPr>
      <w:r>
        <w:t>-</w:t>
      </w:r>
      <w:r>
        <w:tab/>
        <w:t xml:space="preserve">No impact on applications. </w:t>
      </w:r>
      <w:r>
        <w:rPr>
          <w:lang w:val="en-IN"/>
        </w:rPr>
        <w:t>3GPP can continue using standardized port numbers for new applications/interfaces.</w:t>
      </w:r>
    </w:p>
    <w:p w14:paraId="07F0D0CD" w14:textId="77777777" w:rsidR="00F250CD" w:rsidRDefault="00F250CD" w:rsidP="00F250CD">
      <w:r>
        <w:t>Cons:</w:t>
      </w:r>
    </w:p>
    <w:p w14:paraId="3C870D08" w14:textId="77777777" w:rsidR="00F250CD" w:rsidRDefault="00F250CD" w:rsidP="00F250CD">
      <w:pPr>
        <w:pStyle w:val="B1"/>
        <w:rPr>
          <w:lang w:val="en-US"/>
        </w:rPr>
      </w:pPr>
      <w:r>
        <w:t>-</w:t>
      </w:r>
      <w:r>
        <w:tab/>
        <w:t>The solution requires IETF to agree on allocating a sub-range to 3GPP or agree on allocating some port numbers for every generation of mobile technology or agree on the new IETF RFC submitted by 3GPP.</w:t>
      </w:r>
    </w:p>
    <w:bookmarkEnd w:id="1260"/>
    <w:bookmarkEnd w:id="1261"/>
    <w:bookmarkEnd w:id="1262"/>
    <w:bookmarkEnd w:id="1263"/>
    <w:bookmarkEnd w:id="1264"/>
    <w:bookmarkEnd w:id="1265"/>
    <w:bookmarkEnd w:id="1266"/>
    <w:bookmarkEnd w:id="1267"/>
    <w:p w14:paraId="240BCD77" w14:textId="77777777" w:rsidR="00F250CD" w:rsidRDefault="00F250CD" w:rsidP="00F250CD">
      <w:pPr>
        <w:pStyle w:val="B1"/>
      </w:pPr>
      <w:r>
        <w:t>-</w:t>
      </w:r>
      <w:r>
        <w:tab/>
        <w:t>It is unlikely the solution can reach its objectives within the agreed timeframe for this study. Therefore, finding common ground with IETF/IANA should be pursued as an independent activity.</w:t>
      </w:r>
    </w:p>
    <w:p w14:paraId="514F50A9" w14:textId="77777777" w:rsidR="009B444C" w:rsidRPr="00D61FD5" w:rsidRDefault="009B444C" w:rsidP="009B444C">
      <w:pPr>
        <w:pStyle w:val="Heading2"/>
        <w:rPr>
          <w:lang w:eastAsia="zh-CN"/>
        </w:rPr>
      </w:pPr>
      <w:bookmarkStart w:id="1298" w:name="_Toc73781945"/>
      <w:bookmarkStart w:id="1299" w:name="_Toc82717851"/>
      <w:r w:rsidRPr="00D61FD5">
        <w:rPr>
          <w:lang w:eastAsia="zh-CN"/>
        </w:rPr>
        <w:lastRenderedPageBreak/>
        <w:t>6.13</w:t>
      </w:r>
      <w:r w:rsidRPr="00D61FD5">
        <w:rPr>
          <w:lang w:eastAsia="zh-CN"/>
        </w:rPr>
        <w:tab/>
        <w:t xml:space="preserve">Solution#12: </w:t>
      </w:r>
      <w:r w:rsidRPr="00D61FD5">
        <w:t>Port Registration and Retrieval via NRF</w:t>
      </w:r>
      <w:bookmarkEnd w:id="1225"/>
      <w:bookmarkEnd w:id="1226"/>
      <w:bookmarkEnd w:id="1227"/>
      <w:bookmarkEnd w:id="1228"/>
      <w:bookmarkEnd w:id="1229"/>
      <w:bookmarkEnd w:id="1298"/>
      <w:bookmarkEnd w:id="1299"/>
    </w:p>
    <w:p w14:paraId="17EBF36E" w14:textId="77777777" w:rsidR="00BB758A" w:rsidRPr="00D61FD5" w:rsidRDefault="00BB758A" w:rsidP="00BB758A">
      <w:pPr>
        <w:pStyle w:val="Heading3"/>
        <w:rPr>
          <w:lang w:eastAsia="zh-CN"/>
        </w:rPr>
      </w:pPr>
      <w:bookmarkStart w:id="1300" w:name="_Toc56624249"/>
      <w:bookmarkStart w:id="1301" w:name="_Toc57018145"/>
      <w:bookmarkStart w:id="1302" w:name="_Toc57272107"/>
      <w:bookmarkStart w:id="1303" w:name="_Toc57272212"/>
      <w:bookmarkStart w:id="1304" w:name="_Toc57272315"/>
      <w:bookmarkStart w:id="1305" w:name="_Toc57272541"/>
      <w:bookmarkStart w:id="1306" w:name="_Toc57285065"/>
      <w:bookmarkStart w:id="1307" w:name="_Toc57983713"/>
      <w:bookmarkStart w:id="1308" w:name="_Toc63666247"/>
      <w:bookmarkStart w:id="1309" w:name="_Toc66105071"/>
      <w:bookmarkStart w:id="1310" w:name="_Toc66106944"/>
      <w:bookmarkStart w:id="1311" w:name="_Toc66462601"/>
      <w:bookmarkStart w:id="1312" w:name="_Toc70927124"/>
      <w:bookmarkStart w:id="1313" w:name="_Toc73781946"/>
      <w:bookmarkStart w:id="1314" w:name="_Toc56624250"/>
      <w:bookmarkStart w:id="1315" w:name="_Toc57018146"/>
      <w:bookmarkStart w:id="1316" w:name="_Toc57272108"/>
      <w:bookmarkStart w:id="1317" w:name="_Toc57272213"/>
      <w:bookmarkStart w:id="1318" w:name="_Toc57272316"/>
      <w:bookmarkStart w:id="1319" w:name="_Toc57272542"/>
      <w:bookmarkStart w:id="1320" w:name="_Toc57285066"/>
      <w:bookmarkStart w:id="1321" w:name="_Toc57983714"/>
      <w:bookmarkStart w:id="1322" w:name="_Toc63666248"/>
      <w:bookmarkStart w:id="1323" w:name="_Toc66105072"/>
      <w:bookmarkStart w:id="1324" w:name="_Toc66106945"/>
      <w:bookmarkStart w:id="1325" w:name="_Toc66462602"/>
      <w:bookmarkStart w:id="1326" w:name="_Toc70927125"/>
      <w:bookmarkStart w:id="1327" w:name="_Toc73781947"/>
      <w:bookmarkStart w:id="1328" w:name="_Toc82717852"/>
      <w:r w:rsidRPr="00D61FD5">
        <w:rPr>
          <w:lang w:eastAsia="zh-CN"/>
        </w:rPr>
        <w:t>6.13.1</w:t>
      </w:r>
      <w:r w:rsidRPr="00D61FD5">
        <w:rPr>
          <w:lang w:eastAsia="zh-CN"/>
        </w:rPr>
        <w:tab/>
        <w:t>General</w:t>
      </w:r>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28"/>
    </w:p>
    <w:p w14:paraId="51E6789C" w14:textId="77777777" w:rsidR="00BB758A" w:rsidRPr="00D61FD5" w:rsidRDefault="00BB758A" w:rsidP="00BB758A">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11ADD49D" w14:textId="5A57365F" w:rsidR="00BB758A" w:rsidRPr="00D61FD5" w:rsidRDefault="00BB758A" w:rsidP="00BB758A">
      <w:pPr>
        <w:rPr>
          <w:lang w:eastAsia="zh-CN"/>
        </w:rPr>
      </w:pPr>
      <w:r w:rsidRPr="00D61FD5">
        <w:rPr>
          <w:lang w:eastAsia="zh-CN"/>
        </w:rPr>
        <w:t>This solution is mostly used to register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54C239A4" w14:textId="77777777" w:rsidR="00BB758A" w:rsidRPr="00D61FD5" w:rsidRDefault="00BB758A" w:rsidP="00BB758A">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1FC0CBEF" w14:textId="77777777" w:rsidR="000D292F" w:rsidRPr="00D61FD5" w:rsidRDefault="000D292F" w:rsidP="000D292F">
      <w:pPr>
        <w:pStyle w:val="Heading3"/>
        <w:rPr>
          <w:lang w:eastAsia="zh-CN"/>
        </w:rPr>
      </w:pPr>
      <w:bookmarkStart w:id="1329" w:name="_Toc56624251"/>
      <w:bookmarkStart w:id="1330" w:name="_Toc57018147"/>
      <w:bookmarkStart w:id="1331" w:name="_Toc57272109"/>
      <w:bookmarkStart w:id="1332" w:name="_Toc57272214"/>
      <w:bookmarkStart w:id="1333" w:name="_Toc57272317"/>
      <w:bookmarkStart w:id="1334" w:name="_Toc57272543"/>
      <w:bookmarkStart w:id="1335" w:name="_Toc57285067"/>
      <w:bookmarkStart w:id="1336" w:name="_Toc57983715"/>
      <w:bookmarkStart w:id="1337" w:name="_Toc63666249"/>
      <w:bookmarkStart w:id="1338" w:name="_Toc66105073"/>
      <w:bookmarkStart w:id="1339" w:name="_Toc66106946"/>
      <w:bookmarkStart w:id="1340" w:name="_Toc66462603"/>
      <w:bookmarkStart w:id="1341" w:name="_Toc70927126"/>
      <w:bookmarkStart w:id="1342" w:name="_Toc73781948"/>
      <w:bookmarkStart w:id="1343" w:name="_Toc8271785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r w:rsidRPr="00D61FD5">
        <w:rPr>
          <w:lang w:eastAsia="zh-CN"/>
        </w:rPr>
        <w:t>6.13.2</w:t>
      </w:r>
      <w:r w:rsidRPr="00D61FD5">
        <w:rPr>
          <w:lang w:eastAsia="zh-CN"/>
        </w:rPr>
        <w:tab/>
        <w:t>Detailed description</w:t>
      </w:r>
      <w:bookmarkEnd w:id="1343"/>
    </w:p>
    <w:p w14:paraId="425C573B" w14:textId="77777777" w:rsidR="000D292F" w:rsidRPr="00D61FD5" w:rsidRDefault="000D292F" w:rsidP="000D292F">
      <w:r w:rsidRPr="00D61FD5">
        <w:t>Normally, same port number is allocated to a group of NFs hosting the same protocol. However, different port numbers may be allocated for same protocol per NF Types, NF Sets, or even per NF instance.</w:t>
      </w:r>
    </w:p>
    <w:p w14:paraId="6B8B503E" w14:textId="77777777" w:rsidR="000D292F" w:rsidRPr="00D61FD5" w:rsidRDefault="000D292F" w:rsidP="000D292F">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PortInfo is defined to carry a list of port record, and each port record indicates the port number and related protocol type. A PortInfo is included in the NF Profile to register the protocol and associated port numbers used by the NF. One PortInfo instance can be shared by multiple NFs which have the same NF type or belong to same NF Set. If one NF needs to be configured with different port number than other NFs using the same protocol, the NF can be configured with its own PortInfo.</w:t>
      </w:r>
    </w:p>
    <w:p w14:paraId="5A92443F" w14:textId="5ECDBCD1" w:rsidR="000D292F" w:rsidRPr="00D61FD5" w:rsidRDefault="000D292F" w:rsidP="000D292F">
      <w:pPr>
        <w:rPr>
          <w:lang w:eastAsia="zh-CN"/>
        </w:rPr>
      </w:pPr>
      <w:r>
        <w:rPr>
          <w:lang w:eastAsia="zh-CN"/>
        </w:rPr>
        <w:t>R</w:t>
      </w:r>
      <w:r w:rsidRPr="00D61FD5">
        <w:rPr>
          <w:lang w:eastAsia="zh-CN"/>
        </w:rPr>
        <w:t>equesting NF thus can use the NF Discovery service to retrieve the port number of a specific protocol, by indicating the protocol type. Other parameters such as NF type, NF Set ID, or NF Instance ID may also be provided as discovery parameter.</w:t>
      </w:r>
    </w:p>
    <w:p w14:paraId="43A13AE0" w14:textId="77777777" w:rsidR="009B444C" w:rsidRPr="00D61FD5" w:rsidRDefault="009B444C" w:rsidP="009B444C">
      <w:pPr>
        <w:pStyle w:val="Heading3"/>
        <w:rPr>
          <w:lang w:eastAsia="zh-CN"/>
        </w:rPr>
      </w:pPr>
      <w:bookmarkStart w:id="1344" w:name="_Toc82717854"/>
      <w:r w:rsidRPr="00D61FD5">
        <w:rPr>
          <w:lang w:eastAsia="zh-CN"/>
        </w:rPr>
        <w:t>6.13.3</w:t>
      </w:r>
      <w:r w:rsidRPr="00D61FD5">
        <w:rPr>
          <w:lang w:eastAsia="zh-CN"/>
        </w:rPr>
        <w:tab/>
        <w:t>Impacts</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4"/>
    </w:p>
    <w:p w14:paraId="1B5C872F" w14:textId="77777777" w:rsidR="009B444C" w:rsidRPr="00D61FD5" w:rsidRDefault="009B444C" w:rsidP="009B444C">
      <w:r w:rsidRPr="00D61FD5">
        <w:t xml:space="preserve">The solution will impact only newly defined (Rel-17 and onwards) interface applications. The solution will have no impact on legacy applications. </w:t>
      </w:r>
    </w:p>
    <w:p w14:paraId="47BAC774" w14:textId="77777777" w:rsidR="009B444C" w:rsidRPr="00D61FD5" w:rsidRDefault="009B444C" w:rsidP="009B444C">
      <w:pPr>
        <w:pStyle w:val="Heading3"/>
        <w:rPr>
          <w:lang w:eastAsia="zh-CN"/>
        </w:rPr>
      </w:pPr>
      <w:bookmarkStart w:id="1345" w:name="_Toc56624252"/>
      <w:bookmarkStart w:id="1346" w:name="_Toc57018148"/>
      <w:bookmarkStart w:id="1347" w:name="_Toc57272110"/>
      <w:bookmarkStart w:id="1348" w:name="_Toc57272215"/>
      <w:bookmarkStart w:id="1349" w:name="_Toc57272318"/>
      <w:bookmarkStart w:id="1350" w:name="_Toc57272544"/>
      <w:bookmarkStart w:id="1351" w:name="_Toc57285068"/>
      <w:bookmarkStart w:id="1352" w:name="_Toc57983716"/>
      <w:bookmarkStart w:id="1353" w:name="_Toc63666250"/>
      <w:bookmarkStart w:id="1354" w:name="_Toc66105074"/>
      <w:bookmarkStart w:id="1355" w:name="_Toc66106947"/>
      <w:bookmarkStart w:id="1356" w:name="_Toc66462604"/>
      <w:bookmarkStart w:id="1357" w:name="_Toc70927127"/>
      <w:bookmarkStart w:id="1358" w:name="_Toc73781949"/>
      <w:bookmarkStart w:id="1359" w:name="_Toc82717855"/>
      <w:r w:rsidRPr="00D61FD5">
        <w:rPr>
          <w:lang w:eastAsia="zh-CN"/>
        </w:rPr>
        <w:t>6.13.4</w:t>
      </w:r>
      <w:r w:rsidRPr="00D61FD5">
        <w:rPr>
          <w:lang w:eastAsia="zh-CN"/>
        </w:rPr>
        <w:tab/>
        <w:t>Pros and cons</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63827B84" w14:textId="77777777" w:rsidR="009B444C" w:rsidRPr="00D61FD5" w:rsidRDefault="009B444C" w:rsidP="00B00C25">
      <w:pPr>
        <w:rPr>
          <w:i/>
        </w:rPr>
      </w:pPr>
      <w:r w:rsidRPr="00D61FD5">
        <w:t>Pros:</w:t>
      </w:r>
    </w:p>
    <w:p w14:paraId="1FC950A5" w14:textId="77777777" w:rsidR="009B444C" w:rsidRPr="00D61FD5" w:rsidRDefault="009B444C" w:rsidP="009B444C">
      <w:pPr>
        <w:pStyle w:val="B1"/>
      </w:pPr>
      <w:r w:rsidRPr="00D61FD5">
        <w:t>-</w:t>
      </w:r>
      <w:r w:rsidRPr="00D61FD5">
        <w:tab/>
        <w:t>Reuse NRF mechanism for port configuration and retrieval.</w:t>
      </w:r>
    </w:p>
    <w:p w14:paraId="09278DAE" w14:textId="77777777" w:rsidR="009B444C" w:rsidRPr="00D61FD5" w:rsidRDefault="009B444C" w:rsidP="009B444C">
      <w:pPr>
        <w:pStyle w:val="B1"/>
      </w:pPr>
      <w:r w:rsidRPr="00D61FD5">
        <w:t>-</w:t>
      </w:r>
      <w:r w:rsidRPr="00D61FD5">
        <w:tab/>
        <w:t>Port number for a protocol can be configured at granularity of NF type, NF Set, or individual NF instance.</w:t>
      </w:r>
    </w:p>
    <w:p w14:paraId="4D73077B" w14:textId="77777777" w:rsidR="009B444C" w:rsidRPr="00D61FD5" w:rsidRDefault="009B444C" w:rsidP="00B00C25">
      <w:r w:rsidRPr="00D61FD5">
        <w:t>Cons:</w:t>
      </w:r>
    </w:p>
    <w:p w14:paraId="50F2C729" w14:textId="77777777" w:rsidR="009B444C" w:rsidRPr="00D61FD5" w:rsidRDefault="009B444C" w:rsidP="009B444C">
      <w:pPr>
        <w:pStyle w:val="B1"/>
      </w:pPr>
      <w:r w:rsidRPr="00D61FD5">
        <w:t>-</w:t>
      </w:r>
      <w:r w:rsidRPr="00D61FD5">
        <w:tab/>
        <w:t>This solution relies on NRF mechanism, and is more applicable to non-SBI interfaces hosted by core network NFs.</w:t>
      </w:r>
    </w:p>
    <w:p w14:paraId="0CCF42B2" w14:textId="77777777" w:rsidR="009B444C" w:rsidRPr="00D61FD5" w:rsidRDefault="009B444C" w:rsidP="009B444C">
      <w:pPr>
        <w:pStyle w:val="B1"/>
      </w:pPr>
      <w:r w:rsidRPr="00D61FD5">
        <w:t>-</w:t>
      </w:r>
      <w:r w:rsidRPr="00D61FD5">
        <w:tab/>
        <w:t>If this solution is used for RAN interfaces, the RAN node may need to support SBI interface to a localized NRF.</w:t>
      </w:r>
    </w:p>
    <w:p w14:paraId="063E4F21" w14:textId="4032D164" w:rsidR="009B444C" w:rsidRPr="00D61FD5" w:rsidRDefault="009B444C" w:rsidP="009B444C">
      <w:pPr>
        <w:pStyle w:val="B1"/>
      </w:pPr>
      <w:r w:rsidRPr="00D61FD5">
        <w:t>-</w:t>
      </w:r>
      <w:r w:rsidRPr="00D61FD5">
        <w:tab/>
        <w:t>The use cases for the NRF based solution will be reduced to non-roaming core network interfaces.</w:t>
      </w:r>
    </w:p>
    <w:p w14:paraId="410139D2" w14:textId="77777777" w:rsidR="009B444C" w:rsidRPr="00D61FD5" w:rsidRDefault="009B444C" w:rsidP="009B444C">
      <w:pPr>
        <w:pStyle w:val="Heading2"/>
        <w:rPr>
          <w:lang w:eastAsia="zh-CN"/>
        </w:rPr>
      </w:pPr>
      <w:bookmarkStart w:id="1360" w:name="_Toc63666251"/>
      <w:bookmarkStart w:id="1361" w:name="_Toc66105075"/>
      <w:bookmarkStart w:id="1362" w:name="_Toc66106948"/>
      <w:bookmarkStart w:id="1363" w:name="_Toc66462605"/>
      <w:bookmarkStart w:id="1364" w:name="_Toc70927128"/>
      <w:bookmarkStart w:id="1365" w:name="_Toc73781950"/>
      <w:bookmarkStart w:id="1366" w:name="_Toc49766811"/>
      <w:bookmarkStart w:id="1367" w:name="_Toc51230017"/>
      <w:bookmarkStart w:id="1368" w:name="_Toc56624258"/>
      <w:bookmarkStart w:id="1369" w:name="_Toc57018154"/>
      <w:bookmarkStart w:id="1370" w:name="_Toc57272116"/>
      <w:bookmarkStart w:id="1371" w:name="_Toc57272221"/>
      <w:bookmarkStart w:id="1372" w:name="_Toc57272324"/>
      <w:bookmarkStart w:id="1373" w:name="_Toc57272550"/>
      <w:bookmarkStart w:id="1374" w:name="_Toc57285074"/>
      <w:bookmarkStart w:id="1375" w:name="_Toc57983722"/>
      <w:bookmarkStart w:id="1376" w:name="_Toc39050172"/>
      <w:bookmarkStart w:id="1377" w:name="_Toc49766813"/>
      <w:bookmarkStart w:id="1378" w:name="_Toc51230019"/>
      <w:bookmarkStart w:id="1379" w:name="_Toc56624260"/>
      <w:bookmarkStart w:id="1380" w:name="_Toc57018156"/>
      <w:bookmarkStart w:id="1381" w:name="_Toc57272118"/>
      <w:bookmarkStart w:id="1382" w:name="_Toc57272223"/>
      <w:bookmarkStart w:id="1383" w:name="_Toc57272326"/>
      <w:bookmarkStart w:id="1384" w:name="_Toc57272552"/>
      <w:bookmarkStart w:id="1385" w:name="_Toc57285076"/>
      <w:bookmarkStart w:id="1386" w:name="_Toc57983724"/>
      <w:bookmarkStart w:id="1387" w:name="_Toc82717856"/>
      <w:bookmarkEnd w:id="461"/>
      <w:bookmarkEnd w:id="1230"/>
      <w:bookmarkEnd w:id="1231"/>
      <w:bookmarkEnd w:id="1232"/>
      <w:bookmarkEnd w:id="1233"/>
      <w:bookmarkEnd w:id="1234"/>
      <w:bookmarkEnd w:id="1235"/>
      <w:bookmarkEnd w:id="1236"/>
      <w:bookmarkEnd w:id="1237"/>
      <w:r w:rsidRPr="00D61FD5">
        <w:rPr>
          <w:lang w:eastAsia="zh-CN"/>
        </w:rPr>
        <w:t>6.14</w:t>
      </w:r>
      <w:r w:rsidRPr="00D61FD5">
        <w:rPr>
          <w:lang w:eastAsia="zh-CN"/>
        </w:rPr>
        <w:tab/>
        <w:t xml:space="preserve">Solution#13: </w:t>
      </w:r>
      <w:r w:rsidRPr="00D61FD5">
        <w:t>Port information retrieval directly from an NF</w:t>
      </w:r>
      <w:bookmarkEnd w:id="1360"/>
      <w:bookmarkEnd w:id="1361"/>
      <w:bookmarkEnd w:id="1362"/>
      <w:bookmarkEnd w:id="1363"/>
      <w:bookmarkEnd w:id="1364"/>
      <w:bookmarkEnd w:id="1365"/>
      <w:bookmarkEnd w:id="1387"/>
    </w:p>
    <w:p w14:paraId="6713F30C" w14:textId="77777777" w:rsidR="009B444C" w:rsidRPr="00D61FD5" w:rsidRDefault="009B444C" w:rsidP="009B444C">
      <w:pPr>
        <w:pStyle w:val="Heading3"/>
        <w:rPr>
          <w:lang w:eastAsia="zh-CN"/>
        </w:rPr>
      </w:pPr>
      <w:bookmarkStart w:id="1388" w:name="_Toc56624254"/>
      <w:bookmarkStart w:id="1389" w:name="_Toc57018150"/>
      <w:bookmarkStart w:id="1390" w:name="_Toc57272112"/>
      <w:bookmarkStart w:id="1391" w:name="_Toc57272217"/>
      <w:bookmarkStart w:id="1392" w:name="_Toc57272320"/>
      <w:bookmarkStart w:id="1393" w:name="_Toc57272546"/>
      <w:bookmarkStart w:id="1394" w:name="_Toc57285070"/>
      <w:bookmarkStart w:id="1395" w:name="_Toc63666252"/>
      <w:bookmarkStart w:id="1396" w:name="_Toc66105076"/>
      <w:bookmarkStart w:id="1397" w:name="_Toc66106949"/>
      <w:bookmarkStart w:id="1398" w:name="_Toc66462606"/>
      <w:bookmarkStart w:id="1399" w:name="_Toc70927129"/>
      <w:bookmarkStart w:id="1400" w:name="_Toc73781951"/>
      <w:bookmarkStart w:id="1401" w:name="_Toc82717857"/>
      <w:r w:rsidRPr="00D61FD5">
        <w:rPr>
          <w:lang w:eastAsia="zh-CN"/>
        </w:rPr>
        <w:t>6.14.1</w:t>
      </w:r>
      <w:r w:rsidRPr="00D61FD5">
        <w:rPr>
          <w:lang w:eastAsia="zh-CN"/>
        </w:rPr>
        <w:tab/>
        <w:t>General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035FF153" w14:textId="77777777" w:rsidR="009B444C" w:rsidRPr="00D61FD5" w:rsidRDefault="009B444C" w:rsidP="009B444C">
      <w:r w:rsidRPr="00D61FD5">
        <w:t>This is an alternative solution which allows a requesting NF retrieves port information directly from an NF acting as the server of a specific protocol.</w:t>
      </w:r>
    </w:p>
    <w:p w14:paraId="12B9A817" w14:textId="77777777" w:rsidR="009B444C" w:rsidRPr="00D61FD5" w:rsidRDefault="009B444C" w:rsidP="009B444C">
      <w:r w:rsidRPr="00D61FD5">
        <w:lastRenderedPageBreak/>
        <w:t>An NF knows the protocol and port number used for communication, thus it can directly expose the port number to other NFs initiating communication towards it, e.g. by a simple HTTP service. As vendors normally implement an internal web server in an NF e.g. for configuration, such mechanism can reduce the port number configuration to a central server such as DNS server.</w:t>
      </w:r>
    </w:p>
    <w:p w14:paraId="777230E6" w14:textId="77777777" w:rsidR="009B444C" w:rsidRPr="00D61FD5" w:rsidRDefault="009B444C" w:rsidP="009B444C">
      <w:pPr>
        <w:rPr>
          <w:lang w:eastAsia="zh-CN"/>
        </w:rPr>
      </w:pPr>
      <w:r w:rsidRPr="00D61FD5">
        <w:rPr>
          <w:lang w:eastAsia="zh-CN"/>
        </w:rPr>
        <w:t>This solution is mostly used to configure port numbers for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 xml:space="preserve">Dynamic/Private Port range </w:t>
      </w:r>
      <w:r w:rsidRPr="00D61FD5">
        <w:rPr>
          <w:lang w:eastAsia="zh-CN"/>
        </w:rPr>
        <w:t>[49152 - 65535]</w:t>
      </w:r>
      <w:r w:rsidRPr="00D61FD5">
        <w:rPr>
          <w:rFonts w:hint="eastAsia"/>
          <w:lang w:eastAsia="zh-CN"/>
        </w:rPr>
        <w:t xml:space="preserve">. </w:t>
      </w:r>
    </w:p>
    <w:p w14:paraId="72CAF0BF" w14:textId="77777777" w:rsidR="009B444C" w:rsidRPr="00D61FD5" w:rsidRDefault="009B444C" w:rsidP="009B444C">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configured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E82BFB4" w14:textId="77777777" w:rsidR="009B444C" w:rsidRPr="00D61FD5" w:rsidRDefault="009B444C" w:rsidP="009B444C">
      <w:pPr>
        <w:pStyle w:val="Heading3"/>
        <w:rPr>
          <w:lang w:eastAsia="zh-CN"/>
        </w:rPr>
      </w:pPr>
      <w:bookmarkStart w:id="1402" w:name="_Toc56624255"/>
      <w:bookmarkStart w:id="1403" w:name="_Toc57018151"/>
      <w:bookmarkStart w:id="1404" w:name="_Toc57272113"/>
      <w:bookmarkStart w:id="1405" w:name="_Toc57272218"/>
      <w:bookmarkStart w:id="1406" w:name="_Toc57272321"/>
      <w:bookmarkStart w:id="1407" w:name="_Toc57272547"/>
      <w:bookmarkStart w:id="1408" w:name="_Toc57285071"/>
      <w:bookmarkStart w:id="1409" w:name="_Toc63666253"/>
      <w:bookmarkStart w:id="1410" w:name="_Toc66105077"/>
      <w:bookmarkStart w:id="1411" w:name="_Toc66106950"/>
      <w:bookmarkStart w:id="1412" w:name="_Toc66462607"/>
      <w:bookmarkStart w:id="1413" w:name="_Toc70927130"/>
      <w:bookmarkStart w:id="1414" w:name="_Toc73781952"/>
      <w:bookmarkStart w:id="1415" w:name="_Toc82717858"/>
      <w:r w:rsidRPr="00D61FD5">
        <w:rPr>
          <w:lang w:eastAsia="zh-CN"/>
        </w:rPr>
        <w:t>6.14.2</w:t>
      </w:r>
      <w:r w:rsidRPr="00D61FD5">
        <w:rPr>
          <w:lang w:eastAsia="zh-CN"/>
        </w:rPr>
        <w:tab/>
        <w:t>Detailed description</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9014105" w14:textId="77777777" w:rsidR="009B444C" w:rsidRPr="00D61FD5" w:rsidRDefault="009B444C" w:rsidP="009B444C">
      <w:r w:rsidRPr="00D61FD5">
        <w:t>The proposed solution is based on the following assumptions:</w:t>
      </w:r>
    </w:p>
    <w:p w14:paraId="3028348F" w14:textId="77777777" w:rsidR="009B444C" w:rsidRPr="00D61FD5" w:rsidRDefault="009B444C" w:rsidP="009B444C">
      <w:pPr>
        <w:pStyle w:val="B1"/>
        <w:rPr>
          <w:lang w:val="en-US" w:eastAsia="zh-CN"/>
        </w:rPr>
      </w:pPr>
      <w:r w:rsidRPr="00D61FD5">
        <w:rPr>
          <w:lang w:val="en-US" w:eastAsia="zh-CN"/>
        </w:rPr>
        <w:t>1)</w:t>
      </w:r>
      <w:r w:rsidRPr="00D61FD5">
        <w:rPr>
          <w:lang w:val="en-US" w:eastAsia="zh-CN"/>
        </w:rPr>
        <w:tab/>
        <w:t>An NF acting as the server of a specific protocol is configured with the port number it shall listen to. A simple internal web server is integrated in the NF to expose HTTP service for port information retrieval. A well-known URI structure can</w:t>
      </w:r>
      <w:r w:rsidRPr="00D61FD5">
        <w:rPr>
          <w:rFonts w:hint="eastAsia"/>
          <w:lang w:val="en-US" w:eastAsia="zh-CN"/>
        </w:rPr>
        <w:t xml:space="preserve"> be</w:t>
      </w:r>
      <w:r w:rsidRPr="00D61FD5">
        <w:rPr>
          <w:lang w:val="en-US" w:eastAsia="zh-CN"/>
        </w:rPr>
        <w:t xml:space="preserve"> defined for port information exposure, e.g. </w:t>
      </w:r>
      <w:r w:rsidRPr="00D61FD5">
        <w:t>http://{ip-of-target-nf}/PortInfo</w:t>
      </w:r>
      <w:r w:rsidRPr="00D61FD5">
        <w:rPr>
          <w:lang w:val="en-US" w:eastAsia="zh-CN"/>
        </w:rPr>
        <w:t>.</w:t>
      </w:r>
    </w:p>
    <w:p w14:paraId="11752054" w14:textId="77777777" w:rsidR="009B444C" w:rsidRPr="00D61FD5" w:rsidRDefault="009B444C" w:rsidP="009B444C">
      <w:pPr>
        <w:pStyle w:val="B1"/>
        <w:rPr>
          <w:lang w:val="en-US"/>
        </w:rPr>
      </w:pPr>
      <w:r w:rsidRPr="00D61FD5">
        <w:rPr>
          <w:lang w:val="en-US" w:eastAsia="zh-CN"/>
        </w:rPr>
        <w:t>2)</w:t>
      </w:r>
      <w:r w:rsidRPr="00D61FD5">
        <w:rPr>
          <w:lang w:val="en-US" w:eastAsia="zh-CN"/>
        </w:rPr>
        <w:tab/>
        <w:t>To discover the port number of a specific protocol used by the target NF, the requesting NF sends HTTP GET request to the URI representing the port information exposure service, carrying the query parameter indicating the protocol type</w:t>
      </w:r>
      <w:r w:rsidRPr="00D61FD5">
        <w:rPr>
          <w:lang w:val="en-US"/>
        </w:rPr>
        <w:t>. For example:</w:t>
      </w:r>
    </w:p>
    <w:p w14:paraId="5565E9D7" w14:textId="77777777" w:rsidR="009B444C" w:rsidRPr="00D61FD5" w:rsidRDefault="00766BFF" w:rsidP="009B444C">
      <w:pPr>
        <w:pStyle w:val="B2"/>
        <w:ind w:left="567" w:firstLine="0"/>
        <w:rPr>
          <w:lang w:val="en-US"/>
        </w:rPr>
      </w:pPr>
      <w:hyperlink r:id="rId22" w:history="1">
        <w:r w:rsidR="009B444C" w:rsidRPr="00D61FD5">
          <w:rPr>
            <w:rStyle w:val="Hyperlink"/>
            <w:lang w:val="en-US"/>
          </w:rPr>
          <w:t>http://{ip-of-target-nf}/PortInfo?protocol-type={protocol-type}</w:t>
        </w:r>
      </w:hyperlink>
    </w:p>
    <w:p w14:paraId="41C8C734" w14:textId="77777777" w:rsidR="009B444C" w:rsidRPr="00D61FD5" w:rsidRDefault="009B444C" w:rsidP="009B444C">
      <w:pPr>
        <w:pStyle w:val="B2"/>
        <w:ind w:left="567" w:firstLine="0"/>
        <w:rPr>
          <w:lang w:val="en-US"/>
        </w:rPr>
      </w:pPr>
      <w:r w:rsidRPr="00D61FD5">
        <w:rPr>
          <w:lang w:val="en-US"/>
        </w:rPr>
        <w:t>Upon receiving the HTTP GET request, the message receiving NF (i.e. target NF) shall return the port information of the indicated protocol, which may be present in a record of &lt;protocol type, port number&gt;.</w:t>
      </w:r>
    </w:p>
    <w:p w14:paraId="4E8EF786" w14:textId="77777777" w:rsidR="009B444C" w:rsidRPr="00D61FD5" w:rsidRDefault="009B444C" w:rsidP="009B444C">
      <w:pPr>
        <w:pStyle w:val="B1"/>
        <w:rPr>
          <w:lang w:val="en-US"/>
        </w:rPr>
      </w:pPr>
      <w:r w:rsidRPr="00D61FD5">
        <w:rPr>
          <w:lang w:val="en-US" w:eastAsia="zh-CN"/>
        </w:rPr>
        <w:t>3)</w:t>
      </w:r>
      <w:r w:rsidRPr="00D61FD5">
        <w:rPr>
          <w:lang w:val="en-US" w:eastAsia="zh-CN"/>
        </w:rPr>
        <w:tab/>
        <w:t>The requesting NF may directly send HTTP GET to the URI representing the port information retrieval service, without any query parameter. In such case, the message receiving NF (i.e. target NF) shall return a list of records containing all supported protocols and the associated port numbers.</w:t>
      </w:r>
    </w:p>
    <w:p w14:paraId="5DBA9D27" w14:textId="77777777" w:rsidR="009B444C" w:rsidRPr="00D61FD5" w:rsidRDefault="009B444C" w:rsidP="009B444C">
      <w:pPr>
        <w:pStyle w:val="Heading3"/>
        <w:rPr>
          <w:lang w:eastAsia="zh-CN"/>
        </w:rPr>
      </w:pPr>
      <w:bookmarkStart w:id="1416" w:name="_Toc56624256"/>
      <w:bookmarkStart w:id="1417" w:name="_Toc57018152"/>
      <w:bookmarkStart w:id="1418" w:name="_Toc57272114"/>
      <w:bookmarkStart w:id="1419" w:name="_Toc57272219"/>
      <w:bookmarkStart w:id="1420" w:name="_Toc57272322"/>
      <w:bookmarkStart w:id="1421" w:name="_Toc57272548"/>
      <w:bookmarkStart w:id="1422" w:name="_Toc57285072"/>
      <w:bookmarkStart w:id="1423" w:name="_Toc63666254"/>
      <w:bookmarkStart w:id="1424" w:name="_Toc66105078"/>
      <w:bookmarkStart w:id="1425" w:name="_Toc66106951"/>
      <w:bookmarkStart w:id="1426" w:name="_Toc66462608"/>
      <w:bookmarkStart w:id="1427" w:name="_Toc70927131"/>
      <w:bookmarkStart w:id="1428" w:name="_Toc73781953"/>
      <w:bookmarkStart w:id="1429" w:name="_Toc82717859"/>
      <w:r w:rsidRPr="00D61FD5">
        <w:rPr>
          <w:lang w:eastAsia="zh-CN"/>
        </w:rPr>
        <w:t>6.14.3</w:t>
      </w:r>
      <w:r w:rsidRPr="00D61FD5">
        <w:rPr>
          <w:lang w:eastAsia="zh-CN"/>
        </w:rPr>
        <w:tab/>
        <w:t>Impacts</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5B2BDA53" w14:textId="77777777" w:rsidR="009B444C" w:rsidRPr="00D61FD5" w:rsidRDefault="009B444C" w:rsidP="009B444C">
      <w:r w:rsidRPr="00D61FD5">
        <w:t>The solution will impact only newly defined (Rel-17 and onwards) interface applications. The solution will have no impact on legacy applications.</w:t>
      </w:r>
    </w:p>
    <w:p w14:paraId="3C639757" w14:textId="77777777" w:rsidR="009B444C" w:rsidRPr="00D61FD5" w:rsidRDefault="009B444C" w:rsidP="009B444C">
      <w:pPr>
        <w:pStyle w:val="Heading3"/>
        <w:rPr>
          <w:lang w:eastAsia="zh-CN"/>
        </w:rPr>
      </w:pPr>
      <w:bookmarkStart w:id="1430" w:name="_Toc56624257"/>
      <w:bookmarkStart w:id="1431" w:name="_Toc57018153"/>
      <w:bookmarkStart w:id="1432" w:name="_Toc57272115"/>
      <w:bookmarkStart w:id="1433" w:name="_Toc57272220"/>
      <w:bookmarkStart w:id="1434" w:name="_Toc57272323"/>
      <w:bookmarkStart w:id="1435" w:name="_Toc57272549"/>
      <w:bookmarkStart w:id="1436" w:name="_Toc57285073"/>
      <w:bookmarkStart w:id="1437" w:name="_Toc63666255"/>
      <w:bookmarkStart w:id="1438" w:name="_Toc66105079"/>
      <w:bookmarkStart w:id="1439" w:name="_Toc66106952"/>
      <w:bookmarkStart w:id="1440" w:name="_Toc66462609"/>
      <w:bookmarkStart w:id="1441" w:name="_Toc70927132"/>
      <w:bookmarkStart w:id="1442" w:name="_Toc73781954"/>
      <w:bookmarkStart w:id="1443" w:name="_Toc82717860"/>
      <w:r w:rsidRPr="00D61FD5">
        <w:rPr>
          <w:lang w:eastAsia="zh-CN"/>
        </w:rPr>
        <w:t>6.14.4</w:t>
      </w:r>
      <w:r w:rsidRPr="00D61FD5">
        <w:rPr>
          <w:lang w:eastAsia="zh-CN"/>
        </w:rPr>
        <w:tab/>
        <w:t>Pros and cons</w:t>
      </w:r>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53B1C1BE" w14:textId="77777777" w:rsidR="009B444C" w:rsidRPr="00D61FD5" w:rsidRDefault="009B444C" w:rsidP="00B00C25">
      <w:pPr>
        <w:rPr>
          <w:i/>
        </w:rPr>
      </w:pPr>
      <w:r w:rsidRPr="00D61FD5">
        <w:t>Pros:</w:t>
      </w:r>
    </w:p>
    <w:p w14:paraId="65626765" w14:textId="77777777" w:rsidR="009B444C" w:rsidRPr="00D61FD5" w:rsidRDefault="009B444C" w:rsidP="009B444C">
      <w:pPr>
        <w:pStyle w:val="B1"/>
      </w:pPr>
      <w:r w:rsidRPr="00D61FD5">
        <w:t>-</w:t>
      </w:r>
      <w:r w:rsidRPr="00D61FD5">
        <w:tab/>
        <w:t>A requesting NF can directly retrieve port number from the target NF acting as message server utilizing a specific protocol.</w:t>
      </w:r>
    </w:p>
    <w:p w14:paraId="0B257193" w14:textId="77777777" w:rsidR="009B444C" w:rsidRPr="00D61FD5" w:rsidRDefault="009B444C" w:rsidP="00B00C25">
      <w:r w:rsidRPr="00D61FD5">
        <w:t>Cons:</w:t>
      </w:r>
    </w:p>
    <w:p w14:paraId="3682CCC0" w14:textId="77777777" w:rsidR="009B444C" w:rsidRPr="00D61FD5" w:rsidRDefault="009B444C" w:rsidP="009B444C">
      <w:pPr>
        <w:pStyle w:val="B1"/>
      </w:pPr>
      <w:r w:rsidRPr="00D61FD5">
        <w:t>-</w:t>
      </w:r>
      <w:r w:rsidRPr="00D61FD5">
        <w:tab/>
        <w:t>An NF has to implement integrated HTTP service to expose the protocol information (e.g. protocol type, associated port number).</w:t>
      </w:r>
    </w:p>
    <w:p w14:paraId="20DFF29A" w14:textId="2C6B461D" w:rsidR="00F13A4A" w:rsidRPr="00D61FD5" w:rsidRDefault="00F13A4A" w:rsidP="00F13A4A">
      <w:pPr>
        <w:pStyle w:val="Heading2"/>
        <w:rPr>
          <w:lang w:val="en-US"/>
        </w:rPr>
      </w:pPr>
      <w:bookmarkStart w:id="1444" w:name="_Toc66105080"/>
      <w:bookmarkStart w:id="1445" w:name="_Toc66106953"/>
      <w:bookmarkStart w:id="1446" w:name="_Toc66462610"/>
      <w:bookmarkStart w:id="1447" w:name="_Toc70927133"/>
      <w:bookmarkStart w:id="1448" w:name="_Toc73781955"/>
      <w:bookmarkStart w:id="1449" w:name="_Toc82717861"/>
      <w:r w:rsidRPr="00D61FD5">
        <w:rPr>
          <w:lang w:val="en-US"/>
        </w:rPr>
        <w:t>6.15</w:t>
      </w:r>
      <w:r w:rsidRPr="00D61FD5">
        <w:rPr>
          <w:lang w:val="en-US"/>
        </w:rPr>
        <w:tab/>
      </w:r>
      <w:r w:rsidR="00733565" w:rsidRPr="00D61FD5">
        <w:rPr>
          <w:lang w:val="en-US"/>
        </w:rPr>
        <w:t>Solution#</w:t>
      </w:r>
      <w:r w:rsidRPr="00D61FD5">
        <w:rPr>
          <w:lang w:val="en-US"/>
        </w:rPr>
        <w:t>1</w:t>
      </w:r>
      <w:r w:rsidR="00733565" w:rsidRPr="00D61FD5">
        <w:rPr>
          <w:lang w:val="en-US"/>
        </w:rPr>
        <w:t>4</w:t>
      </w:r>
      <w:r w:rsidRPr="00D61FD5">
        <w:rPr>
          <w:lang w:val="en-US"/>
        </w:rPr>
        <w:t>: application-layer protocol negotiation over (D)TLS</w:t>
      </w:r>
      <w:bookmarkEnd w:id="1444"/>
      <w:bookmarkEnd w:id="1445"/>
      <w:bookmarkEnd w:id="1446"/>
      <w:bookmarkEnd w:id="1447"/>
      <w:bookmarkEnd w:id="1448"/>
      <w:bookmarkEnd w:id="1449"/>
    </w:p>
    <w:p w14:paraId="4A6ABC36" w14:textId="3499CA74" w:rsidR="00F13A4A" w:rsidRPr="00D61FD5" w:rsidRDefault="00F13A4A" w:rsidP="00F13A4A">
      <w:pPr>
        <w:pStyle w:val="Heading3"/>
        <w:rPr>
          <w:lang w:val="en-US"/>
        </w:rPr>
      </w:pPr>
      <w:bookmarkStart w:id="1450" w:name="_Toc66105081"/>
      <w:bookmarkStart w:id="1451" w:name="_Toc66106954"/>
      <w:bookmarkStart w:id="1452" w:name="_Toc66462611"/>
      <w:bookmarkStart w:id="1453" w:name="_Toc70927134"/>
      <w:bookmarkStart w:id="1454" w:name="_Toc73781956"/>
      <w:bookmarkStart w:id="1455" w:name="_Toc82717862"/>
      <w:r w:rsidRPr="00D61FD5">
        <w:rPr>
          <w:lang w:val="en-US"/>
        </w:rPr>
        <w:t>6.15.1</w:t>
      </w:r>
      <w:r w:rsidRPr="00D61FD5">
        <w:rPr>
          <w:lang w:val="en-US"/>
        </w:rPr>
        <w:tab/>
        <w:t>General</w:t>
      </w:r>
      <w:bookmarkEnd w:id="1450"/>
      <w:bookmarkEnd w:id="1451"/>
      <w:bookmarkEnd w:id="1452"/>
      <w:bookmarkEnd w:id="1453"/>
      <w:bookmarkEnd w:id="1454"/>
      <w:bookmarkEnd w:id="1455"/>
    </w:p>
    <w:p w14:paraId="7BC33B48" w14:textId="3DDCD714" w:rsidR="00F13A4A" w:rsidRPr="00D61FD5" w:rsidRDefault="00F13A4A" w:rsidP="00F13A4A">
      <w:pPr>
        <w:rPr>
          <w:lang w:val="en-US"/>
        </w:rPr>
      </w:pPr>
      <w:r w:rsidRPr="00D61FD5">
        <w:rPr>
          <w:lang w:val="en-US"/>
        </w:rPr>
        <w:t xml:space="preserve">The IETF RFC 7301 [15] </w:t>
      </w:r>
      <w:r w:rsidR="00E40F09">
        <w:rPr>
          <w:lang w:val="en-US"/>
        </w:rPr>
        <w:t>specifies an extension to</w:t>
      </w:r>
      <w:r w:rsidRPr="00D61FD5">
        <w:rPr>
          <w:lang w:val="en-US"/>
        </w:rPr>
        <w:t xml:space="preserve"> Transport Layer Security (TLS</w:t>
      </w:r>
      <w:r w:rsidR="00E40F09">
        <w:rPr>
          <w:lang w:val="en-US"/>
        </w:rPr>
        <w:t>, see</w:t>
      </w:r>
      <w:r w:rsidR="003919D7">
        <w:rPr>
          <w:lang w:val="en-US"/>
        </w:rPr>
        <w:t> </w:t>
      </w:r>
      <w:r w:rsidR="00E40F09">
        <w:rPr>
          <w:lang w:val="en-US"/>
        </w:rPr>
        <w:t>IETF</w:t>
      </w:r>
      <w:r w:rsidR="003919D7">
        <w:rPr>
          <w:lang w:val="en-US"/>
        </w:rPr>
        <w:t> </w:t>
      </w:r>
      <w:r w:rsidR="00E40F09">
        <w:rPr>
          <w:lang w:val="en-US"/>
        </w:rPr>
        <w:t>RFC</w:t>
      </w:r>
      <w:r w:rsidR="003919D7">
        <w:rPr>
          <w:lang w:val="en-US"/>
        </w:rPr>
        <w:t> </w:t>
      </w:r>
      <w:r w:rsidR="00E40F09">
        <w:rPr>
          <w:lang w:val="en-US"/>
        </w:rPr>
        <w:t>8446</w:t>
      </w:r>
      <w:r w:rsidRPr="00D61FD5">
        <w:rPr>
          <w:lang w:val="en-US"/>
        </w:rPr>
        <w:t> [16]</w:t>
      </w:r>
      <w:r w:rsidR="00E40F09">
        <w:rPr>
          <w:lang w:val="en-US"/>
        </w:rPr>
        <w:t>)</w:t>
      </w:r>
      <w:r w:rsidRPr="00D61FD5">
        <w:rPr>
          <w:lang w:val="en-US"/>
        </w:rPr>
        <w:t xml:space="preserve"> for application-layer protocol negotiation within the TLS handshake when multiple application protocols can be supported on a single server-side port number, such as port 443 for HTTPS. This relies on the application-layer protocol negotiation (ALPN) labels exchanged between the client and the server to select the application protocol to be used over </w:t>
      </w:r>
      <w:r w:rsidRPr="00D61FD5">
        <w:rPr>
          <w:lang w:val="en-US"/>
        </w:rPr>
        <w:lastRenderedPageBreak/>
        <w:t>the secure connection. The application protocol negotiation can thus be accomplished within the TLS handshake, without additional network round-trips, and allows the server to associate a different certificate with each application protocol, if desired.</w:t>
      </w:r>
    </w:p>
    <w:p w14:paraId="0BC626EE" w14:textId="77777777" w:rsidR="00F13A4A" w:rsidRPr="00D61FD5" w:rsidRDefault="00F13A4A" w:rsidP="00F13A4A">
      <w:pPr>
        <w:rPr>
          <w:lang w:val="en-US"/>
        </w:rPr>
      </w:pPr>
      <w:r w:rsidRPr="00D61FD5">
        <w:rPr>
          <w:lang w:val="en-US"/>
        </w:rPr>
        <w:t>Reusing the same handshake messages and flows as TLS, this application-layer protocol negotiation is intrinsically supported in DTLS.</w:t>
      </w:r>
    </w:p>
    <w:p w14:paraId="4BD02FFB" w14:textId="77777777" w:rsidR="00F13A4A" w:rsidRPr="00D61FD5" w:rsidRDefault="00F13A4A" w:rsidP="00F13A4A">
      <w:pPr>
        <w:rPr>
          <w:lang w:val="en-US"/>
        </w:rPr>
      </w:pPr>
      <w:r w:rsidRPr="00D61FD5">
        <w:rPr>
          <w:lang w:val="en-US"/>
        </w:rPr>
        <w:t>With ALPN, a new extension type "application_layer_protocol_negotiation(16)" is defined that can be used in TLS Client/Server Hello message. The "extension_data" field of ALPN extension contains a "ProtocolNameList" value, the ALPN protocol IDs being byte strings that could be the UTF-8 encoding of the protocol name.</w:t>
      </w:r>
    </w:p>
    <w:p w14:paraId="0CCDA0E1" w14:textId="77777777" w:rsidR="00F13A4A" w:rsidRPr="00D61FD5" w:rsidRDefault="00F13A4A" w:rsidP="00F13A4A">
      <w:pPr>
        <w:rPr>
          <w:lang w:val="en-US"/>
        </w:rPr>
      </w:pPr>
      <w:r w:rsidRPr="00D61FD5">
        <w:rPr>
          <w:lang w:val="en-US"/>
        </w:rPr>
        <w:t>In the TLS ClientHello message sent to the server, the "ProtocolNameList" value provides the list of ALPN protocol IDs advertised by the client, in descending order of preference. This list can be limited to one preferred protocol when initiated the (D)TLS connection.</w:t>
      </w:r>
    </w:p>
    <w:p w14:paraId="47A19268" w14:textId="77777777" w:rsidR="00F13A4A" w:rsidRPr="00D61FD5" w:rsidRDefault="00F13A4A" w:rsidP="00F13A4A">
      <w:pPr>
        <w:rPr>
          <w:lang w:val="en-US"/>
        </w:rPr>
      </w:pPr>
      <w:r w:rsidRPr="00D61FD5">
        <w:rPr>
          <w:lang w:val="en-US"/>
        </w:rPr>
        <w:t>In the TLS ServerHello message sent back to the client, the "ProtocolNameList" value indicates the ALPN protocol ID selected by the server. If the server does not support any of the protocols advertised by the client the server responds respond with a "no_application_protocol" alert that aborts the handshake.</w:t>
      </w:r>
    </w:p>
    <w:p w14:paraId="1C7A823D" w14:textId="3437AC0D" w:rsidR="00F13A4A" w:rsidRPr="00D61FD5" w:rsidRDefault="00F13A4A" w:rsidP="00F13A4A">
      <w:pPr>
        <w:rPr>
          <w:lang w:val="en-US"/>
        </w:rPr>
      </w:pPr>
      <w:r w:rsidRPr="00D61FD5">
        <w:rPr>
          <w:lang w:val="en-US"/>
        </w:rPr>
        <w:t xml:space="preserve">ALPN protocol IDs can be registered through IANA under the "Expert Review" policy as defined in IETF RFC 8126 [9]. A reference to a permanent and readily available specification is requested but this documentation does not have to be an IETF RFC and could be a specification provided by an external organization. </w:t>
      </w:r>
    </w:p>
    <w:p w14:paraId="22E32B90" w14:textId="77777777" w:rsidR="00F13A4A" w:rsidRPr="00D61FD5" w:rsidRDefault="00F13A4A" w:rsidP="00F13A4A">
      <w:pPr>
        <w:rPr>
          <w:lang w:val="en-US"/>
        </w:rPr>
      </w:pPr>
      <w:r w:rsidRPr="00D61FD5">
        <w:rPr>
          <w:lang w:val="en-US"/>
        </w:rPr>
        <w:t>If the protocol is only used inside a given organization, global interoperability is not required and there is no need for IANA-registered ALPN protocol IDs. Private ALPN protocol IDs can be created by the organization. It is only required that the servers and clients are correctly configured to ensure that any ALPN protocol ID advertised by clients is part of the ALPN policy maintained by the servers.</w:t>
      </w:r>
    </w:p>
    <w:p w14:paraId="000AFF25" w14:textId="77777777" w:rsidR="00F13A4A" w:rsidRPr="00D61FD5" w:rsidRDefault="00F13A4A" w:rsidP="00F13A4A">
      <w:pPr>
        <w:rPr>
          <w:lang w:val="en-US"/>
        </w:rPr>
      </w:pPr>
      <w:r w:rsidRPr="00D61FD5">
        <w:rPr>
          <w:lang w:val="en-US"/>
        </w:rPr>
        <w:t xml:space="preserve">With ALPN, it is assumed that multiple application protocols are supported on a single server-side port number. A specific port can be used </w:t>
      </w:r>
      <w:r w:rsidRPr="00D61FD5">
        <w:t xml:space="preserve">as a protocol demultiplexer for multiple application protocols. </w:t>
      </w:r>
      <w:r w:rsidRPr="00D61FD5">
        <w:rPr>
          <w:lang w:val="en-US"/>
        </w:rPr>
        <w:t>A typical use case would be to allow serving multiple non-HTTP based services on port 443 while still serving HTTPS on that port. If required, another port can be selected to support application protocol multiplexing over (D)TLS. This port can be fixed for the entire system, selected par application type, specific per node, etc.</w:t>
      </w:r>
    </w:p>
    <w:p w14:paraId="40EADB06" w14:textId="765F04CE" w:rsidR="00F13A4A" w:rsidRPr="00D61FD5" w:rsidRDefault="00F13A4A" w:rsidP="00F13A4A">
      <w:pPr>
        <w:rPr>
          <w:lang w:val="en-US"/>
        </w:rPr>
      </w:pPr>
      <w:r w:rsidRPr="00D61FD5">
        <w:rPr>
          <w:lang w:val="en-US"/>
        </w:rPr>
        <w:t>This solution can used in addition to the solution#</w:t>
      </w:r>
      <w:r w:rsidR="00733565" w:rsidRPr="00D61FD5">
        <w:rPr>
          <w:lang w:val="en-US"/>
        </w:rPr>
        <w:t>16.</w:t>
      </w:r>
    </w:p>
    <w:p w14:paraId="0CE151F2" w14:textId="29B3DB85" w:rsidR="00F13A4A" w:rsidRPr="00D61FD5" w:rsidRDefault="00F13A4A" w:rsidP="00F13A4A">
      <w:pPr>
        <w:pStyle w:val="Heading3"/>
        <w:rPr>
          <w:lang w:val="en-US"/>
        </w:rPr>
      </w:pPr>
      <w:bookmarkStart w:id="1456" w:name="_Toc66105082"/>
      <w:bookmarkStart w:id="1457" w:name="_Toc66106955"/>
      <w:bookmarkStart w:id="1458" w:name="_Toc66462612"/>
      <w:bookmarkStart w:id="1459" w:name="_Toc70927135"/>
      <w:bookmarkStart w:id="1460" w:name="_Toc73781957"/>
      <w:bookmarkStart w:id="1461" w:name="_Toc82717863"/>
      <w:r w:rsidRPr="00D61FD5">
        <w:rPr>
          <w:lang w:val="en-US"/>
        </w:rPr>
        <w:t>6.15.2</w:t>
      </w:r>
      <w:r w:rsidRPr="00D61FD5">
        <w:rPr>
          <w:lang w:val="en-US"/>
        </w:rPr>
        <w:tab/>
      </w:r>
      <w:r w:rsidRPr="00D61FD5">
        <w:rPr>
          <w:lang w:eastAsia="zh-CN"/>
        </w:rPr>
        <w:t>Detailed description</w:t>
      </w:r>
      <w:bookmarkEnd w:id="1456"/>
      <w:bookmarkEnd w:id="1457"/>
      <w:bookmarkEnd w:id="1458"/>
      <w:bookmarkEnd w:id="1459"/>
      <w:bookmarkEnd w:id="1460"/>
      <w:bookmarkEnd w:id="1461"/>
    </w:p>
    <w:p w14:paraId="3B116D15" w14:textId="77777777" w:rsidR="00F13A4A" w:rsidRPr="00D61FD5" w:rsidRDefault="00F13A4A" w:rsidP="00F13A4A">
      <w:pPr>
        <w:rPr>
          <w:lang w:val="en-US"/>
        </w:rPr>
      </w:pPr>
      <w:r w:rsidRPr="00D61FD5">
        <w:t>The proposed solution is based on the following assumptions:</w:t>
      </w:r>
    </w:p>
    <w:p w14:paraId="26929300" w14:textId="77777777" w:rsidR="00F13A4A" w:rsidRPr="00D61FD5" w:rsidRDefault="00F13A4A" w:rsidP="00F13A4A">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a single </w:t>
      </w:r>
      <w:r w:rsidRPr="00D61FD5">
        <w:rPr>
          <w:lang w:val="en-US"/>
        </w:rPr>
        <w:t>ALPN protocol ID</w:t>
      </w:r>
      <w:r w:rsidRPr="00D61FD5">
        <w:rPr>
          <w:rFonts w:eastAsia="SimSun"/>
          <w:lang w:val="en-US" w:eastAsia="zh-CN"/>
        </w:rPr>
        <w:t xml:space="preserve"> to be used for the application X (e.g. "ALPNx")</w:t>
      </w:r>
      <w:r w:rsidRPr="00D61FD5">
        <w:rPr>
          <w:lang w:val="en-US"/>
        </w:rPr>
        <w:t>. The IP address of the server supporting the application X is either configured in the client or discovered using DNS. The destination port is by default the port 443.</w:t>
      </w:r>
    </w:p>
    <w:p w14:paraId="601E2EB4" w14:textId="77777777" w:rsidR="00F13A4A" w:rsidRPr="00D61FD5" w:rsidRDefault="00F13A4A" w:rsidP="00F13A4A">
      <w:pPr>
        <w:pStyle w:val="B1"/>
        <w:rPr>
          <w:rFonts w:eastAsia="SimSun"/>
          <w:lang w:val="en-US" w:eastAsia="zh-CN"/>
        </w:rPr>
      </w:pPr>
      <w:r w:rsidRPr="00D61FD5">
        <w:rPr>
          <w:rFonts w:eastAsia="SimSun"/>
          <w:lang w:val="en-US" w:eastAsia="zh-CN"/>
        </w:rPr>
        <w:t>2-</w:t>
      </w:r>
      <w:r w:rsidRPr="00D61FD5">
        <w:rPr>
          <w:rFonts w:eastAsia="SimSun"/>
          <w:lang w:val="en-US" w:eastAsia="zh-CN"/>
        </w:rPr>
        <w:tab/>
        <w:t>The server is configured to listen to port 443 and the ALPN policy is configured with the value "ALPNx". It may also accept traffic related to other application if need.</w:t>
      </w:r>
    </w:p>
    <w:p w14:paraId="00F2A914" w14:textId="77777777" w:rsidR="00F13A4A" w:rsidRPr="00D61FD5" w:rsidRDefault="00F13A4A" w:rsidP="00F13A4A">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ALPN protocol ID</w:t>
      </w:r>
      <w:r w:rsidRPr="00D61FD5">
        <w:rPr>
          <w:rFonts w:eastAsia="SimSun"/>
          <w:lang w:val="en-US" w:eastAsia="zh-CN"/>
        </w:rPr>
        <w:t xml:space="preserve"> "ALPNx" in the </w:t>
      </w:r>
      <w:r w:rsidRPr="00D61FD5">
        <w:rPr>
          <w:lang w:val="en-US"/>
        </w:rPr>
        <w:t>TLS ClientHello message sent to the server.</w:t>
      </w:r>
    </w:p>
    <w:p w14:paraId="784D1724" w14:textId="77777777" w:rsidR="00F13A4A" w:rsidRPr="00D61FD5" w:rsidRDefault="00F13A4A" w:rsidP="00B8451D">
      <w:pPr>
        <w:pStyle w:val="B1"/>
        <w:rPr>
          <w:lang w:val="en-US"/>
        </w:rPr>
      </w:pPr>
      <w:r w:rsidRPr="00D61FD5">
        <w:rPr>
          <w:lang w:val="en-US"/>
        </w:rPr>
        <w:t>4-</w:t>
      </w:r>
      <w:r w:rsidRPr="00D61FD5">
        <w:rPr>
          <w:lang w:val="en-US"/>
        </w:rPr>
        <w:tab/>
        <w:t xml:space="preserve">In the TLS ServerHello message sent back to the client, the server indicates the ALPN protocol ID </w:t>
      </w:r>
      <w:r w:rsidRPr="00D61FD5">
        <w:rPr>
          <w:rFonts w:eastAsia="SimSun"/>
          <w:lang w:val="en-US" w:eastAsia="zh-CN"/>
        </w:rPr>
        <w:t>"ALPNx"</w:t>
      </w:r>
      <w:r w:rsidRPr="00D61FD5">
        <w:rPr>
          <w:lang w:val="en-US"/>
        </w:rPr>
        <w:t xml:space="preserve"> to confirmed that the application X is supported.</w:t>
      </w:r>
    </w:p>
    <w:p w14:paraId="407DA6BB" w14:textId="77777777" w:rsidR="00F13A4A" w:rsidRPr="00D61FD5" w:rsidRDefault="00F13A4A" w:rsidP="00B8451D">
      <w:pPr>
        <w:pStyle w:val="B1"/>
        <w:rPr>
          <w:lang w:val="en-US"/>
        </w:rPr>
      </w:pPr>
      <w:r w:rsidRPr="00D61FD5">
        <w:rPr>
          <w:lang w:val="en-US"/>
        </w:rPr>
        <w:t>5-</w:t>
      </w:r>
      <w:r w:rsidRPr="00D61FD5">
        <w:rPr>
          <w:lang w:val="en-US"/>
        </w:rPr>
        <w:tab/>
        <w:t>The TLS handshake is completed, the connection is established and the first application data can be exchanged between the client and the server</w:t>
      </w:r>
    </w:p>
    <w:p w14:paraId="2F723378" w14:textId="72A7E33E" w:rsidR="00F13A4A" w:rsidRPr="00D61FD5" w:rsidRDefault="00F13A4A" w:rsidP="00F13A4A">
      <w:pPr>
        <w:pStyle w:val="Heading3"/>
        <w:rPr>
          <w:lang w:val="en-US"/>
        </w:rPr>
      </w:pPr>
      <w:bookmarkStart w:id="1462" w:name="_Toc66105083"/>
      <w:bookmarkStart w:id="1463" w:name="_Toc66106956"/>
      <w:bookmarkStart w:id="1464" w:name="_Toc66462613"/>
      <w:bookmarkStart w:id="1465" w:name="_Toc70927136"/>
      <w:bookmarkStart w:id="1466" w:name="_Toc73781958"/>
      <w:bookmarkStart w:id="1467" w:name="_Toc82717864"/>
      <w:r w:rsidRPr="00D61FD5">
        <w:t>6.</w:t>
      </w:r>
      <w:r w:rsidR="00733565" w:rsidRPr="00D61FD5">
        <w:rPr>
          <w:lang w:val="en-US"/>
        </w:rPr>
        <w:t>15</w:t>
      </w:r>
      <w:r w:rsidRPr="00D61FD5">
        <w:rPr>
          <w:lang w:val="en-US"/>
        </w:rPr>
        <w:t>.3</w:t>
      </w:r>
      <w:r w:rsidRPr="00D61FD5">
        <w:rPr>
          <w:lang w:val="en-US"/>
        </w:rPr>
        <w:tab/>
        <w:t>Impacts</w:t>
      </w:r>
      <w:bookmarkEnd w:id="1462"/>
      <w:bookmarkEnd w:id="1463"/>
      <w:bookmarkEnd w:id="1464"/>
      <w:bookmarkEnd w:id="1465"/>
      <w:bookmarkEnd w:id="1466"/>
      <w:bookmarkEnd w:id="1467"/>
    </w:p>
    <w:p w14:paraId="4B2D4CC6" w14:textId="77777777" w:rsidR="00F13A4A" w:rsidRPr="00D61FD5" w:rsidRDefault="00F13A4A" w:rsidP="00F13A4A">
      <w:r w:rsidRPr="00D61FD5">
        <w:t>The solution will impact only newly defined (Rel-17 and onwards) interface applications. The solution will have no impact on legacy applications</w:t>
      </w:r>
      <w:r w:rsidRPr="00D61FD5">
        <w:rPr>
          <w:lang w:val="en-US"/>
        </w:rPr>
        <w:t>.</w:t>
      </w:r>
    </w:p>
    <w:p w14:paraId="23E71B07" w14:textId="7230960D" w:rsidR="00F13A4A" w:rsidRPr="00D61FD5" w:rsidRDefault="00F13A4A" w:rsidP="00F13A4A">
      <w:pPr>
        <w:pStyle w:val="Heading3"/>
        <w:rPr>
          <w:lang w:val="en-US"/>
        </w:rPr>
      </w:pPr>
      <w:bookmarkStart w:id="1468" w:name="_Toc66105084"/>
      <w:bookmarkStart w:id="1469" w:name="_Toc66106957"/>
      <w:bookmarkStart w:id="1470" w:name="_Toc66462614"/>
      <w:bookmarkStart w:id="1471" w:name="_Toc70927137"/>
      <w:bookmarkStart w:id="1472" w:name="_Toc73781959"/>
      <w:bookmarkStart w:id="1473" w:name="_Toc82717865"/>
      <w:r w:rsidRPr="00D61FD5">
        <w:rPr>
          <w:lang w:val="en-US"/>
        </w:rPr>
        <w:lastRenderedPageBreak/>
        <w:t>6.15.4</w:t>
      </w:r>
      <w:r w:rsidRPr="00D61FD5">
        <w:rPr>
          <w:lang w:val="en-US"/>
        </w:rPr>
        <w:tab/>
        <w:t>Pros and cons</w:t>
      </w:r>
      <w:bookmarkEnd w:id="1468"/>
      <w:bookmarkEnd w:id="1469"/>
      <w:bookmarkEnd w:id="1470"/>
      <w:bookmarkEnd w:id="1471"/>
      <w:bookmarkEnd w:id="1472"/>
      <w:bookmarkEnd w:id="1473"/>
    </w:p>
    <w:p w14:paraId="74049FE0" w14:textId="77777777" w:rsidR="00F13A4A" w:rsidRPr="00D61FD5" w:rsidRDefault="00F13A4A" w:rsidP="00B8451D">
      <w:r w:rsidRPr="00D61FD5">
        <w:t>Pros:</w:t>
      </w:r>
    </w:p>
    <w:p w14:paraId="70764763" w14:textId="77777777" w:rsidR="00F13A4A" w:rsidRPr="00D61FD5" w:rsidRDefault="00F13A4A" w:rsidP="00F13A4A">
      <w:pPr>
        <w:pStyle w:val="B1"/>
      </w:pPr>
      <w:r w:rsidRPr="00D61FD5">
        <w:t>-</w:t>
      </w:r>
      <w:r w:rsidRPr="00D61FD5">
        <w:tab/>
        <w:t>Multiple applications can be run on the same port.</w:t>
      </w:r>
    </w:p>
    <w:p w14:paraId="049D9A47" w14:textId="77777777" w:rsidR="00F13A4A" w:rsidRPr="00D61FD5" w:rsidRDefault="00F13A4A" w:rsidP="00F13A4A">
      <w:pPr>
        <w:pStyle w:val="B1"/>
      </w:pPr>
      <w:r w:rsidRPr="00D61FD5">
        <w:t>-</w:t>
      </w:r>
      <w:r w:rsidRPr="00D61FD5">
        <w:tab/>
        <w:t>Minimal administration or configuration to set the nodes up.</w:t>
      </w:r>
    </w:p>
    <w:p w14:paraId="2D344C44" w14:textId="77777777" w:rsidR="00F13A4A" w:rsidRPr="00D61FD5" w:rsidRDefault="00F13A4A" w:rsidP="00F13A4A">
      <w:pPr>
        <w:pStyle w:val="B1"/>
      </w:pPr>
      <w:r w:rsidRPr="00D61FD5">
        <w:t>-</w:t>
      </w:r>
      <w:r w:rsidRPr="00D61FD5">
        <w:tab/>
        <w:t>Does not rely on DNS infrastructure.</w:t>
      </w:r>
    </w:p>
    <w:p w14:paraId="4A5EA891" w14:textId="77777777" w:rsidR="00F13A4A" w:rsidRPr="00D61FD5" w:rsidRDefault="00F13A4A" w:rsidP="00F13A4A">
      <w:r w:rsidRPr="00D61FD5">
        <w:t>Cons:</w:t>
      </w:r>
    </w:p>
    <w:p w14:paraId="2C7590AD" w14:textId="77777777" w:rsidR="00F13A4A" w:rsidRPr="00D61FD5" w:rsidRDefault="00F13A4A" w:rsidP="00F13A4A">
      <w:pPr>
        <w:pStyle w:val="B1"/>
      </w:pPr>
      <w:r w:rsidRPr="00D61FD5">
        <w:t>-</w:t>
      </w:r>
      <w:r w:rsidRPr="00D61FD5">
        <w:tab/>
        <w:t>Only works for protocols/applications running over (D)TLS.</w:t>
      </w:r>
    </w:p>
    <w:p w14:paraId="353C1A0F" w14:textId="77777777" w:rsidR="00F13A4A" w:rsidRPr="00D61FD5" w:rsidRDefault="00F13A4A" w:rsidP="00F13A4A">
      <w:pPr>
        <w:pStyle w:val="B1"/>
      </w:pPr>
      <w:r w:rsidRPr="00D61FD5">
        <w:t>-</w:t>
      </w:r>
      <w:r w:rsidRPr="00D61FD5">
        <w:tab/>
        <w:t>An ALPN multiplexer process needs to be implemented in servers.</w:t>
      </w:r>
    </w:p>
    <w:p w14:paraId="5DC089CA" w14:textId="77777777" w:rsidR="00F13A4A" w:rsidRPr="00D61FD5" w:rsidRDefault="00F13A4A" w:rsidP="00F13A4A">
      <w:pPr>
        <w:pStyle w:val="B1"/>
      </w:pPr>
      <w:r w:rsidRPr="00D61FD5">
        <w:t>-</w:t>
      </w:r>
      <w:r w:rsidRPr="00D61FD5">
        <w:tab/>
        <w:t>Need for IANA registration if standard ALPN protocol IDs are required</w:t>
      </w:r>
    </w:p>
    <w:p w14:paraId="3E72EA24" w14:textId="77777777" w:rsidR="00F13A4A" w:rsidRPr="00D61FD5" w:rsidRDefault="00F13A4A" w:rsidP="00F13A4A">
      <w:pPr>
        <w:pStyle w:val="B1"/>
      </w:pPr>
      <w:r w:rsidRPr="00D61FD5">
        <w:t>-</w:t>
      </w:r>
      <w:r w:rsidRPr="00D61FD5">
        <w:tab/>
        <w:t>Not possible to use the port number to distinguish multiple applications used over (D)TLS.</w:t>
      </w:r>
    </w:p>
    <w:p w14:paraId="69397B86" w14:textId="2DFE5D4C" w:rsidR="00821E26" w:rsidRPr="00D61FD5" w:rsidRDefault="00821E26" w:rsidP="00821E26">
      <w:pPr>
        <w:pStyle w:val="Heading2"/>
        <w:rPr>
          <w:lang w:val="en-US"/>
        </w:rPr>
      </w:pPr>
      <w:bookmarkStart w:id="1474" w:name="_Toc66105085"/>
      <w:bookmarkStart w:id="1475" w:name="_Toc66106958"/>
      <w:bookmarkStart w:id="1476" w:name="_Toc66462615"/>
      <w:bookmarkStart w:id="1477" w:name="_Toc70927138"/>
      <w:bookmarkStart w:id="1478" w:name="_Toc73781960"/>
      <w:bookmarkStart w:id="1479" w:name="_Toc82717866"/>
      <w:r w:rsidRPr="00D61FD5">
        <w:rPr>
          <w:lang w:val="en-US"/>
        </w:rPr>
        <w:t>6.16</w:t>
      </w:r>
      <w:r w:rsidRPr="00D61FD5">
        <w:rPr>
          <w:lang w:val="en-US"/>
        </w:rPr>
        <w:tab/>
        <w:t>Solution#15: Multiplexing based on Service Name Indication</w:t>
      </w:r>
      <w:bookmarkEnd w:id="1474"/>
      <w:bookmarkEnd w:id="1475"/>
      <w:bookmarkEnd w:id="1476"/>
      <w:bookmarkEnd w:id="1477"/>
      <w:bookmarkEnd w:id="1478"/>
      <w:bookmarkEnd w:id="1479"/>
    </w:p>
    <w:p w14:paraId="5D44AF46" w14:textId="392E56C7" w:rsidR="00821E26" w:rsidRPr="00D61FD5" w:rsidRDefault="00821E26" w:rsidP="00821E26">
      <w:pPr>
        <w:pStyle w:val="Heading3"/>
        <w:rPr>
          <w:lang w:val="en-US"/>
        </w:rPr>
      </w:pPr>
      <w:bookmarkStart w:id="1480" w:name="_Toc66105086"/>
      <w:bookmarkStart w:id="1481" w:name="_Toc66106959"/>
      <w:bookmarkStart w:id="1482" w:name="_Toc66462616"/>
      <w:bookmarkStart w:id="1483" w:name="_Toc70927139"/>
      <w:bookmarkStart w:id="1484" w:name="_Toc73781961"/>
      <w:bookmarkStart w:id="1485" w:name="_Toc82717867"/>
      <w:r w:rsidRPr="00D61FD5">
        <w:rPr>
          <w:lang w:val="en-US"/>
        </w:rPr>
        <w:t>6.16.1</w:t>
      </w:r>
      <w:r w:rsidRPr="00D61FD5">
        <w:rPr>
          <w:lang w:val="en-US"/>
        </w:rPr>
        <w:tab/>
        <w:t>General</w:t>
      </w:r>
      <w:bookmarkEnd w:id="1480"/>
      <w:bookmarkEnd w:id="1481"/>
      <w:bookmarkEnd w:id="1482"/>
      <w:bookmarkEnd w:id="1483"/>
      <w:bookmarkEnd w:id="1484"/>
      <w:bookmarkEnd w:id="1485"/>
    </w:p>
    <w:p w14:paraId="2F050A57" w14:textId="09B646D0" w:rsidR="00821E26" w:rsidRPr="00D61FD5" w:rsidRDefault="00821E26" w:rsidP="00821E26">
      <w:pPr>
        <w:rPr>
          <w:lang w:val="en-US"/>
        </w:rPr>
      </w:pPr>
      <w:r w:rsidRPr="00D61FD5">
        <w:rPr>
          <w:lang w:val="en-US"/>
        </w:rPr>
        <w:t>The IETF RFC 6066 [1</w:t>
      </w:r>
      <w:r w:rsidR="00B919C0" w:rsidRPr="00D61FD5">
        <w:rPr>
          <w:lang w:val="en-US"/>
        </w:rPr>
        <w:t>8</w:t>
      </w:r>
      <w:r w:rsidRPr="00D61FD5">
        <w:rPr>
          <w:lang w:val="en-US"/>
        </w:rPr>
        <w:t xml:space="preserve">] </w:t>
      </w:r>
      <w:r w:rsidR="00E40F09">
        <w:rPr>
          <w:lang w:val="en-US"/>
        </w:rPr>
        <w:t xml:space="preserve">specifies an extension to </w:t>
      </w:r>
      <w:r w:rsidRPr="00D61FD5">
        <w:rPr>
          <w:lang w:val="en-US"/>
        </w:rPr>
        <w:t>Transport Layer Security (TLS</w:t>
      </w:r>
      <w:r w:rsidR="00E40F09">
        <w:rPr>
          <w:lang w:val="en-US"/>
        </w:rPr>
        <w:t>, see IETF</w:t>
      </w:r>
      <w:r w:rsidR="003919D7">
        <w:rPr>
          <w:lang w:val="en-US"/>
        </w:rPr>
        <w:t> </w:t>
      </w:r>
      <w:r w:rsidR="00E40F09">
        <w:rPr>
          <w:lang w:val="en-US"/>
        </w:rPr>
        <w:t>RFC</w:t>
      </w:r>
      <w:r w:rsidR="003919D7">
        <w:rPr>
          <w:lang w:val="en-US"/>
        </w:rPr>
        <w:t> </w:t>
      </w:r>
      <w:r w:rsidR="00E40F09">
        <w:rPr>
          <w:lang w:val="en-US"/>
        </w:rPr>
        <w:t>8446</w:t>
      </w:r>
      <w:r w:rsidRPr="00D61FD5">
        <w:rPr>
          <w:lang w:val="en-US"/>
        </w:rPr>
        <w:t> [</w:t>
      </w:r>
      <w:r w:rsidR="00B919C0" w:rsidRPr="00D61FD5">
        <w:rPr>
          <w:lang w:val="en-US"/>
        </w:rPr>
        <w:t>16</w:t>
      </w:r>
      <w:r w:rsidRPr="00D61FD5">
        <w:rPr>
          <w:lang w:val="en-US"/>
        </w:rPr>
        <w:t>]</w:t>
      </w:r>
      <w:r w:rsidR="00E40F09">
        <w:rPr>
          <w:lang w:val="en-US"/>
        </w:rPr>
        <w:t>)</w:t>
      </w:r>
      <w:r w:rsidRPr="00D61FD5">
        <w:rPr>
          <w:lang w:val="en-US"/>
        </w:rPr>
        <w:t xml:space="preserve"> for server name negotiation within the TLS handshake when multiple servers run on the same IP address/port number.</w:t>
      </w:r>
    </w:p>
    <w:p w14:paraId="6F6A7362" w14:textId="77777777" w:rsidR="00821E26" w:rsidRPr="00D61FD5" w:rsidRDefault="00821E26" w:rsidP="00821E26">
      <w:pPr>
        <w:rPr>
          <w:lang w:val="en-US"/>
        </w:rPr>
      </w:pPr>
      <w:r w:rsidRPr="00D61FD5">
        <w:rPr>
          <w:lang w:val="en-US"/>
        </w:rPr>
        <w:t>Reusing the same handshake messages and flows as TLS, this server name negotiation is intrinsically supported in DTLS.</w:t>
      </w:r>
    </w:p>
    <w:p w14:paraId="61D97740" w14:textId="77777777" w:rsidR="00821E26" w:rsidRPr="00D61FD5" w:rsidRDefault="00821E26" w:rsidP="00821E26">
      <w:pPr>
        <w:rPr>
          <w:lang w:val="en-US"/>
        </w:rPr>
      </w:pPr>
      <w:r w:rsidRPr="00D61FD5">
        <w:rPr>
          <w:lang w:val="en-US"/>
        </w:rPr>
        <w:t>The clients can include an extension of type "server_name" in the TLS ClientHello message sent to the server. The "extension_data" field of this extension contains "ServerNameList" that includes the fully qualified DNS hostname of the server that the client would like to contact.</w:t>
      </w:r>
    </w:p>
    <w:p w14:paraId="6EC0CDCE" w14:textId="77777777" w:rsidR="00821E26" w:rsidRPr="00D61FD5" w:rsidRDefault="00821E26" w:rsidP="00B8451D">
      <w:pPr>
        <w:pStyle w:val="NO"/>
        <w:rPr>
          <w:lang w:val="en-US"/>
        </w:rPr>
      </w:pPr>
      <w:r w:rsidRPr="00D61FD5">
        <w:rPr>
          <w:lang w:val="en-US"/>
        </w:rPr>
        <w:t>NOTE 1:</w:t>
      </w:r>
      <w:r w:rsidRPr="00D61FD5">
        <w:rPr>
          <w:lang w:val="en-US"/>
        </w:rPr>
        <w:tab/>
        <w:t>Currently, the only server name types supported are DNS hostnames; however, this does not imply any dependency of TLS on DNS.</w:t>
      </w:r>
    </w:p>
    <w:p w14:paraId="75A445D4" w14:textId="77777777" w:rsidR="00821E26" w:rsidRPr="00D61FD5" w:rsidRDefault="00821E26" w:rsidP="00B8451D">
      <w:pPr>
        <w:pStyle w:val="NO"/>
        <w:rPr>
          <w:lang w:val="en-US"/>
        </w:rPr>
      </w:pPr>
      <w:r w:rsidRPr="00D61FD5">
        <w:rPr>
          <w:lang w:val="en-US"/>
        </w:rPr>
        <w:t>NOTE 2:</w:t>
      </w:r>
      <w:r w:rsidRPr="00D61FD5">
        <w:rPr>
          <w:lang w:val="en-US"/>
        </w:rPr>
        <w:tab/>
        <w:t>The notion of list given by "ServerNameList" is due to the fact that earlier versions of the RFC permitted multiple hostnames. Multiple hostnames are now prohibited</w:t>
      </w:r>
    </w:p>
    <w:p w14:paraId="3A17C8BB" w14:textId="77777777" w:rsidR="00821E26" w:rsidRPr="00D61FD5" w:rsidRDefault="00821E26" w:rsidP="00821E26">
      <w:pPr>
        <w:rPr>
          <w:lang w:val="en-US"/>
        </w:rPr>
      </w:pPr>
      <w:r w:rsidRPr="00D61FD5">
        <w:rPr>
          <w:lang w:val="en-US"/>
        </w:rPr>
        <w:t>Initially developed to guide in the selection of the appropriate certificate to return to the client (and/or other aspects of security policy) when multiple web servers are supported on the same IP address, this mechanism also allows multiplexing incoming connections by inspecting the SNI extension data and appropriately forwarding the connection to the appropriate upstream server. And this multiplexing can be done for any protocol running on top of (D)TLS.</w:t>
      </w:r>
    </w:p>
    <w:p w14:paraId="3D7C8B5F" w14:textId="77777777" w:rsidR="00821E26" w:rsidRPr="00D61FD5" w:rsidRDefault="00821E26" w:rsidP="00821E26">
      <w:pPr>
        <w:rPr>
          <w:lang w:val="en-US"/>
        </w:rPr>
      </w:pPr>
      <w:r w:rsidRPr="00D61FD5">
        <w:rPr>
          <w:lang w:val="en-US"/>
        </w:rPr>
        <w:t>With SNI, it is assumed that multiple servers/applications can be reached using a single server-side port number</w:t>
      </w:r>
      <w:r w:rsidRPr="00D61FD5">
        <w:t xml:space="preserve">. </w:t>
      </w:r>
      <w:r w:rsidRPr="00D61FD5">
        <w:rPr>
          <w:lang w:val="en-US"/>
        </w:rPr>
        <w:t>A typical use case would be to allow hosting multiple non-HTTP based services on port 443 while still serving HTTPS on that port. If required, another port can be selected and this port can be fixed for the entire system, selected par application type, specific per node, etc.</w:t>
      </w:r>
    </w:p>
    <w:p w14:paraId="6DFB8264" w14:textId="312C6538" w:rsidR="00821E26" w:rsidRPr="00D61FD5" w:rsidRDefault="00821E26" w:rsidP="00821E26">
      <w:pPr>
        <w:rPr>
          <w:lang w:val="en-US"/>
        </w:rPr>
      </w:pPr>
      <w:r w:rsidRPr="00D61FD5">
        <w:rPr>
          <w:lang w:val="en-US"/>
        </w:rPr>
        <w:t>This solution can used in addition to the solution#14.</w:t>
      </w:r>
    </w:p>
    <w:p w14:paraId="6DF02168" w14:textId="77777777" w:rsidR="000D292F" w:rsidRPr="00D61FD5" w:rsidRDefault="000D292F" w:rsidP="000D292F">
      <w:pPr>
        <w:pStyle w:val="Heading3"/>
        <w:rPr>
          <w:lang w:val="en-US"/>
        </w:rPr>
      </w:pPr>
      <w:bookmarkStart w:id="1486" w:name="_Toc66105087"/>
      <w:bookmarkStart w:id="1487" w:name="_Toc66106960"/>
      <w:bookmarkStart w:id="1488" w:name="_Toc66462617"/>
      <w:bookmarkStart w:id="1489" w:name="_Toc70927140"/>
      <w:bookmarkStart w:id="1490" w:name="_Toc73781962"/>
      <w:bookmarkStart w:id="1491" w:name="_Toc66105088"/>
      <w:bookmarkStart w:id="1492" w:name="_Toc66106961"/>
      <w:bookmarkStart w:id="1493" w:name="_Toc66462618"/>
      <w:bookmarkStart w:id="1494" w:name="_Toc70927141"/>
      <w:bookmarkStart w:id="1495" w:name="_Toc73781963"/>
      <w:bookmarkStart w:id="1496" w:name="_Toc82717868"/>
      <w:r w:rsidRPr="00D61FD5">
        <w:rPr>
          <w:lang w:val="en-US"/>
        </w:rPr>
        <w:t>6.16.2</w:t>
      </w:r>
      <w:r w:rsidRPr="00D61FD5">
        <w:rPr>
          <w:lang w:val="en-US"/>
        </w:rPr>
        <w:tab/>
      </w:r>
      <w:r w:rsidRPr="00D61FD5">
        <w:rPr>
          <w:lang w:eastAsia="zh-CN"/>
        </w:rPr>
        <w:t>Detailed description</w:t>
      </w:r>
      <w:bookmarkEnd w:id="1486"/>
      <w:bookmarkEnd w:id="1487"/>
      <w:bookmarkEnd w:id="1488"/>
      <w:bookmarkEnd w:id="1489"/>
      <w:bookmarkEnd w:id="1490"/>
      <w:bookmarkEnd w:id="1496"/>
    </w:p>
    <w:p w14:paraId="303E86EC" w14:textId="77777777" w:rsidR="000D292F" w:rsidRPr="00D61FD5" w:rsidRDefault="000D292F" w:rsidP="000D292F">
      <w:pPr>
        <w:rPr>
          <w:lang w:val="en-US"/>
        </w:rPr>
      </w:pPr>
      <w:r w:rsidRPr="00D61FD5">
        <w:t>The proposed solution is based on the following assumptions:</w:t>
      </w:r>
    </w:p>
    <w:p w14:paraId="69CAD430" w14:textId="77777777" w:rsidR="000D292F" w:rsidRPr="00D61FD5" w:rsidRDefault="000D292F" w:rsidP="000D292F">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253B2814" w14:textId="77777777" w:rsidR="000D292F" w:rsidRPr="00D61FD5" w:rsidRDefault="000D292F" w:rsidP="000D292F">
      <w:pPr>
        <w:pStyle w:val="B1"/>
        <w:rPr>
          <w:rFonts w:eastAsia="SimSun"/>
          <w:lang w:val="en-US" w:eastAsia="zh-CN"/>
        </w:rPr>
      </w:pPr>
      <w:r w:rsidRPr="00D61FD5">
        <w:rPr>
          <w:rFonts w:eastAsia="SimSun"/>
          <w:lang w:val="en-US" w:eastAsia="zh-CN"/>
        </w:rPr>
        <w:lastRenderedPageBreak/>
        <w:t>2-</w:t>
      </w:r>
      <w:r w:rsidRPr="00D61FD5">
        <w:rPr>
          <w:rFonts w:eastAsia="SimSun"/>
          <w:lang w:val="en-US" w:eastAsia="zh-CN"/>
        </w:rPr>
        <w:tab/>
        <w:t>The server is configured to be able to compare the server name in the SNI received from the client to the allowed host names configured in the local traffic policy and decide which requests to allow. Incoming traffic is listened to to port 443.</w:t>
      </w:r>
    </w:p>
    <w:p w14:paraId="697D5DA8" w14:textId="77777777" w:rsidR="000D292F" w:rsidRPr="00D61FD5" w:rsidRDefault="000D292F" w:rsidP="000D292F">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TLS ClientHello message sent to the server.</w:t>
      </w:r>
    </w:p>
    <w:p w14:paraId="097EE06F" w14:textId="15D183C2" w:rsidR="000D292F" w:rsidRPr="00D61FD5" w:rsidRDefault="000D292F" w:rsidP="000D292F">
      <w:pPr>
        <w:pStyle w:val="B1"/>
        <w:rPr>
          <w:lang w:val="en-US"/>
        </w:rPr>
      </w:pPr>
      <w:r w:rsidRPr="00D61FD5">
        <w:rPr>
          <w:lang w:val="en-US"/>
        </w:rPr>
        <w:t>4-</w:t>
      </w:r>
      <w:r w:rsidRPr="00D61FD5">
        <w:rPr>
          <w:lang w:val="en-US"/>
        </w:rPr>
        <w:tab/>
      </w:r>
      <w:r w:rsidRPr="00D61FD5">
        <w:t>If the hostname is allowed, the server selects the appropriate TLS certificate and completes the TLS handshake.</w:t>
      </w:r>
    </w:p>
    <w:p w14:paraId="6374B31A" w14:textId="0F07CFCE" w:rsidR="000D292F" w:rsidRPr="00D61FD5" w:rsidRDefault="000D292F" w:rsidP="000D292F">
      <w:pPr>
        <w:pStyle w:val="B1"/>
        <w:rPr>
          <w:lang w:val="en-US"/>
        </w:rPr>
      </w:pPr>
      <w:r w:rsidRPr="00D61FD5">
        <w:rPr>
          <w:lang w:val="en-US"/>
        </w:rPr>
        <w:t>5-</w:t>
      </w:r>
      <w:r w:rsidRPr="00D61FD5">
        <w:rPr>
          <w:lang w:val="en-US"/>
        </w:rPr>
        <w:tab/>
        <w:t>The connection is established and the first application data can be exchanged between the client and the server</w:t>
      </w:r>
      <w:r>
        <w:rPr>
          <w:lang w:val="en-US"/>
        </w:rPr>
        <w:t>.</w:t>
      </w:r>
    </w:p>
    <w:p w14:paraId="18D74755" w14:textId="1375730C" w:rsidR="00821E26" w:rsidRPr="00D61FD5" w:rsidRDefault="00821E26" w:rsidP="00821E26">
      <w:pPr>
        <w:pStyle w:val="Heading3"/>
        <w:rPr>
          <w:lang w:val="en-US"/>
        </w:rPr>
      </w:pPr>
      <w:bookmarkStart w:id="1497" w:name="_Toc82717869"/>
      <w:r w:rsidRPr="00D61FD5">
        <w:t>6.</w:t>
      </w:r>
      <w:r w:rsidRPr="00D61FD5">
        <w:rPr>
          <w:lang w:val="en-US"/>
        </w:rPr>
        <w:t>16.3</w:t>
      </w:r>
      <w:r w:rsidRPr="00D61FD5">
        <w:rPr>
          <w:lang w:val="en-US"/>
        </w:rPr>
        <w:tab/>
        <w:t>Impacts</w:t>
      </w:r>
      <w:bookmarkEnd w:id="1491"/>
      <w:bookmarkEnd w:id="1492"/>
      <w:bookmarkEnd w:id="1493"/>
      <w:bookmarkEnd w:id="1494"/>
      <w:bookmarkEnd w:id="1495"/>
      <w:bookmarkEnd w:id="1497"/>
    </w:p>
    <w:p w14:paraId="15D84A45" w14:textId="77777777" w:rsidR="00821E26" w:rsidRPr="00D61FD5" w:rsidRDefault="00821E26" w:rsidP="00821E26">
      <w:r w:rsidRPr="00D61FD5">
        <w:t>The solution will impact only newly defined (Rel-17 and onwards) interface applications. The solution will have no impact on legacy applications</w:t>
      </w:r>
      <w:r w:rsidRPr="00D61FD5">
        <w:rPr>
          <w:lang w:val="en-US"/>
        </w:rPr>
        <w:t>.</w:t>
      </w:r>
    </w:p>
    <w:p w14:paraId="25A5E9FF" w14:textId="64C8AE7B" w:rsidR="00821E26" w:rsidRPr="00D61FD5" w:rsidRDefault="00821E26" w:rsidP="00821E26">
      <w:pPr>
        <w:pStyle w:val="Heading3"/>
        <w:rPr>
          <w:lang w:val="en-US"/>
        </w:rPr>
      </w:pPr>
      <w:bookmarkStart w:id="1498" w:name="_Toc66105089"/>
      <w:bookmarkStart w:id="1499" w:name="_Toc66106962"/>
      <w:bookmarkStart w:id="1500" w:name="_Toc66462619"/>
      <w:bookmarkStart w:id="1501" w:name="_Toc70927142"/>
      <w:bookmarkStart w:id="1502" w:name="_Toc73781964"/>
      <w:bookmarkStart w:id="1503" w:name="_Toc82717870"/>
      <w:r w:rsidRPr="00D61FD5">
        <w:rPr>
          <w:lang w:val="en-US"/>
        </w:rPr>
        <w:t>6.16.4</w:t>
      </w:r>
      <w:r w:rsidRPr="00D61FD5">
        <w:rPr>
          <w:lang w:val="en-US"/>
        </w:rPr>
        <w:tab/>
        <w:t>Pros and cons</w:t>
      </w:r>
      <w:bookmarkEnd w:id="1498"/>
      <w:bookmarkEnd w:id="1499"/>
      <w:bookmarkEnd w:id="1500"/>
      <w:bookmarkEnd w:id="1501"/>
      <w:bookmarkEnd w:id="1502"/>
      <w:bookmarkEnd w:id="1503"/>
    </w:p>
    <w:p w14:paraId="690EA690" w14:textId="77777777" w:rsidR="00821E26" w:rsidRPr="00D61FD5" w:rsidRDefault="00821E26" w:rsidP="00B8451D">
      <w:r w:rsidRPr="00D61FD5">
        <w:t>Pros:</w:t>
      </w:r>
    </w:p>
    <w:p w14:paraId="7218D4BA" w14:textId="77777777" w:rsidR="00821E26" w:rsidRPr="00D61FD5" w:rsidRDefault="00821E26" w:rsidP="00821E26">
      <w:pPr>
        <w:pStyle w:val="B1"/>
      </w:pPr>
      <w:r w:rsidRPr="00D61FD5">
        <w:t>-</w:t>
      </w:r>
      <w:r w:rsidRPr="00D61FD5">
        <w:tab/>
        <w:t>Multiple applications can be run on the same port.</w:t>
      </w:r>
    </w:p>
    <w:p w14:paraId="3DA5CB6C" w14:textId="77777777" w:rsidR="00821E26" w:rsidRPr="00D61FD5" w:rsidRDefault="00821E26" w:rsidP="00821E26">
      <w:pPr>
        <w:pStyle w:val="B1"/>
      </w:pPr>
      <w:r w:rsidRPr="00D61FD5">
        <w:t>-</w:t>
      </w:r>
      <w:r w:rsidRPr="00D61FD5">
        <w:tab/>
        <w:t>Minimal administration or configuration to set the nodes up.</w:t>
      </w:r>
    </w:p>
    <w:p w14:paraId="1C79BEC9" w14:textId="77777777" w:rsidR="00821E26" w:rsidRPr="00D61FD5" w:rsidRDefault="00821E26" w:rsidP="00821E26">
      <w:pPr>
        <w:pStyle w:val="B1"/>
      </w:pPr>
      <w:r w:rsidRPr="00D61FD5">
        <w:t>-</w:t>
      </w:r>
      <w:r w:rsidRPr="00D61FD5">
        <w:tab/>
        <w:t>Does not rely on DNS infrastructure.</w:t>
      </w:r>
    </w:p>
    <w:p w14:paraId="0598E29D" w14:textId="77777777" w:rsidR="00821E26" w:rsidRPr="00D61FD5" w:rsidRDefault="00821E26" w:rsidP="00821E26">
      <w:pPr>
        <w:pStyle w:val="B1"/>
      </w:pPr>
      <w:r w:rsidRPr="00D61FD5">
        <w:t>-</w:t>
      </w:r>
      <w:r w:rsidRPr="00D61FD5">
        <w:tab/>
        <w:t>No need for any IANA assignment procedure</w:t>
      </w:r>
    </w:p>
    <w:p w14:paraId="553A6059" w14:textId="77777777" w:rsidR="00821E26" w:rsidRPr="00D61FD5" w:rsidRDefault="00821E26" w:rsidP="00821E26">
      <w:r w:rsidRPr="00D61FD5">
        <w:t>Cons:</w:t>
      </w:r>
    </w:p>
    <w:p w14:paraId="3B8F22D4" w14:textId="77777777" w:rsidR="00821E26" w:rsidRPr="00D61FD5" w:rsidRDefault="00821E26" w:rsidP="00821E26">
      <w:pPr>
        <w:pStyle w:val="B1"/>
      </w:pPr>
      <w:r w:rsidRPr="00D61FD5">
        <w:t>-</w:t>
      </w:r>
      <w:r w:rsidRPr="00D61FD5">
        <w:tab/>
        <w:t>Only works for protocols/applications running over (D)TLS.</w:t>
      </w:r>
    </w:p>
    <w:p w14:paraId="7D37F973" w14:textId="77777777" w:rsidR="00821E26" w:rsidRPr="00D61FD5" w:rsidRDefault="00821E26" w:rsidP="00821E26">
      <w:pPr>
        <w:pStyle w:val="B1"/>
      </w:pPr>
      <w:r w:rsidRPr="00D61FD5">
        <w:t>-</w:t>
      </w:r>
      <w:r w:rsidRPr="00D61FD5">
        <w:tab/>
        <w:t>An SNI multiplexer process needs to be implemented in servers.</w:t>
      </w:r>
    </w:p>
    <w:p w14:paraId="6769BA32" w14:textId="77777777" w:rsidR="00821E26" w:rsidRPr="00D61FD5" w:rsidRDefault="00821E26" w:rsidP="00821E26">
      <w:pPr>
        <w:pStyle w:val="B1"/>
      </w:pPr>
      <w:r w:rsidRPr="00D61FD5">
        <w:t>-</w:t>
      </w:r>
      <w:r w:rsidRPr="00D61FD5">
        <w:tab/>
        <w:t>Not possible to use the port number to distinguish multiple applications used over (D)TLS.</w:t>
      </w:r>
    </w:p>
    <w:p w14:paraId="2C0C4301" w14:textId="77777777" w:rsidR="008F55C0" w:rsidRPr="00D61FD5" w:rsidRDefault="008F55C0" w:rsidP="008F55C0">
      <w:pPr>
        <w:pStyle w:val="Heading1"/>
        <w:rPr>
          <w:lang w:eastAsia="zh-CN"/>
        </w:rPr>
      </w:pPr>
      <w:bookmarkStart w:id="1504" w:name="_Toc63666256"/>
      <w:bookmarkStart w:id="1505" w:name="_Toc66105090"/>
      <w:bookmarkStart w:id="1506" w:name="_Toc66106963"/>
      <w:bookmarkStart w:id="1507" w:name="_Toc66462620"/>
      <w:bookmarkStart w:id="1508" w:name="_Toc70927143"/>
      <w:bookmarkStart w:id="1509" w:name="_Toc73781965"/>
      <w:bookmarkStart w:id="1510" w:name="_Toc82717871"/>
      <w:r w:rsidRPr="00D61FD5">
        <w:rPr>
          <w:lang w:eastAsia="zh-CN"/>
        </w:rPr>
        <w:t>7</w:t>
      </w:r>
      <w:r w:rsidRPr="00D61FD5">
        <w:rPr>
          <w:lang w:eastAsia="zh-CN"/>
        </w:rPr>
        <w:tab/>
        <w:t>Comparison, Evaluations and Conclusions</w:t>
      </w:r>
      <w:bookmarkEnd w:id="1366"/>
      <w:bookmarkEnd w:id="1367"/>
      <w:bookmarkEnd w:id="1368"/>
      <w:bookmarkEnd w:id="1369"/>
      <w:bookmarkEnd w:id="1370"/>
      <w:bookmarkEnd w:id="1371"/>
      <w:bookmarkEnd w:id="1372"/>
      <w:bookmarkEnd w:id="1373"/>
      <w:bookmarkEnd w:id="1374"/>
      <w:bookmarkEnd w:id="1375"/>
      <w:bookmarkEnd w:id="1504"/>
      <w:bookmarkEnd w:id="1505"/>
      <w:bookmarkEnd w:id="1506"/>
      <w:bookmarkEnd w:id="1507"/>
      <w:bookmarkEnd w:id="1508"/>
      <w:bookmarkEnd w:id="1509"/>
      <w:bookmarkEnd w:id="1510"/>
    </w:p>
    <w:p w14:paraId="6D7342F8" w14:textId="77777777" w:rsidR="008F55C0" w:rsidRPr="00D61FD5" w:rsidRDefault="008F55C0" w:rsidP="008F55C0">
      <w:pPr>
        <w:pStyle w:val="Heading2"/>
        <w:rPr>
          <w:lang w:eastAsia="zh-CN"/>
        </w:rPr>
      </w:pPr>
      <w:bookmarkStart w:id="1511" w:name="_Toc49766812"/>
      <w:bookmarkStart w:id="1512" w:name="_Toc51230018"/>
      <w:bookmarkStart w:id="1513" w:name="_Toc56624259"/>
      <w:bookmarkStart w:id="1514" w:name="_Toc57018155"/>
      <w:bookmarkStart w:id="1515" w:name="_Toc57272117"/>
      <w:bookmarkStart w:id="1516" w:name="_Toc57272222"/>
      <w:bookmarkStart w:id="1517" w:name="_Toc57272325"/>
      <w:bookmarkStart w:id="1518" w:name="_Toc57272551"/>
      <w:bookmarkStart w:id="1519" w:name="_Toc57285075"/>
      <w:bookmarkStart w:id="1520" w:name="_Toc57983723"/>
      <w:bookmarkStart w:id="1521" w:name="_Toc63666257"/>
      <w:bookmarkStart w:id="1522" w:name="_Toc66105091"/>
      <w:bookmarkStart w:id="1523" w:name="_Toc66106964"/>
      <w:bookmarkStart w:id="1524" w:name="_Toc66462621"/>
      <w:bookmarkStart w:id="1525" w:name="_Toc70927144"/>
      <w:bookmarkStart w:id="1526" w:name="_Toc73781966"/>
      <w:bookmarkStart w:id="1527" w:name="_Toc82717872"/>
      <w:r w:rsidRPr="00D61FD5">
        <w:rPr>
          <w:lang w:eastAsia="zh-CN"/>
        </w:rPr>
        <w:t>7.1</w:t>
      </w:r>
      <w:r w:rsidRPr="00D61FD5">
        <w:rPr>
          <w:lang w:eastAsia="zh-CN"/>
        </w:rPr>
        <w:tab/>
        <w:t>General</w:t>
      </w:r>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324DBA39" w14:textId="7897CCFB" w:rsidR="008F55C0" w:rsidRPr="00D61FD5" w:rsidRDefault="008F55C0" w:rsidP="00230B8D">
      <w:pPr>
        <w:rPr>
          <w:lang w:eastAsia="zh-CN"/>
        </w:rPr>
      </w:pPr>
      <w:r w:rsidRPr="00D61FD5">
        <w:t>Th</w:t>
      </w:r>
      <w:r w:rsidRPr="00D61FD5">
        <w:rPr>
          <w:lang w:eastAsia="zh-CN"/>
        </w:rPr>
        <w:t>is clause evaluates the potential solutions described in clause 6 and provides conclusions. Each clause will evaluate the solutions for one key issue, and concludes on the solution for that key issue.</w:t>
      </w:r>
    </w:p>
    <w:p w14:paraId="7999F0B9" w14:textId="28BB8315" w:rsidR="007C7E2A" w:rsidRPr="00D61FD5" w:rsidRDefault="007C7E2A" w:rsidP="007C7E2A">
      <w:r w:rsidRPr="00D61FD5">
        <w:t xml:space="preserve">Some of the proposed solutions may address only one key issue, while some may address more than one key issues. The evaluation and conclusion is further grouped by each key issues in the following </w:t>
      </w:r>
      <w:r w:rsidR="00B00C25" w:rsidRPr="00D61FD5">
        <w:t>clause</w:t>
      </w:r>
      <w:r w:rsidRPr="00D61FD5">
        <w:t>s. For conclusion all the solutions that are addressing a particular key issue are compared based on the pros and cons documented in each solution.</w:t>
      </w:r>
    </w:p>
    <w:p w14:paraId="6AEDF8F1" w14:textId="77777777" w:rsidR="008F55C0" w:rsidRPr="00D61FD5" w:rsidRDefault="008F55C0" w:rsidP="008F55C0">
      <w:pPr>
        <w:pStyle w:val="NO"/>
      </w:pPr>
      <w:r w:rsidRPr="00D61FD5">
        <w:t>NOTE:</w:t>
      </w:r>
      <w:r w:rsidRPr="00D61FD5">
        <w:tab/>
        <w:t>It may be possible that a 3GPP working group specifies a new intra-domain interface/application, the scope of which may be further extended to inter-domain interface. While defining a new interface/application 3GPP WGs shall take extra care to study if there is such possibility of extending the scope of an interface from intra-domain to inter-domain, and based on that select the relevant solution from this TR in order to avoid any issues due to such scope extension.</w:t>
      </w:r>
    </w:p>
    <w:p w14:paraId="208750AC" w14:textId="106C3466" w:rsidR="00956D02" w:rsidRPr="00D61FD5" w:rsidRDefault="00956D02" w:rsidP="00956D02">
      <w:pPr>
        <w:pStyle w:val="Heading2"/>
        <w:rPr>
          <w:lang w:eastAsia="zh-CN"/>
        </w:rPr>
      </w:pPr>
      <w:bookmarkStart w:id="1528" w:name="_Toc63666258"/>
      <w:bookmarkStart w:id="1529" w:name="_Toc66105092"/>
      <w:bookmarkStart w:id="1530" w:name="_Toc66106965"/>
      <w:bookmarkStart w:id="1531" w:name="_Toc66462622"/>
      <w:bookmarkStart w:id="1532" w:name="_Toc70927145"/>
      <w:bookmarkStart w:id="1533" w:name="_Toc73781967"/>
      <w:bookmarkStart w:id="1534" w:name="_Toc39050173"/>
      <w:bookmarkStart w:id="1535" w:name="_Toc49766814"/>
      <w:bookmarkStart w:id="1536" w:name="_Toc51230020"/>
      <w:bookmarkStart w:id="1537" w:name="_Toc56624261"/>
      <w:bookmarkStart w:id="1538" w:name="_Toc57018157"/>
      <w:bookmarkStart w:id="1539" w:name="_Toc57272119"/>
      <w:bookmarkStart w:id="1540" w:name="_Toc57272224"/>
      <w:bookmarkStart w:id="1541" w:name="_Toc57272327"/>
      <w:bookmarkStart w:id="1542" w:name="_Toc57272553"/>
      <w:bookmarkStart w:id="1543" w:name="_Toc57285077"/>
      <w:bookmarkStart w:id="1544" w:name="_Toc57983725"/>
      <w:bookmarkStart w:id="1545" w:name="_Toc82717873"/>
      <w:bookmarkEnd w:id="1376"/>
      <w:bookmarkEnd w:id="1377"/>
      <w:bookmarkEnd w:id="1378"/>
      <w:bookmarkEnd w:id="1379"/>
      <w:bookmarkEnd w:id="1380"/>
      <w:bookmarkEnd w:id="1381"/>
      <w:bookmarkEnd w:id="1382"/>
      <w:bookmarkEnd w:id="1383"/>
      <w:bookmarkEnd w:id="1384"/>
      <w:bookmarkEnd w:id="1385"/>
      <w:bookmarkEnd w:id="1386"/>
      <w:r w:rsidRPr="00D61FD5">
        <w:rPr>
          <w:lang w:eastAsia="zh-CN"/>
        </w:rPr>
        <w:lastRenderedPageBreak/>
        <w:t>7.2</w:t>
      </w:r>
      <w:r w:rsidRPr="00D61FD5">
        <w:rPr>
          <w:lang w:eastAsia="zh-CN"/>
        </w:rPr>
        <w:tab/>
        <w:t>Evaluation of Solutions for Key Issue</w:t>
      </w:r>
      <w:r w:rsidR="00BA537D" w:rsidRPr="00D61FD5">
        <w:rPr>
          <w:lang w:eastAsia="zh-CN"/>
        </w:rPr>
        <w:t xml:space="preserve"> </w:t>
      </w:r>
      <w:r w:rsidRPr="00D61FD5">
        <w:rPr>
          <w:lang w:eastAsia="zh-CN"/>
        </w:rPr>
        <w:t xml:space="preserve">#1 </w:t>
      </w:r>
      <w:r w:rsidR="002F27C9" w:rsidRPr="00D61FD5">
        <w:rPr>
          <w:lang w:eastAsia="zh-CN"/>
        </w:rPr>
        <w:t xml:space="preserve">(inter-PLMN or inter-domain) </w:t>
      </w:r>
      <w:r w:rsidRPr="00D61FD5">
        <w:rPr>
          <w:lang w:eastAsia="zh-CN"/>
        </w:rPr>
        <w:t>and Conclusions</w:t>
      </w:r>
      <w:bookmarkEnd w:id="1528"/>
      <w:bookmarkEnd w:id="1529"/>
      <w:bookmarkEnd w:id="1530"/>
      <w:bookmarkEnd w:id="1531"/>
      <w:bookmarkEnd w:id="1532"/>
      <w:bookmarkEnd w:id="1533"/>
      <w:bookmarkEnd w:id="1545"/>
    </w:p>
    <w:p w14:paraId="4E94D25B" w14:textId="77777777" w:rsidR="00956D02" w:rsidRPr="00D61FD5" w:rsidRDefault="00956D02" w:rsidP="00230B8D">
      <w:pPr>
        <w:pStyle w:val="Heading3"/>
        <w:rPr>
          <w:lang w:eastAsia="zh-CN"/>
        </w:rPr>
      </w:pPr>
      <w:bookmarkStart w:id="1546" w:name="_Toc63666259"/>
      <w:bookmarkStart w:id="1547" w:name="_Toc66105093"/>
      <w:bookmarkStart w:id="1548" w:name="_Toc66106966"/>
      <w:bookmarkStart w:id="1549" w:name="_Toc66462623"/>
      <w:bookmarkStart w:id="1550" w:name="_Toc70927146"/>
      <w:bookmarkStart w:id="1551" w:name="_Toc73781968"/>
      <w:bookmarkStart w:id="1552" w:name="_Toc82717874"/>
      <w:r w:rsidRPr="00D61FD5">
        <w:rPr>
          <w:lang w:eastAsia="zh-CN"/>
        </w:rPr>
        <w:t>7.2.1</w:t>
      </w:r>
      <w:r w:rsidRPr="00D61FD5">
        <w:rPr>
          <w:lang w:eastAsia="zh-CN"/>
        </w:rPr>
        <w:tab/>
        <w:t>Evaluation</w:t>
      </w:r>
      <w:bookmarkEnd w:id="1546"/>
      <w:bookmarkEnd w:id="1547"/>
      <w:bookmarkEnd w:id="1548"/>
      <w:bookmarkEnd w:id="1549"/>
      <w:bookmarkEnd w:id="1550"/>
      <w:bookmarkEnd w:id="1551"/>
      <w:bookmarkEnd w:id="1552"/>
    </w:p>
    <w:p w14:paraId="3E56DD9B" w14:textId="77777777" w:rsidR="00956D02" w:rsidRPr="00D61FD5" w:rsidRDefault="00956D02" w:rsidP="00956D02">
      <w:r w:rsidRPr="00D61FD5">
        <w:t>Key Issue #1 addresses inter-domain scenarios.</w:t>
      </w:r>
    </w:p>
    <w:p w14:paraId="2580470C" w14:textId="09E10837" w:rsidR="00956D02" w:rsidRPr="00D61FD5" w:rsidRDefault="00956D02" w:rsidP="00956D02">
      <w:pPr>
        <w:pStyle w:val="Heading3"/>
        <w:rPr>
          <w:lang w:eastAsia="zh-CN"/>
        </w:rPr>
      </w:pPr>
      <w:bookmarkStart w:id="1553" w:name="_Toc63666260"/>
      <w:bookmarkStart w:id="1554" w:name="_Toc66105094"/>
      <w:bookmarkStart w:id="1555" w:name="_Toc66106967"/>
      <w:bookmarkStart w:id="1556" w:name="_Toc66462624"/>
      <w:bookmarkStart w:id="1557" w:name="_Toc70927147"/>
      <w:bookmarkStart w:id="1558" w:name="_Toc73781969"/>
      <w:bookmarkStart w:id="1559" w:name="_Toc82717875"/>
      <w:r w:rsidRPr="00D61FD5">
        <w:rPr>
          <w:lang w:eastAsia="zh-CN"/>
        </w:rPr>
        <w:t>7.2.2</w:t>
      </w:r>
      <w:r w:rsidRPr="00D61FD5">
        <w:rPr>
          <w:lang w:eastAsia="zh-CN"/>
        </w:rPr>
        <w:tab/>
        <w:t>Conclusion</w:t>
      </w:r>
      <w:bookmarkEnd w:id="1553"/>
      <w:r w:rsidR="002F27C9" w:rsidRPr="00D61FD5">
        <w:rPr>
          <w:lang w:eastAsia="zh-CN"/>
        </w:rPr>
        <w:t>s for Key Issue #1 solutions (inter-domain)</w:t>
      </w:r>
      <w:bookmarkEnd w:id="1554"/>
      <w:bookmarkEnd w:id="1555"/>
      <w:bookmarkEnd w:id="1556"/>
      <w:bookmarkEnd w:id="1557"/>
      <w:bookmarkEnd w:id="1558"/>
      <w:bookmarkEnd w:id="1559"/>
    </w:p>
    <w:p w14:paraId="453252A1" w14:textId="77777777" w:rsidR="00956D02" w:rsidRPr="00D61FD5" w:rsidRDefault="00956D02" w:rsidP="00956D02">
      <w:r w:rsidRPr="00D61FD5">
        <w:t>The inter-domain scenarios cover the below interfaces:</w:t>
      </w:r>
    </w:p>
    <w:p w14:paraId="3698B7F7" w14:textId="77777777" w:rsidR="00956D02" w:rsidRPr="00D61FD5" w:rsidRDefault="00956D02" w:rsidP="00956D02">
      <w:pPr>
        <w:pStyle w:val="B1"/>
      </w:pPr>
      <w:r w:rsidRPr="00D61FD5">
        <w:t>-</w:t>
      </w:r>
      <w:r w:rsidRPr="00D61FD5">
        <w:tab/>
        <w:t>Roaming interfaces</w:t>
      </w:r>
    </w:p>
    <w:p w14:paraId="1BD65187" w14:textId="77777777" w:rsidR="00956D02" w:rsidRPr="00D61FD5" w:rsidRDefault="00956D02" w:rsidP="00956D02">
      <w:pPr>
        <w:pStyle w:val="B1"/>
      </w:pPr>
      <w:r w:rsidRPr="00D61FD5">
        <w:t>-</w:t>
      </w:r>
      <w:r w:rsidRPr="00D61FD5">
        <w:tab/>
        <w:t>Any Inter PLMN interface</w:t>
      </w:r>
    </w:p>
    <w:p w14:paraId="080276DF" w14:textId="77777777" w:rsidR="00956D02" w:rsidRPr="00D61FD5" w:rsidRDefault="00956D02" w:rsidP="00956D02">
      <w:pPr>
        <w:pStyle w:val="B1"/>
      </w:pPr>
      <w:r w:rsidRPr="00D61FD5">
        <w:t>-</w:t>
      </w:r>
      <w:r w:rsidRPr="00D61FD5">
        <w:tab/>
        <w:t xml:space="preserve">RAN to CN interfaces, as for supporting RAN sharing use cases (single RAN shared by multiple PLMN's CN), the RAN to CN interface also falls into the category of inter-domain scenario. </w:t>
      </w:r>
    </w:p>
    <w:p w14:paraId="6196FFC8" w14:textId="77777777" w:rsidR="00956D02" w:rsidRPr="00D61FD5" w:rsidRDefault="00956D02" w:rsidP="00956D02">
      <w:r w:rsidRPr="00D61FD5">
        <w:t>Server port type requirements may wary across the spectrum of 3GPP interface applications, which cross operator domain boundaries. Some of these applications may utilize dynamic port allocation and discovery, while others will require static port allocation.</w:t>
      </w:r>
    </w:p>
    <w:p w14:paraId="56B7A2BB" w14:textId="5E2D6427" w:rsidR="002F27C9" w:rsidRPr="00D61FD5" w:rsidRDefault="002F27C9" w:rsidP="002F27C9">
      <w:pPr>
        <w:rPr>
          <w:lang w:val="en-US"/>
        </w:rPr>
      </w:pPr>
      <w:r w:rsidRPr="00D61FD5">
        <w:rPr>
          <w:lang w:eastAsia="zh-CN"/>
        </w:rPr>
        <w:t>Table </w:t>
      </w:r>
      <w:r w:rsidR="00654B3B" w:rsidRPr="00D61FD5">
        <w:rPr>
          <w:lang w:eastAsia="zh-CN"/>
        </w:rPr>
        <w:t>7.4</w:t>
      </w:r>
      <w:r w:rsidRPr="00D61FD5">
        <w:rPr>
          <w:lang w:eastAsia="zh-CN"/>
        </w:rPr>
        <w:noBreakHyphen/>
        <w:t>1 summarizes all the conclusions in the TR 29.835 with additional comments on each solution.</w:t>
      </w:r>
    </w:p>
    <w:p w14:paraId="27765F44" w14:textId="6C2EA67D" w:rsidR="003F291B" w:rsidRPr="00D61FD5" w:rsidRDefault="003F291B" w:rsidP="003F291B">
      <w:pPr>
        <w:pStyle w:val="Heading2"/>
        <w:rPr>
          <w:lang w:eastAsia="zh-CN"/>
        </w:rPr>
      </w:pPr>
      <w:bookmarkStart w:id="1560" w:name="_Toc63666261"/>
      <w:bookmarkStart w:id="1561" w:name="_Toc66105095"/>
      <w:bookmarkStart w:id="1562" w:name="_Toc66106968"/>
      <w:bookmarkStart w:id="1563" w:name="_Toc66462625"/>
      <w:bookmarkStart w:id="1564" w:name="_Toc70927148"/>
      <w:bookmarkStart w:id="1565" w:name="_Toc73781970"/>
      <w:bookmarkStart w:id="1566" w:name="_Toc82717876"/>
      <w:bookmarkEnd w:id="1534"/>
      <w:bookmarkEnd w:id="1535"/>
      <w:bookmarkEnd w:id="1536"/>
      <w:bookmarkEnd w:id="1537"/>
      <w:bookmarkEnd w:id="1538"/>
      <w:bookmarkEnd w:id="1539"/>
      <w:bookmarkEnd w:id="1540"/>
      <w:bookmarkEnd w:id="1541"/>
      <w:bookmarkEnd w:id="1542"/>
      <w:bookmarkEnd w:id="1543"/>
      <w:bookmarkEnd w:id="1544"/>
      <w:r w:rsidRPr="00D61FD5">
        <w:rPr>
          <w:lang w:eastAsia="zh-CN"/>
        </w:rPr>
        <w:t>7.3</w:t>
      </w:r>
      <w:r w:rsidRPr="00D61FD5">
        <w:rPr>
          <w:lang w:eastAsia="zh-CN"/>
        </w:rPr>
        <w:tab/>
        <w:t>Evaluation of Solutions for Key Issue</w:t>
      </w:r>
      <w:r w:rsidR="00BA537D" w:rsidRPr="00D61FD5">
        <w:rPr>
          <w:lang w:eastAsia="zh-CN"/>
        </w:rPr>
        <w:t xml:space="preserve"> </w:t>
      </w:r>
      <w:r w:rsidRPr="00D61FD5">
        <w:rPr>
          <w:lang w:eastAsia="zh-CN"/>
        </w:rPr>
        <w:t>#2 (Intra-PLMN or Intra-domain) and Conclusions</w:t>
      </w:r>
      <w:bookmarkEnd w:id="1560"/>
      <w:bookmarkEnd w:id="1561"/>
      <w:bookmarkEnd w:id="1562"/>
      <w:bookmarkEnd w:id="1563"/>
      <w:bookmarkEnd w:id="1564"/>
      <w:bookmarkEnd w:id="1565"/>
      <w:bookmarkEnd w:id="1566"/>
    </w:p>
    <w:p w14:paraId="1AB1B17A" w14:textId="56941291" w:rsidR="003F291B" w:rsidRPr="00D61FD5" w:rsidRDefault="003F291B" w:rsidP="003F291B">
      <w:pPr>
        <w:pStyle w:val="Heading3"/>
        <w:rPr>
          <w:lang w:eastAsia="zh-CN"/>
        </w:rPr>
      </w:pPr>
      <w:bookmarkStart w:id="1567" w:name="_Toc63666262"/>
      <w:bookmarkStart w:id="1568" w:name="_Toc66105096"/>
      <w:bookmarkStart w:id="1569" w:name="_Toc66106969"/>
      <w:bookmarkStart w:id="1570" w:name="_Toc66462626"/>
      <w:bookmarkStart w:id="1571" w:name="_Toc70927149"/>
      <w:bookmarkStart w:id="1572" w:name="_Toc73781971"/>
      <w:bookmarkStart w:id="1573" w:name="_Toc82717877"/>
      <w:r w:rsidRPr="00D61FD5">
        <w:rPr>
          <w:lang w:eastAsia="zh-CN"/>
        </w:rPr>
        <w:t>7.3.1</w:t>
      </w:r>
      <w:r w:rsidRPr="00D61FD5">
        <w:rPr>
          <w:lang w:eastAsia="zh-CN"/>
        </w:rPr>
        <w:tab/>
        <w:t>Evaluation</w:t>
      </w:r>
      <w:bookmarkEnd w:id="1567"/>
      <w:bookmarkEnd w:id="1568"/>
      <w:bookmarkEnd w:id="1569"/>
      <w:bookmarkEnd w:id="1570"/>
      <w:bookmarkEnd w:id="1571"/>
      <w:bookmarkEnd w:id="1572"/>
      <w:bookmarkEnd w:id="1573"/>
    </w:p>
    <w:p w14:paraId="3DEC2A4D" w14:textId="77777777" w:rsidR="00E4603D" w:rsidRPr="00D61FD5" w:rsidRDefault="00E4603D" w:rsidP="00E4603D">
      <w:pPr>
        <w:pStyle w:val="Heading4"/>
        <w:rPr>
          <w:lang w:eastAsia="zh-CN"/>
        </w:rPr>
      </w:pPr>
      <w:bookmarkStart w:id="1574" w:name="_Toc63666263"/>
      <w:bookmarkStart w:id="1575" w:name="_Toc66105097"/>
      <w:bookmarkStart w:id="1576" w:name="_Toc66106970"/>
      <w:bookmarkStart w:id="1577" w:name="_Toc66462627"/>
      <w:bookmarkStart w:id="1578" w:name="_Toc70927150"/>
      <w:bookmarkStart w:id="1579" w:name="_Toc73781972"/>
      <w:bookmarkStart w:id="1580" w:name="_Toc63666264"/>
      <w:bookmarkStart w:id="1581" w:name="_Toc66105098"/>
      <w:bookmarkStart w:id="1582" w:name="_Toc66106971"/>
      <w:bookmarkStart w:id="1583" w:name="_Toc66462628"/>
      <w:bookmarkStart w:id="1584" w:name="_Toc70927151"/>
      <w:bookmarkStart w:id="1585" w:name="_Toc73781973"/>
      <w:bookmarkStart w:id="1586" w:name="_Toc82717878"/>
      <w:r w:rsidRPr="00D61FD5">
        <w:rPr>
          <w:lang w:eastAsia="zh-CN"/>
        </w:rPr>
        <w:t>7.3.1.1</w:t>
      </w:r>
      <w:r w:rsidRPr="00D61FD5">
        <w:rPr>
          <w:lang w:eastAsia="zh-CN"/>
        </w:rPr>
        <w:tab/>
        <w:t>Solutions Overview</w:t>
      </w:r>
      <w:bookmarkEnd w:id="1574"/>
      <w:bookmarkEnd w:id="1575"/>
      <w:bookmarkEnd w:id="1576"/>
      <w:bookmarkEnd w:id="1577"/>
      <w:bookmarkEnd w:id="1578"/>
      <w:bookmarkEnd w:id="1579"/>
      <w:bookmarkEnd w:id="1586"/>
    </w:p>
    <w:p w14:paraId="281FA477" w14:textId="77777777" w:rsidR="00E4603D" w:rsidRPr="00D61FD5" w:rsidRDefault="00E4603D" w:rsidP="00E4603D">
      <w:pPr>
        <w:rPr>
          <w:lang w:eastAsia="zh-CN"/>
        </w:rPr>
      </w:pPr>
      <w:r w:rsidRPr="00D61FD5">
        <w:rPr>
          <w:lang w:eastAsia="zh-CN"/>
        </w:rPr>
        <w:t>There are different solutions proposed for addressing Key Issue #2. The solutions can be largely grouped into following categories:</w:t>
      </w:r>
    </w:p>
    <w:p w14:paraId="60F5308F" w14:textId="77777777" w:rsidR="00E4603D" w:rsidRPr="00D61FD5" w:rsidRDefault="00E4603D" w:rsidP="00E4603D">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3954DB28" w14:textId="77777777" w:rsidR="00E4603D" w:rsidRPr="00D61FD5" w:rsidRDefault="00E4603D" w:rsidP="00E4603D">
      <w:pPr>
        <w:pStyle w:val="B1"/>
        <w:rPr>
          <w:lang w:eastAsia="zh-CN"/>
        </w:rPr>
      </w:pPr>
      <w:r w:rsidRPr="00D61FD5">
        <w:rPr>
          <w:lang w:eastAsia="zh-CN"/>
        </w:rPr>
        <w:t>-</w:t>
      </w:r>
      <w:r w:rsidRPr="00D61FD5">
        <w:rPr>
          <w:lang w:eastAsia="zh-CN"/>
        </w:rPr>
        <w:tab/>
        <w:t>OAM based port allocation, by operator</w:t>
      </w:r>
    </w:p>
    <w:p w14:paraId="07685504" w14:textId="77777777" w:rsidR="00E4603D" w:rsidRPr="00D61FD5" w:rsidRDefault="00E4603D" w:rsidP="00E4603D">
      <w:pPr>
        <w:pStyle w:val="B1"/>
        <w:rPr>
          <w:lang w:eastAsia="zh-CN"/>
        </w:rPr>
      </w:pPr>
      <w:r w:rsidRPr="00D61FD5">
        <w:rPr>
          <w:lang w:eastAsia="zh-CN"/>
        </w:rPr>
        <w:t>-</w:t>
      </w:r>
      <w:r w:rsidRPr="00D61FD5">
        <w:rPr>
          <w:lang w:eastAsia="zh-CN"/>
        </w:rPr>
        <w:tab/>
        <w:t>DNS based resolution of port number</w:t>
      </w:r>
    </w:p>
    <w:p w14:paraId="489238DE" w14:textId="77777777" w:rsidR="00E4603D" w:rsidRPr="00D61FD5" w:rsidRDefault="00E4603D" w:rsidP="00E4603D">
      <w:pPr>
        <w:pStyle w:val="B1"/>
        <w:rPr>
          <w:lang w:eastAsia="zh-CN"/>
        </w:rPr>
      </w:pPr>
      <w:r w:rsidRPr="00D61FD5">
        <w:rPr>
          <w:lang w:eastAsia="zh-CN"/>
        </w:rPr>
        <w:t>-</w:t>
      </w:r>
      <w:r w:rsidRPr="00D61FD5">
        <w:rPr>
          <w:lang w:eastAsia="zh-CN"/>
        </w:rPr>
        <w:tab/>
        <w:t>Multiplexer based solution</w:t>
      </w:r>
    </w:p>
    <w:p w14:paraId="2C9C8241" w14:textId="77777777" w:rsidR="00E4603D" w:rsidRPr="00D61FD5" w:rsidRDefault="00E4603D" w:rsidP="00E4603D">
      <w:pPr>
        <w:pStyle w:val="B1"/>
        <w:rPr>
          <w:lang w:eastAsia="zh-CN"/>
        </w:rPr>
      </w:pPr>
      <w:r w:rsidRPr="00D61FD5">
        <w:rPr>
          <w:lang w:eastAsia="zh-CN"/>
        </w:rPr>
        <w:t>-</w:t>
      </w:r>
      <w:r w:rsidRPr="00D61FD5">
        <w:rPr>
          <w:lang w:eastAsia="zh-CN"/>
        </w:rPr>
        <w:tab/>
        <w:t>Standardized SCTP PPID without Multiplexer</w:t>
      </w:r>
    </w:p>
    <w:p w14:paraId="0B3DB6C8" w14:textId="77777777" w:rsidR="00E4603D" w:rsidRPr="00D61FD5" w:rsidRDefault="00E4603D" w:rsidP="00E4603D">
      <w:pPr>
        <w:pStyle w:val="B1"/>
        <w:rPr>
          <w:lang w:eastAsia="zh-CN"/>
        </w:rPr>
      </w:pPr>
      <w:r w:rsidRPr="00D61FD5">
        <w:rPr>
          <w:lang w:eastAsia="zh-CN"/>
        </w:rPr>
        <w:t>-</w:t>
      </w:r>
      <w:r w:rsidRPr="00D61FD5">
        <w:rPr>
          <w:lang w:eastAsia="zh-CN"/>
        </w:rPr>
        <w:tab/>
        <w:t xml:space="preserve">Form work group </w:t>
      </w:r>
      <w:r>
        <w:rPr>
          <w:lang w:val="en-US"/>
        </w:rPr>
        <w:t>with members from telecom</w:t>
      </w:r>
      <w:r w:rsidRPr="008F0D83">
        <w:rPr>
          <w:lang w:val="en-US"/>
        </w:rPr>
        <w:t xml:space="preserve"> industry (ITU-T, </w:t>
      </w:r>
      <w:r w:rsidRPr="00D61FD5">
        <w:rPr>
          <w:lang w:eastAsia="zh-CN"/>
        </w:rPr>
        <w:t>3GPP</w:t>
      </w:r>
      <w:r>
        <w:rPr>
          <w:lang w:eastAsia="zh-CN"/>
        </w:rPr>
        <w:t xml:space="preserve">, </w:t>
      </w:r>
      <w:r w:rsidRPr="008F0D83">
        <w:rPr>
          <w:lang w:val="en-US"/>
        </w:rPr>
        <w:t>ETSI, TTC, ATIS, etc.)</w:t>
      </w:r>
      <w:r>
        <w:t xml:space="preserve"> </w:t>
      </w:r>
      <w:r w:rsidRPr="00D61FD5">
        <w:rPr>
          <w:lang w:eastAsia="zh-CN"/>
        </w:rPr>
        <w:t>and IETF</w:t>
      </w:r>
      <w:r>
        <w:t>/</w:t>
      </w:r>
      <w:r w:rsidRPr="009849BB">
        <w:rPr>
          <w:lang w:val="en-US"/>
        </w:rPr>
        <w:t>IANA</w:t>
      </w:r>
      <w:r w:rsidRPr="00D61FD5">
        <w:rPr>
          <w:lang w:eastAsia="zh-CN"/>
        </w:rPr>
        <w:t xml:space="preserve"> to look into the port number requirement</w:t>
      </w:r>
    </w:p>
    <w:p w14:paraId="5999CEDA" w14:textId="77777777" w:rsidR="00E4603D" w:rsidRPr="00D61FD5" w:rsidRDefault="00E4603D" w:rsidP="00E4603D">
      <w:pPr>
        <w:pStyle w:val="B1"/>
        <w:rPr>
          <w:lang w:eastAsia="zh-CN"/>
        </w:rPr>
      </w:pPr>
      <w:r w:rsidRPr="00D61FD5">
        <w:rPr>
          <w:lang w:eastAsia="zh-CN"/>
        </w:rPr>
        <w:t>-</w:t>
      </w:r>
      <w:r w:rsidRPr="00D61FD5">
        <w:rPr>
          <w:lang w:eastAsia="zh-CN"/>
        </w:rPr>
        <w:tab/>
        <w:t>HTTP(s) web server query for port discovery</w:t>
      </w:r>
    </w:p>
    <w:p w14:paraId="7CA163DF" w14:textId="77777777" w:rsidR="00E4603D" w:rsidRPr="00D61FD5" w:rsidRDefault="00E4603D" w:rsidP="00E4603D">
      <w:pPr>
        <w:pStyle w:val="TH"/>
        <w:rPr>
          <w:lang w:eastAsia="zh-CN"/>
        </w:rPr>
      </w:pPr>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7"/>
        <w:gridCol w:w="5388"/>
        <w:gridCol w:w="1493"/>
        <w:gridCol w:w="1493"/>
      </w:tblGrid>
      <w:tr w:rsidR="00E4603D" w:rsidRPr="00D61FD5" w14:paraId="45D8AF4C" w14:textId="77777777" w:rsidTr="001510FC">
        <w:tc>
          <w:tcPr>
            <w:tcW w:w="653" w:type="pct"/>
            <w:shd w:val="clear" w:color="auto" w:fill="auto"/>
          </w:tcPr>
          <w:p w14:paraId="56816AAE" w14:textId="77777777" w:rsidR="00E4603D" w:rsidRPr="00D61FD5" w:rsidRDefault="00E4603D" w:rsidP="001510FC">
            <w:pPr>
              <w:pStyle w:val="TAH"/>
            </w:pPr>
            <w:r w:rsidRPr="00D61FD5">
              <w:lastRenderedPageBreak/>
              <w:t>Solution</w:t>
            </w:r>
          </w:p>
        </w:tc>
        <w:tc>
          <w:tcPr>
            <w:tcW w:w="2796" w:type="pct"/>
            <w:shd w:val="clear" w:color="auto" w:fill="auto"/>
          </w:tcPr>
          <w:p w14:paraId="3DE67B0A" w14:textId="77777777" w:rsidR="00E4603D" w:rsidRPr="00D61FD5" w:rsidRDefault="00E4603D" w:rsidP="001510FC">
            <w:pPr>
              <w:pStyle w:val="TAH"/>
            </w:pPr>
            <w:r w:rsidRPr="00D61FD5">
              <w:t>Overview</w:t>
            </w:r>
          </w:p>
        </w:tc>
        <w:tc>
          <w:tcPr>
            <w:tcW w:w="775" w:type="pct"/>
            <w:shd w:val="clear" w:color="auto" w:fill="auto"/>
          </w:tcPr>
          <w:p w14:paraId="4E0B02B4" w14:textId="77777777" w:rsidR="00E4603D" w:rsidRPr="00D61FD5" w:rsidRDefault="00E4603D" w:rsidP="001510FC">
            <w:pPr>
              <w:pStyle w:val="TAH"/>
            </w:pPr>
            <w:r w:rsidRPr="00D61FD5">
              <w:t xml:space="preserve">Type/category </w:t>
            </w:r>
          </w:p>
        </w:tc>
        <w:tc>
          <w:tcPr>
            <w:tcW w:w="775" w:type="pct"/>
          </w:tcPr>
          <w:p w14:paraId="17738597" w14:textId="77777777" w:rsidR="00E4603D" w:rsidRPr="00D61FD5" w:rsidRDefault="00E4603D" w:rsidP="001510FC">
            <w:pPr>
              <w:pStyle w:val="TAH"/>
            </w:pPr>
            <w:r w:rsidRPr="00D61FD5">
              <w:t>Transport protocol(s) supported</w:t>
            </w:r>
          </w:p>
        </w:tc>
      </w:tr>
      <w:tr w:rsidR="00E4603D" w:rsidRPr="00D61FD5" w14:paraId="1E880191" w14:textId="77777777" w:rsidTr="001510FC">
        <w:tc>
          <w:tcPr>
            <w:tcW w:w="653" w:type="pct"/>
            <w:shd w:val="clear" w:color="auto" w:fill="auto"/>
          </w:tcPr>
          <w:p w14:paraId="24C9CE5A" w14:textId="77777777" w:rsidR="00E4603D" w:rsidRPr="00D61FD5" w:rsidRDefault="00E4603D" w:rsidP="001510FC">
            <w:pPr>
              <w:pStyle w:val="TAL"/>
            </w:pPr>
            <w:r w:rsidRPr="00D61FD5">
              <w:t>Solution#1</w:t>
            </w:r>
          </w:p>
        </w:tc>
        <w:tc>
          <w:tcPr>
            <w:tcW w:w="2796" w:type="pct"/>
            <w:shd w:val="clear" w:color="auto" w:fill="auto"/>
          </w:tcPr>
          <w:p w14:paraId="6CFE2111" w14:textId="77777777" w:rsidR="00E4603D" w:rsidRPr="00D61FD5" w:rsidRDefault="00E4603D" w:rsidP="001510FC">
            <w:pPr>
              <w:pStyle w:val="TAL"/>
            </w:pPr>
            <w:r w:rsidRPr="00D61FD5">
              <w:t>Proposes to standardize port number for new interface/application from a sub-range reserved by 3GPP from the dynamic/private port number range [49152 - 65535].</w:t>
            </w:r>
          </w:p>
          <w:p w14:paraId="6C47893A" w14:textId="77777777" w:rsidR="00E4603D" w:rsidRPr="00D61FD5" w:rsidRDefault="00E4603D" w:rsidP="001510FC">
            <w:pPr>
              <w:pStyle w:val="TAL"/>
              <w:rPr>
                <w:lang w:val="en-US"/>
              </w:rPr>
            </w:pPr>
          </w:p>
          <w:p w14:paraId="0F68603F" w14:textId="77777777" w:rsidR="00E4603D" w:rsidRPr="00D61FD5" w:rsidRDefault="00E4603D" w:rsidP="001510FC">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32411333" w14:textId="77777777" w:rsidR="00E4603D" w:rsidRPr="00D61FD5" w:rsidRDefault="00E4603D" w:rsidP="001510FC">
            <w:pPr>
              <w:pStyle w:val="TAL"/>
            </w:pPr>
          </w:p>
        </w:tc>
        <w:tc>
          <w:tcPr>
            <w:tcW w:w="775" w:type="pct"/>
            <w:shd w:val="clear" w:color="auto" w:fill="auto"/>
          </w:tcPr>
          <w:p w14:paraId="058A5BDB" w14:textId="77777777" w:rsidR="00E4603D" w:rsidRPr="00D61FD5" w:rsidRDefault="00E4603D" w:rsidP="001510FC">
            <w:pPr>
              <w:pStyle w:val="TAL"/>
            </w:pPr>
            <w:r w:rsidRPr="00D61FD5">
              <w:t>3GPP Standardize port number from dynamic range.</w:t>
            </w:r>
          </w:p>
        </w:tc>
        <w:tc>
          <w:tcPr>
            <w:tcW w:w="775" w:type="pct"/>
          </w:tcPr>
          <w:p w14:paraId="27F2893F" w14:textId="77777777" w:rsidR="00E4603D" w:rsidRPr="00D61FD5" w:rsidRDefault="00E4603D" w:rsidP="001510FC">
            <w:pPr>
              <w:pStyle w:val="TAL"/>
            </w:pPr>
            <w:r w:rsidRPr="00D61FD5">
              <w:t>UDP, TCP, SCTP</w:t>
            </w:r>
          </w:p>
        </w:tc>
      </w:tr>
      <w:tr w:rsidR="00E4603D" w:rsidRPr="00D61FD5" w14:paraId="03CBB709" w14:textId="77777777" w:rsidTr="001510FC">
        <w:tc>
          <w:tcPr>
            <w:tcW w:w="653" w:type="pct"/>
            <w:shd w:val="clear" w:color="auto" w:fill="auto"/>
          </w:tcPr>
          <w:p w14:paraId="62B0DCAF" w14:textId="77777777" w:rsidR="00E4603D" w:rsidRPr="00D61FD5" w:rsidRDefault="00E4603D" w:rsidP="001510FC">
            <w:pPr>
              <w:pStyle w:val="TAL"/>
            </w:pPr>
            <w:r w:rsidRPr="00D61FD5">
              <w:t>Solution#2</w:t>
            </w:r>
          </w:p>
        </w:tc>
        <w:tc>
          <w:tcPr>
            <w:tcW w:w="2796" w:type="pct"/>
            <w:shd w:val="clear" w:color="auto" w:fill="auto"/>
          </w:tcPr>
          <w:p w14:paraId="360F0A94" w14:textId="77777777" w:rsidR="00E4603D" w:rsidRPr="00D61FD5" w:rsidRDefault="00E4603D" w:rsidP="001510FC">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7A15A3E8" w14:textId="77777777" w:rsidR="00E4603D" w:rsidRPr="00D61FD5" w:rsidRDefault="00E4603D" w:rsidP="001510FC">
            <w:pPr>
              <w:pStyle w:val="TAL"/>
            </w:pPr>
            <w:r w:rsidRPr="00D61FD5">
              <w:t>OAM based port allocation</w:t>
            </w:r>
          </w:p>
        </w:tc>
        <w:tc>
          <w:tcPr>
            <w:tcW w:w="775" w:type="pct"/>
          </w:tcPr>
          <w:p w14:paraId="2B3DFAD0" w14:textId="77777777" w:rsidR="00E4603D" w:rsidRPr="00D61FD5" w:rsidRDefault="00E4603D" w:rsidP="001510FC">
            <w:pPr>
              <w:pStyle w:val="TAL"/>
            </w:pPr>
            <w:r w:rsidRPr="00D61FD5">
              <w:t>UDP, TCP, SCTP</w:t>
            </w:r>
          </w:p>
        </w:tc>
      </w:tr>
      <w:tr w:rsidR="00E4603D" w:rsidRPr="00D61FD5" w14:paraId="75B31BDA" w14:textId="77777777" w:rsidTr="001510FC">
        <w:tc>
          <w:tcPr>
            <w:tcW w:w="653" w:type="pct"/>
            <w:shd w:val="clear" w:color="auto" w:fill="auto"/>
          </w:tcPr>
          <w:p w14:paraId="393993F6" w14:textId="77777777" w:rsidR="00E4603D" w:rsidRPr="00D61FD5" w:rsidRDefault="00E4603D" w:rsidP="001510FC">
            <w:pPr>
              <w:pStyle w:val="TAL"/>
            </w:pPr>
            <w:r w:rsidRPr="00D61FD5">
              <w:t>Solution#3</w:t>
            </w:r>
          </w:p>
        </w:tc>
        <w:tc>
          <w:tcPr>
            <w:tcW w:w="2796" w:type="pct"/>
            <w:shd w:val="clear" w:color="auto" w:fill="auto"/>
          </w:tcPr>
          <w:p w14:paraId="70EE06FA" w14:textId="77777777" w:rsidR="00E4603D" w:rsidRPr="00D61FD5" w:rsidRDefault="00E4603D" w:rsidP="001510FC">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768E9104" w14:textId="77777777" w:rsidR="00E4603D" w:rsidRPr="00D61FD5" w:rsidRDefault="00E4603D" w:rsidP="001510FC">
            <w:pPr>
              <w:pStyle w:val="TAL"/>
            </w:pPr>
            <w:r w:rsidRPr="00D61FD5">
              <w:t>DNS infrastructure-based solution.</w:t>
            </w:r>
          </w:p>
        </w:tc>
        <w:tc>
          <w:tcPr>
            <w:tcW w:w="775" w:type="pct"/>
          </w:tcPr>
          <w:p w14:paraId="565E2B61" w14:textId="77777777" w:rsidR="00E4603D" w:rsidRPr="00D61FD5" w:rsidRDefault="00E4603D" w:rsidP="001510FC">
            <w:pPr>
              <w:pStyle w:val="TAL"/>
            </w:pPr>
            <w:r w:rsidRPr="00D61FD5">
              <w:t>UDP, TCP, SCTP</w:t>
            </w:r>
          </w:p>
        </w:tc>
      </w:tr>
      <w:tr w:rsidR="00E4603D" w:rsidRPr="00D61FD5" w14:paraId="057C83A3" w14:textId="77777777" w:rsidTr="001510FC">
        <w:tc>
          <w:tcPr>
            <w:tcW w:w="653" w:type="pct"/>
            <w:shd w:val="clear" w:color="auto" w:fill="auto"/>
          </w:tcPr>
          <w:p w14:paraId="73405E72" w14:textId="77777777" w:rsidR="00E4603D" w:rsidRPr="00D61FD5" w:rsidRDefault="00E4603D" w:rsidP="001510FC">
            <w:pPr>
              <w:pStyle w:val="TAL"/>
            </w:pPr>
            <w:r w:rsidRPr="00D61FD5">
              <w:t>Solution#4</w:t>
            </w:r>
          </w:p>
        </w:tc>
        <w:tc>
          <w:tcPr>
            <w:tcW w:w="2796" w:type="pct"/>
            <w:shd w:val="clear" w:color="auto" w:fill="auto"/>
          </w:tcPr>
          <w:p w14:paraId="07743D1E" w14:textId="77777777" w:rsidR="00E4603D" w:rsidRPr="00D61FD5" w:rsidRDefault="00E4603D" w:rsidP="001510FC">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11596B90" w14:textId="77777777" w:rsidR="00E4603D" w:rsidRPr="00D61FD5" w:rsidRDefault="00E4603D" w:rsidP="001510FC">
            <w:pPr>
              <w:pStyle w:val="TAL"/>
            </w:pPr>
          </w:p>
        </w:tc>
        <w:tc>
          <w:tcPr>
            <w:tcW w:w="775" w:type="pct"/>
          </w:tcPr>
          <w:p w14:paraId="2E80279D" w14:textId="77777777" w:rsidR="00E4603D" w:rsidRPr="00D61FD5" w:rsidRDefault="00E4603D" w:rsidP="001510FC">
            <w:pPr>
              <w:pStyle w:val="TAL"/>
            </w:pPr>
            <w:r w:rsidRPr="00D61FD5">
              <w:t>UDP, TCP, SCTP</w:t>
            </w:r>
          </w:p>
        </w:tc>
      </w:tr>
      <w:tr w:rsidR="00E4603D" w:rsidRPr="00D61FD5" w14:paraId="3EB6F36A" w14:textId="77777777" w:rsidTr="001510FC">
        <w:tc>
          <w:tcPr>
            <w:tcW w:w="653" w:type="pct"/>
            <w:shd w:val="clear" w:color="auto" w:fill="auto"/>
          </w:tcPr>
          <w:p w14:paraId="14D2B047" w14:textId="77777777" w:rsidR="00E4603D" w:rsidRPr="00D61FD5" w:rsidRDefault="00E4603D" w:rsidP="001510FC">
            <w:pPr>
              <w:pStyle w:val="TAL"/>
            </w:pPr>
            <w:r w:rsidRPr="00D61FD5">
              <w:t>Solution#5</w:t>
            </w:r>
          </w:p>
        </w:tc>
        <w:tc>
          <w:tcPr>
            <w:tcW w:w="2796" w:type="pct"/>
            <w:shd w:val="clear" w:color="auto" w:fill="auto"/>
          </w:tcPr>
          <w:p w14:paraId="71C13FC6" w14:textId="77777777" w:rsidR="00E4603D" w:rsidRPr="00D61FD5" w:rsidRDefault="00E4603D" w:rsidP="001510FC">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1DB880AC" w14:textId="77777777" w:rsidR="00E4603D" w:rsidRPr="00D61FD5" w:rsidRDefault="00E4603D" w:rsidP="001510FC">
            <w:pPr>
              <w:pStyle w:val="TAL"/>
            </w:pPr>
            <w:r w:rsidRPr="00D61FD5">
              <w:t>Multicast DNS</w:t>
            </w:r>
          </w:p>
        </w:tc>
        <w:tc>
          <w:tcPr>
            <w:tcW w:w="775" w:type="pct"/>
          </w:tcPr>
          <w:p w14:paraId="4A2D1622" w14:textId="77777777" w:rsidR="00E4603D" w:rsidRPr="00D61FD5" w:rsidRDefault="00E4603D" w:rsidP="001510FC">
            <w:pPr>
              <w:pStyle w:val="TAL"/>
            </w:pPr>
            <w:r w:rsidRPr="00D61FD5">
              <w:t>UDP, TCP, SCTP</w:t>
            </w:r>
          </w:p>
        </w:tc>
      </w:tr>
      <w:tr w:rsidR="00E4603D" w:rsidRPr="00D61FD5" w14:paraId="20978B59" w14:textId="77777777" w:rsidTr="001510FC">
        <w:tc>
          <w:tcPr>
            <w:tcW w:w="653" w:type="pct"/>
            <w:shd w:val="clear" w:color="auto" w:fill="auto"/>
          </w:tcPr>
          <w:p w14:paraId="0BA4F3EA" w14:textId="77777777" w:rsidR="00E4603D" w:rsidRPr="00D61FD5" w:rsidRDefault="00E4603D" w:rsidP="001510FC">
            <w:pPr>
              <w:pStyle w:val="TAL"/>
            </w:pPr>
            <w:r w:rsidRPr="00D61FD5">
              <w:t>Solution#6</w:t>
            </w:r>
          </w:p>
        </w:tc>
        <w:tc>
          <w:tcPr>
            <w:tcW w:w="2796" w:type="pct"/>
            <w:shd w:val="clear" w:color="auto" w:fill="auto"/>
          </w:tcPr>
          <w:p w14:paraId="522E19A5" w14:textId="77777777" w:rsidR="00E4603D" w:rsidRPr="00D61FD5" w:rsidRDefault="00E4603D" w:rsidP="001510FC">
            <w:pPr>
              <w:pStyle w:val="TAL"/>
            </w:pPr>
            <w:r w:rsidRPr="00D61FD5">
              <w:t>Solution#6 is similar to Solution#5 with only difference that the mDNS query is sent to a pre-configured IP address instead of the link-local multicast address.</w:t>
            </w:r>
          </w:p>
        </w:tc>
        <w:tc>
          <w:tcPr>
            <w:tcW w:w="775" w:type="pct"/>
            <w:vMerge/>
            <w:shd w:val="clear" w:color="auto" w:fill="auto"/>
          </w:tcPr>
          <w:p w14:paraId="4D9AAD47" w14:textId="77777777" w:rsidR="00E4603D" w:rsidRPr="00D61FD5" w:rsidRDefault="00E4603D" w:rsidP="001510FC">
            <w:pPr>
              <w:pStyle w:val="TAL"/>
            </w:pPr>
          </w:p>
        </w:tc>
        <w:tc>
          <w:tcPr>
            <w:tcW w:w="775" w:type="pct"/>
          </w:tcPr>
          <w:p w14:paraId="41F64A92" w14:textId="77777777" w:rsidR="00E4603D" w:rsidRPr="00D61FD5" w:rsidRDefault="00E4603D" w:rsidP="001510FC">
            <w:pPr>
              <w:pStyle w:val="TAL"/>
            </w:pPr>
            <w:r w:rsidRPr="00D61FD5">
              <w:t>UDP, TCP, SCTP</w:t>
            </w:r>
          </w:p>
        </w:tc>
      </w:tr>
      <w:tr w:rsidR="00E4603D" w:rsidRPr="00D61FD5" w14:paraId="6865AD3B" w14:textId="77777777" w:rsidTr="001510FC">
        <w:tc>
          <w:tcPr>
            <w:tcW w:w="653" w:type="pct"/>
            <w:shd w:val="clear" w:color="auto" w:fill="auto"/>
          </w:tcPr>
          <w:p w14:paraId="70C993AB" w14:textId="77777777" w:rsidR="00E4603D" w:rsidRPr="00D61FD5" w:rsidRDefault="00E4603D" w:rsidP="001510FC">
            <w:pPr>
              <w:pStyle w:val="TAL"/>
            </w:pPr>
            <w:r w:rsidRPr="00D61FD5">
              <w:t>Solution#7</w:t>
            </w:r>
          </w:p>
        </w:tc>
        <w:tc>
          <w:tcPr>
            <w:tcW w:w="2796" w:type="pct"/>
            <w:shd w:val="clear" w:color="auto" w:fill="auto"/>
          </w:tcPr>
          <w:p w14:paraId="00330C1F" w14:textId="54631319" w:rsidR="00E4603D" w:rsidRPr="00D61FD5" w:rsidRDefault="00E4603D" w:rsidP="001510FC">
            <w:pPr>
              <w:pStyle w:val="TAL"/>
            </w:pPr>
            <w:r w:rsidRPr="00D61FD5">
              <w:t>All new interfaces/applications use a common standardized port number and unique standardized SCTP Payload Protocol Identifier (PPID). The server side implements an SCTP multiplexer that distributes the traffic to intended applications based on PPID value.</w:t>
            </w:r>
          </w:p>
        </w:tc>
        <w:tc>
          <w:tcPr>
            <w:tcW w:w="775" w:type="pct"/>
            <w:vMerge w:val="restart"/>
            <w:shd w:val="clear" w:color="auto" w:fill="auto"/>
          </w:tcPr>
          <w:p w14:paraId="4164C49F" w14:textId="77777777" w:rsidR="00E4603D" w:rsidRPr="00D61FD5" w:rsidRDefault="00E4603D" w:rsidP="001510FC">
            <w:pPr>
              <w:pStyle w:val="TAL"/>
            </w:pPr>
            <w:r w:rsidRPr="00D61FD5">
              <w:t>MUX based solution</w:t>
            </w:r>
          </w:p>
          <w:p w14:paraId="51D7ECEA" w14:textId="77777777" w:rsidR="00E4603D" w:rsidRPr="00D61FD5" w:rsidRDefault="00E4603D" w:rsidP="001510FC">
            <w:pPr>
              <w:pStyle w:val="TAL"/>
            </w:pPr>
          </w:p>
          <w:p w14:paraId="63A8BD79" w14:textId="77777777" w:rsidR="00E4603D" w:rsidRPr="00D61FD5" w:rsidRDefault="00E4603D" w:rsidP="001510FC">
            <w:pPr>
              <w:pStyle w:val="TAL"/>
            </w:pPr>
            <w:r w:rsidRPr="00D61FD5">
              <w:t>(For SCTP use standardized PPID)</w:t>
            </w:r>
          </w:p>
        </w:tc>
        <w:tc>
          <w:tcPr>
            <w:tcW w:w="775" w:type="pct"/>
          </w:tcPr>
          <w:p w14:paraId="5B79BD72" w14:textId="77777777" w:rsidR="00E4603D" w:rsidRPr="00D61FD5" w:rsidRDefault="00E4603D" w:rsidP="001510FC">
            <w:pPr>
              <w:pStyle w:val="TAL"/>
            </w:pPr>
            <w:r w:rsidRPr="00D61FD5">
              <w:t>SCTP</w:t>
            </w:r>
          </w:p>
        </w:tc>
      </w:tr>
      <w:tr w:rsidR="00E4603D" w:rsidRPr="00D61FD5" w14:paraId="4C40D2FC" w14:textId="77777777" w:rsidTr="001510FC">
        <w:tc>
          <w:tcPr>
            <w:tcW w:w="653" w:type="pct"/>
            <w:shd w:val="clear" w:color="auto" w:fill="auto"/>
          </w:tcPr>
          <w:p w14:paraId="1FB3A314" w14:textId="77777777" w:rsidR="00E4603D" w:rsidRPr="00D61FD5" w:rsidRDefault="00E4603D" w:rsidP="001510FC">
            <w:pPr>
              <w:pStyle w:val="TAL"/>
            </w:pPr>
            <w:r w:rsidRPr="00D61FD5">
              <w:t>Solution#8</w:t>
            </w:r>
          </w:p>
        </w:tc>
        <w:tc>
          <w:tcPr>
            <w:tcW w:w="2796" w:type="pct"/>
            <w:shd w:val="clear" w:color="auto" w:fill="auto"/>
          </w:tcPr>
          <w:p w14:paraId="4983E64B" w14:textId="77E0902D" w:rsidR="00E4603D" w:rsidRPr="00D61FD5" w:rsidRDefault="00E4603D" w:rsidP="001510FC">
            <w:pPr>
              <w:pStyle w:val="TAL"/>
            </w:pPr>
            <w:r w:rsidRPr="00D61FD5">
              <w:t>All new interfaces/applications use a common standardized port number and unique standardized SCTP Payload Protocol Identifier (PPID). The server side implements an SCTP application layer multiplexer solution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6426B5A4" w14:textId="77777777" w:rsidR="00E4603D" w:rsidRPr="00D61FD5" w:rsidRDefault="00E4603D" w:rsidP="001510FC">
            <w:pPr>
              <w:pStyle w:val="TAL"/>
            </w:pPr>
          </w:p>
        </w:tc>
        <w:tc>
          <w:tcPr>
            <w:tcW w:w="775" w:type="pct"/>
          </w:tcPr>
          <w:p w14:paraId="3C135215" w14:textId="77777777" w:rsidR="00E4603D" w:rsidRPr="00D61FD5" w:rsidRDefault="00E4603D" w:rsidP="001510FC">
            <w:pPr>
              <w:pStyle w:val="TAL"/>
            </w:pPr>
            <w:r w:rsidRPr="00D61FD5">
              <w:t>SCTP</w:t>
            </w:r>
          </w:p>
        </w:tc>
      </w:tr>
      <w:tr w:rsidR="00E4603D" w:rsidRPr="00D61FD5" w14:paraId="5B95CA37" w14:textId="77777777" w:rsidTr="001510FC">
        <w:tc>
          <w:tcPr>
            <w:tcW w:w="653" w:type="pct"/>
            <w:shd w:val="clear" w:color="auto" w:fill="auto"/>
          </w:tcPr>
          <w:p w14:paraId="6DEAE1D7" w14:textId="77777777" w:rsidR="00E4603D" w:rsidRPr="00D61FD5" w:rsidRDefault="00E4603D" w:rsidP="001510FC">
            <w:pPr>
              <w:pStyle w:val="TAL"/>
            </w:pPr>
            <w:r w:rsidRPr="00D61FD5">
              <w:t>Solution#9</w:t>
            </w:r>
          </w:p>
        </w:tc>
        <w:tc>
          <w:tcPr>
            <w:tcW w:w="2796" w:type="pct"/>
            <w:shd w:val="clear" w:color="auto" w:fill="auto"/>
          </w:tcPr>
          <w:p w14:paraId="66E6DC34" w14:textId="77777777" w:rsidR="00E4603D" w:rsidRPr="00D61FD5" w:rsidRDefault="00E4603D" w:rsidP="001510FC">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419AB4B2" w14:textId="77777777" w:rsidR="00E4603D" w:rsidRPr="00D61FD5" w:rsidRDefault="00E4603D" w:rsidP="001510FC">
            <w:pPr>
              <w:pStyle w:val="TAL"/>
            </w:pPr>
          </w:p>
        </w:tc>
        <w:tc>
          <w:tcPr>
            <w:tcW w:w="775" w:type="pct"/>
          </w:tcPr>
          <w:p w14:paraId="6712E987" w14:textId="77777777" w:rsidR="00E4603D" w:rsidRPr="00D61FD5" w:rsidRDefault="00E4603D" w:rsidP="001510FC">
            <w:pPr>
              <w:pStyle w:val="TAL"/>
            </w:pPr>
            <w:r w:rsidRPr="00D61FD5">
              <w:t>TCP</w:t>
            </w:r>
          </w:p>
        </w:tc>
      </w:tr>
      <w:tr w:rsidR="00E4603D" w:rsidRPr="00D61FD5" w14:paraId="7C2BFCD5" w14:textId="77777777" w:rsidTr="001510FC">
        <w:tc>
          <w:tcPr>
            <w:tcW w:w="653" w:type="pct"/>
            <w:shd w:val="clear" w:color="auto" w:fill="auto"/>
          </w:tcPr>
          <w:p w14:paraId="1C7B8895" w14:textId="77777777" w:rsidR="00E4603D" w:rsidRPr="00D61FD5" w:rsidRDefault="00E4603D" w:rsidP="001510FC">
            <w:pPr>
              <w:pStyle w:val="TAL"/>
            </w:pPr>
            <w:r w:rsidRPr="00D61FD5">
              <w:t>Solution#10</w:t>
            </w:r>
          </w:p>
        </w:tc>
        <w:tc>
          <w:tcPr>
            <w:tcW w:w="2796" w:type="pct"/>
            <w:shd w:val="clear" w:color="auto" w:fill="auto"/>
          </w:tcPr>
          <w:p w14:paraId="4A33857C" w14:textId="77777777" w:rsidR="00E4603D" w:rsidRPr="00D61FD5" w:rsidRDefault="00E4603D" w:rsidP="001510FC">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3594B938" w14:textId="77777777" w:rsidR="00E4603D" w:rsidRPr="00D61FD5" w:rsidRDefault="00E4603D" w:rsidP="001510FC">
            <w:pPr>
              <w:pStyle w:val="TAL"/>
            </w:pPr>
            <w:r w:rsidRPr="00D61FD5">
              <w:t>Standardized SCTP PPID without MUX</w:t>
            </w:r>
          </w:p>
        </w:tc>
        <w:tc>
          <w:tcPr>
            <w:tcW w:w="775" w:type="pct"/>
          </w:tcPr>
          <w:p w14:paraId="259264A6" w14:textId="77777777" w:rsidR="00E4603D" w:rsidRPr="00D61FD5" w:rsidRDefault="00E4603D" w:rsidP="001510FC">
            <w:pPr>
              <w:pStyle w:val="TAL"/>
            </w:pPr>
            <w:r w:rsidRPr="00D61FD5">
              <w:t>SCTP</w:t>
            </w:r>
          </w:p>
        </w:tc>
      </w:tr>
      <w:tr w:rsidR="00E4603D" w:rsidRPr="00D61FD5" w14:paraId="2EABFB1D" w14:textId="77777777" w:rsidTr="001510FC">
        <w:tc>
          <w:tcPr>
            <w:tcW w:w="653" w:type="pct"/>
            <w:shd w:val="clear" w:color="auto" w:fill="auto"/>
          </w:tcPr>
          <w:p w14:paraId="3E8F70FD" w14:textId="77777777" w:rsidR="00E4603D" w:rsidRPr="00D61FD5" w:rsidRDefault="00E4603D" w:rsidP="001510FC">
            <w:pPr>
              <w:pStyle w:val="TAL"/>
            </w:pPr>
            <w:r w:rsidRPr="00D61FD5">
              <w:t>Solution#11</w:t>
            </w:r>
          </w:p>
        </w:tc>
        <w:tc>
          <w:tcPr>
            <w:tcW w:w="2796" w:type="pct"/>
            <w:shd w:val="clear" w:color="auto" w:fill="auto"/>
          </w:tcPr>
          <w:p w14:paraId="1FEE6C42" w14:textId="77777777" w:rsidR="00E4603D" w:rsidRPr="00D61FD5" w:rsidRDefault="00E4603D" w:rsidP="001510FC">
            <w:pPr>
              <w:pStyle w:val="TAL"/>
            </w:pPr>
            <w:r w:rsidRPr="00D61FD5">
              <w:t xml:space="preserve">The proposal here is to form a work group with members from </w:t>
            </w:r>
            <w:r w:rsidRPr="008F0D83">
              <w:rPr>
                <w:lang w:val="en-US"/>
              </w:rPr>
              <w:t xml:space="preserve">telecom industry (ITU-T, </w:t>
            </w:r>
            <w:r w:rsidRPr="00D61FD5">
              <w:rPr>
                <w:lang w:eastAsia="zh-CN"/>
              </w:rPr>
              <w:t>3GPP</w:t>
            </w:r>
            <w:r>
              <w:rPr>
                <w:lang w:eastAsia="zh-CN"/>
              </w:rPr>
              <w:t xml:space="preserve">, </w:t>
            </w:r>
            <w:r w:rsidRPr="008F0D83">
              <w:rPr>
                <w:lang w:val="en-US"/>
              </w:rPr>
              <w:t>ETSI, TTC, ATIS, etc.)</w:t>
            </w:r>
            <w:r>
              <w:t xml:space="preserve"> </w:t>
            </w:r>
            <w:r w:rsidRPr="00D61FD5">
              <w:rPr>
                <w:lang w:eastAsia="zh-CN"/>
              </w:rPr>
              <w:t>and IETF</w:t>
            </w:r>
            <w:r>
              <w:t>/</w:t>
            </w:r>
            <w:r w:rsidRPr="009849BB">
              <w:rPr>
                <w:lang w:val="en-US"/>
              </w:rPr>
              <w:t>IANA</w:t>
            </w:r>
            <w:r w:rsidRPr="00D61FD5" w:rsidDel="00E9184C">
              <w:t xml:space="preserve"> </w:t>
            </w:r>
            <w:r w:rsidRPr="00D61FD5">
              <w:t xml:space="preserve">to discuss the port number requirement from </w:t>
            </w:r>
            <w:r>
              <w:t>telecom networks</w:t>
            </w:r>
            <w:r w:rsidRPr="00D61FD5">
              <w:t xml:space="preserve">. Looking at the available port numbers, past port allocation history from IANA and number of ports required typically by </w:t>
            </w:r>
            <w:r>
              <w:t>telecom networks</w:t>
            </w:r>
            <w:r w:rsidRPr="00D61FD5">
              <w:t xml:space="preserve">(~1-2 on an average per year), it may be possible to reserve a sub-range from user port number range [1024-49151] for </w:t>
            </w:r>
            <w:r>
              <w:t>standardized telecom industry</w:t>
            </w:r>
            <w:r w:rsidRPr="00D61FD5">
              <w:t xml:space="preserve"> use.</w:t>
            </w:r>
          </w:p>
        </w:tc>
        <w:tc>
          <w:tcPr>
            <w:tcW w:w="775" w:type="pct"/>
            <w:shd w:val="clear" w:color="auto" w:fill="auto"/>
          </w:tcPr>
          <w:p w14:paraId="18BBEB5B" w14:textId="77777777" w:rsidR="00E4603D" w:rsidRPr="00D61FD5" w:rsidRDefault="00E4603D" w:rsidP="001510FC">
            <w:pPr>
              <w:pStyle w:val="TAL"/>
            </w:pPr>
            <w:r w:rsidRPr="00D61FD5">
              <w:t>Form a Work Group</w:t>
            </w:r>
          </w:p>
          <w:p w14:paraId="7C40D18E" w14:textId="77777777" w:rsidR="00E4603D" w:rsidRPr="00D61FD5" w:rsidRDefault="00E4603D" w:rsidP="001510FC">
            <w:pPr>
              <w:pStyle w:val="TAL"/>
            </w:pPr>
          </w:p>
          <w:p w14:paraId="5DB42A12" w14:textId="77777777" w:rsidR="00E4603D" w:rsidRPr="00D61FD5" w:rsidRDefault="00E4603D" w:rsidP="001510FC">
            <w:pPr>
              <w:pStyle w:val="TAL"/>
            </w:pPr>
            <w:r w:rsidRPr="00D61FD5">
              <w:t>(Continue using standardized port allocated by IANA)</w:t>
            </w:r>
          </w:p>
        </w:tc>
        <w:tc>
          <w:tcPr>
            <w:tcW w:w="775" w:type="pct"/>
          </w:tcPr>
          <w:p w14:paraId="63BEED8C" w14:textId="77777777" w:rsidR="00E4603D" w:rsidRPr="00D61FD5" w:rsidRDefault="00E4603D" w:rsidP="001510FC">
            <w:pPr>
              <w:pStyle w:val="TAL"/>
            </w:pPr>
            <w:r w:rsidRPr="00D61FD5">
              <w:t>UDP, TCP, SCTP</w:t>
            </w:r>
          </w:p>
        </w:tc>
      </w:tr>
      <w:tr w:rsidR="00E4603D" w:rsidRPr="00D61FD5" w14:paraId="77413FF8" w14:textId="77777777" w:rsidTr="001510FC">
        <w:tc>
          <w:tcPr>
            <w:tcW w:w="653" w:type="pct"/>
            <w:shd w:val="clear" w:color="auto" w:fill="auto"/>
          </w:tcPr>
          <w:p w14:paraId="16CD468D" w14:textId="77777777" w:rsidR="00E4603D" w:rsidRPr="00D61FD5" w:rsidRDefault="00E4603D" w:rsidP="001510FC">
            <w:pPr>
              <w:pStyle w:val="TAL"/>
            </w:pPr>
            <w:r w:rsidRPr="00D61FD5">
              <w:lastRenderedPageBreak/>
              <w:t>Solution#12</w:t>
            </w:r>
          </w:p>
        </w:tc>
        <w:tc>
          <w:tcPr>
            <w:tcW w:w="2796" w:type="pct"/>
            <w:shd w:val="clear" w:color="auto" w:fill="auto"/>
          </w:tcPr>
          <w:p w14:paraId="5C185FD8" w14:textId="77777777" w:rsidR="00E4603D" w:rsidRPr="00D61FD5" w:rsidRDefault="00E4603D" w:rsidP="001510FC">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2E21CC65" w14:textId="77777777" w:rsidR="00E4603D" w:rsidRPr="00D61FD5" w:rsidRDefault="00E4603D" w:rsidP="001510FC">
            <w:pPr>
              <w:pStyle w:val="TAL"/>
            </w:pPr>
            <w:r w:rsidRPr="00D61FD5">
              <w:t>HTTP(s) web server query for port discovery</w:t>
            </w:r>
          </w:p>
        </w:tc>
        <w:tc>
          <w:tcPr>
            <w:tcW w:w="775" w:type="pct"/>
          </w:tcPr>
          <w:p w14:paraId="61AAF9E2" w14:textId="77777777" w:rsidR="00E4603D" w:rsidRPr="00D61FD5" w:rsidRDefault="00E4603D" w:rsidP="001510FC">
            <w:pPr>
              <w:pStyle w:val="TAL"/>
            </w:pPr>
            <w:r w:rsidRPr="00D61FD5">
              <w:t>UDP, TCP, SCTP</w:t>
            </w:r>
          </w:p>
        </w:tc>
      </w:tr>
      <w:tr w:rsidR="00E4603D" w:rsidRPr="00D61FD5" w14:paraId="66E860A3" w14:textId="77777777" w:rsidTr="001510FC">
        <w:tc>
          <w:tcPr>
            <w:tcW w:w="653" w:type="pct"/>
            <w:shd w:val="clear" w:color="auto" w:fill="auto"/>
          </w:tcPr>
          <w:p w14:paraId="1D400A60" w14:textId="77777777" w:rsidR="00E4603D" w:rsidRPr="00D61FD5" w:rsidRDefault="00E4603D" w:rsidP="001510FC">
            <w:pPr>
              <w:pStyle w:val="TAL"/>
            </w:pPr>
            <w:r w:rsidRPr="00D61FD5">
              <w:t>Solution#13</w:t>
            </w:r>
          </w:p>
        </w:tc>
        <w:tc>
          <w:tcPr>
            <w:tcW w:w="2796" w:type="pct"/>
            <w:shd w:val="clear" w:color="auto" w:fill="auto"/>
          </w:tcPr>
          <w:p w14:paraId="3CDAD353" w14:textId="77777777" w:rsidR="00E4603D" w:rsidRPr="00D61FD5" w:rsidRDefault="00E4603D" w:rsidP="001510FC">
            <w:pPr>
              <w:pStyle w:val="TAL"/>
            </w:pPr>
            <w:r w:rsidRPr="00D61FD5">
              <w:t>Solution#13 is similar to Solution#12, with the following differences:</w:t>
            </w:r>
          </w:p>
          <w:p w14:paraId="31E9F7D0" w14:textId="77777777" w:rsidR="00E4603D" w:rsidRPr="00D61FD5" w:rsidRDefault="00E4603D" w:rsidP="001510FC">
            <w:pPr>
              <w:pStyle w:val="TAL"/>
            </w:pPr>
            <w:r w:rsidRPr="00D61FD5">
              <w:t>-</w:t>
            </w:r>
            <w:r w:rsidRPr="00D61FD5">
              <w:tab/>
              <w:t>The server side implements an HTTP web service and is configured with the IP/Port number of the supported applications.</w:t>
            </w:r>
          </w:p>
          <w:p w14:paraId="77D4A62C" w14:textId="77777777" w:rsidR="00E4603D" w:rsidRPr="00D61FD5" w:rsidRDefault="00E4603D" w:rsidP="001510FC">
            <w:pPr>
              <w:pStyle w:val="TAL"/>
            </w:pPr>
            <w:r w:rsidRPr="00D61FD5">
              <w:t>-</w:t>
            </w:r>
            <w:r w:rsidRPr="00D61FD5">
              <w:tab/>
              <w:t>The client side is configured to query the HTTP web server first to fetch the IP/port number details supported by the application.</w:t>
            </w:r>
          </w:p>
          <w:p w14:paraId="33F7EE5B" w14:textId="77777777" w:rsidR="00E4603D" w:rsidRPr="00D61FD5" w:rsidRDefault="00E4603D" w:rsidP="001510FC">
            <w:pPr>
              <w:pStyle w:val="TAL"/>
            </w:pPr>
          </w:p>
        </w:tc>
        <w:tc>
          <w:tcPr>
            <w:tcW w:w="775" w:type="pct"/>
            <w:vMerge/>
            <w:shd w:val="clear" w:color="auto" w:fill="auto"/>
          </w:tcPr>
          <w:p w14:paraId="497FE303" w14:textId="77777777" w:rsidR="00E4603D" w:rsidRPr="00D61FD5" w:rsidRDefault="00E4603D" w:rsidP="001510FC">
            <w:pPr>
              <w:pStyle w:val="TAL"/>
            </w:pPr>
          </w:p>
        </w:tc>
        <w:tc>
          <w:tcPr>
            <w:tcW w:w="775" w:type="pct"/>
          </w:tcPr>
          <w:p w14:paraId="4A34CEA5" w14:textId="77777777" w:rsidR="00E4603D" w:rsidRPr="00D61FD5" w:rsidRDefault="00E4603D" w:rsidP="001510FC">
            <w:pPr>
              <w:pStyle w:val="TAL"/>
            </w:pPr>
            <w:r w:rsidRPr="00D61FD5">
              <w:t>UDP, TCP, SCTP</w:t>
            </w:r>
          </w:p>
        </w:tc>
      </w:tr>
    </w:tbl>
    <w:p w14:paraId="7BD03F1A" w14:textId="77777777" w:rsidR="00E4603D" w:rsidRPr="00D61FD5" w:rsidRDefault="00E4603D" w:rsidP="00E4603D"/>
    <w:p w14:paraId="7F11CC3E" w14:textId="77777777" w:rsidR="00E4603D" w:rsidRDefault="00E4603D" w:rsidP="00E4603D">
      <w:pPr>
        <w:rPr>
          <w:lang w:eastAsia="zh-CN"/>
        </w:rPr>
      </w:pPr>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126CA918" w14:textId="2E15F4B9" w:rsidR="00DB051E" w:rsidRPr="00D61FD5" w:rsidRDefault="00DB051E" w:rsidP="00DB051E">
      <w:pPr>
        <w:pStyle w:val="Heading4"/>
        <w:rPr>
          <w:lang w:eastAsia="zh-CN"/>
        </w:rPr>
      </w:pPr>
      <w:bookmarkStart w:id="1587" w:name="_Toc82717879"/>
      <w:r w:rsidRPr="00D61FD5">
        <w:rPr>
          <w:lang w:eastAsia="zh-CN"/>
        </w:rPr>
        <w:t>7.3.1.2</w:t>
      </w:r>
      <w:r w:rsidR="00CC40AB" w:rsidRPr="00D61FD5">
        <w:rPr>
          <w:lang w:eastAsia="zh-CN"/>
        </w:rPr>
        <w:tab/>
      </w:r>
      <w:r w:rsidRPr="00D61FD5">
        <w:rPr>
          <w:lang w:eastAsia="zh-CN"/>
        </w:rPr>
        <w:t>Evaluation of 3GPP standardizing port from dynamic range (</w:t>
      </w:r>
      <w:r w:rsidR="000B0B2B" w:rsidRPr="00D61FD5">
        <w:rPr>
          <w:lang w:eastAsia="zh-CN"/>
        </w:rPr>
        <w:t>Solution#</w:t>
      </w:r>
      <w:r w:rsidRPr="00D61FD5">
        <w:rPr>
          <w:lang w:eastAsia="zh-CN"/>
        </w:rPr>
        <w:t>1)</w:t>
      </w:r>
      <w:bookmarkEnd w:id="1580"/>
      <w:bookmarkEnd w:id="1581"/>
      <w:bookmarkEnd w:id="1582"/>
      <w:bookmarkEnd w:id="1583"/>
      <w:bookmarkEnd w:id="1584"/>
      <w:bookmarkEnd w:id="1585"/>
      <w:bookmarkEnd w:id="1587"/>
    </w:p>
    <w:p w14:paraId="6D9FC067" w14:textId="70FC692D" w:rsidR="00DB051E" w:rsidRPr="00D61FD5" w:rsidRDefault="000B0B2B" w:rsidP="00DB051E">
      <w:r w:rsidRPr="00D61FD5">
        <w:rPr>
          <w:lang w:eastAsia="zh-CN"/>
        </w:rPr>
        <w:t>Solution#</w:t>
      </w:r>
      <w:r w:rsidR="00DB051E" w:rsidRPr="00D61FD5">
        <w:rPr>
          <w:lang w:eastAsia="zh-CN"/>
        </w:rPr>
        <w:t xml:space="preserve">1 proposes that 3GPP shall reserve a sub-range of port numbers from the dynamic/private range </w:t>
      </w:r>
      <w:r w:rsidR="00DB051E" w:rsidRPr="00D61FD5">
        <w:t xml:space="preserve">[49152 - 65535]. 3GPP will standardize a port number from this sub-range for every new interface/application defined by it going forward. The dynamic range </w:t>
      </w:r>
      <w:r w:rsidR="00DB051E" w:rsidRPr="00D61FD5">
        <w:rPr>
          <w:lang w:val="en-US"/>
        </w:rPr>
        <w:t xml:space="preserve">[49152 – 65535] </w:t>
      </w:r>
      <w:r w:rsidR="00DB051E" w:rsidRPr="00D61FD5">
        <w:t>is not assigned by IANA as this range has been specifically set aside for local and dynamic use case. So, even if we (3GPP) reserve a sub-range from the dynamic/private port number range, it is unlikely that IETF will agree on recommending to internet community to avoid such port range reserved by 3GPP. This will leave a finite possibility of a port number clash as described in the solution in clause 6.2.2. However, since this solution will be used only for intra-domain uses cases (because IETF/IANA will continue port number allocation for 3GPP inter-domain interfaces) within a 3GPP network, the possibility of a port clash with other application client would be very less and it should be possible to easily avoid/overcome any such port number clash scenarios.</w:t>
      </w:r>
    </w:p>
    <w:p w14:paraId="2D0F0407" w14:textId="77777777" w:rsidR="00E4603D" w:rsidRPr="00D61FD5" w:rsidRDefault="00E4603D" w:rsidP="00E4603D">
      <w:pPr>
        <w:pStyle w:val="Heading4"/>
        <w:rPr>
          <w:lang w:eastAsia="zh-CN"/>
        </w:rPr>
      </w:pPr>
      <w:bookmarkStart w:id="1588" w:name="_Toc63666265"/>
      <w:bookmarkStart w:id="1589" w:name="_Toc66105099"/>
      <w:bookmarkStart w:id="1590" w:name="_Toc66106972"/>
      <w:bookmarkStart w:id="1591" w:name="_Toc66462629"/>
      <w:bookmarkStart w:id="1592" w:name="_Toc70927152"/>
      <w:bookmarkStart w:id="1593" w:name="_Toc73781974"/>
      <w:bookmarkStart w:id="1594" w:name="_Toc63666266"/>
      <w:bookmarkStart w:id="1595" w:name="_Toc66105100"/>
      <w:bookmarkStart w:id="1596" w:name="_Toc66106973"/>
      <w:bookmarkStart w:id="1597" w:name="_Toc66462630"/>
      <w:bookmarkStart w:id="1598" w:name="_Toc70927153"/>
      <w:bookmarkStart w:id="1599" w:name="_Toc73781975"/>
      <w:bookmarkStart w:id="1600" w:name="_Toc82717880"/>
      <w:r w:rsidRPr="00D61FD5">
        <w:rPr>
          <w:lang w:eastAsia="zh-CN"/>
        </w:rPr>
        <w:t>7.3.1.3</w:t>
      </w:r>
      <w:r w:rsidRPr="00D61FD5">
        <w:rPr>
          <w:lang w:eastAsia="zh-CN"/>
        </w:rPr>
        <w:tab/>
        <w:t>Evaluation of OAM based solution (Solution#2)</w:t>
      </w:r>
      <w:bookmarkEnd w:id="1588"/>
      <w:bookmarkEnd w:id="1589"/>
      <w:bookmarkEnd w:id="1590"/>
      <w:bookmarkEnd w:id="1591"/>
      <w:bookmarkEnd w:id="1592"/>
      <w:bookmarkEnd w:id="1593"/>
      <w:bookmarkEnd w:id="1600"/>
    </w:p>
    <w:p w14:paraId="341A51D7" w14:textId="2CCF4F75" w:rsidR="00E4603D" w:rsidRPr="00D61FD5" w:rsidRDefault="00E4603D" w:rsidP="00E4603D">
      <w:r w:rsidRPr="00D61FD5">
        <w:t>Solution#2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Solution#2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Solution#2, the operator's OAM allocates the port number, the operator is aware of port numbers from the user port number range [1024-49151] being used in the network. So, it may be beneficial if for Solution#2 the operator allocates free ports from the user port number range [1024-49151] for the new 3GPP interfaces/applications.</w:t>
      </w:r>
    </w:p>
    <w:p w14:paraId="70C28204" w14:textId="77777777" w:rsidR="00E4603D" w:rsidRPr="00D61FD5" w:rsidRDefault="00E4603D" w:rsidP="00E4603D">
      <w:r w:rsidRPr="00D61FD5">
        <w:t>Both Solution#1 and Solution#2 avoids larger impacts on the infrastructure (e.g. introducing/managing DNS) and keeps the impact on the application side also to a minimum e.g. no need for implementing support for DNS, mDNS, HTTP based Web server/client or multiplexer etc. Both Solution#1 and Solution#2 have a finite risk of running into port number clash. However, Solution#2 has an advantage over Solution#1, that the port number is not standardized (or fixed) and is managed by the operator's OAM. Solution#2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03866FFD" w14:textId="3792FF33" w:rsidR="00694895" w:rsidRPr="00D61FD5" w:rsidRDefault="00694895" w:rsidP="00694895">
      <w:pPr>
        <w:pStyle w:val="Heading4"/>
        <w:rPr>
          <w:lang w:eastAsia="zh-CN"/>
        </w:rPr>
      </w:pPr>
      <w:bookmarkStart w:id="1601" w:name="_Toc82717881"/>
      <w:r w:rsidRPr="00D61FD5">
        <w:rPr>
          <w:lang w:eastAsia="zh-CN"/>
        </w:rPr>
        <w:t>7.3.1.4</w:t>
      </w:r>
      <w:r w:rsidR="00CC40AB" w:rsidRPr="00D61FD5">
        <w:rPr>
          <w:lang w:eastAsia="zh-CN"/>
        </w:rPr>
        <w:tab/>
      </w:r>
      <w:r w:rsidRPr="00D61FD5">
        <w:rPr>
          <w:lang w:eastAsia="zh-CN"/>
        </w:rPr>
        <w:t>Evaluation of DNS based solutions (solutions #3, #4, #5, #6)</w:t>
      </w:r>
      <w:bookmarkEnd w:id="1594"/>
      <w:bookmarkEnd w:id="1595"/>
      <w:bookmarkEnd w:id="1596"/>
      <w:bookmarkEnd w:id="1597"/>
      <w:bookmarkEnd w:id="1598"/>
      <w:bookmarkEnd w:id="1599"/>
      <w:bookmarkEnd w:id="1601"/>
    </w:p>
    <w:p w14:paraId="5782FA47" w14:textId="0209AB99" w:rsidR="00694895" w:rsidRPr="00D61FD5" w:rsidRDefault="000B0B2B" w:rsidP="00694895">
      <w:r w:rsidRPr="00D61FD5">
        <w:t>Solution#</w:t>
      </w:r>
      <w:r w:rsidR="00694895" w:rsidRPr="00D61FD5">
        <w:t xml:space="preserve">3 and </w:t>
      </w:r>
      <w:r w:rsidRPr="00D61FD5">
        <w:t>Solution#</w:t>
      </w:r>
      <w:r w:rsidR="00694895" w:rsidRPr="00D61FD5">
        <w:t xml:space="preserve">4 makes use of the proven DNS infrastructure, which is a very matured technology, for discovering the port number by the application clients. On the application server side, the port number could be </w:t>
      </w:r>
      <w:r w:rsidR="00694895" w:rsidRPr="00D61FD5">
        <w:lastRenderedPageBreak/>
        <w:t>locally/dynamically assigned. These 2 solutions limit the need for manual configuration on the application client side as the clients only need to be configured with the DNS server IP address, through which it can discover the IP address and port numbers to be used for setting up connections to a specific interface/application. However, these 2 solutions also come with a number of other challenges. All 3GPP nodes must implement a DNS resolver to discover the interface end point IP address and port numbers. This discovery mechanism additionally implies more signalling before the connection is setup between 2 nodes. On the server side, if the port number assigned to the application is changed, the DNS server needs to be updated. This DNS server update can be done manually or dynamically using Dynamic DNS (DDNS) kind of solutions for updating DNS records on the run. Although DDNS eliminates considerable time required to manually update the DNS records in the DNS server when network configuration changes, it will not enable to automatically update the clients with this information: on the client side the DNS resolver generally caches the response received from the DNS server for a certain duration (Time-To-Live or TTL). Now, if the DNS records is updated in the DNS server before the expiration of the TTL in the DNS resolver cache, the client remains unaware of the change until the timer is expired and it does a fresh DNS query (assuming here that the DNS records are updated). However, experiencing connection attempt failures due to the outdated DNS information, the client can force a refresh of the DNS cache (DNS flush) and then retrieve the updated DNS records from the authoritative DNS server. Another way to improve the DNS update propagation in the network would be to use TTL of few minutes instead of hours. From an operator's point of view, these solutions also introduce additional costs and complexity of deploying and maintaining the DNS infrastructure and timely update of DNS records. This also introduces dependency on DNS infrastructure for availability.</w:t>
      </w:r>
    </w:p>
    <w:p w14:paraId="56C85D8F" w14:textId="088CFF04" w:rsidR="00694895" w:rsidRPr="00D61FD5" w:rsidRDefault="000B0B2B" w:rsidP="00694895">
      <w:r w:rsidRPr="00D61FD5">
        <w:t>Solution#</w:t>
      </w:r>
      <w:r w:rsidR="00694895" w:rsidRPr="00D61FD5">
        <w:t xml:space="preserve">5 and </w:t>
      </w:r>
      <w:r w:rsidRPr="00D61FD5">
        <w:t>Solution#</w:t>
      </w:r>
      <w:r w:rsidR="00694895" w:rsidRPr="00D61FD5">
        <w:t xml:space="preserve">6 also uses DNS based discovery of the server IP address and port, however, instead of using a DNS infrastructure it relies on the concept of multicast DNS (mDNS) for discovery. Both </w:t>
      </w:r>
      <w:r w:rsidRPr="00D61FD5">
        <w:t>Solution#</w:t>
      </w:r>
      <w:r w:rsidR="00694895" w:rsidRPr="00D61FD5">
        <w:t xml:space="preserve">5 and </w:t>
      </w:r>
      <w:r w:rsidRPr="00D61FD5">
        <w:t>Solution#</w:t>
      </w:r>
      <w:r w:rsidR="00694895" w:rsidRPr="00D61FD5">
        <w:t xml:space="preserve">6 needs the application nodes to implement an DNS resolver (mDNS or legacy DNS) on the client side and mDNS responder on the server side. They can work without any DNS infrastructure and avoids all the challenges highlighted above w.r.t. </w:t>
      </w:r>
      <w:r w:rsidRPr="00D61FD5">
        <w:t>Solution#</w:t>
      </w:r>
      <w:r w:rsidR="00694895" w:rsidRPr="00D61FD5">
        <w:t xml:space="preserve">3 and </w:t>
      </w:r>
      <w:r w:rsidRPr="00D61FD5">
        <w:t>Solution#</w:t>
      </w:r>
      <w:r w:rsidR="00694895" w:rsidRPr="00D61FD5">
        <w:t xml:space="preserve">4. There are however some differences between </w:t>
      </w:r>
      <w:r w:rsidRPr="00D61FD5">
        <w:t>Solution#</w:t>
      </w:r>
      <w:r w:rsidR="00694895" w:rsidRPr="00D61FD5">
        <w:t xml:space="preserve">5 and </w:t>
      </w:r>
      <w:r w:rsidRPr="00D61FD5">
        <w:t>Solution#</w:t>
      </w:r>
      <w:r w:rsidR="00694895" w:rsidRPr="00D61FD5">
        <w:t xml:space="preserve">6. For example: in the former case the DNS query is sent to a link-local multicast address whereas in the latter one the DNS query is sent to a pre-configured IP address of the node hosting the server side of the application. Which means </w:t>
      </w:r>
      <w:r w:rsidRPr="00D61FD5">
        <w:t>Solution#</w:t>
      </w:r>
      <w:r w:rsidR="00694895" w:rsidRPr="00D61FD5">
        <w:t xml:space="preserve">5 can only be used if both the application client and server are located in the same logical network, whereas </w:t>
      </w:r>
      <w:r w:rsidRPr="00D61FD5">
        <w:t>Solution#</w:t>
      </w:r>
      <w:r w:rsidR="00694895" w:rsidRPr="00D61FD5">
        <w:t xml:space="preserve">6 is not restricted by such logical network boundaries. On the other hand, </w:t>
      </w:r>
      <w:r w:rsidR="00694895" w:rsidRPr="00D61FD5">
        <w:rPr>
          <w:lang w:val="en-US"/>
        </w:rPr>
        <w:t>multicast updates sent on the local link can be received by all the node on that network; therefore, all the nodes in the local link network can be always up-to-date whenever there is a port change, which is not possible with unicast based solution.</w:t>
      </w:r>
    </w:p>
    <w:p w14:paraId="3292C53E" w14:textId="72C7D28D" w:rsidR="00694895" w:rsidRPr="00D61FD5" w:rsidRDefault="00694895" w:rsidP="00694895">
      <w:pPr>
        <w:pStyle w:val="Heading4"/>
        <w:rPr>
          <w:lang w:eastAsia="zh-CN"/>
        </w:rPr>
      </w:pPr>
      <w:bookmarkStart w:id="1602" w:name="_Toc63666267"/>
      <w:bookmarkStart w:id="1603" w:name="_Toc66105101"/>
      <w:bookmarkStart w:id="1604" w:name="_Toc66106974"/>
      <w:bookmarkStart w:id="1605" w:name="_Toc66462631"/>
      <w:bookmarkStart w:id="1606" w:name="_Toc70927154"/>
      <w:bookmarkStart w:id="1607" w:name="_Toc73781976"/>
      <w:bookmarkStart w:id="1608" w:name="_Toc82717882"/>
      <w:r w:rsidRPr="00D61FD5">
        <w:rPr>
          <w:lang w:eastAsia="zh-CN"/>
        </w:rPr>
        <w:t>7.3.1.5</w:t>
      </w:r>
      <w:r w:rsidR="00CC40AB" w:rsidRPr="00D61FD5">
        <w:rPr>
          <w:lang w:eastAsia="zh-CN"/>
        </w:rPr>
        <w:tab/>
      </w:r>
      <w:r w:rsidRPr="00D61FD5">
        <w:rPr>
          <w:lang w:eastAsia="zh-CN"/>
        </w:rPr>
        <w:t xml:space="preserve">Evaluation of Multiplexer based solutions </w:t>
      </w:r>
      <w:r w:rsidRPr="00D61FD5">
        <w:rPr>
          <w:lang w:val="en-US" w:eastAsia="zh-CN"/>
        </w:rPr>
        <w:t>(solutions #7, #8 and #9)</w:t>
      </w:r>
      <w:bookmarkEnd w:id="1602"/>
      <w:bookmarkEnd w:id="1603"/>
      <w:bookmarkEnd w:id="1604"/>
      <w:bookmarkEnd w:id="1605"/>
      <w:bookmarkEnd w:id="1606"/>
      <w:bookmarkEnd w:id="1607"/>
      <w:bookmarkEnd w:id="1608"/>
    </w:p>
    <w:p w14:paraId="7729275A" w14:textId="77777777" w:rsidR="007B39C2" w:rsidRPr="00D61FD5" w:rsidRDefault="00694895" w:rsidP="00B8451D">
      <w:r w:rsidRPr="00D61FD5">
        <w:rPr>
          <w:lang w:eastAsia="zh-CN"/>
        </w:rPr>
        <w:t xml:space="preserve">Both </w:t>
      </w:r>
      <w:r w:rsidR="000B0B2B" w:rsidRPr="00D61FD5">
        <w:rPr>
          <w:lang w:eastAsia="zh-CN"/>
        </w:rPr>
        <w:t>Solution#</w:t>
      </w:r>
      <w:r w:rsidRPr="00D61FD5">
        <w:rPr>
          <w:lang w:eastAsia="zh-CN"/>
        </w:rPr>
        <w:t xml:space="preserve">7 &amp; </w:t>
      </w:r>
      <w:r w:rsidR="000B0B2B" w:rsidRPr="00D61FD5">
        <w:rPr>
          <w:lang w:eastAsia="zh-CN"/>
        </w:rPr>
        <w:t>Solution#</w:t>
      </w:r>
      <w:r w:rsidRPr="00D61FD5">
        <w:rPr>
          <w:lang w:eastAsia="zh-CN"/>
        </w:rPr>
        <w:t xml:space="preserve">8 allow to run multiple applications on the same SCTP connection (i.e. same IP address and port number) and also avoid impacts on the network and infrastructure </w:t>
      </w:r>
      <w:r w:rsidRPr="00D61FD5">
        <w:t>(e.g. introducing/managing DNS).</w:t>
      </w:r>
    </w:p>
    <w:p w14:paraId="560E94FA" w14:textId="0BFB1435"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8 also has a significant impact on both the application server and client implementations for all newly defined interfaces. On the server side, an application layer multiplexer has to be designed as explained in the solution (see clause 6.9.2). Similarly, on the client-side necessary adaptations have to be done to discover the applications that are supported by the remote SCTP end point by sending new application messages, containing list of application ids (SCTP Payload Protocol Identifier values) for negotiations as explained in the solution in clause 6.9.2.</w:t>
      </w:r>
    </w:p>
    <w:p w14:paraId="0876187C" w14:textId="3A42DA7E" w:rsidR="00694895" w:rsidRPr="00D61FD5" w:rsidRDefault="000B0B2B" w:rsidP="00694895">
      <w:pPr>
        <w:rPr>
          <w:rFonts w:eastAsia="SimSun"/>
          <w:lang w:val="en-US" w:eastAsia="zh-CN"/>
        </w:rPr>
      </w:pPr>
      <w:r w:rsidRPr="00D61FD5">
        <w:rPr>
          <w:rFonts w:eastAsia="SimSun"/>
          <w:lang w:val="en-US" w:eastAsia="zh-CN"/>
        </w:rPr>
        <w:t>Solution#</w:t>
      </w:r>
      <w:r w:rsidR="00694895" w:rsidRPr="00D61FD5">
        <w:rPr>
          <w:rFonts w:eastAsia="SimSun"/>
          <w:lang w:val="en-US" w:eastAsia="zh-CN"/>
        </w:rPr>
        <w:t>9 is proposed for TCP based applications and uses an already deprecated solution. Some of the reasons for deprecation as mentioned in the IETF RFC 7805 [12] that are relevant for 3GPP applications are listed below:</w:t>
      </w:r>
    </w:p>
    <w:p w14:paraId="35960279"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requires all new connections to be received on a single port, which limits the number of connections between two machines.</w:t>
      </w:r>
    </w:p>
    <w:p w14:paraId="56E9A2FD" w14:textId="77777777" w:rsidR="00694895" w:rsidRPr="00D61FD5" w:rsidRDefault="00694895" w:rsidP="00694895">
      <w:pPr>
        <w:pStyle w:val="B1"/>
        <w:rPr>
          <w:rFonts w:eastAsia="SimSun"/>
          <w:lang w:val="en-US" w:eastAsia="zh-CN"/>
        </w:rPr>
      </w:pPr>
      <w:r w:rsidRPr="00D61FD5">
        <w:rPr>
          <w:rFonts w:eastAsia="SimSun"/>
          <w:lang w:val="en-US" w:eastAsia="zh-CN"/>
        </w:rPr>
        <w:t>-</w:t>
      </w:r>
      <w:r w:rsidRPr="00D61FD5">
        <w:rPr>
          <w:rFonts w:eastAsia="SimSun"/>
          <w:lang w:val="en-US" w:eastAsia="zh-CN"/>
        </w:rPr>
        <w:tab/>
        <w:t>It complicates firewall implementation and management because all services share the same port number.</w:t>
      </w:r>
    </w:p>
    <w:p w14:paraId="5C1EA53E" w14:textId="77777777" w:rsidR="00694895" w:rsidRPr="00D61FD5" w:rsidRDefault="00694895" w:rsidP="00694895">
      <w:pPr>
        <w:rPr>
          <w:lang w:eastAsia="zh-CN"/>
        </w:rPr>
      </w:pPr>
      <w:r w:rsidRPr="00D61FD5">
        <w:rPr>
          <w:rFonts w:eastAsia="SimSun"/>
          <w:lang w:val="en-US" w:eastAsia="zh-CN"/>
        </w:rPr>
        <w:t>At 3GPP we should avoid using a solution that is already deprecated by IETF. Also, since TCPMUX is deprecated by IETF, it may impact the TCP stacks on the application side, e.g. TCPMUX may not be supported by the stack layer at all or the support may be removed.</w:t>
      </w:r>
    </w:p>
    <w:p w14:paraId="3DBB6CE9" w14:textId="45F9A86A" w:rsidR="003978B6" w:rsidRPr="00D61FD5" w:rsidRDefault="003978B6" w:rsidP="003978B6">
      <w:pPr>
        <w:pStyle w:val="Heading4"/>
        <w:rPr>
          <w:lang w:eastAsia="zh-CN"/>
        </w:rPr>
      </w:pPr>
      <w:bookmarkStart w:id="1609" w:name="_Toc63666268"/>
      <w:bookmarkStart w:id="1610" w:name="_Toc66105102"/>
      <w:bookmarkStart w:id="1611" w:name="_Toc66106975"/>
      <w:bookmarkStart w:id="1612" w:name="_Toc66462632"/>
      <w:bookmarkStart w:id="1613" w:name="_Toc70927155"/>
      <w:bookmarkStart w:id="1614" w:name="_Toc73781977"/>
      <w:bookmarkStart w:id="1615" w:name="_Toc82717883"/>
      <w:r w:rsidRPr="00D61FD5">
        <w:rPr>
          <w:lang w:eastAsia="zh-CN"/>
        </w:rPr>
        <w:t>7.3.1.6</w:t>
      </w:r>
      <w:r w:rsidR="00CC40AB" w:rsidRPr="00D61FD5">
        <w:rPr>
          <w:lang w:eastAsia="zh-CN"/>
        </w:rPr>
        <w:tab/>
      </w:r>
      <w:r w:rsidRPr="00D61FD5">
        <w:rPr>
          <w:lang w:eastAsia="zh-CN"/>
        </w:rPr>
        <w:t>Evaluation of solution with Standardized PPID without multiplexer (</w:t>
      </w:r>
      <w:r w:rsidR="000B0B2B" w:rsidRPr="00D61FD5">
        <w:rPr>
          <w:lang w:eastAsia="zh-CN"/>
        </w:rPr>
        <w:t>solution#</w:t>
      </w:r>
      <w:r w:rsidRPr="00D61FD5">
        <w:rPr>
          <w:lang w:eastAsia="zh-CN"/>
        </w:rPr>
        <w:t>10)</w:t>
      </w:r>
      <w:bookmarkEnd w:id="1609"/>
      <w:bookmarkEnd w:id="1610"/>
      <w:bookmarkEnd w:id="1611"/>
      <w:bookmarkEnd w:id="1612"/>
      <w:bookmarkEnd w:id="1613"/>
      <w:bookmarkEnd w:id="1614"/>
      <w:bookmarkEnd w:id="1615"/>
    </w:p>
    <w:p w14:paraId="7EBD17F9" w14:textId="7DECC377" w:rsidR="003978B6" w:rsidRPr="00D61FD5" w:rsidRDefault="003978B6" w:rsidP="003978B6">
      <w:pPr>
        <w:rPr>
          <w:lang w:eastAsia="zh-CN"/>
        </w:rPr>
      </w:pPr>
      <w:r w:rsidRPr="00D61FD5">
        <w:rPr>
          <w:lang w:eastAsia="zh-CN"/>
        </w:rPr>
        <w:t xml:space="preserve">There are 3 solutions that propose to use a common SCTP port for all newly defined 3GPP interfaces/applications that use SCTP as the transport layer, namely </w:t>
      </w:r>
      <w:r w:rsidR="000B0B2B" w:rsidRPr="00D61FD5">
        <w:rPr>
          <w:lang w:eastAsia="zh-CN"/>
        </w:rPr>
        <w:t>Solution#</w:t>
      </w:r>
      <w:r w:rsidRPr="00D61FD5">
        <w:rPr>
          <w:lang w:eastAsia="zh-CN"/>
        </w:rPr>
        <w:t>7, #8 and #10.</w:t>
      </w:r>
      <w:r w:rsidRPr="00D61FD5">
        <w:t xml:space="preserve">Both solutions #7 and #8 allow multiple application servers to run on a common SCTP connection (i.e. same IP address and port number) with traffic distributed based on </w:t>
      </w:r>
      <w:r w:rsidRPr="00D61FD5">
        <w:lastRenderedPageBreak/>
        <w:t xml:space="preserve">PPID. </w:t>
      </w:r>
      <w:r w:rsidR="000B0B2B" w:rsidRPr="00D61FD5">
        <w:rPr>
          <w:lang w:eastAsia="zh-CN"/>
        </w:rPr>
        <w:t>Solution#</w:t>
      </w:r>
      <w:r w:rsidRPr="00D61FD5">
        <w:rPr>
          <w:lang w:eastAsia="zh-CN"/>
        </w:rPr>
        <w:t xml:space="preserve">10 on the other hand proposes to use separate IP address for each application, if there are multiple applications running on a single node. </w:t>
      </w:r>
    </w:p>
    <w:p w14:paraId="374DA1C5" w14:textId="1BA9B752" w:rsidR="003978B6" w:rsidRPr="00D61FD5" w:rsidRDefault="000B0B2B" w:rsidP="003978B6">
      <w:pPr>
        <w:rPr>
          <w:lang w:eastAsia="zh-CN"/>
        </w:rPr>
      </w:pPr>
      <w:r w:rsidRPr="00D61FD5">
        <w:rPr>
          <w:lang w:eastAsia="zh-CN"/>
        </w:rPr>
        <w:t>Solution#</w:t>
      </w:r>
      <w:r w:rsidR="003978B6" w:rsidRPr="00D61FD5">
        <w:rPr>
          <w:lang w:eastAsia="zh-CN"/>
        </w:rPr>
        <w:t xml:space="preserve">10 avoids all impacts on the SCTP stack layer or on the application layer (see evaluation of </w:t>
      </w:r>
      <w:r w:rsidRPr="00D61FD5">
        <w:rPr>
          <w:lang w:eastAsia="zh-CN"/>
        </w:rPr>
        <w:t>Solution#</w:t>
      </w:r>
      <w:r w:rsidR="003978B6" w:rsidRPr="00D61FD5">
        <w:rPr>
          <w:lang w:eastAsia="zh-CN"/>
        </w:rPr>
        <w:t xml:space="preserve">7 &amp; #8 in clause 7.3.1.5). But the disadvantage is that it needs more number of IP addresses when compared with solutions #7 and #8. If SCTP multi-homing is used, with </w:t>
      </w:r>
      <w:r w:rsidRPr="00D61FD5">
        <w:rPr>
          <w:lang w:eastAsia="zh-CN"/>
        </w:rPr>
        <w:t>solution#</w:t>
      </w:r>
      <w:r w:rsidR="003978B6" w:rsidRPr="00D61FD5">
        <w:rPr>
          <w:lang w:eastAsia="zh-CN"/>
        </w:rPr>
        <w:t>10 we would need 1 pair of unique IP addresses for each (newly defined) application running on a node.</w:t>
      </w:r>
    </w:p>
    <w:p w14:paraId="3843D537" w14:textId="77777777" w:rsidR="003978B6" w:rsidRPr="00D61FD5" w:rsidRDefault="003978B6" w:rsidP="003978B6">
      <w:r w:rsidRPr="00D61FD5">
        <w:t>One common disadvantage or challenge with all these 3 solutions is that it needs IANA to allocate a port number for one final time. If IANA does not allocate the common port to be used by all newly defined 3GPP interfaces/applications, then 3GPP has to manage and reserve one port in some other way (e.g. using an existing application port, which means impacts on that particular existing application).</w:t>
      </w:r>
    </w:p>
    <w:p w14:paraId="04ADDE37" w14:textId="6F6D6000" w:rsidR="008632DF" w:rsidRPr="00D61FD5" w:rsidRDefault="008632DF" w:rsidP="008632DF">
      <w:pPr>
        <w:pStyle w:val="Heading4"/>
        <w:rPr>
          <w:lang w:eastAsia="zh-CN"/>
        </w:rPr>
      </w:pPr>
      <w:bookmarkStart w:id="1616" w:name="_Toc63666269"/>
      <w:bookmarkStart w:id="1617" w:name="_Toc66105103"/>
      <w:bookmarkStart w:id="1618" w:name="_Toc66106976"/>
      <w:bookmarkStart w:id="1619" w:name="_Toc66462633"/>
      <w:bookmarkStart w:id="1620" w:name="_Toc70927156"/>
      <w:bookmarkStart w:id="1621" w:name="_Toc73781978"/>
      <w:bookmarkStart w:id="1622" w:name="_Toc82717884"/>
      <w:r w:rsidRPr="00D61FD5">
        <w:rPr>
          <w:lang w:eastAsia="zh-CN"/>
        </w:rPr>
        <w:t>7.3.1.7</w:t>
      </w:r>
      <w:r w:rsidR="00CC40AB" w:rsidRPr="00D61FD5">
        <w:rPr>
          <w:lang w:eastAsia="zh-CN"/>
        </w:rPr>
        <w:tab/>
      </w:r>
      <w:r w:rsidRPr="00D61FD5">
        <w:rPr>
          <w:lang w:eastAsia="zh-CN"/>
        </w:rPr>
        <w:t xml:space="preserve">Evaluation of solution to form </w:t>
      </w:r>
      <w:r w:rsidRPr="00D61FD5">
        <w:t>work group (</w:t>
      </w:r>
      <w:r w:rsidR="000B0B2B" w:rsidRPr="00D61FD5">
        <w:t>Solution#</w:t>
      </w:r>
      <w:r w:rsidRPr="00D61FD5">
        <w:t>11)</w:t>
      </w:r>
      <w:bookmarkEnd w:id="1616"/>
      <w:bookmarkEnd w:id="1617"/>
      <w:bookmarkEnd w:id="1618"/>
      <w:bookmarkEnd w:id="1619"/>
      <w:bookmarkEnd w:id="1620"/>
      <w:bookmarkEnd w:id="1621"/>
      <w:bookmarkEnd w:id="1622"/>
    </w:p>
    <w:p w14:paraId="1D32845A" w14:textId="77777777" w:rsidR="008632DF" w:rsidRPr="00D61FD5" w:rsidRDefault="008632DF" w:rsidP="008632DF">
      <w:r w:rsidRPr="00D61FD5">
        <w:t>The proposal in this solution is that, 3GPP continues to use standardized port number, assigned by IANA, for all newly defined interfaces/applications. The solution provides arguments on why the decision from IETF to not allocate any new port number for 3GPP use is considered as overly conservative, by pointing to historical data on port allocation done by IETF in last 20 years, the number of ports available currently and the number of ports required by 3GPP on an average per year.</w:t>
      </w:r>
    </w:p>
    <w:p w14:paraId="360C3628" w14:textId="77777777" w:rsidR="008632DF" w:rsidRPr="00D61FD5" w:rsidRDefault="008632DF" w:rsidP="008632DF">
      <w:r w:rsidRPr="00D61FD5">
        <w:t>By forming a working group it may be possible to convince IETF or influence their decision and continue allocating port numbers for new 3GPP defined interfaces or can agree on reserving a sub-range from the User port number range [1024-49151] for 3GPP use, that would be the most preferred solution from 3GPP point of view. There will be no impact on any existing or newly defined interfaces. 3GPP can continue assigning/standardizing port numbers while defining new interfaces/applications.</w:t>
      </w:r>
    </w:p>
    <w:p w14:paraId="0D865E9F" w14:textId="5AE17E8B" w:rsidR="008632DF" w:rsidRPr="00D61FD5" w:rsidRDefault="008632DF" w:rsidP="008632DF">
      <w:r w:rsidRPr="00D61FD5">
        <w:t>The work group has to be formed before concluding on the TR 29.835. If the outcome of the work group is positive, i.e. IETF decides to continue allocating port number or reserve a range of port numbers from user port number range for 3GPP, then there is no need for any other solution and also the TR 29.941</w:t>
      </w:r>
      <w:r w:rsidR="00BE0309" w:rsidRPr="00D61FD5">
        <w:t> [11]</w:t>
      </w:r>
      <w:r w:rsidRPr="00D61FD5">
        <w:t xml:space="preserve"> is not needed.</w:t>
      </w:r>
    </w:p>
    <w:p w14:paraId="63A0AAFB" w14:textId="68E9ED20" w:rsidR="00C62450" w:rsidRPr="00D61FD5" w:rsidRDefault="00C62450" w:rsidP="00C62450">
      <w:pPr>
        <w:pStyle w:val="Heading4"/>
        <w:rPr>
          <w:lang w:eastAsia="zh-CN"/>
        </w:rPr>
      </w:pPr>
      <w:bookmarkStart w:id="1623" w:name="_Toc63666270"/>
      <w:bookmarkStart w:id="1624" w:name="_Toc66105104"/>
      <w:bookmarkStart w:id="1625" w:name="_Toc66106977"/>
      <w:bookmarkStart w:id="1626" w:name="_Toc66462634"/>
      <w:bookmarkStart w:id="1627" w:name="_Toc70927157"/>
      <w:bookmarkStart w:id="1628" w:name="_Toc73781979"/>
      <w:bookmarkStart w:id="1629" w:name="_Toc82717885"/>
      <w:r w:rsidRPr="00D61FD5">
        <w:rPr>
          <w:lang w:eastAsia="zh-CN"/>
        </w:rPr>
        <w:t>7.3.1.8</w:t>
      </w:r>
      <w:r w:rsidR="00CC40AB" w:rsidRPr="00D61FD5">
        <w:rPr>
          <w:lang w:eastAsia="zh-CN"/>
        </w:rPr>
        <w:tab/>
      </w:r>
      <w:r w:rsidRPr="00D61FD5">
        <w:t>HTTP(s) web server query for port discovery (solutions #12 and #13)</w:t>
      </w:r>
      <w:bookmarkEnd w:id="1623"/>
      <w:bookmarkEnd w:id="1624"/>
      <w:bookmarkEnd w:id="1625"/>
      <w:bookmarkEnd w:id="1626"/>
      <w:bookmarkEnd w:id="1627"/>
      <w:bookmarkEnd w:id="1628"/>
      <w:bookmarkEnd w:id="1629"/>
    </w:p>
    <w:p w14:paraId="25CC4876" w14:textId="77777777" w:rsidR="00C62450" w:rsidRPr="00D61FD5" w:rsidRDefault="00C62450" w:rsidP="00C62450">
      <w:pPr>
        <w:rPr>
          <w:lang w:eastAsia="zh-CN"/>
        </w:rPr>
      </w:pPr>
      <w:r w:rsidRPr="00D61FD5">
        <w:rPr>
          <w:lang w:eastAsia="zh-CN"/>
        </w:rPr>
        <w:t xml:space="preserve">Both Solutions #12 and #13 need HTTP(s) based web server/client implementations on the application nodes. This will complicate the application design, specifically from RAN point of view. </w:t>
      </w:r>
      <w:r w:rsidRPr="00D61FD5">
        <w:t xml:space="preserve">Additional (HTTP) signalling is also needed before the application connection is setup. </w:t>
      </w:r>
      <w:r w:rsidRPr="00D61FD5">
        <w:rPr>
          <w:lang w:eastAsia="zh-CN"/>
        </w:rPr>
        <w:t>Both these solutions are more suitable for core network NFs that are using SBI based interface and already have HTTP(s) based implementations available.</w:t>
      </w:r>
    </w:p>
    <w:p w14:paraId="29049236" w14:textId="55B84440" w:rsidR="00C62450" w:rsidRPr="00D61FD5" w:rsidRDefault="000B0B2B" w:rsidP="00C62450">
      <w:r w:rsidRPr="00D61FD5">
        <w:t>Solution#</w:t>
      </w:r>
      <w:r w:rsidR="00C62450" w:rsidRPr="00D61FD5">
        <w:t xml:space="preserve">12 requires </w:t>
      </w:r>
      <w:r w:rsidR="00C62450" w:rsidRPr="00D61FD5">
        <w:rPr>
          <w:lang w:val="en-US"/>
        </w:rPr>
        <w:t>applications using the non-SBI interfaces to support NRF APIs to discover the port number of a non-SBI interface. This would cause NRF impacts (new NF profile properties, new query parameters), and more importantly impacts to the clients (especially those not implementing SBI).</w:t>
      </w:r>
    </w:p>
    <w:p w14:paraId="2F69F610" w14:textId="77777777" w:rsidR="00C62450" w:rsidRPr="00D61FD5" w:rsidRDefault="00C62450" w:rsidP="00C62450">
      <w:r w:rsidRPr="00D61FD5">
        <w:t>The solutions require network entity / network function to have HTTP query capability. It can be applied to non-SBI core network interfaces and RAN interfaces only if they introduce HTTP capability. For core network SBI interfaces this is not needed since the service discovery procedure in NRF already supports SBI service consumers to discover the Host/IP address and port number of the SBI service producer.</w:t>
      </w:r>
    </w:p>
    <w:p w14:paraId="5B6FAB21" w14:textId="28080140" w:rsidR="00AC2213" w:rsidRPr="00D61FD5" w:rsidRDefault="00AC2213" w:rsidP="00AC2213">
      <w:pPr>
        <w:pStyle w:val="Heading3"/>
        <w:rPr>
          <w:lang w:eastAsia="zh-CN"/>
        </w:rPr>
      </w:pPr>
      <w:bookmarkStart w:id="1630" w:name="_Toc63666271"/>
      <w:bookmarkStart w:id="1631" w:name="_Toc66105105"/>
      <w:bookmarkStart w:id="1632" w:name="_Toc66106978"/>
      <w:bookmarkStart w:id="1633" w:name="_Toc66462635"/>
      <w:bookmarkStart w:id="1634" w:name="_Toc70927158"/>
      <w:bookmarkStart w:id="1635" w:name="_Toc73781980"/>
      <w:bookmarkStart w:id="1636" w:name="_Toc82717886"/>
      <w:r w:rsidRPr="00D61FD5">
        <w:rPr>
          <w:lang w:eastAsia="zh-CN"/>
        </w:rPr>
        <w:t>7.3.2</w:t>
      </w:r>
      <w:r w:rsidR="00CC40AB" w:rsidRPr="00D61FD5">
        <w:rPr>
          <w:lang w:eastAsia="zh-CN"/>
        </w:rPr>
        <w:tab/>
      </w:r>
      <w:r w:rsidRPr="00D61FD5">
        <w:rPr>
          <w:lang w:eastAsia="zh-CN"/>
        </w:rPr>
        <w:t>Conclusions</w:t>
      </w:r>
      <w:bookmarkEnd w:id="1630"/>
      <w:r w:rsidRPr="00D61FD5">
        <w:t xml:space="preserve"> </w:t>
      </w:r>
      <w:r w:rsidR="002F27C9" w:rsidRPr="00D61FD5">
        <w:t>for Key Issue #2 solutions (intra-domain)</w:t>
      </w:r>
      <w:bookmarkEnd w:id="1631"/>
      <w:bookmarkEnd w:id="1632"/>
      <w:bookmarkEnd w:id="1633"/>
      <w:bookmarkEnd w:id="1634"/>
      <w:bookmarkEnd w:id="1635"/>
      <w:bookmarkEnd w:id="1636"/>
    </w:p>
    <w:p w14:paraId="6604F278" w14:textId="77777777" w:rsidR="00AC2213" w:rsidRPr="00D61FD5" w:rsidRDefault="00AC2213" w:rsidP="00AC2213">
      <w:pPr>
        <w:rPr>
          <w:lang w:eastAsia="zh-CN"/>
        </w:rPr>
      </w:pPr>
      <w:r w:rsidRPr="00D61FD5">
        <w:rPr>
          <w:lang w:eastAsia="zh-CN"/>
        </w:rPr>
        <w:t>There is not a single solution for port allocation that will fit all requirements from different 3GPP WGs. It is therefore agreed that the study will conclude on different solutions for different types of interfaces and applications (e.g. RAN SCTP interfaces, UDP based interface in CN etc.).</w:t>
      </w:r>
    </w:p>
    <w:p w14:paraId="66D6CB7F" w14:textId="4B42094B" w:rsidR="00AC2213" w:rsidRPr="00D61FD5" w:rsidRDefault="00AC2213" w:rsidP="00AC2213">
      <w:pPr>
        <w:rPr>
          <w:lang w:eastAsia="zh-CN"/>
        </w:rPr>
      </w:pPr>
      <w:r w:rsidRPr="00D61FD5">
        <w:rPr>
          <w:lang w:eastAsia="zh-CN"/>
        </w:rPr>
        <w:t>The study will only provide recommendation on solutions for port allocation</w:t>
      </w:r>
      <w:r w:rsidR="002F27C9" w:rsidRPr="00D61FD5">
        <w:rPr>
          <w:lang w:eastAsia="zh-CN"/>
        </w:rPr>
        <w:t xml:space="preserve"> in TR 29.941 [11]</w:t>
      </w:r>
      <w:r w:rsidRPr="00D61FD5">
        <w:rPr>
          <w:lang w:eastAsia="zh-CN"/>
        </w:rPr>
        <w:t>. It is then up to each 3GPP WG to decide which solution is used for a new interface defined by that WG.</w:t>
      </w:r>
    </w:p>
    <w:p w14:paraId="5949A22C" w14:textId="77777777" w:rsidR="00AC2213" w:rsidRPr="00D61FD5" w:rsidRDefault="00AC2213" w:rsidP="00AC2213">
      <w:r w:rsidRPr="00D61FD5">
        <w:t>If a port number is not standardized by IANA for the new interface/application defined by a 3GPP WG (i.e. the port is either statically assigned through OAM or dynamically selected by the node or 3GPP assigns a port from the dynamic range), an SCTP Payload Protocol Identifier (PPID) value shall be standardized for any new SCTP interface/application. This is applicable to all solutions incorporated into the TR 29.941 for interface/application using SCTP transport.</w:t>
      </w:r>
    </w:p>
    <w:p w14:paraId="1027A994" w14:textId="4F5D555C" w:rsidR="002F27C9" w:rsidRPr="00D61FD5" w:rsidRDefault="00654B3B" w:rsidP="00AC2213">
      <w:r w:rsidRPr="00D61FD5">
        <w:rPr>
          <w:lang w:eastAsia="zh-CN"/>
        </w:rPr>
        <w:lastRenderedPageBreak/>
        <w:t>Table 7.4</w:t>
      </w:r>
      <w:r w:rsidR="002F27C9" w:rsidRPr="00D61FD5">
        <w:rPr>
          <w:lang w:eastAsia="zh-CN"/>
        </w:rPr>
        <w:noBreakHyphen/>
        <w:t>1 summarizes all the conclusions on Key Issue #2 that are incorporated in the TR 29.835 and with additional comments on each solution.</w:t>
      </w:r>
    </w:p>
    <w:p w14:paraId="0E099D5B" w14:textId="77777777" w:rsidR="006E3C74" w:rsidRPr="00D61FD5" w:rsidRDefault="006E3C74" w:rsidP="006E3C74">
      <w:pPr>
        <w:pStyle w:val="Heading2"/>
        <w:rPr>
          <w:lang w:eastAsia="zh-CN"/>
        </w:rPr>
      </w:pPr>
      <w:bookmarkStart w:id="1637" w:name="clause4"/>
      <w:bookmarkStart w:id="1638" w:name="_Toc66105106"/>
      <w:bookmarkStart w:id="1639" w:name="_Toc66106979"/>
      <w:bookmarkStart w:id="1640" w:name="_Toc66462636"/>
      <w:bookmarkStart w:id="1641" w:name="_Toc70927159"/>
      <w:bookmarkStart w:id="1642" w:name="_Toc73781981"/>
      <w:bookmarkStart w:id="1643" w:name="_Toc56624263"/>
      <w:bookmarkStart w:id="1644" w:name="_Toc57018159"/>
      <w:bookmarkStart w:id="1645" w:name="_Toc57272121"/>
      <w:bookmarkStart w:id="1646" w:name="_Toc57272226"/>
      <w:bookmarkStart w:id="1647" w:name="_Toc57272329"/>
      <w:bookmarkStart w:id="1648" w:name="_Toc57272555"/>
      <w:bookmarkStart w:id="1649" w:name="_Toc57285079"/>
      <w:bookmarkStart w:id="1650" w:name="_Toc57983727"/>
      <w:bookmarkStart w:id="1651" w:name="_Toc49766816"/>
      <w:bookmarkStart w:id="1652" w:name="_Toc51230022"/>
      <w:bookmarkStart w:id="1653" w:name="_Toc82717887"/>
      <w:bookmarkEnd w:id="1637"/>
      <w:r w:rsidRPr="00D61FD5">
        <w:rPr>
          <w:lang w:eastAsia="zh-CN"/>
        </w:rPr>
        <w:t>7.4</w:t>
      </w:r>
      <w:r w:rsidRPr="00D61FD5">
        <w:rPr>
          <w:lang w:eastAsia="zh-CN"/>
        </w:rPr>
        <w:tab/>
        <w:t>Conclusion summary</w:t>
      </w:r>
      <w:bookmarkEnd w:id="1638"/>
      <w:bookmarkEnd w:id="1639"/>
      <w:bookmarkEnd w:id="1640"/>
      <w:bookmarkEnd w:id="1641"/>
      <w:bookmarkEnd w:id="1642"/>
      <w:bookmarkEnd w:id="1653"/>
    </w:p>
    <w:p w14:paraId="21E66FB9" w14:textId="77777777" w:rsidR="006E3C74" w:rsidRPr="00D61FD5" w:rsidRDefault="006E3C74" w:rsidP="006E3C74">
      <w:r w:rsidRPr="00D61FD5">
        <w:t xml:space="preserve">This clause summarizes conclusions for all Key Issues by listing the candidate solutions that need be incorporated into TR 29.941 [11]. </w:t>
      </w:r>
      <w:r w:rsidRPr="00D61FD5">
        <w:rPr>
          <w:lang w:eastAsia="zh-CN"/>
        </w:rPr>
        <w:t xml:space="preserve">Table 7.4-1 summarizes </w:t>
      </w:r>
      <w:r w:rsidRPr="00D61FD5">
        <w:t>for each of the proposed solutions, its port allocation method, for which transport protocols the solution can be used and with additional remarks on its applicability to each Key Issue.</w:t>
      </w:r>
    </w:p>
    <w:p w14:paraId="2058C082" w14:textId="77777777" w:rsidR="006E3C74" w:rsidRPr="00D61FD5" w:rsidRDefault="006E3C74" w:rsidP="006E3C74">
      <w:pPr>
        <w:pStyle w:val="TH"/>
        <w:rPr>
          <w:lang w:eastAsia="zh-CN"/>
        </w:rPr>
      </w:pPr>
      <w:r w:rsidRPr="00D61FD5">
        <w:lastRenderedPageBreak/>
        <w:t>Table 7.4-1: Summary of conclusions</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237"/>
        <w:gridCol w:w="1127"/>
        <w:gridCol w:w="1241"/>
        <w:gridCol w:w="1262"/>
        <w:gridCol w:w="3673"/>
      </w:tblGrid>
      <w:tr w:rsidR="006E3C74" w:rsidRPr="00D61FD5" w14:paraId="32519BED" w14:textId="77777777" w:rsidTr="001510FC">
        <w:trPr>
          <w:trHeight w:val="416"/>
        </w:trPr>
        <w:tc>
          <w:tcPr>
            <w:tcW w:w="598" w:type="pct"/>
            <w:vMerge w:val="restart"/>
            <w:tcBorders>
              <w:top w:val="single" w:sz="4" w:space="0" w:color="auto"/>
              <w:left w:val="single" w:sz="4" w:space="0" w:color="auto"/>
              <w:right w:val="single" w:sz="4" w:space="0" w:color="auto"/>
            </w:tcBorders>
            <w:hideMark/>
          </w:tcPr>
          <w:p w14:paraId="07DE0CD4" w14:textId="77777777" w:rsidR="006E3C74" w:rsidRPr="00D61FD5" w:rsidRDefault="006E3C74" w:rsidP="001510FC">
            <w:pPr>
              <w:pStyle w:val="TAH"/>
            </w:pPr>
            <w:r w:rsidRPr="00D61FD5">
              <w:lastRenderedPageBreak/>
              <w:t>Solution</w:t>
            </w:r>
          </w:p>
        </w:tc>
        <w:tc>
          <w:tcPr>
            <w:tcW w:w="633" w:type="pct"/>
            <w:vMerge w:val="restart"/>
            <w:tcBorders>
              <w:top w:val="single" w:sz="4" w:space="0" w:color="auto"/>
              <w:left w:val="single" w:sz="4" w:space="0" w:color="auto"/>
              <w:right w:val="single" w:sz="4" w:space="0" w:color="auto"/>
            </w:tcBorders>
            <w:hideMark/>
          </w:tcPr>
          <w:p w14:paraId="6C9ECD12" w14:textId="77777777" w:rsidR="006E3C74" w:rsidRPr="00D61FD5" w:rsidRDefault="006E3C74" w:rsidP="001510FC">
            <w:pPr>
              <w:pStyle w:val="TAH"/>
            </w:pPr>
            <w:r w:rsidRPr="00D61FD5">
              <w:t>Port allocation method</w:t>
            </w:r>
          </w:p>
        </w:tc>
        <w:tc>
          <w:tcPr>
            <w:tcW w:w="580" w:type="pct"/>
            <w:vMerge w:val="restart"/>
            <w:tcBorders>
              <w:top w:val="single" w:sz="4" w:space="0" w:color="auto"/>
              <w:left w:val="single" w:sz="4" w:space="0" w:color="auto"/>
              <w:right w:val="single" w:sz="4" w:space="0" w:color="auto"/>
            </w:tcBorders>
            <w:hideMark/>
          </w:tcPr>
          <w:p w14:paraId="232E2440" w14:textId="77777777" w:rsidR="006E3C74" w:rsidRPr="00D61FD5" w:rsidRDefault="006E3C74" w:rsidP="001510FC">
            <w:pPr>
              <w:pStyle w:val="TAH"/>
            </w:pPr>
            <w:r w:rsidRPr="00D61FD5">
              <w:t>Applicable transport layer protocol</w:t>
            </w:r>
          </w:p>
        </w:tc>
        <w:tc>
          <w:tcPr>
            <w:tcW w:w="1304" w:type="pct"/>
            <w:gridSpan w:val="2"/>
            <w:tcBorders>
              <w:top w:val="single" w:sz="4" w:space="0" w:color="auto"/>
              <w:left w:val="single" w:sz="4" w:space="0" w:color="auto"/>
              <w:right w:val="single" w:sz="4" w:space="0" w:color="auto"/>
            </w:tcBorders>
          </w:tcPr>
          <w:p w14:paraId="3C3176B4" w14:textId="77777777" w:rsidR="006E3C74" w:rsidRPr="00D61FD5" w:rsidRDefault="006E3C74" w:rsidP="001510FC">
            <w:pPr>
              <w:pStyle w:val="TAH"/>
            </w:pPr>
            <w:r w:rsidRPr="00D61FD5">
              <w:t>Applicable for</w:t>
            </w:r>
          </w:p>
        </w:tc>
        <w:tc>
          <w:tcPr>
            <w:tcW w:w="1885" w:type="pct"/>
            <w:vMerge w:val="restart"/>
            <w:tcBorders>
              <w:top w:val="single" w:sz="4" w:space="0" w:color="auto"/>
              <w:left w:val="single" w:sz="4" w:space="0" w:color="auto"/>
              <w:right w:val="single" w:sz="4" w:space="0" w:color="auto"/>
            </w:tcBorders>
            <w:hideMark/>
          </w:tcPr>
          <w:p w14:paraId="50A3ADDB" w14:textId="77777777" w:rsidR="006E3C74" w:rsidRPr="00D61FD5" w:rsidRDefault="006E3C74" w:rsidP="001510FC">
            <w:pPr>
              <w:pStyle w:val="TAH"/>
            </w:pPr>
            <w:r w:rsidRPr="00D61FD5">
              <w:t>Conclusion &amp; additional comments</w:t>
            </w:r>
          </w:p>
        </w:tc>
      </w:tr>
      <w:tr w:rsidR="006E3C74" w:rsidRPr="00D61FD5" w14:paraId="1FE628BA" w14:textId="77777777" w:rsidTr="001510FC">
        <w:tc>
          <w:tcPr>
            <w:tcW w:w="598" w:type="pct"/>
            <w:vMerge/>
            <w:tcBorders>
              <w:left w:val="single" w:sz="4" w:space="0" w:color="auto"/>
              <w:bottom w:val="single" w:sz="4" w:space="0" w:color="auto"/>
              <w:right w:val="single" w:sz="4" w:space="0" w:color="auto"/>
            </w:tcBorders>
          </w:tcPr>
          <w:p w14:paraId="7FD7A61D" w14:textId="77777777" w:rsidR="006E3C74" w:rsidRPr="00D61FD5" w:rsidRDefault="006E3C74" w:rsidP="001510FC">
            <w:pPr>
              <w:pStyle w:val="TAH"/>
            </w:pPr>
          </w:p>
        </w:tc>
        <w:tc>
          <w:tcPr>
            <w:tcW w:w="633" w:type="pct"/>
            <w:vMerge/>
            <w:tcBorders>
              <w:left w:val="single" w:sz="4" w:space="0" w:color="auto"/>
              <w:bottom w:val="single" w:sz="4" w:space="0" w:color="auto"/>
              <w:right w:val="single" w:sz="4" w:space="0" w:color="auto"/>
            </w:tcBorders>
          </w:tcPr>
          <w:p w14:paraId="0F0CB0A2" w14:textId="77777777" w:rsidR="006E3C74" w:rsidRPr="00D61FD5" w:rsidRDefault="006E3C74" w:rsidP="001510FC">
            <w:pPr>
              <w:pStyle w:val="TAH"/>
            </w:pPr>
          </w:p>
        </w:tc>
        <w:tc>
          <w:tcPr>
            <w:tcW w:w="580" w:type="pct"/>
            <w:vMerge/>
            <w:tcBorders>
              <w:left w:val="single" w:sz="4" w:space="0" w:color="auto"/>
              <w:bottom w:val="single" w:sz="4" w:space="0" w:color="auto"/>
              <w:right w:val="single" w:sz="4" w:space="0" w:color="auto"/>
            </w:tcBorders>
          </w:tcPr>
          <w:p w14:paraId="74E0E155" w14:textId="77777777" w:rsidR="006E3C74" w:rsidRPr="00D61FD5" w:rsidRDefault="006E3C74" w:rsidP="001510FC">
            <w:pPr>
              <w:pStyle w:val="TAH"/>
            </w:pPr>
          </w:p>
        </w:tc>
        <w:tc>
          <w:tcPr>
            <w:tcW w:w="652" w:type="pct"/>
            <w:tcBorders>
              <w:left w:val="single" w:sz="4" w:space="0" w:color="auto"/>
              <w:bottom w:val="single" w:sz="4" w:space="0" w:color="auto"/>
              <w:right w:val="single" w:sz="4" w:space="0" w:color="auto"/>
            </w:tcBorders>
          </w:tcPr>
          <w:p w14:paraId="723179B4" w14:textId="77777777" w:rsidR="006E3C74" w:rsidRPr="00D61FD5" w:rsidRDefault="006E3C74" w:rsidP="001510FC">
            <w:pPr>
              <w:pStyle w:val="TAH"/>
            </w:pPr>
            <w:r w:rsidRPr="00D61FD5">
              <w:t>KI#1 (Inter-domain) (NOTE 2)</w:t>
            </w:r>
          </w:p>
        </w:tc>
        <w:tc>
          <w:tcPr>
            <w:tcW w:w="652" w:type="pct"/>
            <w:tcBorders>
              <w:top w:val="single" w:sz="4" w:space="0" w:color="auto"/>
              <w:left w:val="single" w:sz="4" w:space="0" w:color="auto"/>
              <w:bottom w:val="single" w:sz="4" w:space="0" w:color="auto"/>
              <w:right w:val="single" w:sz="4" w:space="0" w:color="auto"/>
            </w:tcBorders>
          </w:tcPr>
          <w:p w14:paraId="6F16EA18" w14:textId="77777777" w:rsidR="006E3C74" w:rsidRPr="00D61FD5" w:rsidRDefault="006E3C74" w:rsidP="001510FC">
            <w:pPr>
              <w:pStyle w:val="TAH"/>
            </w:pPr>
            <w:r w:rsidRPr="00D61FD5">
              <w:t>KI#2 (intra-domain)</w:t>
            </w:r>
          </w:p>
        </w:tc>
        <w:tc>
          <w:tcPr>
            <w:tcW w:w="1885" w:type="pct"/>
            <w:vMerge/>
            <w:tcBorders>
              <w:left w:val="single" w:sz="4" w:space="0" w:color="auto"/>
              <w:bottom w:val="single" w:sz="4" w:space="0" w:color="auto"/>
              <w:right w:val="single" w:sz="4" w:space="0" w:color="auto"/>
            </w:tcBorders>
          </w:tcPr>
          <w:p w14:paraId="5D1F96B9" w14:textId="77777777" w:rsidR="006E3C74" w:rsidRPr="00D61FD5" w:rsidRDefault="006E3C74" w:rsidP="001510FC">
            <w:pPr>
              <w:pStyle w:val="TAH"/>
            </w:pPr>
          </w:p>
        </w:tc>
      </w:tr>
      <w:tr w:rsidR="006E3C74" w:rsidRPr="00D61FD5" w14:paraId="6AB08AB2"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5BB5222A" w14:textId="77777777" w:rsidR="006E3C74" w:rsidRPr="00A452B5" w:rsidRDefault="006E3C74" w:rsidP="001510FC">
            <w:pPr>
              <w:pStyle w:val="TAC"/>
              <w:rPr>
                <w:b/>
              </w:rPr>
            </w:pPr>
            <w:r w:rsidRPr="00A452B5">
              <w:rPr>
                <w:b/>
              </w:rPr>
              <w:t>Solution#1</w:t>
            </w:r>
          </w:p>
        </w:tc>
        <w:tc>
          <w:tcPr>
            <w:tcW w:w="633" w:type="pct"/>
            <w:tcBorders>
              <w:top w:val="single" w:sz="4" w:space="0" w:color="auto"/>
              <w:left w:val="single" w:sz="4" w:space="0" w:color="auto"/>
              <w:bottom w:val="single" w:sz="4" w:space="0" w:color="auto"/>
              <w:right w:val="single" w:sz="4" w:space="0" w:color="auto"/>
            </w:tcBorders>
            <w:hideMark/>
          </w:tcPr>
          <w:p w14:paraId="4EEC80BF" w14:textId="77777777" w:rsidR="006E3C74" w:rsidRPr="00A452B5" w:rsidRDefault="006E3C74" w:rsidP="001510FC">
            <w:pPr>
              <w:pStyle w:val="TAC"/>
              <w:rPr>
                <w:b/>
              </w:rPr>
            </w:pPr>
            <w:r w:rsidRPr="00A452B5">
              <w:rPr>
                <w:b/>
              </w:rPr>
              <w:t>Fixed</w:t>
            </w:r>
          </w:p>
        </w:tc>
        <w:tc>
          <w:tcPr>
            <w:tcW w:w="580" w:type="pct"/>
            <w:tcBorders>
              <w:top w:val="single" w:sz="4" w:space="0" w:color="auto"/>
              <w:left w:val="single" w:sz="4" w:space="0" w:color="auto"/>
              <w:bottom w:val="single" w:sz="4" w:space="0" w:color="auto"/>
              <w:right w:val="single" w:sz="4" w:space="0" w:color="auto"/>
            </w:tcBorders>
            <w:hideMark/>
          </w:tcPr>
          <w:p w14:paraId="6213F0E8" w14:textId="77777777" w:rsidR="006E3C74" w:rsidRDefault="006E3C74" w:rsidP="001510FC">
            <w:pPr>
              <w:pStyle w:val="TAC"/>
              <w:rPr>
                <w:b/>
              </w:rPr>
            </w:pPr>
            <w:r w:rsidRPr="00A452B5">
              <w:rPr>
                <w:b/>
              </w:rPr>
              <w:t xml:space="preserve">All </w:t>
            </w:r>
          </w:p>
          <w:p w14:paraId="320DE619" w14:textId="77777777" w:rsidR="006E3C74" w:rsidRPr="00A452B5" w:rsidRDefault="006E3C74" w:rsidP="001510FC">
            <w:pPr>
              <w:pStyle w:val="TAC"/>
              <w:rPr>
                <w:b/>
              </w:rPr>
            </w:pPr>
            <w:r w:rsidRPr="00A452B5">
              <w:rPr>
                <w:b/>
              </w:rPr>
              <w:t>(NOTE 1)</w:t>
            </w:r>
          </w:p>
        </w:tc>
        <w:tc>
          <w:tcPr>
            <w:tcW w:w="652" w:type="pct"/>
            <w:tcBorders>
              <w:top w:val="single" w:sz="4" w:space="0" w:color="auto"/>
              <w:left w:val="single" w:sz="4" w:space="0" w:color="auto"/>
              <w:bottom w:val="single" w:sz="4" w:space="0" w:color="auto"/>
              <w:right w:val="single" w:sz="4" w:space="0" w:color="auto"/>
            </w:tcBorders>
          </w:tcPr>
          <w:p w14:paraId="5A41238C" w14:textId="77777777" w:rsidR="006E3C74" w:rsidRPr="00A452B5" w:rsidRDefault="006E3C74" w:rsidP="001510FC">
            <w:pPr>
              <w:pStyle w:val="TAC"/>
              <w:rPr>
                <w:b/>
              </w:rPr>
            </w:pPr>
            <w:r w:rsidRPr="00A452B5">
              <w:rPr>
                <w:b/>
              </w:rPr>
              <w:t>YES</w:t>
            </w:r>
          </w:p>
        </w:tc>
        <w:tc>
          <w:tcPr>
            <w:tcW w:w="652" w:type="pct"/>
            <w:tcBorders>
              <w:top w:val="single" w:sz="4" w:space="0" w:color="auto"/>
              <w:left w:val="single" w:sz="4" w:space="0" w:color="auto"/>
              <w:bottom w:val="single" w:sz="4" w:space="0" w:color="auto"/>
              <w:right w:val="single" w:sz="4" w:space="0" w:color="auto"/>
            </w:tcBorders>
          </w:tcPr>
          <w:p w14:paraId="0FFDA33B" w14:textId="77777777" w:rsidR="006E3C74" w:rsidRPr="00A452B5" w:rsidRDefault="006E3C74" w:rsidP="001510FC">
            <w:pPr>
              <w:pStyle w:val="TAC"/>
              <w:rPr>
                <w:b/>
              </w:rPr>
            </w:pPr>
            <w:r w:rsidRPr="00A452B5">
              <w:rPr>
                <w:b/>
              </w:rPr>
              <w:t>YES</w:t>
            </w:r>
          </w:p>
        </w:tc>
        <w:tc>
          <w:tcPr>
            <w:tcW w:w="1885" w:type="pct"/>
            <w:tcBorders>
              <w:top w:val="single" w:sz="4" w:space="0" w:color="auto"/>
              <w:left w:val="single" w:sz="4" w:space="0" w:color="auto"/>
              <w:bottom w:val="single" w:sz="4" w:space="0" w:color="auto"/>
              <w:right w:val="single" w:sz="4" w:space="0" w:color="auto"/>
            </w:tcBorders>
            <w:hideMark/>
          </w:tcPr>
          <w:p w14:paraId="106BBB18" w14:textId="77777777" w:rsidR="006E3C74" w:rsidRPr="004F3023" w:rsidRDefault="006E3C74" w:rsidP="001510FC">
            <w:pPr>
              <w:pStyle w:val="TAL"/>
              <w:rPr>
                <w:b/>
              </w:rPr>
            </w:pPr>
            <w:r w:rsidRPr="004F3023">
              <w:rPr>
                <w:b/>
              </w:rPr>
              <w:t>DNS infrastructure</w:t>
            </w:r>
            <w:r>
              <w:rPr>
                <w:b/>
              </w:rPr>
              <w:t xml:space="preserve"> </w:t>
            </w:r>
            <w:r w:rsidRPr="004F3023">
              <w:rPr>
                <w:b/>
              </w:rPr>
              <w:t>based solution</w:t>
            </w:r>
            <w:r>
              <w:rPr>
                <w:b/>
              </w:rPr>
              <w:t xml:space="preserve"> (DNS-SD)</w:t>
            </w:r>
            <w:r w:rsidRPr="004F3023">
              <w:rPr>
                <w:b/>
              </w:rPr>
              <w:t xml:space="preserve"> </w:t>
            </w:r>
          </w:p>
          <w:p w14:paraId="0FF54517" w14:textId="7601835C" w:rsidR="006E3C74" w:rsidRPr="00D61FD5" w:rsidRDefault="006E3C74" w:rsidP="001510FC">
            <w:pPr>
              <w:pStyle w:val="TAL"/>
            </w:pPr>
            <w:r w:rsidRPr="00A452B5">
              <w:rPr>
                <w:b/>
              </w:rPr>
              <w:t>Agreed to be incorporated into the TR 29.941</w:t>
            </w:r>
            <w:r w:rsidRPr="00D61FD5">
              <w:rPr>
                <w:lang w:eastAsia="zh-CN"/>
              </w:rPr>
              <w:t> [11]</w:t>
            </w:r>
            <w:r w:rsidRPr="00D61FD5">
              <w:t>.</w:t>
            </w:r>
          </w:p>
          <w:p w14:paraId="4F682DC4" w14:textId="77777777" w:rsidR="006E3C74" w:rsidRPr="00D61FD5" w:rsidRDefault="006E3C74" w:rsidP="001510FC">
            <w:pPr>
              <w:pStyle w:val="TAL"/>
            </w:pPr>
            <w:r w:rsidRPr="00D61FD5">
              <w:t>This solution is suitable for KI#2 and with some limitation for KI#1.</w:t>
            </w:r>
          </w:p>
        </w:tc>
      </w:tr>
      <w:tr w:rsidR="006E3C74" w:rsidRPr="00D61FD5" w14:paraId="7865BCD9"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11C5CE58" w14:textId="77777777" w:rsidR="006E3C74" w:rsidRPr="00A452B5" w:rsidRDefault="006E3C74" w:rsidP="001510FC">
            <w:pPr>
              <w:pStyle w:val="TAC"/>
              <w:rPr>
                <w:b/>
              </w:rPr>
            </w:pPr>
            <w:r w:rsidRPr="00A452B5">
              <w:rPr>
                <w:b/>
              </w:rPr>
              <w:t>Solution#2</w:t>
            </w:r>
          </w:p>
        </w:tc>
        <w:tc>
          <w:tcPr>
            <w:tcW w:w="633" w:type="pct"/>
            <w:tcBorders>
              <w:top w:val="single" w:sz="4" w:space="0" w:color="auto"/>
              <w:left w:val="single" w:sz="4" w:space="0" w:color="auto"/>
              <w:bottom w:val="single" w:sz="4" w:space="0" w:color="auto"/>
              <w:right w:val="single" w:sz="4" w:space="0" w:color="auto"/>
            </w:tcBorders>
            <w:hideMark/>
          </w:tcPr>
          <w:p w14:paraId="6C89CD39" w14:textId="77777777" w:rsidR="006E3C74" w:rsidRPr="00A452B5" w:rsidRDefault="006E3C74" w:rsidP="001510FC">
            <w:pPr>
              <w:pStyle w:val="TAC"/>
              <w:rPr>
                <w:b/>
              </w:rPr>
            </w:pPr>
            <w:r w:rsidRPr="00A452B5">
              <w:rPr>
                <w:b/>
              </w:rPr>
              <w:t>Fixed</w:t>
            </w:r>
          </w:p>
        </w:tc>
        <w:tc>
          <w:tcPr>
            <w:tcW w:w="580" w:type="pct"/>
            <w:tcBorders>
              <w:top w:val="single" w:sz="4" w:space="0" w:color="auto"/>
              <w:left w:val="single" w:sz="4" w:space="0" w:color="auto"/>
              <w:bottom w:val="single" w:sz="4" w:space="0" w:color="auto"/>
              <w:right w:val="single" w:sz="4" w:space="0" w:color="auto"/>
            </w:tcBorders>
            <w:hideMark/>
          </w:tcPr>
          <w:p w14:paraId="7D92F9F1" w14:textId="77777777" w:rsidR="006E3C74" w:rsidRDefault="006E3C74" w:rsidP="001510FC">
            <w:pPr>
              <w:pStyle w:val="TAC"/>
              <w:rPr>
                <w:b/>
              </w:rPr>
            </w:pPr>
            <w:r w:rsidRPr="00A452B5">
              <w:rPr>
                <w:b/>
              </w:rPr>
              <w:t xml:space="preserve">All </w:t>
            </w:r>
          </w:p>
          <w:p w14:paraId="0A8B84AC" w14:textId="77777777" w:rsidR="006E3C74" w:rsidRPr="00A452B5" w:rsidRDefault="006E3C74" w:rsidP="001510FC">
            <w:pPr>
              <w:pStyle w:val="TAC"/>
              <w:rPr>
                <w:b/>
              </w:rPr>
            </w:pPr>
            <w:r w:rsidRPr="00A452B5">
              <w:rPr>
                <w:b/>
              </w:rPr>
              <w:t>(NOTE 1)</w:t>
            </w:r>
          </w:p>
        </w:tc>
        <w:tc>
          <w:tcPr>
            <w:tcW w:w="652" w:type="pct"/>
            <w:tcBorders>
              <w:top w:val="single" w:sz="4" w:space="0" w:color="auto"/>
              <w:left w:val="single" w:sz="4" w:space="0" w:color="auto"/>
              <w:bottom w:val="single" w:sz="4" w:space="0" w:color="auto"/>
              <w:right w:val="single" w:sz="4" w:space="0" w:color="auto"/>
            </w:tcBorders>
          </w:tcPr>
          <w:p w14:paraId="256D602D" w14:textId="77777777" w:rsidR="006E3C74" w:rsidRPr="00A452B5" w:rsidRDefault="006E3C74" w:rsidP="001510FC">
            <w:pPr>
              <w:pStyle w:val="TAC"/>
              <w:rPr>
                <w:b/>
              </w:rPr>
            </w:pPr>
            <w:r w:rsidRPr="00A452B5">
              <w:rPr>
                <w:b/>
              </w:rPr>
              <w:t>NO</w:t>
            </w:r>
          </w:p>
        </w:tc>
        <w:tc>
          <w:tcPr>
            <w:tcW w:w="652" w:type="pct"/>
            <w:tcBorders>
              <w:top w:val="single" w:sz="4" w:space="0" w:color="auto"/>
              <w:left w:val="single" w:sz="4" w:space="0" w:color="auto"/>
              <w:bottom w:val="single" w:sz="4" w:space="0" w:color="auto"/>
              <w:right w:val="single" w:sz="4" w:space="0" w:color="auto"/>
            </w:tcBorders>
          </w:tcPr>
          <w:p w14:paraId="700F5FD5" w14:textId="77777777" w:rsidR="006E3C74" w:rsidRPr="00A452B5" w:rsidRDefault="006E3C74" w:rsidP="001510FC">
            <w:pPr>
              <w:pStyle w:val="TAC"/>
              <w:rPr>
                <w:b/>
              </w:rPr>
            </w:pPr>
            <w:r w:rsidRPr="00A452B5">
              <w:rPr>
                <w:b/>
              </w:rPr>
              <w:t>YES</w:t>
            </w:r>
          </w:p>
        </w:tc>
        <w:tc>
          <w:tcPr>
            <w:tcW w:w="1885" w:type="pct"/>
            <w:tcBorders>
              <w:top w:val="single" w:sz="4" w:space="0" w:color="auto"/>
              <w:left w:val="single" w:sz="4" w:space="0" w:color="auto"/>
              <w:bottom w:val="single" w:sz="4" w:space="0" w:color="auto"/>
              <w:right w:val="single" w:sz="4" w:space="0" w:color="auto"/>
            </w:tcBorders>
            <w:hideMark/>
          </w:tcPr>
          <w:p w14:paraId="18DC6525" w14:textId="77777777" w:rsidR="006E3C74" w:rsidRPr="004F3023" w:rsidRDefault="006E3C74" w:rsidP="001510FC">
            <w:pPr>
              <w:pStyle w:val="TAL"/>
              <w:rPr>
                <w:b/>
              </w:rPr>
            </w:pPr>
            <w:r w:rsidRPr="004F3023">
              <w:rPr>
                <w:b/>
              </w:rPr>
              <w:t>DNS infrastructure</w:t>
            </w:r>
            <w:r>
              <w:rPr>
                <w:b/>
              </w:rPr>
              <w:t xml:space="preserve"> </w:t>
            </w:r>
            <w:r w:rsidRPr="004F3023">
              <w:rPr>
                <w:b/>
              </w:rPr>
              <w:t>based solution</w:t>
            </w:r>
            <w:r>
              <w:rPr>
                <w:b/>
              </w:rPr>
              <w:t xml:space="preserve"> (DNS SRV)</w:t>
            </w:r>
            <w:r w:rsidRPr="004F3023">
              <w:rPr>
                <w:b/>
              </w:rPr>
              <w:t xml:space="preserve"> </w:t>
            </w:r>
          </w:p>
          <w:p w14:paraId="5A20EC2B" w14:textId="33194F2B" w:rsidR="006E3C74" w:rsidRPr="00D61FD5" w:rsidRDefault="006E3C74" w:rsidP="001510FC">
            <w:pPr>
              <w:pStyle w:val="TAL"/>
            </w:pPr>
            <w:r w:rsidRPr="00A452B5">
              <w:rPr>
                <w:b/>
              </w:rPr>
              <w:t>Agreed to be incorporated into the TR 29.941</w:t>
            </w:r>
            <w:r w:rsidRPr="00D61FD5">
              <w:rPr>
                <w:lang w:eastAsia="zh-CN"/>
              </w:rPr>
              <w:t> [11]</w:t>
            </w:r>
            <w:r w:rsidRPr="00D61FD5">
              <w:t>.</w:t>
            </w:r>
          </w:p>
          <w:p w14:paraId="3C112283" w14:textId="77777777" w:rsidR="006E3C74" w:rsidRPr="00D61FD5" w:rsidRDefault="006E3C74" w:rsidP="001510FC">
            <w:pPr>
              <w:pStyle w:val="TAL"/>
            </w:pPr>
            <w:r w:rsidRPr="00D61FD5">
              <w:t xml:space="preserve">This solution is suitable for only KI#2 (intra-domain) but not suitable for KI#1 (inter-domain). </w:t>
            </w:r>
          </w:p>
        </w:tc>
      </w:tr>
      <w:tr w:rsidR="006E3C74" w:rsidRPr="00D61FD5" w14:paraId="7EC787D6"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720AD90D" w14:textId="77777777" w:rsidR="006E3C74" w:rsidRPr="00A452B5" w:rsidRDefault="006E3C74" w:rsidP="001510FC">
            <w:pPr>
              <w:pStyle w:val="TAC"/>
              <w:rPr>
                <w:b/>
              </w:rPr>
            </w:pPr>
            <w:r w:rsidRPr="00A452B5">
              <w:rPr>
                <w:b/>
              </w:rPr>
              <w:t>Solution#3</w:t>
            </w:r>
          </w:p>
        </w:tc>
        <w:tc>
          <w:tcPr>
            <w:tcW w:w="633" w:type="pct"/>
            <w:tcBorders>
              <w:top w:val="single" w:sz="4" w:space="0" w:color="auto"/>
              <w:left w:val="single" w:sz="4" w:space="0" w:color="auto"/>
              <w:bottom w:val="single" w:sz="4" w:space="0" w:color="auto"/>
              <w:right w:val="single" w:sz="4" w:space="0" w:color="auto"/>
            </w:tcBorders>
            <w:hideMark/>
          </w:tcPr>
          <w:p w14:paraId="2535AA41" w14:textId="77777777" w:rsidR="006E3C74" w:rsidRPr="00A452B5" w:rsidRDefault="006E3C74" w:rsidP="001510FC">
            <w:pPr>
              <w:pStyle w:val="TAC"/>
              <w:rPr>
                <w:b/>
              </w:rPr>
            </w:pPr>
            <w:r w:rsidRPr="00A452B5">
              <w:rPr>
                <w:b/>
              </w:rPr>
              <w:t>Unassigned</w:t>
            </w:r>
          </w:p>
        </w:tc>
        <w:tc>
          <w:tcPr>
            <w:tcW w:w="580" w:type="pct"/>
            <w:tcBorders>
              <w:top w:val="single" w:sz="4" w:space="0" w:color="auto"/>
              <w:left w:val="single" w:sz="4" w:space="0" w:color="auto"/>
              <w:bottom w:val="single" w:sz="4" w:space="0" w:color="auto"/>
              <w:right w:val="single" w:sz="4" w:space="0" w:color="auto"/>
            </w:tcBorders>
            <w:hideMark/>
          </w:tcPr>
          <w:p w14:paraId="16D1540F" w14:textId="77777777" w:rsidR="006E3C74" w:rsidRDefault="006E3C74" w:rsidP="001510FC">
            <w:pPr>
              <w:pStyle w:val="TAC"/>
              <w:rPr>
                <w:b/>
              </w:rPr>
            </w:pPr>
            <w:r w:rsidRPr="00A452B5">
              <w:rPr>
                <w:b/>
              </w:rPr>
              <w:t xml:space="preserve">All </w:t>
            </w:r>
          </w:p>
          <w:p w14:paraId="7792921F" w14:textId="77777777" w:rsidR="006E3C74" w:rsidRPr="00A452B5" w:rsidRDefault="006E3C74" w:rsidP="001510FC">
            <w:pPr>
              <w:pStyle w:val="TAC"/>
              <w:rPr>
                <w:b/>
              </w:rPr>
            </w:pPr>
            <w:r w:rsidRPr="00A452B5">
              <w:rPr>
                <w:b/>
              </w:rPr>
              <w:t>(NOTE 1)</w:t>
            </w:r>
          </w:p>
        </w:tc>
        <w:tc>
          <w:tcPr>
            <w:tcW w:w="652" w:type="pct"/>
            <w:tcBorders>
              <w:top w:val="single" w:sz="4" w:space="0" w:color="auto"/>
              <w:left w:val="single" w:sz="4" w:space="0" w:color="auto"/>
              <w:bottom w:val="single" w:sz="4" w:space="0" w:color="auto"/>
              <w:right w:val="single" w:sz="4" w:space="0" w:color="auto"/>
            </w:tcBorders>
          </w:tcPr>
          <w:p w14:paraId="4CFCA4D3" w14:textId="77777777" w:rsidR="006E3C74" w:rsidRPr="00A452B5" w:rsidRDefault="006E3C74" w:rsidP="001510FC">
            <w:pPr>
              <w:pStyle w:val="TAC"/>
              <w:rPr>
                <w:b/>
              </w:rPr>
            </w:pPr>
            <w:r w:rsidRPr="00A452B5">
              <w:rPr>
                <w:b/>
              </w:rPr>
              <w:t>YES</w:t>
            </w:r>
          </w:p>
        </w:tc>
        <w:tc>
          <w:tcPr>
            <w:tcW w:w="652" w:type="pct"/>
            <w:tcBorders>
              <w:top w:val="single" w:sz="4" w:space="0" w:color="auto"/>
              <w:left w:val="single" w:sz="4" w:space="0" w:color="auto"/>
              <w:bottom w:val="single" w:sz="4" w:space="0" w:color="auto"/>
              <w:right w:val="single" w:sz="4" w:space="0" w:color="auto"/>
            </w:tcBorders>
          </w:tcPr>
          <w:p w14:paraId="134C0C58" w14:textId="77777777" w:rsidR="006E3C74" w:rsidRPr="00A452B5" w:rsidRDefault="006E3C74" w:rsidP="001510FC">
            <w:pPr>
              <w:pStyle w:val="TAC"/>
              <w:rPr>
                <w:b/>
              </w:rPr>
            </w:pPr>
            <w:r w:rsidRPr="00A452B5">
              <w:rPr>
                <w:b/>
              </w:rPr>
              <w:t>YES</w:t>
            </w:r>
          </w:p>
        </w:tc>
        <w:tc>
          <w:tcPr>
            <w:tcW w:w="1885" w:type="pct"/>
            <w:tcBorders>
              <w:top w:val="single" w:sz="4" w:space="0" w:color="auto"/>
              <w:left w:val="single" w:sz="4" w:space="0" w:color="auto"/>
              <w:bottom w:val="single" w:sz="4" w:space="0" w:color="auto"/>
              <w:right w:val="single" w:sz="4" w:space="0" w:color="auto"/>
            </w:tcBorders>
            <w:hideMark/>
          </w:tcPr>
          <w:p w14:paraId="67824FB4" w14:textId="77777777" w:rsidR="006E3C74" w:rsidRPr="00302B3A" w:rsidRDefault="006E3C74" w:rsidP="001510FC">
            <w:pPr>
              <w:pStyle w:val="TAL"/>
              <w:rPr>
                <w:b/>
              </w:rPr>
            </w:pPr>
            <w:r w:rsidRPr="00302B3A">
              <w:rPr>
                <w:b/>
              </w:rPr>
              <w:t>Multicast DNS based solution</w:t>
            </w:r>
            <w:r>
              <w:rPr>
                <w:b/>
              </w:rPr>
              <w:t xml:space="preserve"> (mDNS)</w:t>
            </w:r>
          </w:p>
          <w:p w14:paraId="0D388E07" w14:textId="6CFEEA14" w:rsidR="006E3C74" w:rsidRPr="00D61FD5" w:rsidRDefault="006E3C74" w:rsidP="001510FC">
            <w:pPr>
              <w:pStyle w:val="TAL"/>
            </w:pPr>
            <w:r w:rsidRPr="00A452B5">
              <w:rPr>
                <w:b/>
              </w:rPr>
              <w:t>Agreed to be incorporated into the TR 29.941</w:t>
            </w:r>
            <w:r w:rsidRPr="00D61FD5">
              <w:rPr>
                <w:lang w:eastAsia="zh-CN"/>
              </w:rPr>
              <w:t> [11]</w:t>
            </w:r>
            <w:r w:rsidRPr="00D61FD5">
              <w:t>.</w:t>
            </w:r>
          </w:p>
          <w:p w14:paraId="4DAD49A8" w14:textId="77777777" w:rsidR="006E3C74" w:rsidRPr="00D61FD5" w:rsidRDefault="006E3C74" w:rsidP="001510FC">
            <w:pPr>
              <w:pStyle w:val="TAL"/>
            </w:pPr>
            <w:r w:rsidRPr="00D61FD5">
              <w:t>This solution is suitable for KI#2 (intra-domain).</w:t>
            </w:r>
          </w:p>
          <w:p w14:paraId="0BEF84D5" w14:textId="77777777" w:rsidR="006E3C74" w:rsidRPr="00D61FD5" w:rsidRDefault="006E3C74" w:rsidP="001510FC">
            <w:pPr>
              <w:pStyle w:val="TAL"/>
            </w:pPr>
            <w:r w:rsidRPr="00D61FD5">
              <w:t>Further study is needed to assess if this is suitable for KI#1 (Inter-domain) also. If both domains rely on the DNS infrastructure and the targeted domain name under 3gppnetwork.org can be discovered using configuration or based on other information (e.g. SUPI, IMSI), this solution may be considered for KI#1. But if the traffic related to the discovered application/interface needs to be controlled, this will not work as the destination port is unknown for security gateway/firewall.</w:t>
            </w:r>
          </w:p>
        </w:tc>
      </w:tr>
      <w:tr w:rsidR="006E3C74" w:rsidRPr="00D61FD5" w14:paraId="57F2F8EA"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47B3203E" w14:textId="77777777" w:rsidR="006E3C74" w:rsidRPr="00A452B5" w:rsidRDefault="006E3C74" w:rsidP="001510FC">
            <w:pPr>
              <w:pStyle w:val="TAC"/>
              <w:rPr>
                <w:b/>
              </w:rPr>
            </w:pPr>
            <w:r w:rsidRPr="00A452B5">
              <w:rPr>
                <w:b/>
              </w:rPr>
              <w:t>Solution#4</w:t>
            </w:r>
          </w:p>
        </w:tc>
        <w:tc>
          <w:tcPr>
            <w:tcW w:w="633" w:type="pct"/>
            <w:tcBorders>
              <w:top w:val="single" w:sz="4" w:space="0" w:color="auto"/>
              <w:left w:val="single" w:sz="4" w:space="0" w:color="auto"/>
              <w:bottom w:val="single" w:sz="4" w:space="0" w:color="auto"/>
              <w:right w:val="single" w:sz="4" w:space="0" w:color="auto"/>
            </w:tcBorders>
            <w:hideMark/>
          </w:tcPr>
          <w:p w14:paraId="3DE8BBF9" w14:textId="77777777" w:rsidR="006E3C74" w:rsidRPr="00A452B5" w:rsidRDefault="006E3C74" w:rsidP="001510FC">
            <w:pPr>
              <w:pStyle w:val="TAC"/>
              <w:rPr>
                <w:b/>
              </w:rPr>
            </w:pPr>
            <w:r w:rsidRPr="00A452B5">
              <w:rPr>
                <w:b/>
              </w:rPr>
              <w:t>Unassigned</w:t>
            </w:r>
          </w:p>
        </w:tc>
        <w:tc>
          <w:tcPr>
            <w:tcW w:w="580" w:type="pct"/>
            <w:tcBorders>
              <w:top w:val="single" w:sz="4" w:space="0" w:color="auto"/>
              <w:left w:val="single" w:sz="4" w:space="0" w:color="auto"/>
              <w:bottom w:val="single" w:sz="4" w:space="0" w:color="auto"/>
              <w:right w:val="single" w:sz="4" w:space="0" w:color="auto"/>
            </w:tcBorders>
            <w:hideMark/>
          </w:tcPr>
          <w:p w14:paraId="248003F2" w14:textId="77777777" w:rsidR="006E3C74" w:rsidRDefault="006E3C74" w:rsidP="001510FC">
            <w:pPr>
              <w:pStyle w:val="TAC"/>
              <w:rPr>
                <w:b/>
              </w:rPr>
            </w:pPr>
            <w:r w:rsidRPr="00A452B5">
              <w:rPr>
                <w:b/>
              </w:rPr>
              <w:t xml:space="preserve">All </w:t>
            </w:r>
          </w:p>
          <w:p w14:paraId="5E240F23" w14:textId="77777777" w:rsidR="006E3C74" w:rsidRPr="00A452B5" w:rsidRDefault="006E3C74" w:rsidP="001510FC">
            <w:pPr>
              <w:pStyle w:val="TAC"/>
              <w:rPr>
                <w:b/>
              </w:rPr>
            </w:pPr>
            <w:r w:rsidRPr="00A452B5">
              <w:rPr>
                <w:b/>
              </w:rPr>
              <w:t>(NOTE 1)</w:t>
            </w:r>
          </w:p>
        </w:tc>
        <w:tc>
          <w:tcPr>
            <w:tcW w:w="652" w:type="pct"/>
            <w:tcBorders>
              <w:top w:val="single" w:sz="4" w:space="0" w:color="auto"/>
              <w:left w:val="single" w:sz="4" w:space="0" w:color="auto"/>
              <w:bottom w:val="single" w:sz="4" w:space="0" w:color="auto"/>
              <w:right w:val="single" w:sz="4" w:space="0" w:color="auto"/>
            </w:tcBorders>
          </w:tcPr>
          <w:p w14:paraId="2865A2B5" w14:textId="77777777" w:rsidR="006E3C74" w:rsidRPr="00A452B5" w:rsidRDefault="006E3C74" w:rsidP="001510FC">
            <w:pPr>
              <w:pStyle w:val="TAC"/>
              <w:rPr>
                <w:b/>
              </w:rPr>
            </w:pPr>
            <w:r w:rsidRPr="00A452B5">
              <w:rPr>
                <w:b/>
              </w:rPr>
              <w:t>YES</w:t>
            </w:r>
          </w:p>
        </w:tc>
        <w:tc>
          <w:tcPr>
            <w:tcW w:w="652" w:type="pct"/>
            <w:tcBorders>
              <w:top w:val="single" w:sz="4" w:space="0" w:color="auto"/>
              <w:left w:val="single" w:sz="4" w:space="0" w:color="auto"/>
              <w:bottom w:val="single" w:sz="4" w:space="0" w:color="auto"/>
              <w:right w:val="single" w:sz="4" w:space="0" w:color="auto"/>
            </w:tcBorders>
          </w:tcPr>
          <w:p w14:paraId="5E1FD04B" w14:textId="77777777" w:rsidR="006E3C74" w:rsidRPr="00A452B5" w:rsidRDefault="006E3C74" w:rsidP="001510FC">
            <w:pPr>
              <w:pStyle w:val="TAC"/>
              <w:rPr>
                <w:b/>
              </w:rPr>
            </w:pPr>
            <w:r w:rsidRPr="00A452B5">
              <w:rPr>
                <w:b/>
              </w:rPr>
              <w:t>YES</w:t>
            </w:r>
          </w:p>
        </w:tc>
        <w:tc>
          <w:tcPr>
            <w:tcW w:w="1885" w:type="pct"/>
            <w:tcBorders>
              <w:top w:val="single" w:sz="4" w:space="0" w:color="auto"/>
              <w:left w:val="single" w:sz="4" w:space="0" w:color="auto"/>
              <w:bottom w:val="single" w:sz="4" w:space="0" w:color="auto"/>
              <w:right w:val="single" w:sz="4" w:space="0" w:color="auto"/>
            </w:tcBorders>
            <w:hideMark/>
          </w:tcPr>
          <w:p w14:paraId="0586C596" w14:textId="77777777" w:rsidR="006E3C74" w:rsidRPr="00302B3A" w:rsidRDefault="006E3C74" w:rsidP="001510FC">
            <w:pPr>
              <w:pStyle w:val="TAL"/>
              <w:rPr>
                <w:b/>
              </w:rPr>
            </w:pPr>
            <w:r>
              <w:rPr>
                <w:b/>
              </w:rPr>
              <w:t xml:space="preserve">Unicast </w:t>
            </w:r>
            <w:r w:rsidRPr="00302B3A">
              <w:rPr>
                <w:b/>
              </w:rPr>
              <w:t>DNS based solution</w:t>
            </w:r>
            <w:r>
              <w:rPr>
                <w:b/>
              </w:rPr>
              <w:t xml:space="preserve"> (uDNS)</w:t>
            </w:r>
          </w:p>
          <w:p w14:paraId="1E56B408" w14:textId="0A66E9B8" w:rsidR="006E3C74" w:rsidRPr="00D61FD5" w:rsidRDefault="006E3C74" w:rsidP="001510FC">
            <w:pPr>
              <w:pStyle w:val="TAL"/>
            </w:pPr>
            <w:r w:rsidRPr="00A452B5">
              <w:rPr>
                <w:b/>
              </w:rPr>
              <w:t>Agreed to be incorporated into the TR 29.941</w:t>
            </w:r>
            <w:r w:rsidRPr="00D61FD5">
              <w:rPr>
                <w:lang w:eastAsia="zh-CN"/>
              </w:rPr>
              <w:t> [11]</w:t>
            </w:r>
            <w:r w:rsidRPr="00D61FD5">
              <w:t>.</w:t>
            </w:r>
          </w:p>
          <w:p w14:paraId="7F4554A5" w14:textId="77777777" w:rsidR="006E3C74" w:rsidRDefault="006E3C74" w:rsidP="001510FC">
            <w:pPr>
              <w:pStyle w:val="TAL"/>
            </w:pPr>
            <w:r w:rsidRPr="00D61FD5">
              <w:t>See comments for Solution#3.</w:t>
            </w:r>
          </w:p>
          <w:p w14:paraId="21CD318F" w14:textId="77777777" w:rsidR="006E3C74" w:rsidRPr="00D61FD5" w:rsidRDefault="006E3C74" w:rsidP="001510FC">
            <w:pPr>
              <w:pStyle w:val="TAL"/>
            </w:pPr>
            <w:r>
              <w:t>RAN3 considers solution#4 not desirable.</w:t>
            </w:r>
          </w:p>
        </w:tc>
      </w:tr>
      <w:tr w:rsidR="006E3C74" w:rsidRPr="00D61FD5" w14:paraId="73653967"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1F440B2B" w14:textId="77777777" w:rsidR="006E3C74" w:rsidRPr="00A452B5" w:rsidRDefault="006E3C74" w:rsidP="001510FC">
            <w:pPr>
              <w:pStyle w:val="TAC"/>
              <w:rPr>
                <w:b/>
              </w:rPr>
            </w:pPr>
            <w:r w:rsidRPr="00A452B5">
              <w:rPr>
                <w:b/>
              </w:rPr>
              <w:t>Solution#5</w:t>
            </w:r>
          </w:p>
        </w:tc>
        <w:tc>
          <w:tcPr>
            <w:tcW w:w="633" w:type="pct"/>
            <w:tcBorders>
              <w:top w:val="single" w:sz="4" w:space="0" w:color="auto"/>
              <w:left w:val="single" w:sz="4" w:space="0" w:color="auto"/>
              <w:bottom w:val="single" w:sz="4" w:space="0" w:color="auto"/>
              <w:right w:val="single" w:sz="4" w:space="0" w:color="auto"/>
            </w:tcBorders>
            <w:hideMark/>
          </w:tcPr>
          <w:p w14:paraId="106D2227" w14:textId="77777777" w:rsidR="006E3C74" w:rsidRPr="00A452B5" w:rsidRDefault="006E3C74" w:rsidP="001510FC">
            <w:pPr>
              <w:pStyle w:val="TAC"/>
              <w:rPr>
                <w:b/>
              </w:rPr>
            </w:pPr>
            <w:r w:rsidRPr="00A452B5">
              <w:rPr>
                <w:b/>
              </w:rPr>
              <w:t>Unassigned</w:t>
            </w:r>
          </w:p>
        </w:tc>
        <w:tc>
          <w:tcPr>
            <w:tcW w:w="580" w:type="pct"/>
            <w:tcBorders>
              <w:top w:val="single" w:sz="4" w:space="0" w:color="auto"/>
              <w:left w:val="single" w:sz="4" w:space="0" w:color="auto"/>
              <w:bottom w:val="single" w:sz="4" w:space="0" w:color="auto"/>
              <w:right w:val="single" w:sz="4" w:space="0" w:color="auto"/>
            </w:tcBorders>
            <w:hideMark/>
          </w:tcPr>
          <w:p w14:paraId="45C3E81E" w14:textId="77777777" w:rsidR="006E3C74" w:rsidRDefault="006E3C74" w:rsidP="001510FC">
            <w:pPr>
              <w:pStyle w:val="TAC"/>
              <w:rPr>
                <w:b/>
              </w:rPr>
            </w:pPr>
            <w:r w:rsidRPr="00A452B5">
              <w:rPr>
                <w:b/>
              </w:rPr>
              <w:t xml:space="preserve">All </w:t>
            </w:r>
          </w:p>
          <w:p w14:paraId="07AC9859" w14:textId="77777777" w:rsidR="006E3C74" w:rsidRPr="00A452B5" w:rsidRDefault="006E3C74" w:rsidP="001510FC">
            <w:pPr>
              <w:pStyle w:val="TAC"/>
              <w:rPr>
                <w:b/>
              </w:rPr>
            </w:pPr>
            <w:r w:rsidRPr="00A452B5">
              <w:rPr>
                <w:b/>
              </w:rPr>
              <w:t>(NOTE 1)</w:t>
            </w:r>
          </w:p>
        </w:tc>
        <w:tc>
          <w:tcPr>
            <w:tcW w:w="652" w:type="pct"/>
            <w:tcBorders>
              <w:top w:val="single" w:sz="4" w:space="0" w:color="auto"/>
              <w:left w:val="single" w:sz="4" w:space="0" w:color="auto"/>
              <w:bottom w:val="single" w:sz="4" w:space="0" w:color="auto"/>
              <w:right w:val="single" w:sz="4" w:space="0" w:color="auto"/>
            </w:tcBorders>
          </w:tcPr>
          <w:p w14:paraId="035D52D2" w14:textId="77777777" w:rsidR="006E3C74" w:rsidRPr="00A452B5" w:rsidRDefault="006E3C74" w:rsidP="001510FC">
            <w:pPr>
              <w:pStyle w:val="TAC"/>
              <w:rPr>
                <w:b/>
              </w:rPr>
            </w:pPr>
            <w:r w:rsidRPr="00A452B5">
              <w:rPr>
                <w:b/>
              </w:rPr>
              <w:t>NO</w:t>
            </w:r>
          </w:p>
        </w:tc>
        <w:tc>
          <w:tcPr>
            <w:tcW w:w="652" w:type="pct"/>
            <w:tcBorders>
              <w:top w:val="single" w:sz="4" w:space="0" w:color="auto"/>
              <w:left w:val="single" w:sz="4" w:space="0" w:color="auto"/>
              <w:bottom w:val="single" w:sz="4" w:space="0" w:color="auto"/>
              <w:right w:val="single" w:sz="4" w:space="0" w:color="auto"/>
            </w:tcBorders>
          </w:tcPr>
          <w:p w14:paraId="2E3EF684" w14:textId="77777777" w:rsidR="006E3C74" w:rsidRPr="00A452B5" w:rsidRDefault="006E3C74" w:rsidP="001510FC">
            <w:pPr>
              <w:pStyle w:val="TAC"/>
              <w:rPr>
                <w:b/>
              </w:rPr>
            </w:pPr>
            <w:r w:rsidRPr="00A452B5">
              <w:rPr>
                <w:b/>
              </w:rPr>
              <w:t>YES</w:t>
            </w:r>
          </w:p>
        </w:tc>
        <w:tc>
          <w:tcPr>
            <w:tcW w:w="1885" w:type="pct"/>
            <w:tcBorders>
              <w:top w:val="single" w:sz="4" w:space="0" w:color="auto"/>
              <w:left w:val="single" w:sz="4" w:space="0" w:color="auto"/>
              <w:bottom w:val="single" w:sz="4" w:space="0" w:color="auto"/>
              <w:right w:val="single" w:sz="4" w:space="0" w:color="auto"/>
            </w:tcBorders>
            <w:hideMark/>
          </w:tcPr>
          <w:p w14:paraId="4083F095" w14:textId="77777777" w:rsidR="006E3C74" w:rsidRPr="00302B3A" w:rsidRDefault="006E3C74" w:rsidP="001510FC">
            <w:pPr>
              <w:pStyle w:val="TAL"/>
              <w:rPr>
                <w:b/>
              </w:rPr>
            </w:pPr>
            <w:r>
              <w:rPr>
                <w:b/>
              </w:rPr>
              <w:t xml:space="preserve">SCTP </w:t>
            </w:r>
            <w:r w:rsidRPr="00302B3A">
              <w:rPr>
                <w:b/>
              </w:rPr>
              <w:t>MUX based solution using standardized PPID</w:t>
            </w:r>
            <w:r>
              <w:rPr>
                <w:b/>
              </w:rPr>
              <w:t xml:space="preserve"> (SCTP MUX)</w:t>
            </w:r>
          </w:p>
          <w:p w14:paraId="20B15AAC" w14:textId="77777777" w:rsidR="006E3C74" w:rsidRPr="00D61FD5" w:rsidRDefault="006E3C74" w:rsidP="001510FC">
            <w:pPr>
              <w:pStyle w:val="TAL"/>
            </w:pPr>
            <w:r w:rsidRPr="00A452B5">
              <w:rPr>
                <w:b/>
              </w:rPr>
              <w:t>Agreed to be incorporated into the TR 29.941</w:t>
            </w:r>
            <w:r w:rsidRPr="00D61FD5">
              <w:rPr>
                <w:lang w:eastAsia="zh-CN"/>
              </w:rPr>
              <w:t> [11]</w:t>
            </w:r>
            <w:r w:rsidRPr="00D61FD5">
              <w:t>.</w:t>
            </w:r>
          </w:p>
          <w:p w14:paraId="4EF04A75" w14:textId="77777777" w:rsidR="006E3C74" w:rsidRPr="00D61FD5" w:rsidRDefault="006E3C74" w:rsidP="001510FC">
            <w:pPr>
              <w:pStyle w:val="TAL"/>
            </w:pPr>
            <w:r w:rsidRPr="00D61FD5">
              <w:t>This solution is suitable for KI#2 (intra-domain) but not suitable for KI#1 (inter-domain), because multicast is restricted to local link.</w:t>
            </w:r>
          </w:p>
        </w:tc>
      </w:tr>
      <w:tr w:rsidR="006E3C74" w:rsidRPr="00D61FD5" w14:paraId="3DA6FD4D"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0D580887" w14:textId="77777777" w:rsidR="006E3C74" w:rsidRPr="00A452B5" w:rsidRDefault="006E3C74" w:rsidP="001510FC">
            <w:pPr>
              <w:pStyle w:val="TAC"/>
              <w:rPr>
                <w:b/>
              </w:rPr>
            </w:pPr>
            <w:r w:rsidRPr="00A452B5">
              <w:rPr>
                <w:b/>
              </w:rPr>
              <w:t>Solution#6</w:t>
            </w:r>
          </w:p>
        </w:tc>
        <w:tc>
          <w:tcPr>
            <w:tcW w:w="633" w:type="pct"/>
            <w:tcBorders>
              <w:top w:val="single" w:sz="4" w:space="0" w:color="auto"/>
              <w:left w:val="single" w:sz="4" w:space="0" w:color="auto"/>
              <w:bottom w:val="single" w:sz="4" w:space="0" w:color="auto"/>
              <w:right w:val="single" w:sz="4" w:space="0" w:color="auto"/>
            </w:tcBorders>
            <w:hideMark/>
          </w:tcPr>
          <w:p w14:paraId="054BC9EF" w14:textId="77777777" w:rsidR="006E3C74" w:rsidRPr="00A452B5" w:rsidRDefault="006E3C74" w:rsidP="001510FC">
            <w:pPr>
              <w:pStyle w:val="TAC"/>
              <w:rPr>
                <w:b/>
              </w:rPr>
            </w:pPr>
            <w:r w:rsidRPr="00A452B5">
              <w:rPr>
                <w:b/>
              </w:rPr>
              <w:t>Unassigned</w:t>
            </w:r>
          </w:p>
        </w:tc>
        <w:tc>
          <w:tcPr>
            <w:tcW w:w="580" w:type="pct"/>
            <w:tcBorders>
              <w:top w:val="single" w:sz="4" w:space="0" w:color="auto"/>
              <w:left w:val="single" w:sz="4" w:space="0" w:color="auto"/>
              <w:bottom w:val="single" w:sz="4" w:space="0" w:color="auto"/>
              <w:right w:val="single" w:sz="4" w:space="0" w:color="auto"/>
            </w:tcBorders>
            <w:hideMark/>
          </w:tcPr>
          <w:p w14:paraId="478E93B7" w14:textId="77777777" w:rsidR="006E3C74" w:rsidRDefault="006E3C74" w:rsidP="001510FC">
            <w:pPr>
              <w:pStyle w:val="TAC"/>
              <w:rPr>
                <w:b/>
              </w:rPr>
            </w:pPr>
            <w:r w:rsidRPr="00A452B5">
              <w:rPr>
                <w:b/>
              </w:rPr>
              <w:t xml:space="preserve">All </w:t>
            </w:r>
          </w:p>
          <w:p w14:paraId="43C5AEAB" w14:textId="77777777" w:rsidR="006E3C74" w:rsidRPr="00A452B5" w:rsidRDefault="006E3C74" w:rsidP="001510FC">
            <w:pPr>
              <w:pStyle w:val="TAC"/>
              <w:rPr>
                <w:b/>
              </w:rPr>
            </w:pPr>
            <w:r w:rsidRPr="00A452B5">
              <w:rPr>
                <w:b/>
              </w:rPr>
              <w:t>(NOTE 1)</w:t>
            </w:r>
          </w:p>
        </w:tc>
        <w:tc>
          <w:tcPr>
            <w:tcW w:w="652" w:type="pct"/>
            <w:tcBorders>
              <w:top w:val="single" w:sz="4" w:space="0" w:color="auto"/>
              <w:left w:val="single" w:sz="4" w:space="0" w:color="auto"/>
              <w:bottom w:val="single" w:sz="4" w:space="0" w:color="auto"/>
              <w:right w:val="single" w:sz="4" w:space="0" w:color="auto"/>
            </w:tcBorders>
          </w:tcPr>
          <w:p w14:paraId="11CAB223" w14:textId="77777777" w:rsidR="006E3C74" w:rsidRPr="00A452B5" w:rsidRDefault="006E3C74" w:rsidP="001510FC">
            <w:pPr>
              <w:pStyle w:val="TAC"/>
              <w:rPr>
                <w:b/>
              </w:rPr>
            </w:pPr>
            <w:r w:rsidRPr="00A452B5">
              <w:rPr>
                <w:b/>
              </w:rPr>
              <w:t>YES</w:t>
            </w:r>
          </w:p>
        </w:tc>
        <w:tc>
          <w:tcPr>
            <w:tcW w:w="652" w:type="pct"/>
            <w:tcBorders>
              <w:top w:val="single" w:sz="4" w:space="0" w:color="auto"/>
              <w:left w:val="single" w:sz="4" w:space="0" w:color="auto"/>
              <w:bottom w:val="single" w:sz="4" w:space="0" w:color="auto"/>
              <w:right w:val="single" w:sz="4" w:space="0" w:color="auto"/>
            </w:tcBorders>
          </w:tcPr>
          <w:p w14:paraId="28209E4A" w14:textId="77777777" w:rsidR="006E3C74" w:rsidRPr="00A452B5" w:rsidRDefault="006E3C74" w:rsidP="001510FC">
            <w:pPr>
              <w:pStyle w:val="TAC"/>
              <w:rPr>
                <w:b/>
              </w:rPr>
            </w:pPr>
            <w:r w:rsidRPr="00A452B5">
              <w:rPr>
                <w:b/>
              </w:rPr>
              <w:t>YES</w:t>
            </w:r>
          </w:p>
        </w:tc>
        <w:tc>
          <w:tcPr>
            <w:tcW w:w="1885" w:type="pct"/>
            <w:tcBorders>
              <w:top w:val="single" w:sz="4" w:space="0" w:color="auto"/>
              <w:left w:val="single" w:sz="4" w:space="0" w:color="auto"/>
              <w:bottom w:val="single" w:sz="4" w:space="0" w:color="auto"/>
              <w:right w:val="single" w:sz="4" w:space="0" w:color="auto"/>
            </w:tcBorders>
            <w:hideMark/>
          </w:tcPr>
          <w:p w14:paraId="066551DB" w14:textId="77777777" w:rsidR="006E3C74" w:rsidRPr="00D276BA" w:rsidRDefault="006E3C74" w:rsidP="001510FC">
            <w:pPr>
              <w:pStyle w:val="TAL"/>
              <w:rPr>
                <w:b/>
              </w:rPr>
            </w:pPr>
            <w:r w:rsidRPr="00D276BA">
              <w:rPr>
                <w:b/>
              </w:rPr>
              <w:t xml:space="preserve">3GPP </w:t>
            </w:r>
            <w:r w:rsidRPr="00C5243F">
              <w:rPr>
                <w:b/>
              </w:rPr>
              <w:t xml:space="preserve">allocated port number </w:t>
            </w:r>
            <w:r>
              <w:rPr>
                <w:b/>
              </w:rPr>
              <w:t>solution (3GPP)</w:t>
            </w:r>
          </w:p>
          <w:p w14:paraId="7801F148" w14:textId="2920F36A" w:rsidR="006E3C74" w:rsidRPr="00D61FD5" w:rsidRDefault="006E3C74" w:rsidP="001510FC">
            <w:pPr>
              <w:pStyle w:val="TAL"/>
            </w:pPr>
            <w:r w:rsidRPr="00A452B5">
              <w:rPr>
                <w:b/>
              </w:rPr>
              <w:t>Agreed to be incorporated into the TR 29.941</w:t>
            </w:r>
            <w:r w:rsidRPr="00D61FD5">
              <w:rPr>
                <w:lang w:eastAsia="zh-CN"/>
              </w:rPr>
              <w:t> [11]</w:t>
            </w:r>
            <w:r w:rsidRPr="00D61FD5">
              <w:t>.</w:t>
            </w:r>
          </w:p>
          <w:p w14:paraId="7D92563B" w14:textId="77777777" w:rsidR="006E3C74" w:rsidRPr="00D61FD5" w:rsidRDefault="006E3C74" w:rsidP="001510FC">
            <w:pPr>
              <w:pStyle w:val="TAL"/>
            </w:pPr>
            <w:r w:rsidRPr="00D61FD5">
              <w:t>This solution is suitable for KI#2 (intra-domain).</w:t>
            </w:r>
          </w:p>
          <w:p w14:paraId="72031808" w14:textId="77777777" w:rsidR="006E3C74" w:rsidRPr="00D61FD5" w:rsidRDefault="006E3C74" w:rsidP="001510FC">
            <w:pPr>
              <w:pStyle w:val="TAL"/>
            </w:pPr>
            <w:r w:rsidRPr="00D61FD5">
              <w:t>If the IP address can be dynamically resolved, e.g. using an FQDN to retrieve an IP from the DNS and inter-domain interface is secured it can be used for KI#1 (inter-domain). But if DNS has to be used, this solution has less value than the Solution#3 and the Solution#4.</w:t>
            </w:r>
          </w:p>
          <w:p w14:paraId="7BBDDBD2" w14:textId="77777777" w:rsidR="006E3C74" w:rsidRPr="00D61FD5" w:rsidRDefault="006E3C74" w:rsidP="001510FC">
            <w:pPr>
              <w:pStyle w:val="TAL"/>
            </w:pPr>
            <w:r w:rsidRPr="00D61FD5">
              <w:t>Also see comments on Solution#3 for KI#1.</w:t>
            </w:r>
          </w:p>
        </w:tc>
      </w:tr>
      <w:tr w:rsidR="006E3C74" w:rsidRPr="00D61FD5" w14:paraId="7FA21256"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4A50501C" w14:textId="77777777" w:rsidR="006E3C74" w:rsidRPr="00A452B5" w:rsidRDefault="006E3C74" w:rsidP="001510FC">
            <w:pPr>
              <w:pStyle w:val="TAC"/>
              <w:rPr>
                <w:b/>
              </w:rPr>
            </w:pPr>
            <w:r w:rsidRPr="00A452B5">
              <w:rPr>
                <w:b/>
              </w:rPr>
              <w:lastRenderedPageBreak/>
              <w:t>Solution#7</w:t>
            </w:r>
          </w:p>
        </w:tc>
        <w:tc>
          <w:tcPr>
            <w:tcW w:w="633" w:type="pct"/>
            <w:tcBorders>
              <w:top w:val="single" w:sz="4" w:space="0" w:color="auto"/>
              <w:left w:val="single" w:sz="4" w:space="0" w:color="auto"/>
              <w:bottom w:val="single" w:sz="4" w:space="0" w:color="auto"/>
              <w:right w:val="single" w:sz="4" w:space="0" w:color="auto"/>
            </w:tcBorders>
            <w:hideMark/>
          </w:tcPr>
          <w:p w14:paraId="061E138C" w14:textId="77777777" w:rsidR="006E3C74" w:rsidRPr="00A452B5" w:rsidRDefault="006E3C74" w:rsidP="001510FC">
            <w:pPr>
              <w:pStyle w:val="TAC"/>
              <w:rPr>
                <w:b/>
              </w:rPr>
            </w:pPr>
            <w:r w:rsidRPr="00A452B5">
              <w:rPr>
                <w:b/>
              </w:rPr>
              <w:t>Fixed</w:t>
            </w:r>
          </w:p>
        </w:tc>
        <w:tc>
          <w:tcPr>
            <w:tcW w:w="580" w:type="pct"/>
            <w:tcBorders>
              <w:top w:val="single" w:sz="4" w:space="0" w:color="auto"/>
              <w:left w:val="single" w:sz="4" w:space="0" w:color="auto"/>
              <w:bottom w:val="single" w:sz="4" w:space="0" w:color="auto"/>
              <w:right w:val="single" w:sz="4" w:space="0" w:color="auto"/>
            </w:tcBorders>
            <w:hideMark/>
          </w:tcPr>
          <w:p w14:paraId="4AE09F60" w14:textId="77777777" w:rsidR="006E3C74" w:rsidRPr="00A452B5" w:rsidRDefault="006E3C74" w:rsidP="001510FC">
            <w:pPr>
              <w:pStyle w:val="TAC"/>
              <w:rPr>
                <w:b/>
              </w:rPr>
            </w:pPr>
            <w:r w:rsidRPr="00A452B5">
              <w:rPr>
                <w:b/>
              </w:rPr>
              <w:t>SCTP</w:t>
            </w:r>
          </w:p>
        </w:tc>
        <w:tc>
          <w:tcPr>
            <w:tcW w:w="652" w:type="pct"/>
            <w:tcBorders>
              <w:top w:val="single" w:sz="4" w:space="0" w:color="auto"/>
              <w:left w:val="single" w:sz="4" w:space="0" w:color="auto"/>
              <w:bottom w:val="single" w:sz="4" w:space="0" w:color="auto"/>
              <w:right w:val="single" w:sz="4" w:space="0" w:color="auto"/>
            </w:tcBorders>
          </w:tcPr>
          <w:p w14:paraId="264F0496" w14:textId="77777777" w:rsidR="006E3C74" w:rsidRPr="00A452B5" w:rsidRDefault="006E3C74" w:rsidP="001510FC">
            <w:pPr>
              <w:pStyle w:val="TAC"/>
              <w:rPr>
                <w:b/>
              </w:rPr>
            </w:pPr>
            <w:r w:rsidRPr="00A452B5">
              <w:rPr>
                <w:b/>
              </w:rPr>
              <w:t>YES</w:t>
            </w:r>
          </w:p>
        </w:tc>
        <w:tc>
          <w:tcPr>
            <w:tcW w:w="652" w:type="pct"/>
            <w:tcBorders>
              <w:top w:val="single" w:sz="4" w:space="0" w:color="auto"/>
              <w:left w:val="single" w:sz="4" w:space="0" w:color="auto"/>
              <w:bottom w:val="single" w:sz="4" w:space="0" w:color="auto"/>
              <w:right w:val="single" w:sz="4" w:space="0" w:color="auto"/>
            </w:tcBorders>
          </w:tcPr>
          <w:p w14:paraId="406FB8BF" w14:textId="77777777" w:rsidR="006E3C74" w:rsidRPr="00A452B5" w:rsidRDefault="006E3C74" w:rsidP="001510FC">
            <w:pPr>
              <w:pStyle w:val="TAC"/>
              <w:rPr>
                <w:b/>
              </w:rPr>
            </w:pPr>
            <w:r w:rsidRPr="00A452B5">
              <w:rPr>
                <w:b/>
              </w:rPr>
              <w:t>YES</w:t>
            </w:r>
          </w:p>
        </w:tc>
        <w:tc>
          <w:tcPr>
            <w:tcW w:w="1885" w:type="pct"/>
            <w:tcBorders>
              <w:top w:val="single" w:sz="4" w:space="0" w:color="auto"/>
              <w:left w:val="single" w:sz="4" w:space="0" w:color="auto"/>
              <w:bottom w:val="single" w:sz="4" w:space="0" w:color="auto"/>
              <w:right w:val="single" w:sz="4" w:space="0" w:color="auto"/>
            </w:tcBorders>
            <w:hideMark/>
          </w:tcPr>
          <w:p w14:paraId="190F5174" w14:textId="77777777" w:rsidR="006E3C74" w:rsidRPr="00D276BA" w:rsidRDefault="006E3C74" w:rsidP="001510FC">
            <w:pPr>
              <w:pStyle w:val="TAL"/>
              <w:rPr>
                <w:b/>
              </w:rPr>
            </w:pPr>
            <w:r w:rsidRPr="00D276BA">
              <w:rPr>
                <w:b/>
              </w:rPr>
              <w:t xml:space="preserve">OAM </w:t>
            </w:r>
            <w:r w:rsidRPr="00692EB2">
              <w:rPr>
                <w:b/>
              </w:rPr>
              <w:t xml:space="preserve">allocated port number </w:t>
            </w:r>
            <w:r>
              <w:rPr>
                <w:b/>
              </w:rPr>
              <w:t>solution (OAM)</w:t>
            </w:r>
          </w:p>
          <w:p w14:paraId="7BB48F5A" w14:textId="7026EC7E" w:rsidR="006E3C74" w:rsidRPr="00D61FD5" w:rsidRDefault="006E3C74" w:rsidP="001510FC">
            <w:pPr>
              <w:pStyle w:val="TAL"/>
            </w:pPr>
            <w:r w:rsidRPr="00A452B5">
              <w:rPr>
                <w:b/>
              </w:rPr>
              <w:t>Agreed to be incorporated into the TR 29.941</w:t>
            </w:r>
            <w:r w:rsidRPr="00D61FD5">
              <w:rPr>
                <w:lang w:eastAsia="zh-CN"/>
              </w:rPr>
              <w:t> [11]</w:t>
            </w:r>
            <w:r w:rsidRPr="00D61FD5">
              <w:t>.</w:t>
            </w:r>
          </w:p>
          <w:p w14:paraId="58EC6315" w14:textId="77777777" w:rsidR="006E3C74" w:rsidRPr="00D61FD5" w:rsidRDefault="006E3C74" w:rsidP="001510FC">
            <w:pPr>
              <w:pStyle w:val="TAL"/>
            </w:pPr>
            <w:r w:rsidRPr="00D61FD5">
              <w:t>This solution is suitable for both KI#1 (if the port number is assigned by IANA or 3GPP) and KI#2 for SCTP interfaces.</w:t>
            </w:r>
          </w:p>
        </w:tc>
      </w:tr>
      <w:tr w:rsidR="006E3C74" w:rsidRPr="00D61FD5" w14:paraId="5322A459"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07A67B29" w14:textId="77777777" w:rsidR="006E3C74" w:rsidRPr="00D61FD5" w:rsidRDefault="006E3C74" w:rsidP="001510FC">
            <w:pPr>
              <w:pStyle w:val="TAC"/>
            </w:pPr>
            <w:r w:rsidRPr="00D61FD5">
              <w:t>Solution#8</w:t>
            </w:r>
          </w:p>
        </w:tc>
        <w:tc>
          <w:tcPr>
            <w:tcW w:w="633" w:type="pct"/>
            <w:tcBorders>
              <w:top w:val="single" w:sz="4" w:space="0" w:color="auto"/>
              <w:left w:val="single" w:sz="4" w:space="0" w:color="auto"/>
              <w:bottom w:val="single" w:sz="4" w:space="0" w:color="auto"/>
              <w:right w:val="single" w:sz="4" w:space="0" w:color="auto"/>
            </w:tcBorders>
          </w:tcPr>
          <w:p w14:paraId="18CF8892" w14:textId="77777777" w:rsidR="006E3C74" w:rsidRPr="00D61FD5" w:rsidRDefault="006E3C74" w:rsidP="001510FC">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6CB7171D" w14:textId="77777777" w:rsidR="006E3C74" w:rsidRPr="00D61FD5" w:rsidRDefault="006E3C74" w:rsidP="001510FC">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46FE97B7" w14:textId="77777777" w:rsidR="006E3C74" w:rsidRPr="00D61FD5" w:rsidRDefault="006E3C74" w:rsidP="001510FC">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300F1BC7" w14:textId="77777777" w:rsidR="006E3C74" w:rsidRPr="00D61FD5" w:rsidRDefault="006E3C74" w:rsidP="001510FC">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4EA96208" w14:textId="77777777" w:rsidR="006E3C74" w:rsidRPr="00D61FD5" w:rsidRDefault="006E3C74" w:rsidP="001510FC">
            <w:pPr>
              <w:pStyle w:val="TAL"/>
            </w:pPr>
            <w:r w:rsidRPr="00D61FD5">
              <w:t>This solution is not pursued further due to the impact on application nodes as explained in 7.3.1.5</w:t>
            </w:r>
          </w:p>
        </w:tc>
      </w:tr>
      <w:tr w:rsidR="006E3C74" w:rsidRPr="00D61FD5" w14:paraId="7BDA7E46"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7307C332" w14:textId="77777777" w:rsidR="006E3C74" w:rsidRPr="00D61FD5" w:rsidRDefault="006E3C74" w:rsidP="001510FC">
            <w:pPr>
              <w:pStyle w:val="TAC"/>
            </w:pPr>
            <w:r w:rsidRPr="00D61FD5">
              <w:t>Solution#9</w:t>
            </w:r>
          </w:p>
        </w:tc>
        <w:tc>
          <w:tcPr>
            <w:tcW w:w="633" w:type="pct"/>
            <w:tcBorders>
              <w:top w:val="single" w:sz="4" w:space="0" w:color="auto"/>
              <w:left w:val="single" w:sz="4" w:space="0" w:color="auto"/>
              <w:bottom w:val="single" w:sz="4" w:space="0" w:color="auto"/>
              <w:right w:val="single" w:sz="4" w:space="0" w:color="auto"/>
            </w:tcBorders>
            <w:hideMark/>
          </w:tcPr>
          <w:p w14:paraId="0BD83F57" w14:textId="77777777" w:rsidR="006E3C74" w:rsidRPr="00D61FD5" w:rsidRDefault="006E3C74" w:rsidP="001510FC">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0202AEEC" w14:textId="77777777" w:rsidR="006E3C74" w:rsidRPr="00D61FD5" w:rsidRDefault="006E3C74" w:rsidP="001510FC">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3BFD3DB2" w14:textId="77777777" w:rsidR="006E3C74" w:rsidRPr="00D61FD5" w:rsidRDefault="006E3C74" w:rsidP="001510FC">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7D34A4B6" w14:textId="77777777" w:rsidR="006E3C74" w:rsidRPr="00D61FD5" w:rsidRDefault="006E3C74" w:rsidP="001510FC">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79FE329" w14:textId="77777777" w:rsidR="006E3C74" w:rsidRPr="00D61FD5" w:rsidRDefault="006E3C74" w:rsidP="001510FC">
            <w:pPr>
              <w:pStyle w:val="TAL"/>
            </w:pPr>
            <w:r w:rsidRPr="00D61FD5">
              <w:t>This solution is not pursued further as TCPMUX is already deprecated by IETF.</w:t>
            </w:r>
          </w:p>
        </w:tc>
      </w:tr>
      <w:tr w:rsidR="006E3C74" w:rsidRPr="00D61FD5" w14:paraId="5AC47B8A"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082B303B" w14:textId="77777777" w:rsidR="006E3C74" w:rsidRPr="00D61FD5" w:rsidRDefault="006E3C74" w:rsidP="001510FC">
            <w:pPr>
              <w:pStyle w:val="TAC"/>
            </w:pPr>
            <w:r w:rsidRPr="00D61FD5">
              <w:t>Solution#10</w:t>
            </w:r>
          </w:p>
        </w:tc>
        <w:tc>
          <w:tcPr>
            <w:tcW w:w="633" w:type="pct"/>
            <w:tcBorders>
              <w:top w:val="single" w:sz="4" w:space="0" w:color="auto"/>
              <w:left w:val="single" w:sz="4" w:space="0" w:color="auto"/>
              <w:bottom w:val="single" w:sz="4" w:space="0" w:color="auto"/>
              <w:right w:val="single" w:sz="4" w:space="0" w:color="auto"/>
            </w:tcBorders>
            <w:hideMark/>
          </w:tcPr>
          <w:p w14:paraId="7BE5F104" w14:textId="77777777" w:rsidR="006E3C74" w:rsidRPr="00D61FD5" w:rsidRDefault="006E3C74" w:rsidP="001510FC">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hideMark/>
          </w:tcPr>
          <w:p w14:paraId="3F5C1F63" w14:textId="77777777" w:rsidR="006E3C74" w:rsidRPr="00D61FD5" w:rsidRDefault="006E3C74" w:rsidP="001510FC">
            <w:pPr>
              <w:pStyle w:val="TAC"/>
            </w:pPr>
            <w:r w:rsidRPr="00D61FD5">
              <w:t>SCTP</w:t>
            </w:r>
          </w:p>
        </w:tc>
        <w:tc>
          <w:tcPr>
            <w:tcW w:w="652" w:type="pct"/>
            <w:tcBorders>
              <w:top w:val="single" w:sz="4" w:space="0" w:color="auto"/>
              <w:left w:val="single" w:sz="4" w:space="0" w:color="auto"/>
              <w:bottom w:val="single" w:sz="4" w:space="0" w:color="auto"/>
              <w:right w:val="single" w:sz="4" w:space="0" w:color="auto"/>
            </w:tcBorders>
          </w:tcPr>
          <w:p w14:paraId="4C2CF966" w14:textId="77777777" w:rsidR="006E3C74" w:rsidRPr="00D61FD5" w:rsidRDefault="006E3C74" w:rsidP="001510FC">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74688F20" w14:textId="77777777" w:rsidR="006E3C74" w:rsidRPr="00D61FD5" w:rsidRDefault="006E3C74" w:rsidP="001510FC">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6A47ACFE" w14:textId="77777777" w:rsidR="006E3C74" w:rsidRPr="00D61FD5" w:rsidRDefault="006E3C74" w:rsidP="001510FC">
            <w:pPr>
              <w:pStyle w:val="TAL"/>
            </w:pPr>
            <w:r w:rsidRPr="00D61FD5">
              <w:t>This solution is not pursued further. Generally, operators prefer to use single pair of IP addresses for multiple SCTP applications running on a single node (e.g. Xn, X2, Ng etc). Solution#10 has additional IP address requirement (one pair for each application/interface running on a node).</w:t>
            </w:r>
          </w:p>
        </w:tc>
      </w:tr>
      <w:tr w:rsidR="006E3C74" w:rsidRPr="00D61FD5" w14:paraId="2BB7036F"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3EC45338" w14:textId="77777777" w:rsidR="006E3C74" w:rsidRPr="00A452B5" w:rsidRDefault="006E3C74" w:rsidP="001510FC">
            <w:pPr>
              <w:pStyle w:val="TAC"/>
              <w:rPr>
                <w:b/>
              </w:rPr>
            </w:pPr>
            <w:r w:rsidRPr="00A452B5">
              <w:rPr>
                <w:b/>
              </w:rPr>
              <w:t>Solution#11</w:t>
            </w:r>
          </w:p>
        </w:tc>
        <w:tc>
          <w:tcPr>
            <w:tcW w:w="633" w:type="pct"/>
            <w:tcBorders>
              <w:top w:val="single" w:sz="4" w:space="0" w:color="auto"/>
              <w:left w:val="single" w:sz="4" w:space="0" w:color="auto"/>
              <w:bottom w:val="single" w:sz="4" w:space="0" w:color="auto"/>
              <w:right w:val="single" w:sz="4" w:space="0" w:color="auto"/>
            </w:tcBorders>
          </w:tcPr>
          <w:p w14:paraId="0CB96F60" w14:textId="77777777" w:rsidR="006E3C74" w:rsidRPr="00A452B5" w:rsidRDefault="006E3C74" w:rsidP="001510FC">
            <w:pPr>
              <w:pStyle w:val="TAC"/>
              <w:rPr>
                <w:b/>
              </w:rPr>
            </w:pPr>
            <w:r>
              <w:rPr>
                <w:b/>
              </w:rPr>
              <w:t>Fixed</w:t>
            </w:r>
          </w:p>
        </w:tc>
        <w:tc>
          <w:tcPr>
            <w:tcW w:w="580" w:type="pct"/>
            <w:tcBorders>
              <w:top w:val="single" w:sz="4" w:space="0" w:color="auto"/>
              <w:left w:val="single" w:sz="4" w:space="0" w:color="auto"/>
              <w:bottom w:val="single" w:sz="4" w:space="0" w:color="auto"/>
              <w:right w:val="single" w:sz="4" w:space="0" w:color="auto"/>
            </w:tcBorders>
            <w:hideMark/>
          </w:tcPr>
          <w:p w14:paraId="40F27C28" w14:textId="77777777" w:rsidR="006E3C74" w:rsidRDefault="006E3C74" w:rsidP="001510FC">
            <w:pPr>
              <w:pStyle w:val="TAC"/>
              <w:rPr>
                <w:b/>
              </w:rPr>
            </w:pPr>
            <w:r w:rsidRPr="00A452B5">
              <w:rPr>
                <w:b/>
              </w:rPr>
              <w:t xml:space="preserve">All </w:t>
            </w:r>
          </w:p>
          <w:p w14:paraId="3191F2E8" w14:textId="77777777" w:rsidR="006E3C74" w:rsidRPr="00A452B5" w:rsidRDefault="006E3C74" w:rsidP="001510FC">
            <w:pPr>
              <w:pStyle w:val="TAC"/>
              <w:rPr>
                <w:b/>
              </w:rPr>
            </w:pPr>
            <w:r w:rsidRPr="00A452B5">
              <w:rPr>
                <w:b/>
              </w:rPr>
              <w:t>(NOTE 1)</w:t>
            </w:r>
          </w:p>
        </w:tc>
        <w:tc>
          <w:tcPr>
            <w:tcW w:w="652" w:type="pct"/>
            <w:tcBorders>
              <w:top w:val="single" w:sz="4" w:space="0" w:color="auto"/>
              <w:left w:val="single" w:sz="4" w:space="0" w:color="auto"/>
              <w:bottom w:val="single" w:sz="4" w:space="0" w:color="auto"/>
              <w:right w:val="single" w:sz="4" w:space="0" w:color="auto"/>
            </w:tcBorders>
          </w:tcPr>
          <w:p w14:paraId="47208918" w14:textId="77777777" w:rsidR="006E3C74" w:rsidRPr="00A452B5" w:rsidRDefault="006E3C74" w:rsidP="001510FC">
            <w:pPr>
              <w:pStyle w:val="TAC"/>
              <w:rPr>
                <w:b/>
              </w:rPr>
            </w:pPr>
            <w:r w:rsidRPr="00A452B5">
              <w:rPr>
                <w:b/>
              </w:rPr>
              <w:t>YES</w:t>
            </w:r>
          </w:p>
        </w:tc>
        <w:tc>
          <w:tcPr>
            <w:tcW w:w="652" w:type="pct"/>
            <w:tcBorders>
              <w:top w:val="single" w:sz="4" w:space="0" w:color="auto"/>
              <w:left w:val="single" w:sz="4" w:space="0" w:color="auto"/>
              <w:bottom w:val="single" w:sz="4" w:space="0" w:color="auto"/>
              <w:right w:val="single" w:sz="4" w:space="0" w:color="auto"/>
            </w:tcBorders>
          </w:tcPr>
          <w:p w14:paraId="46383D41" w14:textId="77777777" w:rsidR="006E3C74" w:rsidRPr="00A452B5" w:rsidRDefault="006E3C74" w:rsidP="001510FC">
            <w:pPr>
              <w:pStyle w:val="TAC"/>
              <w:rPr>
                <w:b/>
              </w:rPr>
            </w:pPr>
            <w:r w:rsidRPr="00A452B5">
              <w:rPr>
                <w:b/>
              </w:rPr>
              <w:t>YES</w:t>
            </w:r>
          </w:p>
        </w:tc>
        <w:tc>
          <w:tcPr>
            <w:tcW w:w="1885" w:type="pct"/>
            <w:tcBorders>
              <w:top w:val="single" w:sz="4" w:space="0" w:color="auto"/>
              <w:left w:val="single" w:sz="4" w:space="0" w:color="auto"/>
              <w:bottom w:val="single" w:sz="4" w:space="0" w:color="auto"/>
              <w:right w:val="single" w:sz="4" w:space="0" w:color="auto"/>
            </w:tcBorders>
            <w:hideMark/>
          </w:tcPr>
          <w:p w14:paraId="7692B0CA" w14:textId="77777777" w:rsidR="006E3C74" w:rsidRPr="00D276BA" w:rsidRDefault="006E3C74" w:rsidP="001510FC">
            <w:pPr>
              <w:pStyle w:val="TAL"/>
              <w:rPr>
                <w:b/>
              </w:rPr>
            </w:pPr>
            <w:r>
              <w:rPr>
                <w:b/>
              </w:rPr>
              <w:t>IETF</w:t>
            </w:r>
            <w:r w:rsidRPr="00D276BA">
              <w:rPr>
                <w:b/>
              </w:rPr>
              <w:t xml:space="preserve"> </w:t>
            </w:r>
            <w:r w:rsidRPr="00692EB2">
              <w:rPr>
                <w:b/>
              </w:rPr>
              <w:t xml:space="preserve">allocated port number </w:t>
            </w:r>
            <w:r>
              <w:rPr>
                <w:b/>
              </w:rPr>
              <w:t>solution (IETF)</w:t>
            </w:r>
          </w:p>
          <w:p w14:paraId="74952ED7" w14:textId="77777777" w:rsidR="006E3C74" w:rsidRPr="00D61FD5" w:rsidRDefault="006E3C74" w:rsidP="001510FC">
            <w:pPr>
              <w:pStyle w:val="TAL"/>
            </w:pPr>
            <w:r w:rsidRPr="00D61FD5">
              <w:t>Suitable for both KI#1 and KI#2, but this solution requires regular IETF endorsement. This solution is out of direct 3GPP control and therefore should be pursued as an independent activity.</w:t>
            </w:r>
          </w:p>
          <w:p w14:paraId="1A32D8E2" w14:textId="77777777" w:rsidR="006E3C74" w:rsidRPr="00D61FD5" w:rsidRDefault="006E3C74" w:rsidP="001510FC">
            <w:pPr>
              <w:pStyle w:val="TAL"/>
            </w:pPr>
            <w:r w:rsidRPr="00D61FD5">
              <w:t>The principle of drafting an IETF RFC to modify the rules and policies of IETF port allocation is agreeable, however it needs further study on the exact changes that 3GPP should propose in the RFC.</w:t>
            </w:r>
          </w:p>
        </w:tc>
      </w:tr>
      <w:tr w:rsidR="006E3C74" w:rsidRPr="00D61FD5" w14:paraId="4C25B489"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270B8F0B" w14:textId="77777777" w:rsidR="006E3C74" w:rsidRPr="00A452B5" w:rsidRDefault="006E3C74" w:rsidP="001510FC">
            <w:pPr>
              <w:pStyle w:val="TAC"/>
              <w:rPr>
                <w:b/>
              </w:rPr>
            </w:pPr>
            <w:r w:rsidRPr="00A452B5">
              <w:rPr>
                <w:b/>
              </w:rPr>
              <w:t>Solution#12</w:t>
            </w:r>
          </w:p>
        </w:tc>
        <w:tc>
          <w:tcPr>
            <w:tcW w:w="633" w:type="pct"/>
            <w:tcBorders>
              <w:top w:val="single" w:sz="4" w:space="0" w:color="auto"/>
              <w:left w:val="single" w:sz="4" w:space="0" w:color="auto"/>
              <w:bottom w:val="single" w:sz="4" w:space="0" w:color="auto"/>
              <w:right w:val="single" w:sz="4" w:space="0" w:color="auto"/>
            </w:tcBorders>
            <w:hideMark/>
          </w:tcPr>
          <w:p w14:paraId="017B6B0C" w14:textId="77777777" w:rsidR="006E3C74" w:rsidRPr="00A452B5" w:rsidRDefault="006E3C74" w:rsidP="001510FC">
            <w:pPr>
              <w:pStyle w:val="TAC"/>
              <w:rPr>
                <w:b/>
              </w:rPr>
            </w:pPr>
            <w:r w:rsidRPr="00A452B5">
              <w:rPr>
                <w:b/>
              </w:rPr>
              <w:t>Unassigned</w:t>
            </w:r>
          </w:p>
        </w:tc>
        <w:tc>
          <w:tcPr>
            <w:tcW w:w="580" w:type="pct"/>
            <w:tcBorders>
              <w:top w:val="single" w:sz="4" w:space="0" w:color="auto"/>
              <w:left w:val="single" w:sz="4" w:space="0" w:color="auto"/>
              <w:bottom w:val="single" w:sz="4" w:space="0" w:color="auto"/>
              <w:right w:val="single" w:sz="4" w:space="0" w:color="auto"/>
            </w:tcBorders>
            <w:hideMark/>
          </w:tcPr>
          <w:p w14:paraId="76C65ADC" w14:textId="77777777" w:rsidR="006E3C74" w:rsidRDefault="006E3C74" w:rsidP="001510FC">
            <w:pPr>
              <w:pStyle w:val="TAC"/>
              <w:rPr>
                <w:b/>
              </w:rPr>
            </w:pPr>
            <w:r w:rsidRPr="00A452B5">
              <w:rPr>
                <w:b/>
              </w:rPr>
              <w:t xml:space="preserve">All </w:t>
            </w:r>
          </w:p>
          <w:p w14:paraId="3298B045" w14:textId="77777777" w:rsidR="006E3C74" w:rsidRPr="00A452B5" w:rsidRDefault="006E3C74" w:rsidP="001510FC">
            <w:pPr>
              <w:pStyle w:val="TAC"/>
              <w:rPr>
                <w:b/>
              </w:rPr>
            </w:pPr>
            <w:r w:rsidRPr="00A452B5">
              <w:rPr>
                <w:b/>
              </w:rPr>
              <w:t>(NOTE 1)</w:t>
            </w:r>
          </w:p>
        </w:tc>
        <w:tc>
          <w:tcPr>
            <w:tcW w:w="652" w:type="pct"/>
            <w:tcBorders>
              <w:top w:val="single" w:sz="4" w:space="0" w:color="auto"/>
              <w:left w:val="single" w:sz="4" w:space="0" w:color="auto"/>
              <w:bottom w:val="single" w:sz="4" w:space="0" w:color="auto"/>
              <w:right w:val="single" w:sz="4" w:space="0" w:color="auto"/>
            </w:tcBorders>
          </w:tcPr>
          <w:p w14:paraId="26AF204F" w14:textId="77777777" w:rsidR="006E3C74" w:rsidRPr="00A452B5" w:rsidRDefault="006E3C74" w:rsidP="001510FC">
            <w:pPr>
              <w:pStyle w:val="TAC"/>
              <w:rPr>
                <w:b/>
              </w:rPr>
            </w:pPr>
            <w:r w:rsidRPr="00A452B5">
              <w:rPr>
                <w:b/>
              </w:rPr>
              <w:t>YES</w:t>
            </w:r>
          </w:p>
        </w:tc>
        <w:tc>
          <w:tcPr>
            <w:tcW w:w="652" w:type="pct"/>
            <w:tcBorders>
              <w:top w:val="single" w:sz="4" w:space="0" w:color="auto"/>
              <w:left w:val="single" w:sz="4" w:space="0" w:color="auto"/>
              <w:bottom w:val="single" w:sz="4" w:space="0" w:color="auto"/>
              <w:right w:val="single" w:sz="4" w:space="0" w:color="auto"/>
            </w:tcBorders>
          </w:tcPr>
          <w:p w14:paraId="277736FD" w14:textId="77777777" w:rsidR="006E3C74" w:rsidRPr="00A452B5" w:rsidRDefault="006E3C74" w:rsidP="001510FC">
            <w:pPr>
              <w:pStyle w:val="TAC"/>
              <w:rPr>
                <w:b/>
              </w:rPr>
            </w:pPr>
            <w:r w:rsidRPr="00A452B5">
              <w:rPr>
                <w:b/>
              </w:rPr>
              <w:t>YES</w:t>
            </w:r>
          </w:p>
        </w:tc>
        <w:tc>
          <w:tcPr>
            <w:tcW w:w="1885" w:type="pct"/>
            <w:tcBorders>
              <w:top w:val="single" w:sz="4" w:space="0" w:color="auto"/>
              <w:left w:val="single" w:sz="4" w:space="0" w:color="auto"/>
              <w:bottom w:val="single" w:sz="4" w:space="0" w:color="auto"/>
              <w:right w:val="single" w:sz="4" w:space="0" w:color="auto"/>
            </w:tcBorders>
            <w:hideMark/>
          </w:tcPr>
          <w:p w14:paraId="23855BE8" w14:textId="77777777" w:rsidR="006E3C74" w:rsidRPr="00E36F0B" w:rsidRDefault="006E3C74" w:rsidP="001510FC">
            <w:pPr>
              <w:pStyle w:val="TAL"/>
              <w:rPr>
                <w:b/>
              </w:rPr>
            </w:pPr>
            <w:r w:rsidRPr="00996EBE">
              <w:rPr>
                <w:b/>
              </w:rPr>
              <w:t xml:space="preserve">Port Registration and Retrieval via </w:t>
            </w:r>
            <w:r w:rsidRPr="00E36F0B">
              <w:rPr>
                <w:b/>
              </w:rPr>
              <w:t>NRF based solution</w:t>
            </w:r>
            <w:r>
              <w:rPr>
                <w:b/>
              </w:rPr>
              <w:t xml:space="preserve"> (NRF)</w:t>
            </w:r>
          </w:p>
          <w:p w14:paraId="4E239E82" w14:textId="204B8673" w:rsidR="006E3C74" w:rsidRPr="00D61FD5" w:rsidRDefault="006E3C74" w:rsidP="001510FC">
            <w:pPr>
              <w:pStyle w:val="TAL"/>
            </w:pPr>
            <w:r w:rsidRPr="00A452B5">
              <w:rPr>
                <w:b/>
              </w:rPr>
              <w:t>Agreed to be incorporated into the TR 29.941</w:t>
            </w:r>
            <w:r w:rsidRPr="00D61FD5">
              <w:rPr>
                <w:lang w:eastAsia="zh-CN"/>
              </w:rPr>
              <w:t> [11]</w:t>
            </w:r>
            <w:r w:rsidRPr="00D61FD5">
              <w:t>.</w:t>
            </w:r>
          </w:p>
          <w:p w14:paraId="4784C927" w14:textId="77777777" w:rsidR="006E3C74" w:rsidRPr="00D61FD5" w:rsidRDefault="006E3C74" w:rsidP="001510FC">
            <w:pPr>
              <w:pStyle w:val="TAL"/>
            </w:pPr>
            <w:r w:rsidRPr="00D61FD5">
              <w:t>This solution requires support of SBI if not supported already, for port number registration and discovery. Also, this solution will have impact on NRF to support port number registration and discovery of different non SBI interfaces/applications. If the traffic related to the discovered application/interface needs to be controlled, this will not work as the destination port is unknown for security gateway/firewall.</w:t>
            </w:r>
          </w:p>
        </w:tc>
      </w:tr>
      <w:tr w:rsidR="006E3C74" w:rsidRPr="00D61FD5" w14:paraId="627C841B"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5D8BBDAA" w14:textId="77777777" w:rsidR="006E3C74" w:rsidRPr="00D61FD5" w:rsidRDefault="006E3C74" w:rsidP="001510FC">
            <w:pPr>
              <w:pStyle w:val="TAC"/>
            </w:pPr>
            <w:r w:rsidRPr="00D61FD5">
              <w:t>Solution#13</w:t>
            </w:r>
          </w:p>
        </w:tc>
        <w:tc>
          <w:tcPr>
            <w:tcW w:w="633" w:type="pct"/>
            <w:tcBorders>
              <w:top w:val="single" w:sz="4" w:space="0" w:color="auto"/>
              <w:left w:val="single" w:sz="4" w:space="0" w:color="auto"/>
              <w:bottom w:val="single" w:sz="4" w:space="0" w:color="auto"/>
              <w:right w:val="single" w:sz="4" w:space="0" w:color="auto"/>
            </w:tcBorders>
            <w:hideMark/>
          </w:tcPr>
          <w:p w14:paraId="54F8110D" w14:textId="77777777" w:rsidR="006E3C74" w:rsidRPr="00D61FD5" w:rsidRDefault="006E3C74" w:rsidP="001510FC">
            <w:pPr>
              <w:pStyle w:val="TAC"/>
            </w:pPr>
            <w:r w:rsidRPr="00D61FD5">
              <w:t>Unassigned</w:t>
            </w:r>
          </w:p>
        </w:tc>
        <w:tc>
          <w:tcPr>
            <w:tcW w:w="580" w:type="pct"/>
            <w:tcBorders>
              <w:top w:val="single" w:sz="4" w:space="0" w:color="auto"/>
              <w:left w:val="single" w:sz="4" w:space="0" w:color="auto"/>
              <w:bottom w:val="single" w:sz="4" w:space="0" w:color="auto"/>
              <w:right w:val="single" w:sz="4" w:space="0" w:color="auto"/>
            </w:tcBorders>
            <w:hideMark/>
          </w:tcPr>
          <w:p w14:paraId="4BB307F3" w14:textId="77777777" w:rsidR="006E3C74" w:rsidRPr="00D61FD5" w:rsidRDefault="006E3C74" w:rsidP="001510FC">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2E44C228" w14:textId="77777777" w:rsidR="006E3C74" w:rsidRPr="00D61FD5" w:rsidRDefault="006E3C74" w:rsidP="001510FC">
            <w:pPr>
              <w:pStyle w:val="TAC"/>
            </w:pPr>
            <w:r w:rsidRPr="00D61FD5">
              <w:t>YES</w:t>
            </w:r>
          </w:p>
        </w:tc>
        <w:tc>
          <w:tcPr>
            <w:tcW w:w="652" w:type="pct"/>
            <w:tcBorders>
              <w:top w:val="single" w:sz="4" w:space="0" w:color="auto"/>
              <w:left w:val="single" w:sz="4" w:space="0" w:color="auto"/>
              <w:bottom w:val="single" w:sz="4" w:space="0" w:color="auto"/>
              <w:right w:val="single" w:sz="4" w:space="0" w:color="auto"/>
            </w:tcBorders>
          </w:tcPr>
          <w:p w14:paraId="1ED939F2" w14:textId="77777777" w:rsidR="006E3C74" w:rsidRPr="00D61FD5" w:rsidRDefault="006E3C74" w:rsidP="001510FC">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hideMark/>
          </w:tcPr>
          <w:p w14:paraId="0E90C259" w14:textId="77777777" w:rsidR="006E3C74" w:rsidRPr="00D61FD5" w:rsidRDefault="006E3C74" w:rsidP="001510FC">
            <w:pPr>
              <w:pStyle w:val="TAL"/>
            </w:pPr>
            <w:r w:rsidRPr="00D61FD5">
              <w:t>This solution is not pursued further as it is not suitable for RAN NEs. For core NEs SBA can be used instead of the HTTP(s) web server/client implementation proposed in this solution.</w:t>
            </w:r>
          </w:p>
        </w:tc>
      </w:tr>
      <w:tr w:rsidR="006E3C74" w:rsidRPr="00D61FD5" w14:paraId="36473901"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5DE4ED5A" w14:textId="77777777" w:rsidR="006E3C74" w:rsidRPr="00D61FD5" w:rsidRDefault="006E3C74" w:rsidP="001510FC">
            <w:pPr>
              <w:pStyle w:val="TAC"/>
            </w:pPr>
            <w:r w:rsidRPr="00D61FD5">
              <w:t>Solution#14</w:t>
            </w:r>
          </w:p>
        </w:tc>
        <w:tc>
          <w:tcPr>
            <w:tcW w:w="633" w:type="pct"/>
            <w:tcBorders>
              <w:top w:val="single" w:sz="4" w:space="0" w:color="auto"/>
              <w:left w:val="single" w:sz="4" w:space="0" w:color="auto"/>
              <w:bottom w:val="single" w:sz="4" w:space="0" w:color="auto"/>
              <w:right w:val="single" w:sz="4" w:space="0" w:color="auto"/>
            </w:tcBorders>
          </w:tcPr>
          <w:p w14:paraId="327284F7" w14:textId="77777777" w:rsidR="006E3C74" w:rsidRPr="00D61FD5" w:rsidRDefault="006E3C74" w:rsidP="001510FC">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6E63C774" w14:textId="77777777" w:rsidR="006E3C74" w:rsidRPr="00D61FD5" w:rsidRDefault="006E3C74" w:rsidP="001510FC">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04E7912D" w14:textId="77777777" w:rsidR="006E3C74" w:rsidRPr="00D61FD5" w:rsidRDefault="006E3C74" w:rsidP="001510FC">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42B90B58" w14:textId="77777777" w:rsidR="006E3C74" w:rsidRPr="00D61FD5" w:rsidRDefault="006E3C74" w:rsidP="001510FC">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4FF4F7F3" w14:textId="77777777" w:rsidR="006E3C74" w:rsidRPr="00D61FD5" w:rsidRDefault="006E3C74" w:rsidP="001510FC">
            <w:pPr>
              <w:pStyle w:val="TAL"/>
            </w:pPr>
            <w:r w:rsidRPr="00D61FD5">
              <w:t xml:space="preserve">This solution is not pursued further. </w:t>
            </w:r>
          </w:p>
          <w:p w14:paraId="03D8FBF9" w14:textId="77777777" w:rsidR="006E3C74" w:rsidRPr="00D61FD5" w:rsidRDefault="006E3C74" w:rsidP="001510FC">
            <w:pPr>
              <w:pStyle w:val="TAL"/>
            </w:pPr>
            <w:r w:rsidRPr="00D61FD5">
              <w:t>May not be suitable for KI#1 (inter-domain), as (D)TLS handshake cannot be done E2E between endpoints due to the presence of security gateway/Firewall in the path.</w:t>
            </w:r>
          </w:p>
        </w:tc>
      </w:tr>
      <w:tr w:rsidR="006E3C74" w:rsidRPr="00D61FD5" w14:paraId="6D8D943F" w14:textId="77777777" w:rsidTr="001510FC">
        <w:tc>
          <w:tcPr>
            <w:tcW w:w="598" w:type="pct"/>
            <w:tcBorders>
              <w:top w:val="single" w:sz="4" w:space="0" w:color="auto"/>
              <w:left w:val="single" w:sz="4" w:space="0" w:color="auto"/>
              <w:bottom w:val="single" w:sz="4" w:space="0" w:color="auto"/>
              <w:right w:val="single" w:sz="4" w:space="0" w:color="auto"/>
            </w:tcBorders>
            <w:hideMark/>
          </w:tcPr>
          <w:p w14:paraId="6562A205" w14:textId="77777777" w:rsidR="006E3C74" w:rsidRPr="00D61FD5" w:rsidRDefault="006E3C74" w:rsidP="001510FC">
            <w:pPr>
              <w:pStyle w:val="TAC"/>
            </w:pPr>
            <w:r w:rsidRPr="00D61FD5">
              <w:t>Solution#15</w:t>
            </w:r>
          </w:p>
        </w:tc>
        <w:tc>
          <w:tcPr>
            <w:tcW w:w="633" w:type="pct"/>
            <w:tcBorders>
              <w:top w:val="single" w:sz="4" w:space="0" w:color="auto"/>
              <w:left w:val="single" w:sz="4" w:space="0" w:color="auto"/>
              <w:bottom w:val="single" w:sz="4" w:space="0" w:color="auto"/>
              <w:right w:val="single" w:sz="4" w:space="0" w:color="auto"/>
            </w:tcBorders>
          </w:tcPr>
          <w:p w14:paraId="13EE7EAC" w14:textId="77777777" w:rsidR="006E3C74" w:rsidRPr="00D61FD5" w:rsidRDefault="006E3C74" w:rsidP="001510FC">
            <w:pPr>
              <w:pStyle w:val="TAC"/>
            </w:pPr>
            <w:r w:rsidRPr="00D61FD5">
              <w:t>Fixed</w:t>
            </w:r>
          </w:p>
        </w:tc>
        <w:tc>
          <w:tcPr>
            <w:tcW w:w="580" w:type="pct"/>
            <w:tcBorders>
              <w:top w:val="single" w:sz="4" w:space="0" w:color="auto"/>
              <w:left w:val="single" w:sz="4" w:space="0" w:color="auto"/>
              <w:bottom w:val="single" w:sz="4" w:space="0" w:color="auto"/>
              <w:right w:val="single" w:sz="4" w:space="0" w:color="auto"/>
            </w:tcBorders>
          </w:tcPr>
          <w:p w14:paraId="3F7E52B1" w14:textId="77777777" w:rsidR="006E3C74" w:rsidRPr="00D61FD5" w:rsidRDefault="006E3C74" w:rsidP="001510FC">
            <w:pPr>
              <w:pStyle w:val="TAC"/>
            </w:pPr>
            <w:r w:rsidRPr="00D61FD5">
              <w:t>All (NOTE 1)</w:t>
            </w:r>
          </w:p>
        </w:tc>
        <w:tc>
          <w:tcPr>
            <w:tcW w:w="652" w:type="pct"/>
            <w:tcBorders>
              <w:top w:val="single" w:sz="4" w:space="0" w:color="auto"/>
              <w:left w:val="single" w:sz="4" w:space="0" w:color="auto"/>
              <w:bottom w:val="single" w:sz="4" w:space="0" w:color="auto"/>
              <w:right w:val="single" w:sz="4" w:space="0" w:color="auto"/>
            </w:tcBorders>
          </w:tcPr>
          <w:p w14:paraId="6C3731B5" w14:textId="77777777" w:rsidR="006E3C74" w:rsidRPr="00D61FD5" w:rsidRDefault="006E3C74" w:rsidP="001510FC">
            <w:pPr>
              <w:pStyle w:val="TAC"/>
            </w:pPr>
            <w:r w:rsidRPr="00D61FD5">
              <w:t>NO</w:t>
            </w:r>
          </w:p>
        </w:tc>
        <w:tc>
          <w:tcPr>
            <w:tcW w:w="652" w:type="pct"/>
            <w:tcBorders>
              <w:top w:val="single" w:sz="4" w:space="0" w:color="auto"/>
              <w:left w:val="single" w:sz="4" w:space="0" w:color="auto"/>
              <w:bottom w:val="single" w:sz="4" w:space="0" w:color="auto"/>
              <w:right w:val="single" w:sz="4" w:space="0" w:color="auto"/>
            </w:tcBorders>
          </w:tcPr>
          <w:p w14:paraId="1C7ACBB1" w14:textId="77777777" w:rsidR="006E3C74" w:rsidRPr="00D61FD5" w:rsidRDefault="006E3C74" w:rsidP="001510FC">
            <w:pPr>
              <w:pStyle w:val="TAC"/>
            </w:pPr>
            <w:r w:rsidRPr="00D61FD5">
              <w:t>YES</w:t>
            </w:r>
          </w:p>
        </w:tc>
        <w:tc>
          <w:tcPr>
            <w:tcW w:w="1885" w:type="pct"/>
            <w:tcBorders>
              <w:top w:val="single" w:sz="4" w:space="0" w:color="auto"/>
              <w:left w:val="single" w:sz="4" w:space="0" w:color="auto"/>
              <w:bottom w:val="single" w:sz="4" w:space="0" w:color="auto"/>
              <w:right w:val="single" w:sz="4" w:space="0" w:color="auto"/>
            </w:tcBorders>
          </w:tcPr>
          <w:p w14:paraId="2DE4FE2C" w14:textId="77777777" w:rsidR="006E3C74" w:rsidRPr="00D61FD5" w:rsidRDefault="006E3C74" w:rsidP="001510FC">
            <w:pPr>
              <w:pStyle w:val="TAL"/>
            </w:pPr>
            <w:r w:rsidRPr="00D61FD5">
              <w:t>This solution is not pursued further.</w:t>
            </w:r>
          </w:p>
          <w:p w14:paraId="44F7B2A7" w14:textId="77777777" w:rsidR="006E3C74" w:rsidRPr="00D61FD5" w:rsidRDefault="006E3C74" w:rsidP="001510FC">
            <w:pPr>
              <w:pStyle w:val="TAL"/>
            </w:pPr>
            <w:r w:rsidRPr="00D61FD5">
              <w:t>May not be suitable for KI#1 (inter-domain), as (D)TLS handshake cannot be done E2E between endpoints due to the presence of security gateway/Firewall in the path.</w:t>
            </w:r>
          </w:p>
        </w:tc>
      </w:tr>
      <w:tr w:rsidR="006E3C74" w:rsidRPr="00D61FD5" w14:paraId="7C0D3A92" w14:textId="77777777" w:rsidTr="001510FC">
        <w:tc>
          <w:tcPr>
            <w:tcW w:w="5000" w:type="pct"/>
            <w:gridSpan w:val="6"/>
            <w:tcBorders>
              <w:top w:val="single" w:sz="4" w:space="0" w:color="auto"/>
              <w:left w:val="single" w:sz="4" w:space="0" w:color="auto"/>
              <w:bottom w:val="single" w:sz="4" w:space="0" w:color="auto"/>
              <w:right w:val="single" w:sz="4" w:space="0" w:color="auto"/>
            </w:tcBorders>
          </w:tcPr>
          <w:p w14:paraId="6B7D1E15" w14:textId="77777777" w:rsidR="006E3C74" w:rsidRPr="00D61FD5" w:rsidRDefault="006E3C74" w:rsidP="001510FC">
            <w:pPr>
              <w:pStyle w:val="TAN"/>
            </w:pPr>
            <w:r w:rsidRPr="00D61FD5">
              <w:t>NOTE 1:</w:t>
            </w:r>
            <w:r w:rsidRPr="00D61FD5">
              <w:tab/>
              <w:t>The solution is applicable to TCP, UDP, SCTP and DCCP transport layer protocols (currently 3GPP apps do not use DCCP).</w:t>
            </w:r>
          </w:p>
          <w:p w14:paraId="39F80CBB" w14:textId="77777777" w:rsidR="006E3C74" w:rsidRPr="00D61FD5" w:rsidRDefault="006E3C74" w:rsidP="001510FC">
            <w:pPr>
              <w:pStyle w:val="TAN"/>
            </w:pPr>
            <w:r w:rsidRPr="00D61FD5">
              <w:t>NOTE 2:</w:t>
            </w:r>
            <w:r w:rsidRPr="00D61FD5">
              <w:tab/>
              <w:t>Solutions that are marked as applicable for inter-domain interfaces may not necessarily imply that it is suitable for any new inter-domain interface defined by 3GPP, due to limitations and additional constraints/requirements identified during the interface design.</w:t>
            </w:r>
          </w:p>
        </w:tc>
      </w:tr>
    </w:tbl>
    <w:p w14:paraId="4883F841" w14:textId="77777777" w:rsidR="00654B3B" w:rsidRPr="00D61FD5" w:rsidRDefault="00654B3B" w:rsidP="00654B3B">
      <w:pPr>
        <w:rPr>
          <w:lang w:eastAsia="zh-CN"/>
        </w:rPr>
      </w:pPr>
    </w:p>
    <w:p w14:paraId="1EAE5A89" w14:textId="2FED2622" w:rsidR="00BE65FB" w:rsidRPr="00D61FD5" w:rsidRDefault="00BE65FB" w:rsidP="00D61FD5">
      <w:pPr>
        <w:pStyle w:val="Heading9"/>
      </w:pPr>
      <w:bookmarkStart w:id="1654" w:name="_Toc63666273"/>
      <w:bookmarkStart w:id="1655" w:name="_Toc66105107"/>
      <w:bookmarkStart w:id="1656" w:name="_Toc66106980"/>
      <w:bookmarkStart w:id="1657" w:name="_Toc66462637"/>
      <w:bookmarkStart w:id="1658" w:name="_Toc70927160"/>
      <w:bookmarkStart w:id="1659" w:name="_Toc73781982"/>
      <w:bookmarkStart w:id="1660" w:name="_Toc82717888"/>
      <w:r w:rsidRPr="00D61FD5">
        <w:t xml:space="preserve">Annex </w:t>
      </w:r>
      <w:r w:rsidR="007F543E" w:rsidRPr="00D61FD5">
        <w:t>A</w:t>
      </w:r>
      <w:r w:rsidRPr="00D61FD5">
        <w:t>:</w:t>
      </w:r>
      <w:r w:rsidR="002B3270" w:rsidRPr="00D61FD5">
        <w:br/>
      </w:r>
      <w:r w:rsidRPr="00D61FD5">
        <w:t>IANA port allocation policy</w:t>
      </w:r>
      <w:bookmarkEnd w:id="1643"/>
      <w:bookmarkEnd w:id="1644"/>
      <w:bookmarkEnd w:id="1645"/>
      <w:bookmarkEnd w:id="1646"/>
      <w:bookmarkEnd w:id="1647"/>
      <w:bookmarkEnd w:id="1648"/>
      <w:bookmarkEnd w:id="1649"/>
      <w:bookmarkEnd w:id="1650"/>
      <w:bookmarkEnd w:id="1654"/>
      <w:bookmarkEnd w:id="1655"/>
      <w:bookmarkEnd w:id="1656"/>
      <w:bookmarkEnd w:id="1657"/>
      <w:bookmarkEnd w:id="1658"/>
      <w:bookmarkEnd w:id="1659"/>
      <w:bookmarkEnd w:id="1660"/>
    </w:p>
    <w:p w14:paraId="21D406B9" w14:textId="77777777" w:rsidR="00BE65FB" w:rsidRPr="00D61FD5" w:rsidRDefault="00BE65FB" w:rsidP="00BE65FB">
      <w:r w:rsidRPr="00D61FD5">
        <w:t>IANA maintains the list of service names and port numbers used to distinguish between different services that run over transport protocols such as TCP, UDP, DCCP and SCTP. The IANA registration procedures for service names and port numbers are described in IEFT RFC 6335 [2].</w:t>
      </w:r>
    </w:p>
    <w:p w14:paraId="5E12AF96" w14:textId="77777777" w:rsidR="00BE65FB" w:rsidRPr="00D61FD5" w:rsidRDefault="00BE65FB" w:rsidP="00BE65FB">
      <w:pPr>
        <w:pStyle w:val="B1"/>
      </w:pPr>
      <w:r w:rsidRPr="00D61FD5">
        <w:t>-</w:t>
      </w:r>
      <w:r w:rsidRPr="00D61FD5">
        <w:tab/>
        <w:t>Service names are assigned on a first-come, first-served process. Assignments are made to anyone on a "first come, first served" basis. There is no substantive review of the request, other than to ensure that it is well-formed and doesn't duplicate an existing assignment.</w:t>
      </w:r>
    </w:p>
    <w:p w14:paraId="0DE6F92B" w14:textId="77777777" w:rsidR="00BE65FB" w:rsidRPr="00D61FD5" w:rsidRDefault="00BE65FB" w:rsidP="00BE65FB">
      <w:pPr>
        <w:pStyle w:val="B1"/>
      </w:pPr>
      <w:r w:rsidRPr="00D61FD5">
        <w:t>-</w:t>
      </w:r>
      <w:r w:rsidRPr="00D61FD5">
        <w:tab/>
        <w:t>Port numbers are assigned in various ways, based on three ranges: System Ports [0-1023], User Ports [1024-49151], and the Dynamic and/or Private Ports [49152 - 65535].</w:t>
      </w:r>
    </w:p>
    <w:p w14:paraId="70F19AC5" w14:textId="3D2F6F99" w:rsidR="00BE65FB" w:rsidRPr="00D61FD5" w:rsidRDefault="00BE65FB" w:rsidP="00BE65FB">
      <w:r w:rsidRPr="00D61FD5">
        <w:t xml:space="preserve">According to </w:t>
      </w:r>
      <w:r w:rsidR="006B6B30" w:rsidRPr="00D61FD5">
        <w:t>Clause</w:t>
      </w:r>
      <w:r w:rsidRPr="00D61FD5">
        <w:t xml:space="preserve"> 8.1.2 of IEFT RFC 6335 [2], IANA follows one the following procedures for port number value allocation defined in IEFT RFC 8126 [9]:</w:t>
      </w:r>
    </w:p>
    <w:p w14:paraId="7FCB6196" w14:textId="77777777" w:rsidR="00BE65FB" w:rsidRPr="00D61FD5" w:rsidRDefault="00BE65FB" w:rsidP="00BE65FB">
      <w:pPr>
        <w:pStyle w:val="B1"/>
        <w:ind w:left="569" w:hanging="285"/>
        <w:rPr>
          <w:lang w:val="en-IN"/>
        </w:rPr>
      </w:pPr>
      <w:r w:rsidRPr="00D61FD5">
        <w:t>-</w:t>
      </w:r>
      <w:r w:rsidRPr="00D61FD5">
        <w:tab/>
        <w:t>IETF Review</w:t>
      </w:r>
      <w:r w:rsidRPr="00D61FD5">
        <w:rPr>
          <w:lang w:val="en-IN"/>
        </w:rPr>
        <w:t xml:space="preserve">: </w:t>
      </w:r>
    </w:p>
    <w:p w14:paraId="386BB898" w14:textId="77777777" w:rsidR="00BE65FB" w:rsidRPr="00D61FD5" w:rsidRDefault="00BE65FB" w:rsidP="00BE65FB">
      <w:pPr>
        <w:pStyle w:val="B2"/>
        <w:rPr>
          <w:lang w:val="en-IN"/>
        </w:rPr>
      </w:pPr>
      <w:r w:rsidRPr="00D61FD5">
        <w:rPr>
          <w:lang w:val="en-IN"/>
        </w:rPr>
        <w:tab/>
        <w:t>New values are assigned only through IETF RFCs in the IETF Stream, i.e., documents that has been approved by the IESG as having IETF consensus.</w:t>
      </w:r>
    </w:p>
    <w:p w14:paraId="179577DD" w14:textId="77777777" w:rsidR="00BE65FB" w:rsidRPr="00D61FD5" w:rsidRDefault="00BE65FB" w:rsidP="00BE65FB">
      <w:pPr>
        <w:pStyle w:val="B1"/>
        <w:rPr>
          <w:lang w:val="en-IN"/>
        </w:rPr>
      </w:pPr>
      <w:r w:rsidRPr="00D61FD5">
        <w:rPr>
          <w:lang w:val="en-IN"/>
        </w:rPr>
        <w:t>-</w:t>
      </w:r>
      <w:r w:rsidRPr="00D61FD5">
        <w:rPr>
          <w:lang w:val="en-IN"/>
        </w:rPr>
        <w:tab/>
        <w:t>IESG Approval:</w:t>
      </w:r>
    </w:p>
    <w:p w14:paraId="5C240830" w14:textId="77777777" w:rsidR="00BE65FB" w:rsidRPr="00D61FD5" w:rsidRDefault="00BE65FB" w:rsidP="00BE65FB">
      <w:pPr>
        <w:pStyle w:val="B2"/>
        <w:rPr>
          <w:lang w:val="en-IN"/>
        </w:rPr>
      </w:pPr>
      <w:r w:rsidRPr="00D61FD5">
        <w:rPr>
          <w:lang w:val="en-IN"/>
        </w:rPr>
        <w:tab/>
        <w:t>New value assignment is directly approved by the IESG without the need for approved IETF RFCs.</w:t>
      </w:r>
    </w:p>
    <w:p w14:paraId="6D5B0E66" w14:textId="77777777" w:rsidR="00BE65FB" w:rsidRPr="00D61FD5" w:rsidRDefault="00BE65FB" w:rsidP="00BE65FB">
      <w:pPr>
        <w:pStyle w:val="B1"/>
      </w:pPr>
      <w:r w:rsidRPr="00D61FD5">
        <w:t>-</w:t>
      </w:r>
      <w:r w:rsidRPr="00D61FD5">
        <w:tab/>
        <w:t>Expert Review:</w:t>
      </w:r>
    </w:p>
    <w:p w14:paraId="59444DA6" w14:textId="77777777" w:rsidR="00BE65FB" w:rsidRPr="00D61FD5" w:rsidRDefault="00BE65FB" w:rsidP="00BE65FB">
      <w:pPr>
        <w:pStyle w:val="B2"/>
      </w:pPr>
      <w:r w:rsidRPr="00D61FD5">
        <w:tab/>
        <w:t>New values are assigned after review and approval by a designated expert. An approved IETF RFC is not required but information needs to be provided with the request for the designated expert to evaluate.</w:t>
      </w:r>
    </w:p>
    <w:p w14:paraId="2C63B70B" w14:textId="77777777" w:rsidR="00BE65FB" w:rsidRPr="00D61FD5" w:rsidRDefault="00BE65FB" w:rsidP="00BE65FB">
      <w:r w:rsidRPr="00D61FD5">
        <w:t xml:space="preserve">System Ports are assigned by IANA using the "IETF Review" or "IESG Approval" procedures. </w:t>
      </w:r>
    </w:p>
    <w:p w14:paraId="0871DD64" w14:textId="77777777" w:rsidR="00BE65FB" w:rsidRPr="00D61FD5" w:rsidRDefault="00BE65FB" w:rsidP="00BE65FB">
      <w:r w:rsidRPr="00D61FD5">
        <w:t xml:space="preserve">User Ports are assigned by IANA using the "IETF Review" process or the "IESG Approval" process or the "Expert Review" process. </w:t>
      </w:r>
    </w:p>
    <w:p w14:paraId="1347083E" w14:textId="77777777" w:rsidR="00BE65FB" w:rsidRPr="00D61FD5" w:rsidRDefault="00BE65FB" w:rsidP="00BE65FB">
      <w:r w:rsidRPr="00D61FD5">
        <w:t>Dynamic Ports are not assigned. The Dynamic Ports range has been specifically set aside for local and dynamic use. Application software may simply use any dynamic port that is available on the local host, without any sort of assignment, assuming that the port used by applications are discovered by clients dynamically at run-time.</w:t>
      </w:r>
    </w:p>
    <w:p w14:paraId="2713EDDE" w14:textId="77777777" w:rsidR="00BE65FB" w:rsidRPr="00D61FD5" w:rsidRDefault="00BE65FB" w:rsidP="00BE65FB">
      <w:r w:rsidRPr="00D61FD5">
        <w:t>System and User ports should not be used without or prior to IANA registration. The registration procedures for service names and port numbers are described in IEFT RFC 6335 [2].</w:t>
      </w:r>
    </w:p>
    <w:p w14:paraId="42993218" w14:textId="37DCA5D1" w:rsidR="00BE65FB" w:rsidRPr="00D61FD5" w:rsidRDefault="00BE65FB" w:rsidP="00BE65FB">
      <w:pPr>
        <w:rPr>
          <w:color w:val="1F497D"/>
          <w:lang w:eastAsia="en-IN"/>
        </w:rPr>
      </w:pPr>
      <w:r w:rsidRPr="00D61FD5">
        <w:t xml:space="preserve">Recently, however, IANA became more restrictive to reserving new port numbers to private networks. IANA experts are now following the recommendations given in </w:t>
      </w:r>
      <w:r w:rsidR="006B6B30" w:rsidRPr="00D61FD5">
        <w:t>Clause</w:t>
      </w:r>
      <w:r w:rsidRPr="00D61FD5">
        <w:t> 6 of IETF RFC 7605 [</w:t>
      </w:r>
      <w:r w:rsidR="001C777A" w:rsidRPr="00D61FD5">
        <w:t>3</w:t>
      </w:r>
      <w:r w:rsidRPr="00D61FD5">
        <w:t>]. Each port number assignment request must be now strongly justified by the applicants as independently useful service. This was done on purpose, as the range of port number that can be allocated by IANA is fixed and IANA does not want to run out of available port numbers in future, due to uncontrolled requests as it was done in the past (e.g. range of port numbers allocated to a single company etc.).</w:t>
      </w:r>
    </w:p>
    <w:p w14:paraId="23F957F3" w14:textId="0F17FD30" w:rsidR="008C3E5D" w:rsidRPr="00D61FD5" w:rsidRDefault="008C3E5D" w:rsidP="00D61FD5">
      <w:pPr>
        <w:pStyle w:val="Heading9"/>
      </w:pPr>
      <w:bookmarkStart w:id="1661" w:name="_Toc63666274"/>
      <w:bookmarkStart w:id="1662" w:name="_Toc66105108"/>
      <w:bookmarkStart w:id="1663" w:name="_Toc66106981"/>
      <w:bookmarkStart w:id="1664" w:name="_Toc66462638"/>
      <w:bookmarkStart w:id="1665" w:name="_Toc70927161"/>
      <w:bookmarkStart w:id="1666" w:name="_Toc73781983"/>
      <w:bookmarkStart w:id="1667" w:name="_Toc56624264"/>
      <w:bookmarkStart w:id="1668" w:name="_Toc57018160"/>
      <w:bookmarkStart w:id="1669" w:name="_Toc57272122"/>
      <w:bookmarkStart w:id="1670" w:name="_Toc57272227"/>
      <w:bookmarkStart w:id="1671" w:name="_Toc57272330"/>
      <w:bookmarkStart w:id="1672" w:name="_Toc57272556"/>
      <w:bookmarkStart w:id="1673" w:name="_Toc57285080"/>
      <w:bookmarkStart w:id="1674" w:name="_Toc57983728"/>
      <w:bookmarkStart w:id="1675" w:name="_Toc82717889"/>
      <w:r w:rsidRPr="00D61FD5">
        <w:lastRenderedPageBreak/>
        <w:t>Annex B:</w:t>
      </w:r>
      <w:r w:rsidR="002B3270" w:rsidRPr="00D61FD5">
        <w:br/>
      </w:r>
      <w:r w:rsidR="007D38BC" w:rsidRPr="00D61FD5">
        <w:rPr>
          <w:lang w:val="en-US"/>
        </w:rPr>
        <w:t>Port number use</w:t>
      </w:r>
      <w:bookmarkEnd w:id="1661"/>
      <w:bookmarkEnd w:id="1662"/>
      <w:bookmarkEnd w:id="1663"/>
      <w:bookmarkEnd w:id="1664"/>
      <w:bookmarkEnd w:id="1665"/>
      <w:bookmarkEnd w:id="1666"/>
      <w:bookmarkEnd w:id="1675"/>
    </w:p>
    <w:p w14:paraId="1B647C51" w14:textId="788E88F1" w:rsidR="007D38BC" w:rsidRPr="00D61FD5" w:rsidRDefault="007D38BC" w:rsidP="007D38BC">
      <w:pPr>
        <w:pStyle w:val="Heading2"/>
        <w:rPr>
          <w:lang w:val="en-US"/>
        </w:rPr>
      </w:pPr>
      <w:bookmarkStart w:id="1676" w:name="_Toc63666275"/>
      <w:bookmarkStart w:id="1677" w:name="_Toc66105109"/>
      <w:bookmarkStart w:id="1678" w:name="_Toc66106982"/>
      <w:bookmarkStart w:id="1679" w:name="_Toc66462639"/>
      <w:bookmarkStart w:id="1680" w:name="_Toc70927162"/>
      <w:bookmarkStart w:id="1681" w:name="_Toc73781984"/>
      <w:bookmarkStart w:id="1682" w:name="_Toc82717890"/>
      <w:r w:rsidRPr="00D61FD5">
        <w:rPr>
          <w:lang w:val="en-US"/>
        </w:rPr>
        <w:t>B.1</w:t>
      </w:r>
      <w:r w:rsidRPr="00D61FD5">
        <w:rPr>
          <w:lang w:val="en-US"/>
        </w:rPr>
        <w:tab/>
        <w:t>General</w:t>
      </w:r>
      <w:bookmarkEnd w:id="1676"/>
      <w:bookmarkEnd w:id="1677"/>
      <w:bookmarkEnd w:id="1678"/>
      <w:bookmarkEnd w:id="1679"/>
      <w:bookmarkEnd w:id="1680"/>
      <w:bookmarkEnd w:id="1681"/>
      <w:bookmarkEnd w:id="1682"/>
    </w:p>
    <w:p w14:paraId="7901E91E" w14:textId="77777777" w:rsidR="007D38BC" w:rsidRPr="00D61FD5" w:rsidRDefault="007D38BC" w:rsidP="007D38BC">
      <w:pPr>
        <w:rPr>
          <w:lang w:val="en-US"/>
        </w:rPr>
      </w:pPr>
      <w:r w:rsidRPr="00D61FD5">
        <w:rPr>
          <w:lang w:val="en-US"/>
        </w:rPr>
        <w:t>In IP networking, the destination or origination IP address of a message is completed by a port number. If the IP address identifies the device e.g. computer, the port number is used to identify an application or service running on the device.</w:t>
      </w:r>
    </w:p>
    <w:p w14:paraId="59591EDB" w14:textId="46616C6C" w:rsidR="007D38BC" w:rsidRPr="00D61FD5" w:rsidRDefault="007D38BC" w:rsidP="007D38BC">
      <w:pPr>
        <w:rPr>
          <w:lang w:val="en-US"/>
        </w:rPr>
      </w:pPr>
      <w:r w:rsidRPr="00D61FD5">
        <w:rPr>
          <w:lang w:val="en-US"/>
        </w:rPr>
        <w:t>The current use of ports was clearly established in the Transmission Control Protocol [</w:t>
      </w:r>
      <w:r w:rsidR="008B1D3B" w:rsidRPr="00D61FD5">
        <w:rPr>
          <w:lang w:val="en-US"/>
        </w:rPr>
        <w:t>13</w:t>
      </w:r>
      <w:r w:rsidRPr="00D61FD5">
        <w:rPr>
          <w:lang w:val="en-US"/>
        </w:rPr>
        <w:t>]</w:t>
      </w:r>
    </w:p>
    <w:p w14:paraId="4B01943F" w14:textId="77777777" w:rsidR="007D38BC" w:rsidRPr="00D61FD5" w:rsidRDefault="007D38BC" w:rsidP="007D38BC">
      <w:pPr>
        <w:pStyle w:val="B1"/>
        <w:rPr>
          <w:lang w:val="en-US"/>
        </w:rPr>
      </w:pPr>
      <w:r w:rsidRPr="00D61FD5">
        <w:rPr>
          <w:lang w:val="en-US"/>
        </w:rPr>
        <w:t>Multiplexing:</w:t>
      </w:r>
    </w:p>
    <w:p w14:paraId="16A102D1" w14:textId="77777777" w:rsidR="007D38BC" w:rsidRPr="00D61FD5" w:rsidRDefault="007D38BC" w:rsidP="007D38BC">
      <w:pPr>
        <w:pStyle w:val="B2"/>
        <w:rPr>
          <w:lang w:val="en-US"/>
        </w:rPr>
      </w:pPr>
      <w:r w:rsidRPr="00D61FD5">
        <w:rPr>
          <w:lang w:val="en-US"/>
        </w:rPr>
        <w:tab/>
        <w:t>To allow for many processes within a single Host to use TCP communication facilities simultaneously, the TCP provides a set of addresses or ports within each host. Concatenated with the network and host addresses from the internet communication layer, this forms a socket. A pair of sockets uniquely identifies each connection.</w:t>
      </w:r>
    </w:p>
    <w:p w14:paraId="39F5BBCE" w14:textId="77777777" w:rsidR="007D38BC" w:rsidRPr="00D61FD5" w:rsidRDefault="007D38BC" w:rsidP="007D38BC">
      <w:pPr>
        <w:pStyle w:val="B2"/>
        <w:rPr>
          <w:lang w:val="en-US"/>
        </w:rPr>
      </w:pPr>
      <w:r w:rsidRPr="00D61FD5">
        <w:rPr>
          <w:lang w:val="en-US"/>
        </w:rPr>
        <w:tab/>
        <w:t>That is, a socket may be simultaneously used in multiple connections.</w:t>
      </w:r>
    </w:p>
    <w:p w14:paraId="2332AA4D" w14:textId="77777777" w:rsidR="007D38BC" w:rsidRPr="00D61FD5" w:rsidRDefault="007D38BC" w:rsidP="007D38BC">
      <w:pPr>
        <w:pStyle w:val="B2"/>
        <w:rPr>
          <w:lang w:val="en-US"/>
        </w:rPr>
      </w:pPr>
      <w:r w:rsidRPr="00D61FD5">
        <w:rPr>
          <w:lang w:val="en-US"/>
        </w:rPr>
        <w:tab/>
        <w:t>The binding of ports to processes is handled independently by each Host. However, it proves useful to attach frequently used processes (e.g., a "logger" or timesharing service) to fixed sockets which are made known to the public. These services can then be accessed through the known addresses.  Establishing and learning the port addresses of other processes may involve more dynamic mechanisms.</w:t>
      </w:r>
    </w:p>
    <w:p w14:paraId="69BC04FE" w14:textId="77777777" w:rsidR="007D38BC" w:rsidRPr="00D61FD5" w:rsidRDefault="007D38BC" w:rsidP="007D38BC">
      <w:pPr>
        <w:rPr>
          <w:lang w:val="en-US"/>
        </w:rPr>
      </w:pPr>
      <w:r w:rsidRPr="00D61FD5">
        <w:rPr>
          <w:lang w:val="en-US"/>
        </w:rPr>
        <w:t>The port number is a 16-bit unsigned number, ranging then from 0 to 65535.</w:t>
      </w:r>
    </w:p>
    <w:p w14:paraId="4AA1CCEF" w14:textId="2658CBD1" w:rsidR="007E072B" w:rsidRPr="00D61FD5" w:rsidRDefault="007E072B" w:rsidP="007E072B">
      <w:pPr>
        <w:rPr>
          <w:lang w:val="en-US"/>
        </w:rPr>
      </w:pPr>
      <w:r w:rsidRPr="00D61FD5">
        <w:rPr>
          <w:lang w:val="en-US"/>
        </w:rPr>
        <w:t>As indicated in the IETF RFC 6335 </w:t>
      </w:r>
      <w:r w:rsidR="001F77FC" w:rsidRPr="00D61FD5">
        <w:rPr>
          <w:lang w:val="en-US"/>
        </w:rPr>
        <w:t>[2]</w:t>
      </w:r>
      <w:r w:rsidRPr="00D61FD5">
        <w:rPr>
          <w:lang w:val="en-US"/>
        </w:rPr>
        <w:t>, this range [0-65535] is subdivided as follows:</w:t>
      </w:r>
    </w:p>
    <w:p w14:paraId="5C2FA113" w14:textId="77777777" w:rsidR="007D38BC" w:rsidRPr="00D61FD5" w:rsidRDefault="007D38BC" w:rsidP="007D38BC">
      <w:pPr>
        <w:pStyle w:val="B1"/>
        <w:rPr>
          <w:lang w:val="en-US"/>
        </w:rPr>
      </w:pPr>
      <w:r w:rsidRPr="00D61FD5">
        <w:rPr>
          <w:lang w:val="en-US"/>
        </w:rPr>
        <w:t>-</w:t>
      </w:r>
      <w:r w:rsidRPr="00D61FD5">
        <w:rPr>
          <w:lang w:val="en-US"/>
        </w:rPr>
        <w:tab/>
        <w:t>0-1023: the System Ports, also known as the Well Known Ports, assigned by IANA</w:t>
      </w:r>
    </w:p>
    <w:p w14:paraId="2A433FED" w14:textId="77777777" w:rsidR="007D38BC" w:rsidRPr="00D61FD5" w:rsidRDefault="007D38BC" w:rsidP="007D38BC">
      <w:pPr>
        <w:pStyle w:val="B1"/>
        <w:rPr>
          <w:lang w:val="en-US"/>
        </w:rPr>
      </w:pPr>
      <w:r w:rsidRPr="00D61FD5">
        <w:rPr>
          <w:lang w:val="en-US"/>
        </w:rPr>
        <w:t>-</w:t>
      </w:r>
      <w:r w:rsidRPr="00D61FD5">
        <w:rPr>
          <w:lang w:val="en-US"/>
        </w:rPr>
        <w:tab/>
        <w:t>1024-49151: the User Ports, also known as the Registered Ports, assigned by IANA</w:t>
      </w:r>
    </w:p>
    <w:p w14:paraId="70F841C2" w14:textId="77777777" w:rsidR="007D38BC" w:rsidRPr="00D61FD5" w:rsidRDefault="007D38BC" w:rsidP="007D38BC">
      <w:pPr>
        <w:pStyle w:val="B1"/>
        <w:rPr>
          <w:lang w:val="en-US"/>
        </w:rPr>
      </w:pPr>
      <w:r w:rsidRPr="00D61FD5">
        <w:rPr>
          <w:lang w:val="en-US"/>
        </w:rPr>
        <w:t>-</w:t>
      </w:r>
      <w:r w:rsidRPr="00D61FD5">
        <w:rPr>
          <w:lang w:val="en-US"/>
        </w:rPr>
        <w:tab/>
        <w:t>49152-65535: the Dynamic Ports, also known as the Private or Ephemeral Ports, not assigned, controlled, nor registered.</w:t>
      </w:r>
    </w:p>
    <w:p w14:paraId="7EFFA76F" w14:textId="01C5EDA4" w:rsidR="007D38BC" w:rsidRPr="00D61FD5" w:rsidRDefault="007D38BC" w:rsidP="007D38BC">
      <w:pPr>
        <w:pStyle w:val="Heading3"/>
        <w:rPr>
          <w:lang w:val="en-US"/>
        </w:rPr>
      </w:pPr>
      <w:bookmarkStart w:id="1683" w:name="_Toc63666276"/>
      <w:bookmarkStart w:id="1684" w:name="_Toc66105110"/>
      <w:bookmarkStart w:id="1685" w:name="_Toc66106983"/>
      <w:bookmarkStart w:id="1686" w:name="_Toc66462640"/>
      <w:bookmarkStart w:id="1687" w:name="_Toc70927163"/>
      <w:bookmarkStart w:id="1688" w:name="_Toc73781985"/>
      <w:bookmarkStart w:id="1689" w:name="_Toc82717891"/>
      <w:r w:rsidRPr="00D61FD5">
        <w:rPr>
          <w:lang w:val="en-US"/>
        </w:rPr>
        <w:t>B.2</w:t>
      </w:r>
      <w:r w:rsidRPr="00D61FD5">
        <w:rPr>
          <w:lang w:val="en-US"/>
        </w:rPr>
        <w:tab/>
        <w:t>Port number ranges</w:t>
      </w:r>
      <w:bookmarkEnd w:id="1683"/>
      <w:bookmarkEnd w:id="1684"/>
      <w:bookmarkEnd w:id="1685"/>
      <w:bookmarkEnd w:id="1686"/>
      <w:bookmarkEnd w:id="1687"/>
      <w:bookmarkEnd w:id="1688"/>
      <w:bookmarkEnd w:id="1689"/>
    </w:p>
    <w:p w14:paraId="61D4D5CA" w14:textId="398380E1" w:rsidR="007E072B" w:rsidRPr="00D61FD5" w:rsidRDefault="007E072B" w:rsidP="007E072B">
      <w:pPr>
        <w:rPr>
          <w:lang w:val="en-US"/>
        </w:rPr>
      </w:pPr>
      <w:r w:rsidRPr="00D61FD5">
        <w:rPr>
          <w:lang w:val="en-US"/>
        </w:rPr>
        <w:t>System ports [0-1023] are assigned by IANA and were initially reserved to services that required privileged/root access to the operating system. They have been reserved for common applications, typically server applications. The port numbers assigned to these server applications have to be known by the client</w:t>
      </w:r>
      <w:r w:rsidR="00B00C25" w:rsidRPr="00D61FD5">
        <w:rPr>
          <w:lang w:val="en-US"/>
        </w:rPr>
        <w:t>'</w:t>
      </w:r>
      <w:r w:rsidRPr="00D61FD5">
        <w:rPr>
          <w:lang w:val="en-US"/>
        </w:rPr>
        <w:t>s transport layer and are used by the client as destination port number in message requests sent to the server applications. Clients know that servers will be listening for their requests at these reserved port numbers.</w:t>
      </w:r>
    </w:p>
    <w:p w14:paraId="3D1AA324" w14:textId="77777777" w:rsidR="007E072B" w:rsidRPr="00D61FD5" w:rsidRDefault="007E072B" w:rsidP="00B00C25">
      <w:pPr>
        <w:pStyle w:val="TH"/>
      </w:pPr>
      <w:r w:rsidRPr="00D61FD5">
        <w:object w:dxaOrig="6660" w:dyaOrig="8851" w14:anchorId="4E38C8F4">
          <v:shape id="_x0000_i1032" type="#_x0000_t75" style="width:96.75pt;height:129.7pt" o:ole="">
            <v:imagedata r:id="rId23" o:title=""/>
          </v:shape>
          <o:OLEObject Type="Embed" ProgID="Visio.Drawing.15" ShapeID="_x0000_i1032" DrawAspect="Content" ObjectID="_1693332221" r:id="rId24"/>
        </w:object>
      </w:r>
    </w:p>
    <w:p w14:paraId="41F1601D" w14:textId="5C2F6F17" w:rsidR="007E072B" w:rsidRPr="00D61FD5" w:rsidRDefault="007E072B" w:rsidP="007E072B">
      <w:pPr>
        <w:pStyle w:val="TF"/>
        <w:rPr>
          <w:lang w:val="en-US"/>
        </w:rPr>
      </w:pPr>
      <w:r w:rsidRPr="00D61FD5">
        <w:rPr>
          <w:lang w:val="en-US"/>
        </w:rPr>
        <w:t xml:space="preserve">B.2-1: Example of </w:t>
      </w:r>
      <w:r w:rsidRPr="00D61FD5">
        <w:t>Well-Known port numbers used by servers.</w:t>
      </w:r>
    </w:p>
    <w:p w14:paraId="64010FAD" w14:textId="77777777" w:rsidR="007E072B" w:rsidRPr="00D61FD5" w:rsidRDefault="007E072B" w:rsidP="007E072B">
      <w:pPr>
        <w:rPr>
          <w:lang w:val="en-US"/>
        </w:rPr>
      </w:pPr>
      <w:r w:rsidRPr="00D61FD5">
        <w:rPr>
          <w:lang w:val="en-US"/>
        </w:rPr>
        <w:t>User ports [1024-49151] are assigned by IANA and also used to identify server applications as for System port except that they were reserved for services that did not require privileged access.</w:t>
      </w:r>
    </w:p>
    <w:p w14:paraId="17C34335" w14:textId="77777777" w:rsidR="007E072B" w:rsidRPr="00D61FD5" w:rsidRDefault="007E072B" w:rsidP="007E072B">
      <w:pPr>
        <w:pStyle w:val="NO"/>
        <w:rPr>
          <w:lang w:val="en-US"/>
        </w:rPr>
      </w:pPr>
      <w:r w:rsidRPr="00D61FD5">
        <w:rPr>
          <w:lang w:val="en-US"/>
        </w:rPr>
        <w:lastRenderedPageBreak/>
        <w:t>NOTE:</w:t>
      </w:r>
      <w:r w:rsidRPr="00D61FD5">
        <w:rPr>
          <w:lang w:val="en-US"/>
        </w:rPr>
        <w:tab/>
        <w:t>Today, the distinction between System and User ports is not any more obvious. Operating systems may allow access to System port numbers to non-privileged services and well-known services are usually replicated on User ports (e.g. HTTP on port 8080).</w:t>
      </w:r>
    </w:p>
    <w:p w14:paraId="38F5F630" w14:textId="77777777" w:rsidR="007E072B" w:rsidRPr="00D61FD5" w:rsidRDefault="007E072B" w:rsidP="007E072B">
      <w:r w:rsidRPr="00D61FD5">
        <w:rPr>
          <w:lang w:val="en-US"/>
        </w:rPr>
        <w:t xml:space="preserve">Dynamic ports [49152-65535] are not assigned/allocated by IANA. They are automatically allocated by the IP stack software to be used as source port of an outgoing IP message. These port numbers are used by clients to identify the internal process sending the message and the receiver can simply reply to the client by using the received source port number as destination port number in the reply sent to the client. The port allocations are temporary and only valid for the duration of the communication session. After completion (or timeout) of the communication session, the ports become available for reuse, </w:t>
      </w:r>
      <w:r w:rsidRPr="00D61FD5">
        <w:t>although most IP stacks will usually not reuse that port number until the entire pool of ephemeral ports have been used. So, if the client program reconnects, it will be assigned a different ephemeral port number for its side of the new connection.</w:t>
      </w:r>
    </w:p>
    <w:p w14:paraId="4EF2502D" w14:textId="77777777" w:rsidR="007E072B" w:rsidRPr="00D61FD5" w:rsidRDefault="007E072B" w:rsidP="00B00C25">
      <w:pPr>
        <w:pStyle w:val="TH"/>
      </w:pPr>
      <w:r w:rsidRPr="00D61FD5">
        <w:object w:dxaOrig="7245" w:dyaOrig="10305" w14:anchorId="73821E64">
          <v:shape id="_x0000_i1033" type="#_x0000_t75" style="width:100.05pt;height:141.8pt" o:ole="">
            <v:imagedata r:id="rId25" o:title=""/>
          </v:shape>
          <o:OLEObject Type="Embed" ProgID="Visio.Drawing.15" ShapeID="_x0000_i1033" DrawAspect="Content" ObjectID="_1693332222" r:id="rId26"/>
        </w:object>
      </w:r>
    </w:p>
    <w:p w14:paraId="40FAA5CA" w14:textId="6D7FEEDC" w:rsidR="007E072B" w:rsidRPr="00D61FD5" w:rsidRDefault="007E072B" w:rsidP="007E072B">
      <w:pPr>
        <w:pStyle w:val="TF"/>
      </w:pPr>
      <w:r w:rsidRPr="00D61FD5">
        <w:rPr>
          <w:lang w:val="en-US"/>
        </w:rPr>
        <w:t>B2-2: Dynamic</w:t>
      </w:r>
      <w:r w:rsidRPr="00D61FD5">
        <w:t xml:space="preserve"> port numbers used by clients.</w:t>
      </w:r>
    </w:p>
    <w:p w14:paraId="6AB70F3F" w14:textId="77777777" w:rsidR="007E072B" w:rsidRPr="00D61FD5" w:rsidRDefault="007E072B" w:rsidP="007E072B">
      <w:pPr>
        <w:rPr>
          <w:lang w:val="en-US"/>
        </w:rPr>
      </w:pPr>
      <w:r w:rsidRPr="00D61FD5">
        <w:t xml:space="preserve">Even if not recommended, </w:t>
      </w:r>
      <w:r w:rsidRPr="00D61FD5">
        <w:rPr>
          <w:lang w:val="en-US"/>
        </w:rPr>
        <w:t>Dynamic Port numbers may also be used to temporary identify a server application in a node. This implies that:</w:t>
      </w:r>
    </w:p>
    <w:p w14:paraId="0BD0CE10" w14:textId="77777777" w:rsidR="007E072B" w:rsidRPr="00D61FD5" w:rsidRDefault="007E072B" w:rsidP="007E072B">
      <w:pPr>
        <w:pStyle w:val="B1"/>
        <w:rPr>
          <w:lang w:val="en-US"/>
        </w:rPr>
      </w:pPr>
      <w:r w:rsidRPr="00D61FD5">
        <w:rPr>
          <w:lang w:val="en-US"/>
        </w:rPr>
        <w:t>-</w:t>
      </w:r>
      <w:r w:rsidRPr="00D61FD5">
        <w:rPr>
          <w:lang w:val="en-US"/>
        </w:rPr>
        <w:tab/>
        <w:t>The client has a mean to discover the port allocated to the server at run-time.</w:t>
      </w:r>
    </w:p>
    <w:p w14:paraId="647DFE0C" w14:textId="77777777" w:rsidR="007E072B" w:rsidRPr="00D61FD5" w:rsidRDefault="007E072B" w:rsidP="00230B8D">
      <w:pPr>
        <w:pStyle w:val="B1"/>
        <w:rPr>
          <w:lang w:val="en-US"/>
        </w:rPr>
      </w:pPr>
      <w:r w:rsidRPr="00D61FD5">
        <w:rPr>
          <w:lang w:val="en-US"/>
        </w:rPr>
        <w:t>-</w:t>
      </w:r>
      <w:r w:rsidRPr="00D61FD5">
        <w:rPr>
          <w:lang w:val="en-US"/>
        </w:rPr>
        <w:tab/>
        <w:t>The dynamic port assigned to the service cannot be reused by a client program in the same node as long as the port needs to be used as listening port by the service.</w:t>
      </w:r>
    </w:p>
    <w:p w14:paraId="50880214" w14:textId="58C30C8B" w:rsidR="007E072B" w:rsidRPr="00D61FD5" w:rsidRDefault="007E072B" w:rsidP="00230B8D">
      <w:pPr>
        <w:pStyle w:val="Heading2"/>
        <w:rPr>
          <w:lang w:val="en-US"/>
        </w:rPr>
      </w:pPr>
      <w:bookmarkStart w:id="1690" w:name="_Toc63666277"/>
      <w:bookmarkStart w:id="1691" w:name="_Toc66105111"/>
      <w:bookmarkStart w:id="1692" w:name="_Toc66106984"/>
      <w:bookmarkStart w:id="1693" w:name="_Toc66462641"/>
      <w:bookmarkStart w:id="1694" w:name="_Toc70927164"/>
      <w:bookmarkStart w:id="1695" w:name="_Toc73781986"/>
      <w:bookmarkStart w:id="1696" w:name="_Toc82717892"/>
      <w:r w:rsidRPr="00D61FD5">
        <w:rPr>
          <w:lang w:val="en-US"/>
        </w:rPr>
        <w:t>B.3</w:t>
      </w:r>
      <w:r w:rsidRPr="00D61FD5">
        <w:rPr>
          <w:lang w:val="en-US"/>
        </w:rPr>
        <w:tab/>
        <w:t>Service identified by port number not assigned by IANA</w:t>
      </w:r>
      <w:bookmarkEnd w:id="1690"/>
      <w:bookmarkEnd w:id="1691"/>
      <w:bookmarkEnd w:id="1692"/>
      <w:bookmarkEnd w:id="1693"/>
      <w:bookmarkEnd w:id="1694"/>
      <w:bookmarkEnd w:id="1695"/>
      <w:bookmarkEnd w:id="1696"/>
    </w:p>
    <w:p w14:paraId="0CC48C71" w14:textId="77777777" w:rsidR="007E072B" w:rsidRPr="00D61FD5" w:rsidRDefault="007E072B" w:rsidP="007E072B">
      <w:pPr>
        <w:rPr>
          <w:lang w:val="en-US"/>
        </w:rPr>
      </w:pPr>
      <w:r w:rsidRPr="00D61FD5">
        <w:rPr>
          <w:lang w:val="en-US"/>
        </w:rPr>
        <w:t>Not all the services need assigned port numbers. Any service can use:</w:t>
      </w:r>
    </w:p>
    <w:p w14:paraId="6B4C6FFD" w14:textId="77777777" w:rsidR="007E072B" w:rsidRPr="00D61FD5" w:rsidRDefault="007E072B" w:rsidP="007E072B">
      <w:pPr>
        <w:pStyle w:val="B1"/>
        <w:rPr>
          <w:lang w:val="en-US"/>
        </w:rPr>
      </w:pPr>
      <w:r w:rsidRPr="00D61FD5">
        <w:rPr>
          <w:lang w:val="en-US"/>
        </w:rPr>
        <w:t>-</w:t>
      </w:r>
      <w:r w:rsidRPr="00D61FD5">
        <w:rPr>
          <w:lang w:val="en-US"/>
        </w:rPr>
        <w:tab/>
        <w:t>any unassigned port in the System and User port ranges</w:t>
      </w:r>
    </w:p>
    <w:p w14:paraId="6E712BCD" w14:textId="77777777" w:rsidR="007E072B" w:rsidRPr="00D61FD5" w:rsidRDefault="007E072B" w:rsidP="007E072B">
      <w:pPr>
        <w:pStyle w:val="B1"/>
        <w:rPr>
          <w:lang w:val="en-US"/>
        </w:rPr>
      </w:pPr>
      <w:r w:rsidRPr="00D61FD5">
        <w:rPr>
          <w:lang w:val="en-US"/>
        </w:rPr>
        <w:t>-</w:t>
      </w:r>
      <w:r w:rsidRPr="00D61FD5">
        <w:rPr>
          <w:lang w:val="en-US"/>
        </w:rPr>
        <w:tab/>
        <w:t>any port number from the Dynamic port range.</w:t>
      </w:r>
    </w:p>
    <w:p w14:paraId="06AA5116" w14:textId="77777777" w:rsidR="007E072B" w:rsidRPr="00D61FD5" w:rsidRDefault="007E072B" w:rsidP="00230B8D">
      <w:pPr>
        <w:pStyle w:val="B1"/>
        <w:rPr>
          <w:lang w:val="en-US"/>
        </w:rPr>
      </w:pPr>
      <w:r w:rsidRPr="00D61FD5">
        <w:rPr>
          <w:lang w:val="en-US"/>
        </w:rPr>
        <w:t>-</w:t>
      </w:r>
      <w:r w:rsidRPr="00D61FD5">
        <w:rPr>
          <w:lang w:val="en-US"/>
        </w:rPr>
        <w:tab/>
        <w:t>port numbers assigned to another protocol if this protocol is not used e.g. ports assigned to the Service Location Protocol (SLP) can be reused by any service if this service is not deployed in a private network and there is then no risk of conflict.</w:t>
      </w:r>
    </w:p>
    <w:p w14:paraId="4EF564F9" w14:textId="77777777" w:rsidR="007E072B" w:rsidRPr="00D61FD5" w:rsidRDefault="007E072B" w:rsidP="007E072B">
      <w:pPr>
        <w:rPr>
          <w:lang w:val="en-US"/>
        </w:rPr>
      </w:pPr>
      <w:r w:rsidRPr="00D61FD5">
        <w:rPr>
          <w:lang w:val="en-US"/>
        </w:rPr>
        <w:t>Services assigned with System/User ports by IANA may also use unassigned ports to reduce the impact of potential attacks on the well-known ports and then be more securely operated. For instance, a node that provides an HTTP interface for internal management will likely use another port that the port 80.</w:t>
      </w:r>
    </w:p>
    <w:p w14:paraId="372F9633" w14:textId="77777777" w:rsidR="007E072B" w:rsidRPr="00D61FD5" w:rsidRDefault="007E072B" w:rsidP="007E072B">
      <w:pPr>
        <w:rPr>
          <w:lang w:val="en-US"/>
        </w:rPr>
      </w:pPr>
      <w:r w:rsidRPr="00D61FD5">
        <w:rPr>
          <w:lang w:val="en-US"/>
        </w:rPr>
        <w:t>For port numbers picked in the Dynamic port range to identify a service application, there is a need to ensure that this port will not be re-allocated to another client program in the same node to avoid conflict. Mechanisms to achieve such a "long-lived" port assignment of dynamic port include:</w:t>
      </w:r>
    </w:p>
    <w:p w14:paraId="37A1F207" w14:textId="77777777" w:rsidR="007E072B" w:rsidRPr="00D61FD5" w:rsidRDefault="007E072B" w:rsidP="007E072B">
      <w:pPr>
        <w:pStyle w:val="B1"/>
        <w:rPr>
          <w:lang w:val="en-US"/>
        </w:rPr>
      </w:pPr>
      <w:r w:rsidRPr="00D61FD5">
        <w:rPr>
          <w:lang w:val="en-US"/>
        </w:rPr>
        <w:t>-</w:t>
      </w:r>
      <w:r w:rsidRPr="00D61FD5">
        <w:rPr>
          <w:lang w:val="en-US"/>
        </w:rPr>
        <w:tab/>
        <w:t>Configure the range of dynamic ports that can be dynamically assigned by the IP stack: the range defined by IANA is [49152-65535] but IP stacks can usually be tuned to use another range, e.g. [32768-60999]. This implies that port numbers outside this range can be used as listening ports by servers, including ports normally considered as "dynamic ports" by IANA.</w:t>
      </w:r>
    </w:p>
    <w:p w14:paraId="5ACEC5AA" w14:textId="77777777" w:rsidR="007E072B" w:rsidRPr="00D61FD5" w:rsidRDefault="007E072B" w:rsidP="007E072B">
      <w:pPr>
        <w:pStyle w:val="B1"/>
        <w:rPr>
          <w:lang w:val="en-US"/>
        </w:rPr>
      </w:pPr>
      <w:r w:rsidRPr="00D61FD5">
        <w:t>-</w:t>
      </w:r>
      <w:r w:rsidRPr="00D61FD5">
        <w:tab/>
        <w:t xml:space="preserve">When booting the node, start all services before any other process start and begin establishing connections. Therefore, all the servers can be assigned with any available port from the unassigned ports in System/User port </w:t>
      </w:r>
      <w:r w:rsidRPr="00D61FD5">
        <w:lastRenderedPageBreak/>
        <w:t>range or any port from the Dynamic port range. Then a client program will only be able to use remaining port numbers in the dynamic port range and no conflict will happen.</w:t>
      </w:r>
    </w:p>
    <w:p w14:paraId="498203C4" w14:textId="378FDF4D" w:rsidR="007E072B" w:rsidRPr="00D61FD5" w:rsidRDefault="007E072B" w:rsidP="007E072B">
      <w:pPr>
        <w:rPr>
          <w:lang w:val="en-US"/>
        </w:rPr>
      </w:pPr>
      <w:r w:rsidRPr="00D61FD5">
        <w:rPr>
          <w:lang w:val="en-US"/>
        </w:rPr>
        <w:t>When the port used to identify a service is not assigned by IANA, the clients have to discover the destination port to use when sending a request. As indicated in the IETF RFC 6335 [2], possible discovery mechanisms include:</w:t>
      </w:r>
    </w:p>
    <w:p w14:paraId="1BD75D75" w14:textId="77777777" w:rsidR="007E072B" w:rsidRPr="00D61FD5" w:rsidRDefault="007E072B" w:rsidP="007E072B">
      <w:pPr>
        <w:pStyle w:val="B1"/>
        <w:rPr>
          <w:lang w:val="en-US"/>
        </w:rPr>
      </w:pPr>
      <w:r w:rsidRPr="00D61FD5">
        <w:rPr>
          <w:lang w:val="en-US"/>
        </w:rPr>
        <w:t>-</w:t>
      </w:r>
      <w:r w:rsidRPr="00D61FD5">
        <w:rPr>
          <w:lang w:val="en-US"/>
        </w:rPr>
        <w:tab/>
        <w:t>Explicit configuration of both endpoints;</w:t>
      </w:r>
    </w:p>
    <w:p w14:paraId="30291085" w14:textId="77777777" w:rsidR="007E072B" w:rsidRPr="00D61FD5" w:rsidRDefault="007E072B" w:rsidP="007E072B">
      <w:pPr>
        <w:pStyle w:val="B1"/>
        <w:rPr>
          <w:lang w:val="en-US"/>
        </w:rPr>
      </w:pPr>
      <w:r w:rsidRPr="00D61FD5">
        <w:rPr>
          <w:lang w:val="en-US"/>
        </w:rPr>
        <w:t>-</w:t>
      </w:r>
      <w:r w:rsidRPr="00D61FD5">
        <w:rPr>
          <w:lang w:val="en-US"/>
        </w:rPr>
        <w:tab/>
        <w:t>Internal mechanisms within the same host (e.g. a configuration file, indicated within a URI or using interprocess communication);</w:t>
      </w:r>
    </w:p>
    <w:p w14:paraId="326B8EF1" w14:textId="77777777" w:rsidR="007E072B" w:rsidRPr="00D61FD5" w:rsidRDefault="007E072B" w:rsidP="007E072B">
      <w:pPr>
        <w:pStyle w:val="B1"/>
        <w:rPr>
          <w:lang w:val="en-US"/>
        </w:rPr>
      </w:pPr>
      <w:r w:rsidRPr="00D61FD5">
        <w:rPr>
          <w:lang w:val="en-US"/>
        </w:rPr>
        <w:t>-</w:t>
      </w:r>
      <w:r w:rsidRPr="00D61FD5">
        <w:rPr>
          <w:lang w:val="en-US"/>
        </w:rPr>
        <w:tab/>
        <w:t>Information provided by another service e.g. FTP, SIP, etc.;</w:t>
      </w:r>
    </w:p>
    <w:p w14:paraId="6357781C" w14:textId="77777777" w:rsidR="007E072B" w:rsidRPr="00D61FD5" w:rsidRDefault="007E072B" w:rsidP="007E072B">
      <w:pPr>
        <w:pStyle w:val="B1"/>
        <w:rPr>
          <w:lang w:val="en-US"/>
        </w:rPr>
      </w:pPr>
      <w:r w:rsidRPr="00D61FD5">
        <w:rPr>
          <w:lang w:val="en-US"/>
        </w:rPr>
        <w:t>-</w:t>
      </w:r>
      <w:r w:rsidRPr="00D61FD5">
        <w:rPr>
          <w:lang w:val="en-US"/>
        </w:rPr>
        <w:tab/>
        <w:t>Relying on specific service names and use of existing port discovery services defined by IETF: mDNS as defined in IETF RFC 6762 [8], DNS-based Service Discovery defined in IETF RFC 6763 [6], etc. Service names can be simply registered by IANA on a "first-come, first-served" basis in a namespace much larger than the port number range.</w:t>
      </w:r>
    </w:p>
    <w:p w14:paraId="04B125E2" w14:textId="4A4D4B7E" w:rsidR="008C3E5D" w:rsidRPr="00D61FD5" w:rsidRDefault="008C3E5D" w:rsidP="00D61FD5">
      <w:pPr>
        <w:pStyle w:val="Heading9"/>
      </w:pPr>
      <w:bookmarkStart w:id="1697" w:name="_Toc63666278"/>
      <w:bookmarkStart w:id="1698" w:name="_Toc66105112"/>
      <w:bookmarkStart w:id="1699" w:name="_Toc66106985"/>
      <w:bookmarkStart w:id="1700" w:name="_Toc66462642"/>
      <w:bookmarkStart w:id="1701" w:name="_Toc70927165"/>
      <w:bookmarkStart w:id="1702" w:name="_Toc73781987"/>
      <w:bookmarkStart w:id="1703" w:name="_Toc82717893"/>
      <w:r w:rsidRPr="00D61FD5">
        <w:t>Annex C:</w:t>
      </w:r>
      <w:r w:rsidR="002B3270" w:rsidRPr="00D61FD5">
        <w:br/>
      </w:r>
      <w:r w:rsidR="00EF49DA" w:rsidRPr="00D61FD5">
        <w:t>IANA procedures for Service Name and Port Number registry management</w:t>
      </w:r>
      <w:bookmarkEnd w:id="1697"/>
      <w:bookmarkEnd w:id="1698"/>
      <w:bookmarkEnd w:id="1699"/>
      <w:bookmarkEnd w:id="1700"/>
      <w:bookmarkEnd w:id="1701"/>
      <w:bookmarkEnd w:id="1702"/>
      <w:bookmarkEnd w:id="1703"/>
    </w:p>
    <w:p w14:paraId="3B1ECCFF" w14:textId="6D1CEC14" w:rsidR="00EF49DA" w:rsidRPr="00D61FD5" w:rsidRDefault="00EF49DA" w:rsidP="00230B8D">
      <w:pPr>
        <w:pStyle w:val="Heading2"/>
      </w:pPr>
      <w:bookmarkStart w:id="1704" w:name="_Toc63666279"/>
      <w:bookmarkStart w:id="1705" w:name="_Toc66105113"/>
      <w:bookmarkStart w:id="1706" w:name="_Toc66106986"/>
      <w:bookmarkStart w:id="1707" w:name="_Toc66462643"/>
      <w:bookmarkStart w:id="1708" w:name="_Toc70927166"/>
      <w:bookmarkStart w:id="1709" w:name="_Toc73781988"/>
      <w:bookmarkStart w:id="1710" w:name="_Toc82717894"/>
      <w:r w:rsidRPr="00D61FD5">
        <w:t>C.1</w:t>
      </w:r>
      <w:r w:rsidRPr="00D61FD5">
        <w:tab/>
        <w:t>General principles</w:t>
      </w:r>
      <w:bookmarkEnd w:id="1704"/>
      <w:bookmarkEnd w:id="1705"/>
      <w:bookmarkEnd w:id="1706"/>
      <w:bookmarkEnd w:id="1707"/>
      <w:bookmarkEnd w:id="1708"/>
      <w:bookmarkEnd w:id="1709"/>
      <w:bookmarkEnd w:id="1710"/>
    </w:p>
    <w:p w14:paraId="27AB2C07" w14:textId="77777777" w:rsidR="00EF49DA" w:rsidRPr="00D61FD5" w:rsidRDefault="00EF49DA" w:rsidP="00230B8D">
      <w:r w:rsidRPr="00D61FD5">
        <w:t>IANA is responsible for the management and maintenance of service name and port number registry. Because assigned port numbers are a limited resource that is globally shared by the entire Internet community, the conservation of the port space is the key priority of IANA when addressing port number assignment request. IANA strives to limit assigned port number consumption and promotes the use of alternate solutions for service identification, such as explicit configuration of both endpoints, the use of service names and dynamic ports along with service discovery mechanism, in-band port negotiation and/or application layer service multiplexing.</w:t>
      </w:r>
    </w:p>
    <w:p w14:paraId="6CC4D6C4" w14:textId="77777777" w:rsidR="00EF49DA" w:rsidRPr="00D61FD5" w:rsidRDefault="00EF49DA" w:rsidP="00230B8D">
      <w:r w:rsidRPr="00D61FD5">
        <w:t>Another priority is to allocate port primarily to applications used on the Internet.</w:t>
      </w:r>
    </w:p>
    <w:p w14:paraId="2F21F72A" w14:textId="51DEF1EA" w:rsidR="00EF49DA" w:rsidRPr="00D61FD5" w:rsidRDefault="00EF49DA" w:rsidP="00230B8D">
      <w:r w:rsidRPr="00D61FD5">
        <w:t xml:space="preserve">IANA assigns port numbers so that </w:t>
      </w:r>
      <w:r w:rsidRPr="00D61FD5">
        <w:rPr>
          <w:b/>
        </w:rPr>
        <w:t>Internet</w:t>
      </w:r>
      <w:r w:rsidRPr="00D61FD5">
        <w:t xml:space="preserve"> endpoints do not need pairwise, explicit coordination of the meaning of their port numbers. This is the primary reason for requesting port number assignment by IANA -- to have a common agreement between all endpoints on the </w:t>
      </w:r>
      <w:r w:rsidRPr="00D61FD5">
        <w:rPr>
          <w:b/>
        </w:rPr>
        <w:t>Internet</w:t>
      </w:r>
      <w:r w:rsidRPr="00D61FD5">
        <w:t xml:space="preserve"> as to the default meaning of a port number, which provides the endpoints with a default port number for a particular protocol or service.</w:t>
      </w:r>
    </w:p>
    <w:p w14:paraId="21FFA501" w14:textId="139451E7" w:rsidR="00EF49DA" w:rsidRPr="00D61FD5" w:rsidRDefault="00EF49DA" w:rsidP="00230B8D">
      <w:pPr>
        <w:pStyle w:val="Heading2"/>
      </w:pPr>
      <w:bookmarkStart w:id="1711" w:name="_Toc63666280"/>
      <w:bookmarkStart w:id="1712" w:name="_Toc66105114"/>
      <w:bookmarkStart w:id="1713" w:name="_Toc66106987"/>
      <w:bookmarkStart w:id="1714" w:name="_Toc66462644"/>
      <w:bookmarkStart w:id="1715" w:name="_Toc70927167"/>
      <w:bookmarkStart w:id="1716" w:name="_Toc73781989"/>
      <w:bookmarkStart w:id="1717" w:name="_Toc82717895"/>
      <w:r w:rsidRPr="00D61FD5">
        <w:t>C.2</w:t>
      </w:r>
      <w:r w:rsidRPr="00D61FD5">
        <w:tab/>
        <w:t>Assignment Procedure</w:t>
      </w:r>
      <w:bookmarkEnd w:id="1711"/>
      <w:bookmarkEnd w:id="1712"/>
      <w:bookmarkEnd w:id="1713"/>
      <w:bookmarkEnd w:id="1714"/>
      <w:bookmarkEnd w:id="1715"/>
      <w:bookmarkEnd w:id="1716"/>
      <w:bookmarkEnd w:id="1717"/>
    </w:p>
    <w:p w14:paraId="6769D9AC" w14:textId="0E1A3FC7" w:rsidR="00EF49DA" w:rsidRPr="00D61FD5" w:rsidRDefault="00EF49DA" w:rsidP="00230B8D">
      <w:r w:rsidRPr="00D61FD5">
        <w:t>As described in the IETFC RFC 6335 </w:t>
      </w:r>
      <w:r w:rsidR="001F77FC" w:rsidRPr="00D61FD5">
        <w:t>[2]</w:t>
      </w:r>
      <w:r w:rsidRPr="00D61FD5">
        <w:t>, a service name or port number assignment request sent to IANA contains the following information:</w:t>
      </w:r>
    </w:p>
    <w:p w14:paraId="62D0922B" w14:textId="77583839" w:rsidR="00EF49DA" w:rsidRPr="00D61FD5" w:rsidRDefault="00EF49DA" w:rsidP="00230B8D">
      <w:pPr>
        <w:pStyle w:val="TH"/>
      </w:pPr>
      <w:r w:rsidRPr="00D61FD5">
        <w:lastRenderedPageBreak/>
        <w:t xml:space="preserve">Table </w:t>
      </w:r>
      <w:r w:rsidR="001576D0" w:rsidRPr="00D61FD5">
        <w:t>C.2-</w:t>
      </w:r>
      <w:r w:rsidRPr="00D61FD5">
        <w:t>1: Service Name/port number assignment request form</w:t>
      </w:r>
    </w:p>
    <w:tbl>
      <w:tblPr>
        <w:tblStyle w:val="TableGrid"/>
        <w:tblW w:w="0" w:type="auto"/>
        <w:tblLayout w:type="fixed"/>
        <w:tblLook w:val="04A0" w:firstRow="1" w:lastRow="0" w:firstColumn="1" w:lastColumn="0" w:noHBand="0" w:noVBand="1"/>
      </w:tblPr>
      <w:tblGrid>
        <w:gridCol w:w="2405"/>
        <w:gridCol w:w="1134"/>
        <w:gridCol w:w="6090"/>
      </w:tblGrid>
      <w:tr w:rsidR="00EF49DA" w:rsidRPr="00D61FD5" w14:paraId="3F822144" w14:textId="77777777" w:rsidTr="00230B8D">
        <w:tc>
          <w:tcPr>
            <w:tcW w:w="2405" w:type="dxa"/>
          </w:tcPr>
          <w:p w14:paraId="76847108" w14:textId="77777777" w:rsidR="00EF49DA" w:rsidRPr="00D61FD5" w:rsidRDefault="00EF49DA" w:rsidP="00230B8D">
            <w:pPr>
              <w:pStyle w:val="TAH"/>
            </w:pPr>
            <w:r w:rsidRPr="00D61FD5">
              <w:t>Field</w:t>
            </w:r>
          </w:p>
        </w:tc>
        <w:tc>
          <w:tcPr>
            <w:tcW w:w="1134" w:type="dxa"/>
          </w:tcPr>
          <w:p w14:paraId="51F131F2" w14:textId="77777777" w:rsidR="00EF49DA" w:rsidRPr="00D61FD5" w:rsidRDefault="00EF49DA" w:rsidP="00230B8D">
            <w:pPr>
              <w:pStyle w:val="TAH"/>
            </w:pPr>
            <w:r w:rsidRPr="00D61FD5">
              <w:t>Required/optional</w:t>
            </w:r>
          </w:p>
        </w:tc>
        <w:tc>
          <w:tcPr>
            <w:tcW w:w="6090" w:type="dxa"/>
          </w:tcPr>
          <w:p w14:paraId="2D15FC70" w14:textId="77777777" w:rsidR="00EF49DA" w:rsidRPr="00D61FD5" w:rsidRDefault="00EF49DA" w:rsidP="00230B8D">
            <w:pPr>
              <w:pStyle w:val="TAH"/>
            </w:pPr>
            <w:r w:rsidRPr="00D61FD5">
              <w:t>Description</w:t>
            </w:r>
          </w:p>
        </w:tc>
      </w:tr>
      <w:tr w:rsidR="00EF49DA" w:rsidRPr="00D61FD5" w14:paraId="017FB39B" w14:textId="77777777" w:rsidTr="00230B8D">
        <w:tc>
          <w:tcPr>
            <w:tcW w:w="2405" w:type="dxa"/>
          </w:tcPr>
          <w:p w14:paraId="7E42F99A" w14:textId="77777777" w:rsidR="00EF49DA" w:rsidRPr="00D61FD5" w:rsidRDefault="00EF49DA" w:rsidP="00230B8D">
            <w:pPr>
              <w:pStyle w:val="TAL"/>
              <w:rPr>
                <w:rFonts w:cs="Arial"/>
              </w:rPr>
            </w:pPr>
            <w:r w:rsidRPr="00D61FD5">
              <w:rPr>
                <w:rFonts w:cs="Arial"/>
              </w:rPr>
              <w:t>Service Name</w:t>
            </w:r>
          </w:p>
        </w:tc>
        <w:tc>
          <w:tcPr>
            <w:tcW w:w="1134" w:type="dxa"/>
          </w:tcPr>
          <w:p w14:paraId="6A6E8938" w14:textId="77777777" w:rsidR="00EF49DA" w:rsidRPr="00D61FD5" w:rsidRDefault="00EF49DA" w:rsidP="00230B8D">
            <w:pPr>
              <w:pStyle w:val="TAL"/>
              <w:rPr>
                <w:rFonts w:cs="Arial"/>
              </w:rPr>
            </w:pPr>
            <w:r w:rsidRPr="00D61FD5">
              <w:rPr>
                <w:rFonts w:cs="Arial"/>
              </w:rPr>
              <w:t>Required</w:t>
            </w:r>
          </w:p>
        </w:tc>
        <w:tc>
          <w:tcPr>
            <w:tcW w:w="6090" w:type="dxa"/>
          </w:tcPr>
          <w:p w14:paraId="2D932859" w14:textId="184172A0" w:rsidR="00EF49DA" w:rsidRPr="00D61FD5" w:rsidRDefault="00EF49DA" w:rsidP="00230B8D">
            <w:pPr>
              <w:pStyle w:val="TAL"/>
              <w:rPr>
                <w:rFonts w:cs="Arial"/>
              </w:rPr>
            </w:pPr>
            <w:r w:rsidRPr="00D61FD5">
              <w:rPr>
                <w:rFonts w:cs="Arial"/>
              </w:rPr>
              <w:t xml:space="preserve">Unique service name for the service associated with the assignment request. The name MUST be compliant with the syntax defined in </w:t>
            </w:r>
            <w:r w:rsidR="00B00C25" w:rsidRPr="00D61FD5">
              <w:rPr>
                <w:rFonts w:cs="Arial"/>
              </w:rPr>
              <w:t>clause</w:t>
            </w:r>
            <w:r w:rsidRPr="00D61FD5">
              <w:rPr>
                <w:rFonts w:cs="Arial"/>
              </w:rPr>
              <w:t xml:space="preserve"> 5.1 of IETF RFC 6335 </w:t>
            </w:r>
            <w:r w:rsidR="001F77FC" w:rsidRPr="00D61FD5">
              <w:rPr>
                <w:rFonts w:cs="Arial"/>
              </w:rPr>
              <w:t>[2]</w:t>
            </w:r>
            <w:r w:rsidRPr="00D61FD5">
              <w:rPr>
                <w:rFonts w:cs="Arial"/>
              </w:rPr>
              <w:t xml:space="preserve"> (NOTE)</w:t>
            </w:r>
          </w:p>
        </w:tc>
      </w:tr>
      <w:tr w:rsidR="00EF49DA" w:rsidRPr="00D61FD5" w14:paraId="6599494C" w14:textId="77777777" w:rsidTr="00230B8D">
        <w:tc>
          <w:tcPr>
            <w:tcW w:w="2405" w:type="dxa"/>
          </w:tcPr>
          <w:p w14:paraId="1B19E98C" w14:textId="77777777" w:rsidR="00EF49DA" w:rsidRPr="00D61FD5" w:rsidRDefault="00EF49DA" w:rsidP="00230B8D">
            <w:pPr>
              <w:pStyle w:val="TAL"/>
              <w:rPr>
                <w:rFonts w:cs="Arial"/>
              </w:rPr>
            </w:pPr>
            <w:r w:rsidRPr="00D61FD5">
              <w:rPr>
                <w:rFonts w:cs="Arial"/>
              </w:rPr>
              <w:t>Transport Protocol(s)</w:t>
            </w:r>
          </w:p>
        </w:tc>
        <w:tc>
          <w:tcPr>
            <w:tcW w:w="1134" w:type="dxa"/>
          </w:tcPr>
          <w:p w14:paraId="4C216817" w14:textId="77777777" w:rsidR="00EF49DA" w:rsidRPr="00D61FD5" w:rsidRDefault="00EF49DA" w:rsidP="00230B8D">
            <w:pPr>
              <w:pStyle w:val="TAL"/>
              <w:rPr>
                <w:rFonts w:cs="Arial"/>
              </w:rPr>
            </w:pPr>
            <w:r w:rsidRPr="00D61FD5">
              <w:rPr>
                <w:rFonts w:cs="Arial"/>
              </w:rPr>
              <w:t>Required</w:t>
            </w:r>
          </w:p>
        </w:tc>
        <w:tc>
          <w:tcPr>
            <w:tcW w:w="6090" w:type="dxa"/>
          </w:tcPr>
          <w:p w14:paraId="38A32398" w14:textId="77777777" w:rsidR="00EF49DA" w:rsidRPr="00D61FD5" w:rsidRDefault="00EF49DA" w:rsidP="00230B8D">
            <w:pPr>
              <w:pStyle w:val="TAL"/>
              <w:rPr>
                <w:rFonts w:cs="Arial"/>
              </w:rPr>
            </w:pPr>
            <w:r w:rsidRPr="00D61FD5">
              <w:t>TCP, UDP, SCTP, and/or DCCP. It is required even if the request is only for service name assignment</w:t>
            </w:r>
          </w:p>
        </w:tc>
      </w:tr>
      <w:tr w:rsidR="00EF49DA" w:rsidRPr="00D61FD5" w14:paraId="1C8D8054" w14:textId="77777777" w:rsidTr="00230B8D">
        <w:tc>
          <w:tcPr>
            <w:tcW w:w="2405" w:type="dxa"/>
          </w:tcPr>
          <w:p w14:paraId="449DC299" w14:textId="77777777" w:rsidR="00EF49DA" w:rsidRPr="00D61FD5" w:rsidRDefault="00EF49DA" w:rsidP="00230B8D">
            <w:pPr>
              <w:pStyle w:val="TAL"/>
              <w:rPr>
                <w:rFonts w:cs="Arial"/>
              </w:rPr>
            </w:pPr>
            <w:r w:rsidRPr="00D61FD5">
              <w:rPr>
                <w:rFonts w:cs="Arial"/>
              </w:rPr>
              <w:t>Assignee</w:t>
            </w:r>
          </w:p>
        </w:tc>
        <w:tc>
          <w:tcPr>
            <w:tcW w:w="1134" w:type="dxa"/>
          </w:tcPr>
          <w:p w14:paraId="733F4730" w14:textId="77777777" w:rsidR="00EF49DA" w:rsidRPr="00D61FD5" w:rsidRDefault="00EF49DA" w:rsidP="00230B8D">
            <w:pPr>
              <w:pStyle w:val="TAL"/>
              <w:rPr>
                <w:rFonts w:cs="Arial"/>
              </w:rPr>
            </w:pPr>
            <w:r w:rsidRPr="00D61FD5">
              <w:rPr>
                <w:rFonts w:cs="Arial"/>
              </w:rPr>
              <w:t>Required</w:t>
            </w:r>
          </w:p>
        </w:tc>
        <w:tc>
          <w:tcPr>
            <w:tcW w:w="6090" w:type="dxa"/>
          </w:tcPr>
          <w:p w14:paraId="5D9AF3F2" w14:textId="77777777" w:rsidR="00EF49DA" w:rsidRPr="00D61FD5" w:rsidRDefault="00EF49DA" w:rsidP="00230B8D">
            <w:pPr>
              <w:pStyle w:val="TAL"/>
              <w:rPr>
                <w:rFonts w:cs="Arial"/>
              </w:rPr>
            </w:pPr>
            <w:r w:rsidRPr="00D61FD5">
              <w:t>Name and email address of the organization, company or individual person responsible for the initial assignment.</w:t>
            </w:r>
          </w:p>
        </w:tc>
      </w:tr>
      <w:tr w:rsidR="00EF49DA" w:rsidRPr="00D61FD5" w14:paraId="6B25AEEC" w14:textId="77777777" w:rsidTr="00230B8D">
        <w:tc>
          <w:tcPr>
            <w:tcW w:w="2405" w:type="dxa"/>
          </w:tcPr>
          <w:p w14:paraId="7B80E231" w14:textId="77777777" w:rsidR="00EF49DA" w:rsidRPr="00D61FD5" w:rsidRDefault="00EF49DA" w:rsidP="00230B8D">
            <w:pPr>
              <w:pStyle w:val="TAL"/>
              <w:rPr>
                <w:rFonts w:cs="Arial"/>
              </w:rPr>
            </w:pPr>
            <w:r w:rsidRPr="00D61FD5">
              <w:rPr>
                <w:rFonts w:cs="Arial"/>
              </w:rPr>
              <w:t>Contact</w:t>
            </w:r>
          </w:p>
        </w:tc>
        <w:tc>
          <w:tcPr>
            <w:tcW w:w="1134" w:type="dxa"/>
          </w:tcPr>
          <w:p w14:paraId="1A725D2D" w14:textId="77777777" w:rsidR="00EF49DA" w:rsidRPr="00D61FD5" w:rsidRDefault="00EF49DA" w:rsidP="00230B8D">
            <w:pPr>
              <w:pStyle w:val="TAL"/>
              <w:rPr>
                <w:rFonts w:cs="Arial"/>
              </w:rPr>
            </w:pPr>
            <w:r w:rsidRPr="00D61FD5">
              <w:rPr>
                <w:rFonts w:cs="Arial"/>
              </w:rPr>
              <w:t>Required</w:t>
            </w:r>
          </w:p>
        </w:tc>
        <w:tc>
          <w:tcPr>
            <w:tcW w:w="6090" w:type="dxa"/>
          </w:tcPr>
          <w:p w14:paraId="306D4610" w14:textId="77777777" w:rsidR="00EF49DA" w:rsidRPr="00D61FD5" w:rsidRDefault="00EF49DA" w:rsidP="00230B8D">
            <w:pPr>
              <w:pStyle w:val="TAL"/>
              <w:rPr>
                <w:rFonts w:cs="Arial"/>
              </w:rPr>
            </w:pPr>
            <w:r w:rsidRPr="00D61FD5">
              <w:t>Name and email address of the Contact person for the assignment</w:t>
            </w:r>
          </w:p>
        </w:tc>
      </w:tr>
      <w:tr w:rsidR="00EF49DA" w:rsidRPr="00D61FD5" w14:paraId="5249FC5A" w14:textId="77777777" w:rsidTr="00230B8D">
        <w:tc>
          <w:tcPr>
            <w:tcW w:w="2405" w:type="dxa"/>
          </w:tcPr>
          <w:p w14:paraId="1FB48F25" w14:textId="77777777" w:rsidR="00EF49DA" w:rsidRPr="00D61FD5" w:rsidRDefault="00EF49DA" w:rsidP="00230B8D">
            <w:pPr>
              <w:pStyle w:val="TAL"/>
              <w:rPr>
                <w:rFonts w:cs="Arial"/>
              </w:rPr>
            </w:pPr>
            <w:r w:rsidRPr="00D61FD5">
              <w:rPr>
                <w:rFonts w:cs="Arial"/>
              </w:rPr>
              <w:t>Description</w:t>
            </w:r>
          </w:p>
        </w:tc>
        <w:tc>
          <w:tcPr>
            <w:tcW w:w="1134" w:type="dxa"/>
          </w:tcPr>
          <w:p w14:paraId="6CE43835" w14:textId="77777777" w:rsidR="00EF49DA" w:rsidRPr="00D61FD5" w:rsidRDefault="00EF49DA" w:rsidP="00230B8D">
            <w:pPr>
              <w:pStyle w:val="TAL"/>
              <w:rPr>
                <w:rFonts w:cs="Arial"/>
              </w:rPr>
            </w:pPr>
            <w:r w:rsidRPr="00D61FD5">
              <w:rPr>
                <w:rFonts w:cs="Arial"/>
              </w:rPr>
              <w:t>Required</w:t>
            </w:r>
          </w:p>
        </w:tc>
        <w:tc>
          <w:tcPr>
            <w:tcW w:w="6090" w:type="dxa"/>
          </w:tcPr>
          <w:p w14:paraId="0A4D4B2F" w14:textId="77777777" w:rsidR="00EF49DA" w:rsidRPr="00D61FD5" w:rsidRDefault="00EF49DA" w:rsidP="00230B8D">
            <w:pPr>
              <w:pStyle w:val="TAL"/>
              <w:rPr>
                <w:rFonts w:cs="Arial"/>
              </w:rPr>
            </w:pPr>
            <w:r w:rsidRPr="00D61FD5">
              <w:t>Short description of the service associated with the assignment request</w:t>
            </w:r>
          </w:p>
        </w:tc>
      </w:tr>
      <w:tr w:rsidR="00EF49DA" w:rsidRPr="00D61FD5" w14:paraId="59D573C7" w14:textId="77777777" w:rsidTr="00230B8D">
        <w:tc>
          <w:tcPr>
            <w:tcW w:w="2405" w:type="dxa"/>
          </w:tcPr>
          <w:p w14:paraId="7B62DDF6" w14:textId="77777777" w:rsidR="00EF49DA" w:rsidRPr="00D61FD5" w:rsidRDefault="00EF49DA" w:rsidP="00230B8D">
            <w:pPr>
              <w:pStyle w:val="TAL"/>
              <w:rPr>
                <w:rFonts w:cs="Arial"/>
              </w:rPr>
            </w:pPr>
            <w:r w:rsidRPr="00D61FD5">
              <w:rPr>
                <w:rFonts w:cs="Arial"/>
              </w:rPr>
              <w:t>Reference</w:t>
            </w:r>
          </w:p>
        </w:tc>
        <w:tc>
          <w:tcPr>
            <w:tcW w:w="1134" w:type="dxa"/>
          </w:tcPr>
          <w:p w14:paraId="1AEA1B55" w14:textId="77777777" w:rsidR="00EF49DA" w:rsidRPr="00D61FD5" w:rsidRDefault="00EF49DA" w:rsidP="00230B8D">
            <w:pPr>
              <w:pStyle w:val="TAL"/>
              <w:rPr>
                <w:rFonts w:cs="Arial"/>
              </w:rPr>
            </w:pPr>
            <w:r w:rsidRPr="00D61FD5">
              <w:rPr>
                <w:rFonts w:cs="Arial"/>
              </w:rPr>
              <w:t>Required</w:t>
            </w:r>
          </w:p>
        </w:tc>
        <w:tc>
          <w:tcPr>
            <w:tcW w:w="6090" w:type="dxa"/>
          </w:tcPr>
          <w:p w14:paraId="22275430" w14:textId="77777777" w:rsidR="00EF49DA" w:rsidRPr="00D61FD5" w:rsidRDefault="00EF49DA" w:rsidP="00230B8D">
            <w:pPr>
              <w:pStyle w:val="TAL"/>
              <w:rPr>
                <w:rFonts w:cs="Arial"/>
              </w:rPr>
            </w:pPr>
            <w:r w:rsidRPr="00D61FD5">
              <w:t>A description of (or a reference to a document describing) the protocol or application using this port.</w:t>
            </w:r>
          </w:p>
        </w:tc>
      </w:tr>
      <w:tr w:rsidR="00EF49DA" w:rsidRPr="00D61FD5" w14:paraId="1824D7FC" w14:textId="77777777" w:rsidTr="00230B8D">
        <w:tc>
          <w:tcPr>
            <w:tcW w:w="2405" w:type="dxa"/>
          </w:tcPr>
          <w:p w14:paraId="6CC777ED" w14:textId="77777777" w:rsidR="00EF49DA" w:rsidRPr="00D61FD5" w:rsidRDefault="00EF49DA" w:rsidP="00230B8D">
            <w:pPr>
              <w:pStyle w:val="TAL"/>
              <w:rPr>
                <w:rFonts w:cs="Arial"/>
              </w:rPr>
            </w:pPr>
            <w:r w:rsidRPr="00D61FD5">
              <w:rPr>
                <w:rFonts w:cs="Arial"/>
              </w:rPr>
              <w:t>Port Number</w:t>
            </w:r>
          </w:p>
        </w:tc>
        <w:tc>
          <w:tcPr>
            <w:tcW w:w="1134" w:type="dxa"/>
          </w:tcPr>
          <w:p w14:paraId="3B50A8BF" w14:textId="77777777" w:rsidR="00EF49DA" w:rsidRPr="00D61FD5" w:rsidRDefault="00EF49DA" w:rsidP="00230B8D">
            <w:pPr>
              <w:pStyle w:val="TAL"/>
              <w:rPr>
                <w:rFonts w:cs="Arial"/>
              </w:rPr>
            </w:pPr>
            <w:r w:rsidRPr="00D61FD5">
              <w:rPr>
                <w:rFonts w:cs="Arial"/>
              </w:rPr>
              <w:t>Optional</w:t>
            </w:r>
          </w:p>
        </w:tc>
        <w:tc>
          <w:tcPr>
            <w:tcW w:w="6090" w:type="dxa"/>
          </w:tcPr>
          <w:p w14:paraId="206685B9" w14:textId="77777777" w:rsidR="00EF49DA" w:rsidRPr="00D61FD5" w:rsidRDefault="00EF49DA" w:rsidP="00230B8D">
            <w:pPr>
              <w:pStyle w:val="TAL"/>
              <w:rPr>
                <w:rFonts w:cs="Arial"/>
              </w:rPr>
            </w:pPr>
            <w:r w:rsidRPr="00D61FD5">
              <w:t>Suggested port number or port range (user or system)</w:t>
            </w:r>
          </w:p>
        </w:tc>
      </w:tr>
      <w:tr w:rsidR="00EF49DA" w:rsidRPr="00D61FD5" w14:paraId="2A8BDE17" w14:textId="77777777" w:rsidTr="00230B8D">
        <w:tc>
          <w:tcPr>
            <w:tcW w:w="2405" w:type="dxa"/>
          </w:tcPr>
          <w:p w14:paraId="587EA6DA" w14:textId="77777777" w:rsidR="00EF49DA" w:rsidRPr="00D61FD5" w:rsidRDefault="00EF49DA" w:rsidP="00230B8D">
            <w:pPr>
              <w:pStyle w:val="TAL"/>
              <w:rPr>
                <w:rFonts w:cs="Arial"/>
              </w:rPr>
            </w:pPr>
            <w:r w:rsidRPr="00D61FD5">
              <w:rPr>
                <w:rFonts w:cs="Arial"/>
              </w:rPr>
              <w:t>Service Code</w:t>
            </w:r>
          </w:p>
        </w:tc>
        <w:tc>
          <w:tcPr>
            <w:tcW w:w="1134" w:type="dxa"/>
          </w:tcPr>
          <w:p w14:paraId="0DD3DDE7" w14:textId="77777777" w:rsidR="00EF49DA" w:rsidRPr="00D61FD5" w:rsidRDefault="00EF49DA" w:rsidP="00230B8D">
            <w:pPr>
              <w:pStyle w:val="TAL"/>
              <w:rPr>
                <w:rFonts w:cs="Arial"/>
              </w:rPr>
            </w:pPr>
            <w:r w:rsidRPr="00D61FD5">
              <w:rPr>
                <w:rFonts w:cs="Arial"/>
              </w:rPr>
              <w:t>Optional</w:t>
            </w:r>
          </w:p>
        </w:tc>
        <w:tc>
          <w:tcPr>
            <w:tcW w:w="6090" w:type="dxa"/>
          </w:tcPr>
          <w:p w14:paraId="13F49F31" w14:textId="77777777" w:rsidR="00EF49DA" w:rsidRPr="00D61FD5" w:rsidRDefault="00EF49DA" w:rsidP="00230B8D">
            <w:pPr>
              <w:pStyle w:val="TAL"/>
              <w:rPr>
                <w:rFonts w:cs="Arial"/>
              </w:rPr>
            </w:pPr>
            <w:r w:rsidRPr="00D61FD5">
              <w:rPr>
                <w:rFonts w:cs="Arial"/>
              </w:rPr>
              <w:t>Required only for DCCP</w:t>
            </w:r>
          </w:p>
        </w:tc>
      </w:tr>
      <w:tr w:rsidR="00EF49DA" w:rsidRPr="00D61FD5" w14:paraId="2767CA86" w14:textId="77777777" w:rsidTr="00230B8D">
        <w:tc>
          <w:tcPr>
            <w:tcW w:w="2405" w:type="dxa"/>
          </w:tcPr>
          <w:p w14:paraId="52D3D02D" w14:textId="77777777" w:rsidR="00EF49DA" w:rsidRPr="00D61FD5" w:rsidRDefault="00EF49DA" w:rsidP="00230B8D">
            <w:pPr>
              <w:pStyle w:val="TAL"/>
              <w:rPr>
                <w:rFonts w:cs="Arial"/>
              </w:rPr>
            </w:pPr>
            <w:r w:rsidRPr="00D61FD5">
              <w:rPr>
                <w:rFonts w:cs="Arial"/>
              </w:rPr>
              <w:t>Known Unauthorized Uses</w:t>
            </w:r>
          </w:p>
        </w:tc>
        <w:tc>
          <w:tcPr>
            <w:tcW w:w="1134" w:type="dxa"/>
          </w:tcPr>
          <w:p w14:paraId="22E6348D" w14:textId="77777777" w:rsidR="00EF49DA" w:rsidRPr="00D61FD5" w:rsidRDefault="00EF49DA" w:rsidP="00230B8D">
            <w:pPr>
              <w:pStyle w:val="TAL"/>
              <w:rPr>
                <w:rFonts w:cs="Arial"/>
              </w:rPr>
            </w:pPr>
            <w:r w:rsidRPr="00D61FD5">
              <w:rPr>
                <w:rFonts w:cs="Arial"/>
              </w:rPr>
              <w:t>Optional</w:t>
            </w:r>
          </w:p>
        </w:tc>
        <w:tc>
          <w:tcPr>
            <w:tcW w:w="6090" w:type="dxa"/>
          </w:tcPr>
          <w:p w14:paraId="747AD5C5" w14:textId="77777777" w:rsidR="00EF49DA" w:rsidRPr="00D61FD5" w:rsidRDefault="00EF49DA" w:rsidP="00230B8D">
            <w:pPr>
              <w:pStyle w:val="TAL"/>
              <w:rPr>
                <w:rFonts w:cs="Arial"/>
              </w:rPr>
            </w:pPr>
            <w:r w:rsidRPr="00D61FD5">
              <w:t>Known/reported unauthorized uses by applications or organizations who are not the Assignee</w:t>
            </w:r>
          </w:p>
        </w:tc>
      </w:tr>
      <w:tr w:rsidR="00EF49DA" w:rsidRPr="00D61FD5" w14:paraId="10DC6ED4" w14:textId="77777777" w:rsidTr="00230B8D">
        <w:tc>
          <w:tcPr>
            <w:tcW w:w="2405" w:type="dxa"/>
          </w:tcPr>
          <w:p w14:paraId="53D13625" w14:textId="77777777" w:rsidR="00EF49DA" w:rsidRPr="00D61FD5" w:rsidRDefault="00EF49DA" w:rsidP="00230B8D">
            <w:pPr>
              <w:pStyle w:val="TAL"/>
              <w:rPr>
                <w:rFonts w:cs="Arial"/>
              </w:rPr>
            </w:pPr>
            <w:r w:rsidRPr="00D61FD5">
              <w:rPr>
                <w:rFonts w:cs="Arial"/>
              </w:rPr>
              <w:t>Assignment Notes</w:t>
            </w:r>
          </w:p>
        </w:tc>
        <w:tc>
          <w:tcPr>
            <w:tcW w:w="1134" w:type="dxa"/>
          </w:tcPr>
          <w:p w14:paraId="1C16FD83" w14:textId="77777777" w:rsidR="00EF49DA" w:rsidRPr="00D61FD5" w:rsidRDefault="00EF49DA" w:rsidP="00230B8D">
            <w:pPr>
              <w:pStyle w:val="TAL"/>
              <w:rPr>
                <w:rFonts w:cs="Arial"/>
              </w:rPr>
            </w:pPr>
            <w:r w:rsidRPr="00D61FD5">
              <w:rPr>
                <w:rFonts w:cs="Arial"/>
              </w:rPr>
              <w:t>Optional</w:t>
            </w:r>
          </w:p>
        </w:tc>
        <w:tc>
          <w:tcPr>
            <w:tcW w:w="6090" w:type="dxa"/>
          </w:tcPr>
          <w:p w14:paraId="39085CC9" w14:textId="77777777" w:rsidR="00EF49DA" w:rsidRPr="00D61FD5" w:rsidRDefault="00EF49DA" w:rsidP="00230B8D">
            <w:pPr>
              <w:pStyle w:val="TAL"/>
              <w:rPr>
                <w:rFonts w:cs="Arial"/>
              </w:rPr>
            </w:pPr>
            <w:r w:rsidRPr="00D61FD5">
              <w:t>Indications of owner/name change, or any other assignment process issue</w:t>
            </w:r>
          </w:p>
        </w:tc>
      </w:tr>
      <w:tr w:rsidR="00EF49DA" w:rsidRPr="00D61FD5" w14:paraId="200F2D12" w14:textId="77777777" w:rsidTr="00115B25">
        <w:tc>
          <w:tcPr>
            <w:tcW w:w="9629" w:type="dxa"/>
            <w:gridSpan w:val="3"/>
          </w:tcPr>
          <w:p w14:paraId="73946C64" w14:textId="282A738E" w:rsidR="00EF49DA" w:rsidRPr="00D61FD5" w:rsidRDefault="00EF49DA" w:rsidP="00115B25">
            <w:pPr>
              <w:pStyle w:val="TAL"/>
              <w:rPr>
                <w:rFonts w:cs="Arial"/>
              </w:rPr>
            </w:pPr>
            <w:r w:rsidRPr="00D61FD5">
              <w:rPr>
                <w:rFonts w:cs="Arial"/>
              </w:rPr>
              <w:t>NOTE:</w:t>
            </w:r>
            <w:r w:rsidR="00B00C25" w:rsidRPr="00D61FD5">
              <w:rPr>
                <w:rFonts w:cs="Arial"/>
              </w:rPr>
              <w:tab/>
            </w:r>
            <w:r w:rsidRPr="00D61FD5">
              <w:rPr>
                <w:rFonts w:cs="Arial"/>
              </w:rPr>
              <w:t>For 3GPP defined service names, the name shall be prefixed by "3gpp-"</w:t>
            </w:r>
          </w:p>
        </w:tc>
      </w:tr>
    </w:tbl>
    <w:p w14:paraId="0140BF05" w14:textId="77777777" w:rsidR="00EF49DA" w:rsidRPr="00D61FD5" w:rsidRDefault="00EF49DA" w:rsidP="00230B8D"/>
    <w:p w14:paraId="2BECCE20" w14:textId="738FC962" w:rsidR="00EF49DA" w:rsidRPr="00D61FD5" w:rsidRDefault="00EF49DA" w:rsidP="00EF49DA">
      <w:r w:rsidRPr="00D61FD5">
        <w:t>When receiving the assignment request, IANA will follow the one of the procedures described in the following clause.</w:t>
      </w:r>
    </w:p>
    <w:p w14:paraId="36AC7B04" w14:textId="1D9C296E" w:rsidR="00EF49DA" w:rsidRPr="00D61FD5" w:rsidRDefault="00EF49DA" w:rsidP="00230B8D">
      <w:pPr>
        <w:pStyle w:val="Heading2"/>
        <w:rPr>
          <w:sz w:val="28"/>
        </w:rPr>
      </w:pPr>
      <w:bookmarkStart w:id="1718" w:name="_Toc63666281"/>
      <w:bookmarkStart w:id="1719" w:name="_Toc66105115"/>
      <w:bookmarkStart w:id="1720" w:name="_Toc66106988"/>
      <w:bookmarkStart w:id="1721" w:name="_Toc66462645"/>
      <w:bookmarkStart w:id="1722" w:name="_Toc70927168"/>
      <w:bookmarkStart w:id="1723" w:name="_Toc73781990"/>
      <w:bookmarkStart w:id="1724" w:name="_Toc82717896"/>
      <w:r w:rsidRPr="00D61FD5">
        <w:t>C.3</w:t>
      </w:r>
      <w:r w:rsidRPr="00D61FD5">
        <w:tab/>
        <w:t>IANA Polic</w:t>
      </w:r>
      <w:r w:rsidR="00C91B2D" w:rsidRPr="00D61FD5">
        <w:t>ies</w:t>
      </w:r>
      <w:r w:rsidRPr="00D61FD5">
        <w:t xml:space="preserve"> for Port Number assignment</w:t>
      </w:r>
      <w:bookmarkEnd w:id="1718"/>
      <w:bookmarkEnd w:id="1719"/>
      <w:bookmarkEnd w:id="1720"/>
      <w:bookmarkEnd w:id="1721"/>
      <w:bookmarkEnd w:id="1722"/>
      <w:bookmarkEnd w:id="1723"/>
      <w:bookmarkEnd w:id="1724"/>
    </w:p>
    <w:p w14:paraId="11F8222F" w14:textId="0AE43424" w:rsidR="00EF49DA" w:rsidRPr="00D61FD5" w:rsidRDefault="00EF49DA" w:rsidP="00230B8D">
      <w:r w:rsidRPr="00D61FD5">
        <w:t>When IANA receives an assignment request that is only requesting service name, IANA will usually assign the service name under a simple "First Come First Served" policy defined in IETF RFC 5226 </w:t>
      </w:r>
      <w:r w:rsidR="001F77FC" w:rsidRPr="00D61FD5">
        <w:t>[1</w:t>
      </w:r>
      <w:r w:rsidR="00F13A4A" w:rsidRPr="00D61FD5">
        <w:t>4</w:t>
      </w:r>
      <w:r w:rsidR="001F77FC" w:rsidRPr="00D61FD5">
        <w:t>]</w:t>
      </w:r>
    </w:p>
    <w:p w14:paraId="77441912" w14:textId="6FB0FCC7" w:rsidR="00EF49DA" w:rsidRPr="00D61FD5" w:rsidRDefault="00EF49DA" w:rsidP="00230B8D">
      <w:r w:rsidRPr="00D61FD5">
        <w:t>When IANA receives an assignment request that is requesting a port number, IANA will initiate an "IETF Review" or "IESG Approval" procedures or an "Expert Review" procedure defined in IETF RFC 5226 [</w:t>
      </w:r>
      <w:r w:rsidR="00F57DC9" w:rsidRPr="00D61FD5">
        <w:t>1</w:t>
      </w:r>
      <w:r w:rsidR="00F13A4A" w:rsidRPr="00D61FD5">
        <w:t>4</w:t>
      </w:r>
      <w:r w:rsidRPr="00D61FD5">
        <w:t>], depending on the requested port range:</w:t>
      </w:r>
    </w:p>
    <w:p w14:paraId="0A82C9FE" w14:textId="77777777" w:rsidR="00EF49DA" w:rsidRPr="00D61FD5" w:rsidRDefault="00EF49DA" w:rsidP="00230B8D">
      <w:pPr>
        <w:pStyle w:val="B1"/>
      </w:pPr>
      <w:r w:rsidRPr="00D61FD5">
        <w:t>-</w:t>
      </w:r>
      <w:r w:rsidRPr="00D61FD5">
        <w:tab/>
        <w:t xml:space="preserve">Ports in the Dynamic Ports range (49152-65535) cannot be assigned through IANA. </w:t>
      </w:r>
      <w:r w:rsidRPr="00D61FD5">
        <w:rPr>
          <w:b/>
        </w:rPr>
        <w:t>A port number in that range MUST NOT be used as a service identifier</w:t>
      </w:r>
      <w:r w:rsidRPr="00D61FD5">
        <w:t>.</w:t>
      </w:r>
    </w:p>
    <w:p w14:paraId="568BD1E4" w14:textId="3A407A26" w:rsidR="00EF49DA" w:rsidRPr="00D61FD5" w:rsidRDefault="00EF49DA" w:rsidP="00230B8D">
      <w:pPr>
        <w:pStyle w:val="B1"/>
      </w:pPr>
      <w:r w:rsidRPr="00D61FD5">
        <w:t>-</w:t>
      </w:r>
      <w:r w:rsidRPr="00D61FD5">
        <w:tab/>
        <w:t>Ports in the User Ports range (1024-49151) will be assigned under the "IETF Review" or "IESG Approval" procedures defined in IETF RFC 5226 </w:t>
      </w:r>
      <w:r w:rsidR="001F77FC" w:rsidRPr="00D61FD5">
        <w:t>[1</w:t>
      </w:r>
      <w:r w:rsidR="00F13A4A" w:rsidRPr="00D61FD5">
        <w:t>4</w:t>
      </w:r>
      <w:r w:rsidR="001F77FC" w:rsidRPr="00D61FD5">
        <w:t xml:space="preserve">] </w:t>
      </w:r>
      <w:r w:rsidRPr="00D61FD5">
        <w:t>for IETF protocol. In other cases, the requester must input the documentation to the "Expert Review" procedure defined in IETF RFC 5226 </w:t>
      </w:r>
      <w:r w:rsidR="001F77FC" w:rsidRPr="00D61FD5">
        <w:t>[1</w:t>
      </w:r>
      <w:r w:rsidR="00F13A4A" w:rsidRPr="00D61FD5">
        <w:t>4</w:t>
      </w:r>
      <w:r w:rsidR="001F77FC" w:rsidRPr="00D61FD5">
        <w:t>]</w:t>
      </w:r>
      <w:r w:rsidRPr="00D61FD5">
        <w:t xml:space="preserve">, by which IANA will have a technical expert review the request to determine whether to grant the assignment. The submitted documentation </w:t>
      </w:r>
      <w:r w:rsidRPr="00D61FD5">
        <w:rPr>
          <w:b/>
        </w:rPr>
        <w:t>MUST explain why using a port number in the Dynamic Ports range is unsuitable</w:t>
      </w:r>
      <w:r w:rsidRPr="00D61FD5">
        <w:t xml:space="preserve"> for the given application.</w:t>
      </w:r>
    </w:p>
    <w:p w14:paraId="4CFFEFA5" w14:textId="61CFC884" w:rsidR="00EF49DA" w:rsidRPr="00D61FD5" w:rsidRDefault="00EF49DA" w:rsidP="00EF49DA">
      <w:pPr>
        <w:pStyle w:val="B1"/>
      </w:pPr>
      <w:r w:rsidRPr="00D61FD5">
        <w:t>-</w:t>
      </w:r>
      <w:r w:rsidRPr="00D61FD5">
        <w:tab/>
        <w:t>Ports in the System Ports range (0-1023) will only be assigned under the "IETF Review" or "IESG Approval" procedures defined in IETF RFC 5226 </w:t>
      </w:r>
      <w:r w:rsidR="001F77FC" w:rsidRPr="00D61FD5">
        <w:t>[1</w:t>
      </w:r>
      <w:r w:rsidR="00F13A4A" w:rsidRPr="00D61FD5">
        <w:t>4</w:t>
      </w:r>
      <w:r w:rsidR="001F77FC" w:rsidRPr="00D61FD5">
        <w:t>]</w:t>
      </w:r>
      <w:r w:rsidRPr="00D61FD5">
        <w:t xml:space="preserve">. A request for a System Port number </w:t>
      </w:r>
      <w:r w:rsidRPr="00D61FD5">
        <w:rPr>
          <w:b/>
        </w:rPr>
        <w:t>MUST document *both* why using a port number from the Dynamic Ports range is unsuitable *and* why using a port number from the User Ports range is unsuitable</w:t>
      </w:r>
      <w:r w:rsidRPr="00D61FD5">
        <w:t xml:space="preserve"> for that application.</w:t>
      </w:r>
    </w:p>
    <w:p w14:paraId="1199624A" w14:textId="409E4719" w:rsidR="00EF49DA" w:rsidRPr="00D61FD5" w:rsidRDefault="00EF49DA" w:rsidP="00230B8D">
      <w:pPr>
        <w:pStyle w:val="Heading2"/>
      </w:pPr>
      <w:bookmarkStart w:id="1725" w:name="_Toc63666282"/>
      <w:bookmarkStart w:id="1726" w:name="_Toc66105116"/>
      <w:bookmarkStart w:id="1727" w:name="_Toc66106989"/>
      <w:bookmarkStart w:id="1728" w:name="_Toc66462646"/>
      <w:bookmarkStart w:id="1729" w:name="_Toc70927169"/>
      <w:bookmarkStart w:id="1730" w:name="_Toc73781991"/>
      <w:bookmarkStart w:id="1731" w:name="_Toc82717897"/>
      <w:r w:rsidRPr="00D61FD5">
        <w:t>C.4</w:t>
      </w:r>
      <w:r w:rsidRPr="00D61FD5">
        <w:tab/>
        <w:t>Recommendations to designers of application and service protocols</w:t>
      </w:r>
      <w:bookmarkEnd w:id="1725"/>
      <w:bookmarkEnd w:id="1726"/>
      <w:bookmarkEnd w:id="1727"/>
      <w:bookmarkEnd w:id="1728"/>
      <w:bookmarkEnd w:id="1729"/>
      <w:bookmarkEnd w:id="1730"/>
      <w:bookmarkEnd w:id="1731"/>
    </w:p>
    <w:p w14:paraId="445C6016" w14:textId="1242445C" w:rsidR="00EF49DA" w:rsidRPr="00D61FD5" w:rsidRDefault="00EF49DA" w:rsidP="00EF49DA">
      <w:r w:rsidRPr="00D61FD5">
        <w:t>Used as companion document of the IETF RFC 6335 </w:t>
      </w:r>
      <w:r w:rsidR="001F77FC" w:rsidRPr="00D61FD5">
        <w:t>[2]</w:t>
      </w:r>
      <w:r w:rsidRPr="00D61FD5">
        <w:t>, the IETF RFC 7605 </w:t>
      </w:r>
      <w:r w:rsidR="001F77FC" w:rsidRPr="00D61FD5">
        <w:t>[3]</w:t>
      </w:r>
      <w:r w:rsidRPr="00D61FD5">
        <w:t xml:space="preserve"> provides recommendations to designers of application and service protocols on how to use the transport protocol port number space and when to request a port assignment from IANA. </w:t>
      </w:r>
    </w:p>
    <w:p w14:paraId="26DF1678" w14:textId="77777777" w:rsidR="00EF49DA" w:rsidRPr="00D61FD5" w:rsidRDefault="00EF49DA" w:rsidP="00EF49DA">
      <w:r w:rsidRPr="00D61FD5">
        <w:t>First, a set of questions is given to help designers to check whether a port number assignment is deemed required for a given service application. These questions are listed hereafter:</w:t>
      </w:r>
    </w:p>
    <w:p w14:paraId="576DB157" w14:textId="77777777" w:rsidR="00EF49DA" w:rsidRPr="00D61FD5" w:rsidRDefault="00EF49DA" w:rsidP="00230B8D">
      <w:pPr>
        <w:pStyle w:val="B1"/>
      </w:pPr>
      <w:r w:rsidRPr="00D61FD5">
        <w:t>-</w:t>
      </w:r>
      <w:r w:rsidRPr="00D61FD5">
        <w:tab/>
        <w:t>Is this really a new service or could an existing service suffice?</w:t>
      </w:r>
    </w:p>
    <w:p w14:paraId="263935D7" w14:textId="77777777" w:rsidR="00EF49DA" w:rsidRPr="00D61FD5" w:rsidRDefault="00EF49DA" w:rsidP="00230B8D">
      <w:pPr>
        <w:pStyle w:val="B1"/>
      </w:pPr>
      <w:r w:rsidRPr="00D61FD5">
        <w:t>-</w:t>
      </w:r>
      <w:r w:rsidRPr="00D61FD5">
        <w:tab/>
        <w:t>Is this an experimental service [RFC3692]? If so, consider using the current experimental ports [RFC2780].</w:t>
      </w:r>
    </w:p>
    <w:p w14:paraId="7BD34DC5" w14:textId="77777777" w:rsidR="00EF49DA" w:rsidRPr="00D61FD5" w:rsidRDefault="00EF49DA" w:rsidP="00230B8D">
      <w:pPr>
        <w:pStyle w:val="B1"/>
      </w:pPr>
      <w:r w:rsidRPr="00D61FD5">
        <w:lastRenderedPageBreak/>
        <w:t>-</w:t>
      </w:r>
      <w:r w:rsidRPr="00D61FD5">
        <w:tab/>
        <w:t>Is this service independently useful?  Some systems are composed from collections of different service capabilities, but not all component functions are useful as independent services. Port numbers are typically shared among the smallest independently useful set of functions. Different service uses or properties can be supported in separate pairwise endpoint associations after an initial negotiation, e.g., to support software decomposition.</w:t>
      </w:r>
    </w:p>
    <w:p w14:paraId="745B8882" w14:textId="77777777" w:rsidR="00EF49DA" w:rsidRPr="00D61FD5" w:rsidRDefault="00EF49DA" w:rsidP="00230B8D">
      <w:pPr>
        <w:pStyle w:val="B1"/>
      </w:pPr>
      <w:r w:rsidRPr="00D61FD5">
        <w:t>-</w:t>
      </w:r>
      <w:r w:rsidRPr="00D61FD5">
        <w:tab/>
        <w:t>Can this service use a Dynamic port number that is coordinated out-of-band? For example:</w:t>
      </w:r>
    </w:p>
    <w:p w14:paraId="7690CC7F" w14:textId="77777777" w:rsidR="00EF49DA" w:rsidRPr="00D61FD5" w:rsidRDefault="00EF49DA" w:rsidP="00230B8D">
      <w:pPr>
        <w:pStyle w:val="B2"/>
      </w:pPr>
      <w:r w:rsidRPr="00D61FD5">
        <w:t>-</w:t>
      </w:r>
      <w:r w:rsidRPr="00D61FD5">
        <w:tab/>
        <w:t>By explicit configuration of both endpoints.</w:t>
      </w:r>
    </w:p>
    <w:p w14:paraId="2C022C48" w14:textId="77777777" w:rsidR="00EF49DA" w:rsidRPr="00D61FD5" w:rsidRDefault="00EF49DA" w:rsidP="00230B8D">
      <w:pPr>
        <w:pStyle w:val="B2"/>
      </w:pPr>
      <w:r w:rsidRPr="00D61FD5">
        <w:t>-</w:t>
      </w:r>
      <w:r w:rsidRPr="00D61FD5">
        <w:tab/>
        <w:t>By internal mechanisms within the same host (e.g., a configuration file, indicated within a URI or using interprocess communication).</w:t>
      </w:r>
    </w:p>
    <w:p w14:paraId="6A69A1A4" w14:textId="77777777" w:rsidR="00EF49DA" w:rsidRPr="00D61FD5" w:rsidRDefault="00EF49DA" w:rsidP="00230B8D">
      <w:pPr>
        <w:pStyle w:val="B2"/>
      </w:pPr>
      <w:r w:rsidRPr="00D61FD5">
        <w:t>-</w:t>
      </w:r>
      <w:r w:rsidRPr="00D61FD5">
        <w:tab/>
        <w:t>Using information exchanged on a related service: FTP [RFC959], SIP [RFC3261], etc.</w:t>
      </w:r>
    </w:p>
    <w:p w14:paraId="716B0876" w14:textId="77777777" w:rsidR="00EF49DA" w:rsidRPr="00D61FD5" w:rsidRDefault="00EF49DA" w:rsidP="00230B8D">
      <w:pPr>
        <w:pStyle w:val="B2"/>
      </w:pPr>
      <w:r w:rsidRPr="00D61FD5">
        <w:t>-</w:t>
      </w:r>
      <w:r w:rsidRPr="00D61FD5">
        <w:tab/>
        <w:t>Using an existing port discovery service: portmapper [RFC1833], mDNS [RFC6762] [RFC6763], etc.</w:t>
      </w:r>
    </w:p>
    <w:p w14:paraId="323088AF" w14:textId="77777777" w:rsidR="00EF49DA" w:rsidRPr="00D61FD5" w:rsidRDefault="00EF49DA" w:rsidP="00EF49DA">
      <w:r w:rsidRPr="00D61FD5">
        <w:t>Moreover, a set of recommendations and requirements for registration and use of port is provided to help designers to determine whether a port number assignment is required. These recommendations and requirements are provided for information hereafter:</w:t>
      </w:r>
    </w:p>
    <w:p w14:paraId="0AF8781F" w14:textId="77777777" w:rsidR="00EF49DA" w:rsidRPr="00D61FD5" w:rsidRDefault="00EF49DA" w:rsidP="00EF49DA">
      <w:pPr>
        <w:pStyle w:val="B1"/>
      </w:pPr>
      <w:r w:rsidRPr="00D61FD5">
        <w:t>-</w:t>
      </w:r>
      <w:r w:rsidRPr="00D61FD5">
        <w:tab/>
        <w:t>Each assigned port requested MUST be justified by the applicant as an independently useful service.</w:t>
      </w:r>
    </w:p>
    <w:p w14:paraId="7924E8DE" w14:textId="77777777" w:rsidR="00EF49DA" w:rsidRPr="00D61FD5" w:rsidRDefault="00EF49DA" w:rsidP="00EF49DA">
      <w:pPr>
        <w:pStyle w:val="B1"/>
      </w:pPr>
      <w:r w:rsidRPr="00D61FD5">
        <w:t>-</w:t>
      </w:r>
      <w:r w:rsidRPr="00D61FD5">
        <w:tab/>
        <w:t>Developers SHOULD NOT apply for System port number assignments because the increased privilege they are intended to provide is not always enforced.</w:t>
      </w:r>
    </w:p>
    <w:p w14:paraId="180681EA" w14:textId="77777777" w:rsidR="00EF49DA" w:rsidRPr="00D61FD5" w:rsidRDefault="00EF49DA" w:rsidP="00EF49DA">
      <w:pPr>
        <w:pStyle w:val="B1"/>
      </w:pPr>
      <w:r w:rsidRPr="00D61FD5">
        <w:t>-</w:t>
      </w:r>
      <w:r w:rsidRPr="00D61FD5">
        <w:tab/>
        <w:t>System implementers SHOULD enforce the need for privilege for processes to listen on System port numbers.</w:t>
      </w:r>
    </w:p>
    <w:p w14:paraId="4CB2ABD3" w14:textId="77777777" w:rsidR="00EF49DA" w:rsidRPr="00D61FD5" w:rsidRDefault="00EF49DA" w:rsidP="00EF49DA">
      <w:pPr>
        <w:pStyle w:val="B1"/>
      </w:pPr>
      <w:r w:rsidRPr="00D61FD5">
        <w:t>-</w:t>
      </w:r>
      <w:r w:rsidRPr="00D61FD5">
        <w:tab/>
        <w:t>New services SHOULD support security capabilities, either directly or via a content protection such as TLS [RFC5246] or Datagram TLS (DTLS) [RFC6347], or transport protection such as the TCP-AO [RFC5925]. Insecure versions of new or existing secure services SHOULD be avoided because of the new vulnerability they create.</w:t>
      </w:r>
    </w:p>
    <w:p w14:paraId="7D7691DE" w14:textId="267AF025" w:rsidR="00EF49DA" w:rsidRPr="00D61FD5" w:rsidRDefault="00EF49DA" w:rsidP="00EF49DA">
      <w:pPr>
        <w:pStyle w:val="B1"/>
      </w:pPr>
      <w:r w:rsidRPr="00D61FD5">
        <w:t>-</w:t>
      </w:r>
      <w:r w:rsidRPr="00D61FD5">
        <w:tab/>
        <w:t>When requesting both secure and insecure port assignments for the same service, justification is expected for the utility and safety of each port as an independent service (</w:t>
      </w:r>
      <w:r w:rsidR="00B00C25" w:rsidRPr="00D61FD5">
        <w:t>clause</w:t>
      </w:r>
      <w:r w:rsidRPr="00D61FD5">
        <w:t xml:space="preserve"> 6).  Precedent (e.g., citing other protocols that use a separate insecure port) is inadequate justification by itself.</w:t>
      </w:r>
    </w:p>
    <w:p w14:paraId="48C6F825" w14:textId="77777777" w:rsidR="00EF49DA" w:rsidRPr="00D61FD5" w:rsidRDefault="00EF49DA" w:rsidP="00EF49DA">
      <w:pPr>
        <w:pStyle w:val="B1"/>
      </w:pPr>
      <w:r w:rsidRPr="00D61FD5">
        <w:t>-</w:t>
      </w:r>
      <w:r w:rsidRPr="00D61FD5">
        <w:tab/>
        <w:t>Security SHOULD NOT rely on assigned port number distinctions alone; every service, whether secure or not, is likely to be attacked.</w:t>
      </w:r>
    </w:p>
    <w:p w14:paraId="142A7F15" w14:textId="77777777" w:rsidR="00EF49DA" w:rsidRPr="00D61FD5" w:rsidRDefault="00EF49DA" w:rsidP="00EF49DA">
      <w:pPr>
        <w:pStyle w:val="B1"/>
      </w:pPr>
      <w:r w:rsidRPr="00D61FD5">
        <w:t>-</w:t>
      </w:r>
      <w:r w:rsidRPr="00D61FD5">
        <w:tab/>
        <w:t>Version support SHOULD be included in new services rather than relying on different port number assignments for different versions.</w:t>
      </w:r>
    </w:p>
    <w:p w14:paraId="3D5A01BA" w14:textId="77777777" w:rsidR="00EF49DA" w:rsidRPr="00D61FD5" w:rsidRDefault="00EF49DA" w:rsidP="00EF49DA">
      <w:pPr>
        <w:pStyle w:val="B1"/>
      </w:pPr>
      <w:r w:rsidRPr="00D61FD5">
        <w:t>-</w:t>
      </w:r>
      <w:r w:rsidRPr="00D61FD5">
        <w:tab/>
        <w:t>Version numbers SHOULD NOT be included in either the service name or service description, to avoid the need to make additional port number assignments for future variants of a service.</w:t>
      </w:r>
    </w:p>
    <w:p w14:paraId="4100FFC8" w14:textId="77777777" w:rsidR="00EF49DA" w:rsidRPr="00D61FD5" w:rsidRDefault="00EF49DA" w:rsidP="00EF49DA">
      <w:pPr>
        <w:pStyle w:val="B1"/>
      </w:pPr>
      <w:r w:rsidRPr="00D61FD5">
        <w:t>-</w:t>
      </w:r>
      <w:r w:rsidRPr="00D61FD5">
        <w:tab/>
        <w:t>Service names and descriptions for multiple transport port number assignments SHOULD match only when they describe the same service, excepting only enhancements for each supported transport.</w:t>
      </w:r>
    </w:p>
    <w:p w14:paraId="5E6172DF" w14:textId="77777777" w:rsidR="00EF49DA" w:rsidRPr="00D61FD5" w:rsidRDefault="00EF49DA" w:rsidP="00EF49DA">
      <w:pPr>
        <w:pStyle w:val="B1"/>
      </w:pPr>
      <w:r w:rsidRPr="00D61FD5">
        <w:t>-</w:t>
      </w:r>
      <w:r w:rsidRPr="00D61FD5">
        <w:tab/>
        <w:t>Names of discovery services SHOULD use an identifiable suffix; the suggestion is "-disc".</w:t>
      </w:r>
    </w:p>
    <w:p w14:paraId="5B80BF55" w14:textId="77777777" w:rsidR="00EF49DA" w:rsidRPr="00D61FD5" w:rsidRDefault="00EF49DA" w:rsidP="00EF49DA">
      <w:pPr>
        <w:pStyle w:val="B1"/>
      </w:pPr>
      <w:r w:rsidRPr="00D61FD5">
        <w:t>-</w:t>
      </w:r>
      <w:r w:rsidRPr="00D61FD5">
        <w:tab/>
        <w:t>UDP over IPv4 multi-host services SHOULD use multicast rather than broadcast.</w:t>
      </w:r>
    </w:p>
    <w:p w14:paraId="7539166A" w14:textId="77777777" w:rsidR="00EF49DA" w:rsidRPr="00D61FD5" w:rsidRDefault="00EF49DA" w:rsidP="00EF49DA">
      <w:pPr>
        <w:pStyle w:val="B1"/>
      </w:pPr>
      <w:r w:rsidRPr="00D61FD5">
        <w:t>-</w:t>
      </w:r>
      <w:r w:rsidRPr="00D61FD5">
        <w:tab/>
        <w:t>Services that use multipoint communication SHOULD be scalable and SHOULD NOT rely solely on the efficiency of multicast transmission for scalability.</w:t>
      </w:r>
    </w:p>
    <w:p w14:paraId="2A1DC7FC" w14:textId="77777777" w:rsidR="00EF49DA" w:rsidRPr="00D61FD5" w:rsidRDefault="00EF49DA" w:rsidP="00EF49DA">
      <w:pPr>
        <w:pStyle w:val="B1"/>
      </w:pPr>
      <w:r w:rsidRPr="00D61FD5">
        <w:t>-</w:t>
      </w:r>
      <w:r w:rsidRPr="00D61FD5">
        <w:tab/>
        <w:t>Services SHOULD NOT use UDP as a performance enhancement over TCP, e.g., to circumnavigate TCP's congestion control.</w:t>
      </w:r>
    </w:p>
    <w:p w14:paraId="538DE28A" w14:textId="77777777" w:rsidR="00EF49DA" w:rsidRPr="00D61FD5" w:rsidRDefault="00EF49DA" w:rsidP="00EF49DA">
      <w:pPr>
        <w:pStyle w:val="B1"/>
      </w:pPr>
      <w:r w:rsidRPr="00D61FD5">
        <w:t>-</w:t>
      </w:r>
      <w:r w:rsidRPr="00D61FD5">
        <w:tab/>
        <w:t>Users MUST NOT deploy implementations that use assigned port numbers prior their assignment by IANA.</w:t>
      </w:r>
    </w:p>
    <w:p w14:paraId="0538B9BA" w14:textId="77777777" w:rsidR="00EF49DA" w:rsidRPr="00D61FD5" w:rsidRDefault="00EF49DA" w:rsidP="00EF49DA">
      <w:pPr>
        <w:pStyle w:val="B1"/>
      </w:pPr>
      <w:r w:rsidRPr="00D61FD5">
        <w:t>-</w:t>
      </w:r>
      <w:r w:rsidRPr="00D61FD5">
        <w:tab/>
        <w:t>Users MUST NOT deploy implementations that default to using the experimental System port numbers (1021 and 1022 [RFC4727]) outside a controlled environment where they can be updated with a subsequent assigned port [RFC3692].</w:t>
      </w:r>
    </w:p>
    <w:p w14:paraId="6C39D621" w14:textId="77777777" w:rsidR="00EF49DA" w:rsidRPr="00D61FD5" w:rsidRDefault="00EF49DA" w:rsidP="00EF49DA">
      <w:pPr>
        <w:pStyle w:val="B1"/>
      </w:pPr>
      <w:r w:rsidRPr="00D61FD5">
        <w:lastRenderedPageBreak/>
        <w:t>-</w:t>
      </w:r>
      <w:r w:rsidRPr="00D61FD5">
        <w:tab/>
        <w:t>Users writing specifications SHOULD use symbolic names for port numbers and service names until an IANA assignment has been completed.  Implementations SHOULD use experimental port numbers during this time, but those numbers MUST NOT be cited in documentation except as interim.</w:t>
      </w:r>
    </w:p>
    <w:p w14:paraId="01D8ADB9" w14:textId="01636C0D" w:rsidR="00EF49DA" w:rsidRPr="00D61FD5" w:rsidRDefault="00EF49DA" w:rsidP="00230B8D">
      <w:pPr>
        <w:pStyle w:val="Heading2"/>
      </w:pPr>
      <w:bookmarkStart w:id="1732" w:name="_Toc63666283"/>
      <w:bookmarkStart w:id="1733" w:name="_Toc66105117"/>
      <w:bookmarkStart w:id="1734" w:name="_Toc66106990"/>
      <w:bookmarkStart w:id="1735" w:name="_Toc66462647"/>
      <w:bookmarkStart w:id="1736" w:name="_Toc70927170"/>
      <w:bookmarkStart w:id="1737" w:name="_Toc73781992"/>
      <w:bookmarkStart w:id="1738" w:name="_Toc82717898"/>
      <w:r w:rsidRPr="00D61FD5">
        <w:t>C.5</w:t>
      </w:r>
      <w:r w:rsidRPr="00D61FD5">
        <w:tab/>
        <w:t>3GPP port assignment applications since 2009</w:t>
      </w:r>
      <w:bookmarkEnd w:id="1732"/>
      <w:bookmarkEnd w:id="1733"/>
      <w:bookmarkEnd w:id="1734"/>
      <w:bookmarkEnd w:id="1735"/>
      <w:bookmarkEnd w:id="1736"/>
      <w:bookmarkEnd w:id="1737"/>
      <w:bookmarkEnd w:id="1738"/>
    </w:p>
    <w:p w14:paraId="708D3DE3" w14:textId="523889E0" w:rsidR="00EF49DA" w:rsidRPr="00D61FD5" w:rsidRDefault="00EF49DA" w:rsidP="00EF49DA">
      <w:r w:rsidRPr="00D61FD5">
        <w:t>IETF RFC 6335 </w:t>
      </w:r>
      <w:r w:rsidR="001F77FC" w:rsidRPr="00D61FD5">
        <w:t>[2]</w:t>
      </w:r>
      <w:r w:rsidRPr="00D61FD5">
        <w:t xml:space="preserve"> was published in 2011 to update IANA's procedures by obsoleting the previous UDP and TCP port assignment procedures. Before that, the principles for service name and port number management were based on a set of informal guidelines developed based on the review experience from previous assignment request and never publicly documented. Port numbers were managed informally, and sometimes inconsistently and arbitrarily e.g., some services were assigned ranges of many port numbers even where not strictly necessary.</w:t>
      </w:r>
    </w:p>
    <w:p w14:paraId="758C29B2" w14:textId="0CB0A1EB" w:rsidR="00EF49DA" w:rsidRPr="00D61FD5" w:rsidRDefault="00EF49DA" w:rsidP="00EF49DA">
      <w:r w:rsidRPr="00D61FD5">
        <w:t>Published in 2015, IETF RFC 7605 </w:t>
      </w:r>
      <w:r w:rsidR="001F77FC" w:rsidRPr="00D61FD5">
        <w:t>[3]</w:t>
      </w:r>
      <w:r w:rsidRPr="00D61FD5">
        <w:t xml:space="preserve"> provides additional information to designers on how to use assigned port numbers that complements the IANA process described in IETF RFC 6335 </w:t>
      </w:r>
      <w:r w:rsidR="001F77FC" w:rsidRPr="00D61FD5">
        <w:t>[2]</w:t>
      </w:r>
      <w:r w:rsidRPr="00D61FD5">
        <w:t>.</w:t>
      </w:r>
    </w:p>
    <w:p w14:paraId="1D2888BA" w14:textId="77777777" w:rsidR="00EF49DA" w:rsidRPr="00D61FD5" w:rsidRDefault="00EF49DA" w:rsidP="00EF49DA">
      <w:r w:rsidRPr="00D61FD5">
        <w:t>Whereas the conditions of port assignment have been further clarified and reinforced based on the conservation principle, it seems that 3GPP did not really appraise the policy change and did not modify accordingly their use of port numbers in 3GPP systems. The port number assignment was recently still considered as a by default solution for service identification even if other solutions were applicable.</w:t>
      </w:r>
    </w:p>
    <w:p w14:paraId="3712132D" w14:textId="5FD90D75" w:rsidR="00EF49DA" w:rsidRPr="00D61FD5" w:rsidRDefault="00EF49DA" w:rsidP="00EF49DA">
      <w:r w:rsidRPr="00D61FD5">
        <w:t>Table</w:t>
      </w:r>
      <w:r w:rsidR="00965962" w:rsidRPr="00D61FD5">
        <w:t xml:space="preserve"> C.5</w:t>
      </w:r>
      <w:r w:rsidR="001576D0" w:rsidRPr="00D61FD5">
        <w:t>-</w:t>
      </w:r>
      <w:r w:rsidR="00965962" w:rsidRPr="00D61FD5">
        <w:t>1</w:t>
      </w:r>
      <w:r w:rsidRPr="00D61FD5">
        <w:t xml:space="preserve"> hereafter lists the port numbers assigned to 3GPP since 2009. In this table, it can be noticed that most of the applications were for SCTP and protocols only inside 3GPP networks, without inter-domain interfaces.</w:t>
      </w:r>
    </w:p>
    <w:p w14:paraId="64CD4C21" w14:textId="5B4BB40E" w:rsidR="00EF49DA" w:rsidRPr="00D61FD5" w:rsidRDefault="00EF49DA" w:rsidP="00230B8D">
      <w:pPr>
        <w:pStyle w:val="TH"/>
      </w:pPr>
      <w:r w:rsidRPr="00D61FD5">
        <w:lastRenderedPageBreak/>
        <w:t xml:space="preserve">Table </w:t>
      </w:r>
      <w:r w:rsidR="00965962" w:rsidRPr="00D61FD5">
        <w:t>C.5</w:t>
      </w:r>
      <w:r w:rsidR="001576D0" w:rsidRPr="00D61FD5">
        <w:t>-</w:t>
      </w:r>
      <w:r w:rsidR="00965962" w:rsidRPr="00D61FD5">
        <w:t>1</w:t>
      </w:r>
      <w:r w:rsidRPr="00D61FD5">
        <w:t>: Service Name/port number assigned to 3GPP since 2009</w:t>
      </w:r>
    </w:p>
    <w:tbl>
      <w:tblPr>
        <w:tblStyle w:val="TableGrid"/>
        <w:tblW w:w="0" w:type="auto"/>
        <w:tblLook w:val="04A0" w:firstRow="1" w:lastRow="0" w:firstColumn="1" w:lastColumn="0" w:noHBand="0" w:noVBand="1"/>
      </w:tblPr>
      <w:tblGrid>
        <w:gridCol w:w="1413"/>
        <w:gridCol w:w="992"/>
        <w:gridCol w:w="1156"/>
        <w:gridCol w:w="1821"/>
        <w:gridCol w:w="1417"/>
        <w:gridCol w:w="2694"/>
      </w:tblGrid>
      <w:tr w:rsidR="00965962" w:rsidRPr="00D61FD5" w14:paraId="58A77076" w14:textId="77777777" w:rsidTr="00115B25">
        <w:tc>
          <w:tcPr>
            <w:tcW w:w="1413" w:type="dxa"/>
          </w:tcPr>
          <w:p w14:paraId="4C44ABAB" w14:textId="77777777" w:rsidR="00965962" w:rsidRPr="00D61FD5" w:rsidRDefault="00965962" w:rsidP="00115B25">
            <w:pPr>
              <w:pStyle w:val="TH"/>
            </w:pPr>
            <w:r w:rsidRPr="00D61FD5">
              <w:t>Service Name</w:t>
            </w:r>
          </w:p>
        </w:tc>
        <w:tc>
          <w:tcPr>
            <w:tcW w:w="992" w:type="dxa"/>
          </w:tcPr>
          <w:p w14:paraId="017A9BD0" w14:textId="77777777" w:rsidR="00965962" w:rsidRPr="00D61FD5" w:rsidRDefault="00965962" w:rsidP="00115B25">
            <w:pPr>
              <w:pStyle w:val="TH"/>
            </w:pPr>
            <w:r w:rsidRPr="00D61FD5">
              <w:t>Port Number</w:t>
            </w:r>
          </w:p>
        </w:tc>
        <w:tc>
          <w:tcPr>
            <w:tcW w:w="1156" w:type="dxa"/>
          </w:tcPr>
          <w:p w14:paraId="57B82220" w14:textId="77777777" w:rsidR="00965962" w:rsidRPr="00D61FD5" w:rsidRDefault="00965962" w:rsidP="00115B25">
            <w:pPr>
              <w:pStyle w:val="TH"/>
            </w:pPr>
            <w:r w:rsidRPr="00D61FD5">
              <w:t>Transport Protocol</w:t>
            </w:r>
          </w:p>
        </w:tc>
        <w:tc>
          <w:tcPr>
            <w:tcW w:w="1821" w:type="dxa"/>
          </w:tcPr>
          <w:p w14:paraId="4E01FBDE" w14:textId="77777777" w:rsidR="00965962" w:rsidRPr="00D61FD5" w:rsidRDefault="00965962" w:rsidP="00115B25">
            <w:pPr>
              <w:pStyle w:val="TH"/>
            </w:pPr>
            <w:r w:rsidRPr="00D61FD5">
              <w:t>Description</w:t>
            </w:r>
          </w:p>
        </w:tc>
        <w:tc>
          <w:tcPr>
            <w:tcW w:w="1417" w:type="dxa"/>
          </w:tcPr>
          <w:p w14:paraId="3D285B93" w14:textId="77777777" w:rsidR="00965962" w:rsidRPr="00D61FD5" w:rsidRDefault="00965962" w:rsidP="00115B25">
            <w:pPr>
              <w:pStyle w:val="TH"/>
            </w:pPr>
            <w:r w:rsidRPr="00D61FD5">
              <w:t>Registration Date</w:t>
            </w:r>
          </w:p>
        </w:tc>
        <w:tc>
          <w:tcPr>
            <w:tcW w:w="2694" w:type="dxa"/>
          </w:tcPr>
          <w:p w14:paraId="504DEDC5" w14:textId="77777777" w:rsidR="00965962" w:rsidRPr="00D61FD5" w:rsidRDefault="00965962" w:rsidP="00115B25">
            <w:pPr>
              <w:pStyle w:val="TH"/>
            </w:pPr>
            <w:r w:rsidRPr="00D61FD5">
              <w:t>Intra/Inter</w:t>
            </w:r>
          </w:p>
        </w:tc>
      </w:tr>
      <w:tr w:rsidR="00965962" w:rsidRPr="00D61FD5" w14:paraId="15578C17" w14:textId="77777777" w:rsidTr="00115B25">
        <w:tc>
          <w:tcPr>
            <w:tcW w:w="1413" w:type="dxa"/>
          </w:tcPr>
          <w:p w14:paraId="2A924D2A" w14:textId="77777777" w:rsidR="00965962" w:rsidRPr="00D61FD5" w:rsidRDefault="00965962" w:rsidP="00115B25">
            <w:pPr>
              <w:pStyle w:val="TH"/>
              <w:rPr>
                <w:b w:val="0"/>
              </w:rPr>
            </w:pPr>
            <w:r w:rsidRPr="00D61FD5">
              <w:rPr>
                <w:b w:val="0"/>
              </w:rPr>
              <w:t>sgsap</w:t>
            </w:r>
          </w:p>
        </w:tc>
        <w:tc>
          <w:tcPr>
            <w:tcW w:w="992" w:type="dxa"/>
          </w:tcPr>
          <w:p w14:paraId="49A7061F" w14:textId="77777777" w:rsidR="00965962" w:rsidRPr="00D61FD5" w:rsidRDefault="00965962" w:rsidP="00115B25">
            <w:pPr>
              <w:pStyle w:val="TH"/>
              <w:rPr>
                <w:b w:val="0"/>
              </w:rPr>
            </w:pPr>
            <w:r w:rsidRPr="00D61FD5">
              <w:rPr>
                <w:b w:val="0"/>
              </w:rPr>
              <w:t>29118</w:t>
            </w:r>
          </w:p>
        </w:tc>
        <w:tc>
          <w:tcPr>
            <w:tcW w:w="1156" w:type="dxa"/>
          </w:tcPr>
          <w:p w14:paraId="27A2A024" w14:textId="77777777" w:rsidR="00965962" w:rsidRPr="00D61FD5" w:rsidRDefault="00965962" w:rsidP="00115B25">
            <w:pPr>
              <w:pStyle w:val="TH"/>
              <w:rPr>
                <w:b w:val="0"/>
              </w:rPr>
            </w:pPr>
            <w:r w:rsidRPr="00D61FD5">
              <w:rPr>
                <w:b w:val="0"/>
              </w:rPr>
              <w:t>sctp</w:t>
            </w:r>
          </w:p>
        </w:tc>
        <w:tc>
          <w:tcPr>
            <w:tcW w:w="1821" w:type="dxa"/>
          </w:tcPr>
          <w:p w14:paraId="24E6467E" w14:textId="77777777" w:rsidR="00965962" w:rsidRPr="00D61FD5" w:rsidRDefault="00965962" w:rsidP="00115B25">
            <w:pPr>
              <w:pStyle w:val="TH"/>
              <w:rPr>
                <w:b w:val="0"/>
              </w:rPr>
            </w:pPr>
            <w:r w:rsidRPr="00D61FD5">
              <w:rPr>
                <w:b w:val="0"/>
              </w:rPr>
              <w:t>SGsAP</w:t>
            </w:r>
          </w:p>
        </w:tc>
        <w:tc>
          <w:tcPr>
            <w:tcW w:w="1417" w:type="dxa"/>
          </w:tcPr>
          <w:p w14:paraId="312B1934" w14:textId="77777777" w:rsidR="00965962" w:rsidRPr="00D61FD5" w:rsidRDefault="00965962" w:rsidP="00115B25">
            <w:pPr>
              <w:pStyle w:val="TH"/>
              <w:rPr>
                <w:b w:val="0"/>
              </w:rPr>
            </w:pPr>
            <w:r w:rsidRPr="00D61FD5">
              <w:rPr>
                <w:b w:val="0"/>
              </w:rPr>
              <w:t>11/06/2009</w:t>
            </w:r>
          </w:p>
        </w:tc>
        <w:tc>
          <w:tcPr>
            <w:tcW w:w="2694" w:type="dxa"/>
          </w:tcPr>
          <w:p w14:paraId="5D72BA07" w14:textId="77777777" w:rsidR="00965962" w:rsidRPr="00D61FD5" w:rsidRDefault="00965962" w:rsidP="00115B25">
            <w:pPr>
              <w:pStyle w:val="TH"/>
              <w:rPr>
                <w:b w:val="0"/>
              </w:rPr>
            </w:pPr>
            <w:r w:rsidRPr="00D61FD5">
              <w:rPr>
                <w:b w:val="0"/>
              </w:rPr>
              <w:t>Intra (MME/MSC)</w:t>
            </w:r>
          </w:p>
        </w:tc>
      </w:tr>
      <w:tr w:rsidR="00965962" w:rsidRPr="00D61FD5" w14:paraId="1860D22B" w14:textId="77777777" w:rsidTr="00115B25">
        <w:tc>
          <w:tcPr>
            <w:tcW w:w="1413" w:type="dxa"/>
          </w:tcPr>
          <w:p w14:paraId="5AA61742" w14:textId="77777777" w:rsidR="00965962" w:rsidRPr="00D61FD5" w:rsidRDefault="00965962" w:rsidP="00115B25">
            <w:pPr>
              <w:pStyle w:val="TH"/>
              <w:rPr>
                <w:b w:val="0"/>
              </w:rPr>
            </w:pPr>
            <w:r w:rsidRPr="00D61FD5">
              <w:rPr>
                <w:b w:val="0"/>
              </w:rPr>
              <w:t>sbcap</w:t>
            </w:r>
          </w:p>
        </w:tc>
        <w:tc>
          <w:tcPr>
            <w:tcW w:w="992" w:type="dxa"/>
          </w:tcPr>
          <w:p w14:paraId="30D73511" w14:textId="77777777" w:rsidR="00965962" w:rsidRPr="00D61FD5" w:rsidRDefault="00965962" w:rsidP="00115B25">
            <w:pPr>
              <w:pStyle w:val="TH"/>
              <w:rPr>
                <w:b w:val="0"/>
              </w:rPr>
            </w:pPr>
            <w:r w:rsidRPr="00D61FD5">
              <w:rPr>
                <w:b w:val="0"/>
              </w:rPr>
              <w:t>29168</w:t>
            </w:r>
          </w:p>
        </w:tc>
        <w:tc>
          <w:tcPr>
            <w:tcW w:w="1156" w:type="dxa"/>
          </w:tcPr>
          <w:p w14:paraId="4B1B8AD7" w14:textId="77777777" w:rsidR="00965962" w:rsidRPr="00D61FD5" w:rsidRDefault="00965962" w:rsidP="00115B25">
            <w:pPr>
              <w:pStyle w:val="TH"/>
              <w:rPr>
                <w:b w:val="0"/>
              </w:rPr>
            </w:pPr>
            <w:r w:rsidRPr="00D61FD5">
              <w:rPr>
                <w:b w:val="0"/>
              </w:rPr>
              <w:t>sctp</w:t>
            </w:r>
          </w:p>
        </w:tc>
        <w:tc>
          <w:tcPr>
            <w:tcW w:w="1821" w:type="dxa"/>
          </w:tcPr>
          <w:p w14:paraId="7AAA46C0" w14:textId="77777777" w:rsidR="00965962" w:rsidRPr="00D61FD5" w:rsidRDefault="00965962" w:rsidP="00115B25">
            <w:pPr>
              <w:pStyle w:val="TH"/>
              <w:rPr>
                <w:b w:val="0"/>
              </w:rPr>
            </w:pPr>
            <w:r w:rsidRPr="00D61FD5">
              <w:rPr>
                <w:b w:val="0"/>
              </w:rPr>
              <w:t>SBcAP</w:t>
            </w:r>
          </w:p>
        </w:tc>
        <w:tc>
          <w:tcPr>
            <w:tcW w:w="1417" w:type="dxa"/>
          </w:tcPr>
          <w:p w14:paraId="71691C1F" w14:textId="77777777" w:rsidR="00965962" w:rsidRPr="00D61FD5" w:rsidRDefault="00965962" w:rsidP="00115B25">
            <w:pPr>
              <w:pStyle w:val="TH"/>
              <w:rPr>
                <w:b w:val="0"/>
              </w:rPr>
            </w:pPr>
            <w:r w:rsidRPr="00D61FD5">
              <w:rPr>
                <w:b w:val="0"/>
              </w:rPr>
              <w:t>11/06/2009</w:t>
            </w:r>
          </w:p>
        </w:tc>
        <w:tc>
          <w:tcPr>
            <w:tcW w:w="2694" w:type="dxa"/>
          </w:tcPr>
          <w:p w14:paraId="6868D283" w14:textId="77777777" w:rsidR="00965962" w:rsidRPr="00D61FD5" w:rsidRDefault="00965962" w:rsidP="00115B25">
            <w:pPr>
              <w:pStyle w:val="TH"/>
              <w:rPr>
                <w:b w:val="0"/>
              </w:rPr>
            </w:pPr>
            <w:r w:rsidRPr="00D61FD5">
              <w:rPr>
                <w:b w:val="0"/>
              </w:rPr>
              <w:t>Intra (MME/CBC)</w:t>
            </w:r>
          </w:p>
        </w:tc>
      </w:tr>
      <w:tr w:rsidR="00965962" w:rsidRPr="00D61FD5" w14:paraId="527C903F" w14:textId="77777777" w:rsidTr="00115B25">
        <w:tc>
          <w:tcPr>
            <w:tcW w:w="1413" w:type="dxa"/>
          </w:tcPr>
          <w:p w14:paraId="556B88A5" w14:textId="77777777" w:rsidR="00965962" w:rsidRPr="00D61FD5" w:rsidRDefault="00965962" w:rsidP="00115B25">
            <w:pPr>
              <w:pStyle w:val="TH"/>
              <w:rPr>
                <w:b w:val="0"/>
              </w:rPr>
            </w:pPr>
            <w:r w:rsidRPr="00D61FD5">
              <w:rPr>
                <w:b w:val="0"/>
              </w:rPr>
              <w:t xml:space="preserve">s102 </w:t>
            </w:r>
          </w:p>
        </w:tc>
        <w:tc>
          <w:tcPr>
            <w:tcW w:w="992" w:type="dxa"/>
          </w:tcPr>
          <w:p w14:paraId="196617A8" w14:textId="77777777" w:rsidR="00965962" w:rsidRPr="00D61FD5" w:rsidRDefault="00965962" w:rsidP="00115B25">
            <w:pPr>
              <w:pStyle w:val="TH"/>
              <w:rPr>
                <w:b w:val="0"/>
              </w:rPr>
            </w:pPr>
            <w:r w:rsidRPr="00D61FD5">
              <w:rPr>
                <w:b w:val="0"/>
              </w:rPr>
              <w:t xml:space="preserve">23272 </w:t>
            </w:r>
          </w:p>
        </w:tc>
        <w:tc>
          <w:tcPr>
            <w:tcW w:w="1156" w:type="dxa"/>
          </w:tcPr>
          <w:p w14:paraId="7CA64937" w14:textId="77777777" w:rsidR="00965962" w:rsidRPr="00D61FD5" w:rsidRDefault="00965962" w:rsidP="00115B25">
            <w:pPr>
              <w:pStyle w:val="TH"/>
              <w:rPr>
                <w:b w:val="0"/>
              </w:rPr>
            </w:pPr>
            <w:r w:rsidRPr="00D61FD5">
              <w:rPr>
                <w:b w:val="0"/>
              </w:rPr>
              <w:t xml:space="preserve">udp </w:t>
            </w:r>
          </w:p>
        </w:tc>
        <w:tc>
          <w:tcPr>
            <w:tcW w:w="1821" w:type="dxa"/>
          </w:tcPr>
          <w:p w14:paraId="1253C43C" w14:textId="77777777" w:rsidR="00965962" w:rsidRPr="00D61FD5" w:rsidRDefault="00965962" w:rsidP="00115B25">
            <w:pPr>
              <w:pStyle w:val="TH"/>
              <w:rPr>
                <w:b w:val="0"/>
              </w:rPr>
            </w:pPr>
            <w:r w:rsidRPr="00D61FD5">
              <w:rPr>
                <w:b w:val="0"/>
              </w:rPr>
              <w:t>S102 application</w:t>
            </w:r>
          </w:p>
        </w:tc>
        <w:tc>
          <w:tcPr>
            <w:tcW w:w="1417" w:type="dxa"/>
          </w:tcPr>
          <w:p w14:paraId="329BF203" w14:textId="77777777" w:rsidR="00965962" w:rsidRPr="00D61FD5" w:rsidRDefault="00965962" w:rsidP="00115B25">
            <w:pPr>
              <w:pStyle w:val="TH"/>
              <w:rPr>
                <w:b w:val="0"/>
              </w:rPr>
            </w:pPr>
            <w:r w:rsidRPr="00D61FD5">
              <w:rPr>
                <w:b w:val="0"/>
              </w:rPr>
              <w:t>26/08/2009</w:t>
            </w:r>
          </w:p>
        </w:tc>
        <w:tc>
          <w:tcPr>
            <w:tcW w:w="2694" w:type="dxa"/>
          </w:tcPr>
          <w:p w14:paraId="23A02A1E" w14:textId="77777777" w:rsidR="00965962" w:rsidRPr="00D61FD5" w:rsidRDefault="00965962" w:rsidP="00115B25">
            <w:pPr>
              <w:pStyle w:val="TH"/>
              <w:rPr>
                <w:b w:val="0"/>
              </w:rPr>
            </w:pPr>
            <w:r w:rsidRPr="00D61FD5">
              <w:rPr>
                <w:b w:val="0"/>
              </w:rPr>
              <w:t>Intra (1xCS IWS/MME)</w:t>
            </w:r>
          </w:p>
        </w:tc>
      </w:tr>
      <w:tr w:rsidR="00965962" w:rsidRPr="00D61FD5" w14:paraId="28D6A0AD" w14:textId="77777777" w:rsidTr="00115B25">
        <w:tc>
          <w:tcPr>
            <w:tcW w:w="1413" w:type="dxa"/>
          </w:tcPr>
          <w:p w14:paraId="0FB6A871" w14:textId="77777777" w:rsidR="00965962" w:rsidRPr="00D61FD5" w:rsidRDefault="00965962" w:rsidP="00115B25">
            <w:pPr>
              <w:pStyle w:val="TH"/>
              <w:rPr>
                <w:b w:val="0"/>
              </w:rPr>
            </w:pPr>
            <w:r w:rsidRPr="00D61FD5">
              <w:rPr>
                <w:b w:val="0"/>
              </w:rPr>
              <w:t>s1-control</w:t>
            </w:r>
          </w:p>
        </w:tc>
        <w:tc>
          <w:tcPr>
            <w:tcW w:w="992" w:type="dxa"/>
          </w:tcPr>
          <w:p w14:paraId="6D68AB93" w14:textId="77777777" w:rsidR="00965962" w:rsidRPr="00D61FD5" w:rsidRDefault="00965962" w:rsidP="00115B25">
            <w:pPr>
              <w:pStyle w:val="TH"/>
              <w:rPr>
                <w:b w:val="0"/>
              </w:rPr>
            </w:pPr>
            <w:r w:rsidRPr="00D61FD5">
              <w:rPr>
                <w:b w:val="0"/>
              </w:rPr>
              <w:t>36412</w:t>
            </w:r>
          </w:p>
        </w:tc>
        <w:tc>
          <w:tcPr>
            <w:tcW w:w="1156" w:type="dxa"/>
          </w:tcPr>
          <w:p w14:paraId="638B0CE7" w14:textId="77777777" w:rsidR="00965962" w:rsidRPr="00D61FD5" w:rsidRDefault="00965962" w:rsidP="00115B25">
            <w:pPr>
              <w:pStyle w:val="TH"/>
              <w:rPr>
                <w:b w:val="0"/>
              </w:rPr>
            </w:pPr>
            <w:r w:rsidRPr="00D61FD5">
              <w:rPr>
                <w:b w:val="0"/>
              </w:rPr>
              <w:t>sctp</w:t>
            </w:r>
          </w:p>
        </w:tc>
        <w:tc>
          <w:tcPr>
            <w:tcW w:w="1821" w:type="dxa"/>
          </w:tcPr>
          <w:p w14:paraId="687AE656" w14:textId="77777777" w:rsidR="00965962" w:rsidRPr="00D61FD5" w:rsidRDefault="00965962" w:rsidP="00115B25">
            <w:pPr>
              <w:pStyle w:val="TH"/>
              <w:rPr>
                <w:b w:val="0"/>
              </w:rPr>
            </w:pPr>
            <w:r w:rsidRPr="00D61FD5">
              <w:rPr>
                <w:b w:val="0"/>
              </w:rPr>
              <w:t>S1-Control Plane</w:t>
            </w:r>
          </w:p>
        </w:tc>
        <w:tc>
          <w:tcPr>
            <w:tcW w:w="1417" w:type="dxa"/>
          </w:tcPr>
          <w:p w14:paraId="4DE36B13" w14:textId="77777777" w:rsidR="00965962" w:rsidRPr="00D61FD5" w:rsidRDefault="00965962" w:rsidP="00115B25">
            <w:pPr>
              <w:pStyle w:val="TH"/>
              <w:rPr>
                <w:b w:val="0"/>
              </w:rPr>
            </w:pPr>
            <w:r w:rsidRPr="00D61FD5">
              <w:rPr>
                <w:b w:val="0"/>
              </w:rPr>
              <w:t>01/09/2009</w:t>
            </w:r>
          </w:p>
        </w:tc>
        <w:tc>
          <w:tcPr>
            <w:tcW w:w="2694" w:type="dxa"/>
          </w:tcPr>
          <w:p w14:paraId="288F9F15" w14:textId="77777777" w:rsidR="00965962" w:rsidRPr="00D61FD5" w:rsidRDefault="00965962" w:rsidP="00115B25">
            <w:pPr>
              <w:pStyle w:val="TH"/>
              <w:rPr>
                <w:b w:val="0"/>
              </w:rPr>
            </w:pPr>
            <w:r w:rsidRPr="00D61FD5">
              <w:rPr>
                <w:b w:val="0"/>
              </w:rPr>
              <w:t>Intra (MME/eNB)</w:t>
            </w:r>
          </w:p>
        </w:tc>
      </w:tr>
      <w:tr w:rsidR="00965962" w:rsidRPr="00D61FD5" w14:paraId="30F664E0" w14:textId="77777777" w:rsidTr="00115B25">
        <w:tc>
          <w:tcPr>
            <w:tcW w:w="1413" w:type="dxa"/>
          </w:tcPr>
          <w:p w14:paraId="4CDEE197" w14:textId="77777777" w:rsidR="00965962" w:rsidRPr="00D61FD5" w:rsidRDefault="00965962" w:rsidP="00115B25">
            <w:pPr>
              <w:pStyle w:val="TH"/>
              <w:rPr>
                <w:b w:val="0"/>
              </w:rPr>
            </w:pPr>
            <w:r w:rsidRPr="00D61FD5">
              <w:rPr>
                <w:b w:val="0"/>
              </w:rPr>
              <w:t>x2-control</w:t>
            </w:r>
          </w:p>
        </w:tc>
        <w:tc>
          <w:tcPr>
            <w:tcW w:w="992" w:type="dxa"/>
          </w:tcPr>
          <w:p w14:paraId="1D814868" w14:textId="77777777" w:rsidR="00965962" w:rsidRPr="00D61FD5" w:rsidRDefault="00965962" w:rsidP="00115B25">
            <w:pPr>
              <w:pStyle w:val="TH"/>
              <w:rPr>
                <w:b w:val="0"/>
              </w:rPr>
            </w:pPr>
            <w:r w:rsidRPr="00D61FD5">
              <w:rPr>
                <w:b w:val="0"/>
              </w:rPr>
              <w:t>36422</w:t>
            </w:r>
          </w:p>
        </w:tc>
        <w:tc>
          <w:tcPr>
            <w:tcW w:w="1156" w:type="dxa"/>
          </w:tcPr>
          <w:p w14:paraId="03C37C80" w14:textId="77777777" w:rsidR="00965962" w:rsidRPr="00D61FD5" w:rsidRDefault="00965962" w:rsidP="00115B25">
            <w:pPr>
              <w:pStyle w:val="TH"/>
              <w:rPr>
                <w:b w:val="0"/>
              </w:rPr>
            </w:pPr>
            <w:r w:rsidRPr="00D61FD5">
              <w:rPr>
                <w:b w:val="0"/>
              </w:rPr>
              <w:t>sctp</w:t>
            </w:r>
          </w:p>
        </w:tc>
        <w:tc>
          <w:tcPr>
            <w:tcW w:w="1821" w:type="dxa"/>
          </w:tcPr>
          <w:p w14:paraId="7D8BEF3F" w14:textId="77777777" w:rsidR="00965962" w:rsidRPr="00D61FD5" w:rsidRDefault="00965962" w:rsidP="00115B25">
            <w:pPr>
              <w:pStyle w:val="TH"/>
              <w:rPr>
                <w:b w:val="0"/>
              </w:rPr>
            </w:pPr>
            <w:r w:rsidRPr="00D61FD5">
              <w:rPr>
                <w:b w:val="0"/>
              </w:rPr>
              <w:t>X2-Control Plane</w:t>
            </w:r>
          </w:p>
        </w:tc>
        <w:tc>
          <w:tcPr>
            <w:tcW w:w="1417" w:type="dxa"/>
          </w:tcPr>
          <w:p w14:paraId="7C663F4A" w14:textId="77777777" w:rsidR="00965962" w:rsidRPr="00D61FD5" w:rsidRDefault="00965962" w:rsidP="00115B25">
            <w:pPr>
              <w:pStyle w:val="TH"/>
              <w:rPr>
                <w:b w:val="0"/>
              </w:rPr>
            </w:pPr>
            <w:r w:rsidRPr="00D61FD5">
              <w:rPr>
                <w:b w:val="0"/>
              </w:rPr>
              <w:t>01/09/2009</w:t>
            </w:r>
          </w:p>
        </w:tc>
        <w:tc>
          <w:tcPr>
            <w:tcW w:w="2694" w:type="dxa"/>
          </w:tcPr>
          <w:p w14:paraId="79970060" w14:textId="77777777" w:rsidR="00965962" w:rsidRPr="00D61FD5" w:rsidRDefault="00965962" w:rsidP="00115B25">
            <w:pPr>
              <w:pStyle w:val="TH"/>
              <w:rPr>
                <w:b w:val="0"/>
              </w:rPr>
            </w:pPr>
            <w:r w:rsidRPr="00D61FD5">
              <w:rPr>
                <w:b w:val="0"/>
              </w:rPr>
              <w:t>Intra (eNB/eNB)</w:t>
            </w:r>
          </w:p>
        </w:tc>
      </w:tr>
      <w:tr w:rsidR="00965962" w:rsidRPr="00D61FD5" w14:paraId="36881F18" w14:textId="77777777" w:rsidTr="00115B25">
        <w:tc>
          <w:tcPr>
            <w:tcW w:w="1413" w:type="dxa"/>
          </w:tcPr>
          <w:p w14:paraId="7788C4E8" w14:textId="77777777" w:rsidR="00965962" w:rsidRPr="00D61FD5" w:rsidRDefault="00965962" w:rsidP="00115B25">
            <w:pPr>
              <w:pStyle w:val="TH"/>
              <w:rPr>
                <w:b w:val="0"/>
              </w:rPr>
            </w:pPr>
            <w:r w:rsidRPr="00D61FD5">
              <w:rPr>
                <w:b w:val="0"/>
              </w:rPr>
              <w:t xml:space="preserve">iuhsctpassoc </w:t>
            </w:r>
          </w:p>
        </w:tc>
        <w:tc>
          <w:tcPr>
            <w:tcW w:w="992" w:type="dxa"/>
          </w:tcPr>
          <w:p w14:paraId="54F6E8D3" w14:textId="77777777" w:rsidR="00965962" w:rsidRPr="00D61FD5" w:rsidRDefault="00965962" w:rsidP="00115B25">
            <w:pPr>
              <w:pStyle w:val="TH"/>
              <w:rPr>
                <w:b w:val="0"/>
              </w:rPr>
            </w:pPr>
            <w:r w:rsidRPr="00D61FD5">
              <w:rPr>
                <w:b w:val="0"/>
              </w:rPr>
              <w:t xml:space="preserve">29169 </w:t>
            </w:r>
          </w:p>
        </w:tc>
        <w:tc>
          <w:tcPr>
            <w:tcW w:w="1156" w:type="dxa"/>
          </w:tcPr>
          <w:p w14:paraId="1F4EB9E6" w14:textId="77777777" w:rsidR="00965962" w:rsidRPr="00D61FD5" w:rsidRDefault="00965962" w:rsidP="00115B25">
            <w:pPr>
              <w:pStyle w:val="TH"/>
              <w:rPr>
                <w:b w:val="0"/>
              </w:rPr>
            </w:pPr>
            <w:r w:rsidRPr="00D61FD5">
              <w:rPr>
                <w:b w:val="0"/>
              </w:rPr>
              <w:t xml:space="preserve">sctp </w:t>
            </w:r>
          </w:p>
        </w:tc>
        <w:tc>
          <w:tcPr>
            <w:tcW w:w="1821" w:type="dxa"/>
          </w:tcPr>
          <w:p w14:paraId="2A3E7ED4" w14:textId="77777777" w:rsidR="00965962" w:rsidRPr="00D61FD5" w:rsidRDefault="00965962" w:rsidP="00115B25">
            <w:pPr>
              <w:pStyle w:val="TH"/>
              <w:rPr>
                <w:b w:val="0"/>
              </w:rPr>
            </w:pPr>
            <w:r w:rsidRPr="00D61FD5">
              <w:rPr>
                <w:b w:val="0"/>
              </w:rPr>
              <w:t>HNBAP and RUA Common Association</w:t>
            </w:r>
          </w:p>
        </w:tc>
        <w:tc>
          <w:tcPr>
            <w:tcW w:w="1417" w:type="dxa"/>
          </w:tcPr>
          <w:p w14:paraId="3A944F6D" w14:textId="77777777" w:rsidR="00965962" w:rsidRPr="00D61FD5" w:rsidRDefault="00965962" w:rsidP="00115B25">
            <w:pPr>
              <w:pStyle w:val="TH"/>
              <w:rPr>
                <w:b w:val="0"/>
              </w:rPr>
            </w:pPr>
            <w:r w:rsidRPr="00D61FD5">
              <w:rPr>
                <w:b w:val="0"/>
              </w:rPr>
              <w:t>08/09/2009</w:t>
            </w:r>
          </w:p>
        </w:tc>
        <w:tc>
          <w:tcPr>
            <w:tcW w:w="2694" w:type="dxa"/>
          </w:tcPr>
          <w:p w14:paraId="66B7DC37" w14:textId="77777777" w:rsidR="00965962" w:rsidRPr="00D61FD5" w:rsidRDefault="00965962" w:rsidP="00115B25">
            <w:pPr>
              <w:pStyle w:val="TH"/>
              <w:rPr>
                <w:b w:val="0"/>
              </w:rPr>
            </w:pPr>
            <w:r w:rsidRPr="00D61FD5">
              <w:rPr>
                <w:b w:val="0"/>
              </w:rPr>
              <w:t>Inter (HNB/HNB-GW)</w:t>
            </w:r>
          </w:p>
        </w:tc>
      </w:tr>
      <w:tr w:rsidR="00965962" w:rsidRPr="00D61FD5" w14:paraId="11902BA5" w14:textId="77777777" w:rsidTr="00115B25">
        <w:tc>
          <w:tcPr>
            <w:tcW w:w="1413" w:type="dxa"/>
          </w:tcPr>
          <w:p w14:paraId="1F1DB1E3" w14:textId="77777777" w:rsidR="00965962" w:rsidRPr="00D61FD5" w:rsidRDefault="00965962" w:rsidP="00115B25">
            <w:pPr>
              <w:pStyle w:val="TH"/>
              <w:rPr>
                <w:b w:val="0"/>
              </w:rPr>
            </w:pPr>
            <w:r w:rsidRPr="00D61FD5">
              <w:rPr>
                <w:b w:val="0"/>
              </w:rPr>
              <w:t>3gpp-cbsp</w:t>
            </w:r>
          </w:p>
        </w:tc>
        <w:tc>
          <w:tcPr>
            <w:tcW w:w="992" w:type="dxa"/>
          </w:tcPr>
          <w:p w14:paraId="513E26F5" w14:textId="77777777" w:rsidR="00965962" w:rsidRPr="00D61FD5" w:rsidRDefault="00965962" w:rsidP="00115B25">
            <w:pPr>
              <w:pStyle w:val="TH"/>
              <w:rPr>
                <w:b w:val="0"/>
              </w:rPr>
            </w:pPr>
            <w:r w:rsidRPr="00D61FD5">
              <w:rPr>
                <w:b w:val="0"/>
              </w:rPr>
              <w:t>48049</w:t>
            </w:r>
          </w:p>
        </w:tc>
        <w:tc>
          <w:tcPr>
            <w:tcW w:w="1156" w:type="dxa"/>
          </w:tcPr>
          <w:p w14:paraId="58696882" w14:textId="77777777" w:rsidR="00965962" w:rsidRPr="00D61FD5" w:rsidRDefault="00965962" w:rsidP="00115B25">
            <w:pPr>
              <w:pStyle w:val="TH"/>
              <w:rPr>
                <w:b w:val="0"/>
              </w:rPr>
            </w:pPr>
            <w:r w:rsidRPr="00D61FD5">
              <w:rPr>
                <w:b w:val="0"/>
              </w:rPr>
              <w:t>tcp</w:t>
            </w:r>
          </w:p>
        </w:tc>
        <w:tc>
          <w:tcPr>
            <w:tcW w:w="1821" w:type="dxa"/>
          </w:tcPr>
          <w:p w14:paraId="5EDB2575" w14:textId="77777777" w:rsidR="00965962" w:rsidRPr="00D61FD5" w:rsidRDefault="00965962" w:rsidP="00115B25">
            <w:pPr>
              <w:pStyle w:val="TH"/>
              <w:rPr>
                <w:b w:val="0"/>
              </w:rPr>
            </w:pPr>
            <w:r w:rsidRPr="00D61FD5">
              <w:rPr>
                <w:b w:val="0"/>
              </w:rPr>
              <w:t>Cell Broadcast Service Protocol</w:t>
            </w:r>
          </w:p>
        </w:tc>
        <w:tc>
          <w:tcPr>
            <w:tcW w:w="1417" w:type="dxa"/>
          </w:tcPr>
          <w:p w14:paraId="1838D85E" w14:textId="77777777" w:rsidR="00965962" w:rsidRPr="00D61FD5" w:rsidRDefault="00965962" w:rsidP="00115B25">
            <w:pPr>
              <w:pStyle w:val="TH"/>
              <w:rPr>
                <w:b w:val="0"/>
              </w:rPr>
            </w:pPr>
            <w:r w:rsidRPr="00D61FD5">
              <w:rPr>
                <w:b w:val="0"/>
              </w:rPr>
              <w:t>07/12/2009</w:t>
            </w:r>
          </w:p>
        </w:tc>
        <w:tc>
          <w:tcPr>
            <w:tcW w:w="2694" w:type="dxa"/>
          </w:tcPr>
          <w:p w14:paraId="57D13FFA" w14:textId="77777777" w:rsidR="00965962" w:rsidRPr="00D61FD5" w:rsidRDefault="00965962" w:rsidP="00115B25">
            <w:pPr>
              <w:pStyle w:val="TH"/>
              <w:rPr>
                <w:b w:val="0"/>
              </w:rPr>
            </w:pPr>
            <w:r w:rsidRPr="00D61FD5">
              <w:rPr>
                <w:b w:val="0"/>
              </w:rPr>
              <w:t>Intra (BSC/CBC)</w:t>
            </w:r>
          </w:p>
        </w:tc>
      </w:tr>
      <w:tr w:rsidR="00965962" w:rsidRPr="00D61FD5" w14:paraId="50A84A7F" w14:textId="77777777" w:rsidTr="00115B25">
        <w:tc>
          <w:tcPr>
            <w:tcW w:w="1413" w:type="dxa"/>
          </w:tcPr>
          <w:p w14:paraId="62E719E7" w14:textId="77777777" w:rsidR="00965962" w:rsidRPr="00D61FD5" w:rsidRDefault="00965962" w:rsidP="00115B25">
            <w:pPr>
              <w:pStyle w:val="TH"/>
              <w:rPr>
                <w:b w:val="0"/>
              </w:rPr>
            </w:pPr>
            <w:r w:rsidRPr="00D61FD5">
              <w:rPr>
                <w:b w:val="0"/>
              </w:rPr>
              <w:t xml:space="preserve">lcs-ap </w:t>
            </w:r>
          </w:p>
        </w:tc>
        <w:tc>
          <w:tcPr>
            <w:tcW w:w="992" w:type="dxa"/>
          </w:tcPr>
          <w:p w14:paraId="56D99F43" w14:textId="77777777" w:rsidR="00965962" w:rsidRPr="00D61FD5" w:rsidRDefault="00965962" w:rsidP="00115B25">
            <w:pPr>
              <w:pStyle w:val="TH"/>
              <w:rPr>
                <w:b w:val="0"/>
              </w:rPr>
            </w:pPr>
            <w:r w:rsidRPr="00D61FD5">
              <w:rPr>
                <w:b w:val="0"/>
              </w:rPr>
              <w:t xml:space="preserve">9082 </w:t>
            </w:r>
          </w:p>
        </w:tc>
        <w:tc>
          <w:tcPr>
            <w:tcW w:w="1156" w:type="dxa"/>
          </w:tcPr>
          <w:p w14:paraId="75BFC034" w14:textId="77777777" w:rsidR="00965962" w:rsidRPr="00D61FD5" w:rsidRDefault="00965962" w:rsidP="00115B25">
            <w:pPr>
              <w:pStyle w:val="TH"/>
              <w:rPr>
                <w:b w:val="0"/>
              </w:rPr>
            </w:pPr>
            <w:r w:rsidRPr="00D61FD5">
              <w:rPr>
                <w:b w:val="0"/>
              </w:rPr>
              <w:t xml:space="preserve">sctp </w:t>
            </w:r>
          </w:p>
        </w:tc>
        <w:tc>
          <w:tcPr>
            <w:tcW w:w="1821" w:type="dxa"/>
          </w:tcPr>
          <w:p w14:paraId="583D7630" w14:textId="77777777" w:rsidR="00965962" w:rsidRPr="00D61FD5" w:rsidRDefault="00965962" w:rsidP="00115B25">
            <w:pPr>
              <w:pStyle w:val="TH"/>
              <w:rPr>
                <w:b w:val="0"/>
              </w:rPr>
            </w:pPr>
            <w:r w:rsidRPr="00D61FD5">
              <w:rPr>
                <w:b w:val="0"/>
              </w:rPr>
              <w:t>LCS Application Protocol</w:t>
            </w:r>
          </w:p>
        </w:tc>
        <w:tc>
          <w:tcPr>
            <w:tcW w:w="1417" w:type="dxa"/>
          </w:tcPr>
          <w:p w14:paraId="48EBED79" w14:textId="77777777" w:rsidR="00965962" w:rsidRPr="00D61FD5" w:rsidRDefault="00965962" w:rsidP="00115B25">
            <w:pPr>
              <w:pStyle w:val="TH"/>
              <w:rPr>
                <w:b w:val="0"/>
              </w:rPr>
            </w:pPr>
            <w:r w:rsidRPr="00D61FD5">
              <w:rPr>
                <w:b w:val="0"/>
              </w:rPr>
              <w:t>04/06/2010</w:t>
            </w:r>
          </w:p>
        </w:tc>
        <w:tc>
          <w:tcPr>
            <w:tcW w:w="2694" w:type="dxa"/>
          </w:tcPr>
          <w:p w14:paraId="1E02133A" w14:textId="77777777" w:rsidR="00965962" w:rsidRPr="00D61FD5" w:rsidRDefault="00965962" w:rsidP="00115B25">
            <w:pPr>
              <w:pStyle w:val="TH"/>
              <w:rPr>
                <w:b w:val="0"/>
              </w:rPr>
            </w:pPr>
            <w:r w:rsidRPr="00D61FD5">
              <w:rPr>
                <w:b w:val="0"/>
              </w:rPr>
              <w:t>Intra (MME/E-SMLC)</w:t>
            </w:r>
          </w:p>
        </w:tc>
      </w:tr>
      <w:tr w:rsidR="00965962" w:rsidRPr="00D61FD5" w14:paraId="04CBBF60" w14:textId="77777777" w:rsidTr="00115B25">
        <w:tc>
          <w:tcPr>
            <w:tcW w:w="1413" w:type="dxa"/>
          </w:tcPr>
          <w:p w14:paraId="633ECD57" w14:textId="77777777" w:rsidR="00965962" w:rsidRPr="00D61FD5" w:rsidRDefault="00965962" w:rsidP="00115B25">
            <w:pPr>
              <w:pStyle w:val="TH"/>
              <w:rPr>
                <w:b w:val="0"/>
              </w:rPr>
            </w:pPr>
            <w:r w:rsidRPr="00D61FD5">
              <w:rPr>
                <w:b w:val="0"/>
              </w:rPr>
              <w:t xml:space="preserve">wlcp </w:t>
            </w:r>
          </w:p>
        </w:tc>
        <w:tc>
          <w:tcPr>
            <w:tcW w:w="992" w:type="dxa"/>
          </w:tcPr>
          <w:p w14:paraId="7B586F53" w14:textId="77777777" w:rsidR="00965962" w:rsidRPr="00D61FD5" w:rsidRDefault="00965962" w:rsidP="00115B25">
            <w:pPr>
              <w:pStyle w:val="TH"/>
              <w:rPr>
                <w:b w:val="0"/>
              </w:rPr>
            </w:pPr>
            <w:r w:rsidRPr="00D61FD5">
              <w:rPr>
                <w:b w:val="0"/>
              </w:rPr>
              <w:t xml:space="preserve">36411 </w:t>
            </w:r>
          </w:p>
        </w:tc>
        <w:tc>
          <w:tcPr>
            <w:tcW w:w="1156" w:type="dxa"/>
          </w:tcPr>
          <w:p w14:paraId="0AB3B280" w14:textId="77777777" w:rsidR="00965962" w:rsidRPr="00D61FD5" w:rsidRDefault="00965962" w:rsidP="00115B25">
            <w:pPr>
              <w:pStyle w:val="TH"/>
              <w:rPr>
                <w:b w:val="0"/>
              </w:rPr>
            </w:pPr>
            <w:r w:rsidRPr="00D61FD5">
              <w:rPr>
                <w:b w:val="0"/>
              </w:rPr>
              <w:t xml:space="preserve">udp </w:t>
            </w:r>
          </w:p>
        </w:tc>
        <w:tc>
          <w:tcPr>
            <w:tcW w:w="1821" w:type="dxa"/>
          </w:tcPr>
          <w:p w14:paraId="2AD388FB" w14:textId="77777777" w:rsidR="00965962" w:rsidRPr="00D61FD5" w:rsidRDefault="00965962" w:rsidP="00115B25">
            <w:pPr>
              <w:pStyle w:val="TH"/>
              <w:rPr>
                <w:b w:val="0"/>
              </w:rPr>
            </w:pPr>
            <w:r w:rsidRPr="00D61FD5">
              <w:rPr>
                <w:b w:val="0"/>
              </w:rPr>
              <w:t>Wireless LAN Control plane Protocol (WLCP)</w:t>
            </w:r>
          </w:p>
        </w:tc>
        <w:tc>
          <w:tcPr>
            <w:tcW w:w="1417" w:type="dxa"/>
          </w:tcPr>
          <w:p w14:paraId="103ACCAB" w14:textId="77777777" w:rsidR="00965962" w:rsidRPr="00D61FD5" w:rsidRDefault="00965962" w:rsidP="00115B25">
            <w:pPr>
              <w:pStyle w:val="TH"/>
              <w:rPr>
                <w:b w:val="0"/>
              </w:rPr>
            </w:pPr>
            <w:r w:rsidRPr="00D61FD5">
              <w:rPr>
                <w:b w:val="0"/>
              </w:rPr>
              <w:t>14/11/2014</w:t>
            </w:r>
          </w:p>
        </w:tc>
        <w:tc>
          <w:tcPr>
            <w:tcW w:w="2694" w:type="dxa"/>
          </w:tcPr>
          <w:p w14:paraId="3ACA7A89" w14:textId="77777777" w:rsidR="00965962" w:rsidRPr="00D61FD5" w:rsidRDefault="00965962" w:rsidP="00115B25">
            <w:pPr>
              <w:pStyle w:val="TH"/>
              <w:rPr>
                <w:b w:val="0"/>
              </w:rPr>
            </w:pPr>
            <w:r w:rsidRPr="00D61FD5">
              <w:rPr>
                <w:b w:val="0"/>
              </w:rPr>
              <w:t>Intra (UE/TWAG)</w:t>
            </w:r>
          </w:p>
        </w:tc>
      </w:tr>
      <w:tr w:rsidR="00965962" w:rsidRPr="00D61FD5" w14:paraId="6DB2FA13" w14:textId="77777777" w:rsidTr="00115B25">
        <w:tc>
          <w:tcPr>
            <w:tcW w:w="1413" w:type="dxa"/>
          </w:tcPr>
          <w:p w14:paraId="1779850B" w14:textId="77777777" w:rsidR="00965962" w:rsidRPr="00D61FD5" w:rsidRDefault="00965962" w:rsidP="00115B25">
            <w:pPr>
              <w:pStyle w:val="TH"/>
              <w:rPr>
                <w:b w:val="0"/>
              </w:rPr>
            </w:pPr>
            <w:r w:rsidRPr="00D61FD5">
              <w:rPr>
                <w:b w:val="0"/>
              </w:rPr>
              <w:t xml:space="preserve">slmap </w:t>
            </w:r>
          </w:p>
        </w:tc>
        <w:tc>
          <w:tcPr>
            <w:tcW w:w="992" w:type="dxa"/>
          </w:tcPr>
          <w:p w14:paraId="2BF1AF32" w14:textId="77777777" w:rsidR="00965962" w:rsidRPr="00D61FD5" w:rsidRDefault="00965962" w:rsidP="00115B25">
            <w:pPr>
              <w:pStyle w:val="TH"/>
              <w:rPr>
                <w:b w:val="0"/>
              </w:rPr>
            </w:pPr>
            <w:r w:rsidRPr="00D61FD5">
              <w:rPr>
                <w:b w:val="0"/>
              </w:rPr>
              <w:t xml:space="preserve">36423 </w:t>
            </w:r>
          </w:p>
        </w:tc>
        <w:tc>
          <w:tcPr>
            <w:tcW w:w="1156" w:type="dxa"/>
          </w:tcPr>
          <w:p w14:paraId="71DACD7B" w14:textId="77777777" w:rsidR="00965962" w:rsidRPr="00D61FD5" w:rsidRDefault="00965962" w:rsidP="00115B25">
            <w:pPr>
              <w:pStyle w:val="TH"/>
              <w:rPr>
                <w:b w:val="0"/>
              </w:rPr>
            </w:pPr>
            <w:r w:rsidRPr="00D61FD5">
              <w:rPr>
                <w:b w:val="0"/>
              </w:rPr>
              <w:t xml:space="preserve">sctp </w:t>
            </w:r>
          </w:p>
        </w:tc>
        <w:tc>
          <w:tcPr>
            <w:tcW w:w="1821" w:type="dxa"/>
          </w:tcPr>
          <w:p w14:paraId="7209C9FD" w14:textId="77777777" w:rsidR="00965962" w:rsidRPr="00D61FD5" w:rsidRDefault="00965962" w:rsidP="00115B25">
            <w:pPr>
              <w:pStyle w:val="TH"/>
              <w:rPr>
                <w:b w:val="0"/>
              </w:rPr>
            </w:pPr>
            <w:r w:rsidRPr="00D61FD5">
              <w:rPr>
                <w:b w:val="0"/>
              </w:rPr>
              <w:t>SLm Interface Application Protocol</w:t>
            </w:r>
          </w:p>
        </w:tc>
        <w:tc>
          <w:tcPr>
            <w:tcW w:w="1417" w:type="dxa"/>
          </w:tcPr>
          <w:p w14:paraId="7C96D4BC" w14:textId="77777777" w:rsidR="00965962" w:rsidRPr="00D61FD5" w:rsidRDefault="00965962" w:rsidP="00115B25">
            <w:pPr>
              <w:pStyle w:val="TH"/>
              <w:rPr>
                <w:b w:val="0"/>
              </w:rPr>
            </w:pPr>
            <w:r w:rsidRPr="00D61FD5">
              <w:rPr>
                <w:b w:val="0"/>
              </w:rPr>
              <w:t>18/06/2015</w:t>
            </w:r>
          </w:p>
        </w:tc>
        <w:tc>
          <w:tcPr>
            <w:tcW w:w="2694" w:type="dxa"/>
          </w:tcPr>
          <w:p w14:paraId="416C2ACE" w14:textId="77777777" w:rsidR="00965962" w:rsidRPr="00D61FD5" w:rsidRDefault="00965962" w:rsidP="00115B25">
            <w:pPr>
              <w:pStyle w:val="TH"/>
              <w:rPr>
                <w:b w:val="0"/>
              </w:rPr>
            </w:pPr>
            <w:r w:rsidRPr="00D61FD5">
              <w:rPr>
                <w:b w:val="0"/>
              </w:rPr>
              <w:t>Intra (E-SMLC/LMU)</w:t>
            </w:r>
          </w:p>
        </w:tc>
      </w:tr>
      <w:tr w:rsidR="00965962" w:rsidRPr="00D61FD5" w14:paraId="470FA8EA" w14:textId="77777777" w:rsidTr="00115B25">
        <w:tc>
          <w:tcPr>
            <w:tcW w:w="1413" w:type="dxa"/>
          </w:tcPr>
          <w:p w14:paraId="0630918F" w14:textId="77777777" w:rsidR="00965962" w:rsidRPr="00D61FD5" w:rsidRDefault="00965962" w:rsidP="00115B25">
            <w:pPr>
              <w:pStyle w:val="TH"/>
              <w:rPr>
                <w:b w:val="0"/>
              </w:rPr>
            </w:pPr>
            <w:r w:rsidRPr="00D61FD5">
              <w:rPr>
                <w:b w:val="0"/>
              </w:rPr>
              <w:t xml:space="preserve">nq-ap </w:t>
            </w:r>
          </w:p>
        </w:tc>
        <w:tc>
          <w:tcPr>
            <w:tcW w:w="992" w:type="dxa"/>
          </w:tcPr>
          <w:p w14:paraId="104CC8BC" w14:textId="77777777" w:rsidR="00965962" w:rsidRPr="00D61FD5" w:rsidRDefault="00965962" w:rsidP="00115B25">
            <w:pPr>
              <w:pStyle w:val="TH"/>
              <w:rPr>
                <w:b w:val="0"/>
              </w:rPr>
            </w:pPr>
            <w:r w:rsidRPr="00D61FD5">
              <w:rPr>
                <w:b w:val="0"/>
              </w:rPr>
              <w:t xml:space="preserve">36424 </w:t>
            </w:r>
          </w:p>
        </w:tc>
        <w:tc>
          <w:tcPr>
            <w:tcW w:w="1156" w:type="dxa"/>
          </w:tcPr>
          <w:p w14:paraId="6CBD8719" w14:textId="77777777" w:rsidR="00965962" w:rsidRPr="00D61FD5" w:rsidRDefault="00965962" w:rsidP="00115B25">
            <w:pPr>
              <w:pStyle w:val="TH"/>
              <w:rPr>
                <w:b w:val="0"/>
              </w:rPr>
            </w:pPr>
            <w:r w:rsidRPr="00D61FD5">
              <w:rPr>
                <w:b w:val="0"/>
              </w:rPr>
              <w:t xml:space="preserve">sctp </w:t>
            </w:r>
          </w:p>
        </w:tc>
        <w:tc>
          <w:tcPr>
            <w:tcW w:w="1821" w:type="dxa"/>
          </w:tcPr>
          <w:p w14:paraId="3DF4A9C4" w14:textId="77777777" w:rsidR="00965962" w:rsidRPr="00D61FD5" w:rsidRDefault="00965962" w:rsidP="00115B25">
            <w:pPr>
              <w:pStyle w:val="TH"/>
              <w:rPr>
                <w:b w:val="0"/>
              </w:rPr>
            </w:pPr>
            <w:r w:rsidRPr="00D61FD5">
              <w:rPr>
                <w:b w:val="0"/>
              </w:rPr>
              <w:t>Nq/Nq' Application Protocol</w:t>
            </w:r>
          </w:p>
        </w:tc>
        <w:tc>
          <w:tcPr>
            <w:tcW w:w="1417" w:type="dxa"/>
          </w:tcPr>
          <w:p w14:paraId="6E219C64" w14:textId="77777777" w:rsidR="00965962" w:rsidRPr="00D61FD5" w:rsidRDefault="00965962" w:rsidP="00115B25">
            <w:pPr>
              <w:pStyle w:val="TH"/>
              <w:rPr>
                <w:b w:val="0"/>
              </w:rPr>
            </w:pPr>
            <w:r w:rsidRPr="00D61FD5">
              <w:rPr>
                <w:b w:val="0"/>
              </w:rPr>
              <w:t>18/06/2015</w:t>
            </w:r>
          </w:p>
        </w:tc>
        <w:tc>
          <w:tcPr>
            <w:tcW w:w="2694" w:type="dxa"/>
          </w:tcPr>
          <w:p w14:paraId="1A79A084" w14:textId="77777777" w:rsidR="00965962" w:rsidRPr="00D61FD5" w:rsidRDefault="00965962" w:rsidP="00115B25">
            <w:pPr>
              <w:pStyle w:val="TH"/>
              <w:rPr>
                <w:b w:val="0"/>
              </w:rPr>
            </w:pPr>
            <w:r w:rsidRPr="00D61FD5">
              <w:rPr>
                <w:b w:val="0"/>
              </w:rPr>
              <w:t>Intra (</w:t>
            </w:r>
            <w:r w:rsidRPr="00D61FD5">
              <w:rPr>
                <w:b w:val="0"/>
                <w:lang w:eastAsia="zh-CN"/>
              </w:rPr>
              <w:t>the RCAF/MME or SGSN)</w:t>
            </w:r>
          </w:p>
        </w:tc>
      </w:tr>
      <w:tr w:rsidR="00965962" w:rsidRPr="00D61FD5" w14:paraId="1D5C00C9" w14:textId="77777777" w:rsidTr="00115B25">
        <w:tc>
          <w:tcPr>
            <w:tcW w:w="1413" w:type="dxa"/>
          </w:tcPr>
          <w:p w14:paraId="3ED0055B" w14:textId="77777777" w:rsidR="00965962" w:rsidRPr="00D61FD5" w:rsidRDefault="00965962" w:rsidP="00115B25">
            <w:pPr>
              <w:pStyle w:val="TH"/>
              <w:rPr>
                <w:b w:val="0"/>
              </w:rPr>
            </w:pPr>
            <w:r w:rsidRPr="00D61FD5">
              <w:rPr>
                <w:b w:val="0"/>
              </w:rPr>
              <w:t>xw-control</w:t>
            </w:r>
          </w:p>
        </w:tc>
        <w:tc>
          <w:tcPr>
            <w:tcW w:w="992" w:type="dxa"/>
          </w:tcPr>
          <w:p w14:paraId="4D6A408F" w14:textId="77777777" w:rsidR="00965962" w:rsidRPr="00D61FD5" w:rsidRDefault="00965962" w:rsidP="00115B25">
            <w:pPr>
              <w:pStyle w:val="TH"/>
              <w:rPr>
                <w:b w:val="0"/>
              </w:rPr>
            </w:pPr>
            <w:r w:rsidRPr="00D61FD5">
              <w:rPr>
                <w:b w:val="0"/>
              </w:rPr>
              <w:t>36462</w:t>
            </w:r>
          </w:p>
        </w:tc>
        <w:tc>
          <w:tcPr>
            <w:tcW w:w="1156" w:type="dxa"/>
          </w:tcPr>
          <w:p w14:paraId="003B9940" w14:textId="77777777" w:rsidR="00965962" w:rsidRPr="00D61FD5" w:rsidRDefault="00965962" w:rsidP="00115B25">
            <w:pPr>
              <w:pStyle w:val="TH"/>
              <w:rPr>
                <w:b w:val="0"/>
              </w:rPr>
            </w:pPr>
            <w:r w:rsidRPr="00D61FD5">
              <w:rPr>
                <w:b w:val="0"/>
              </w:rPr>
              <w:t>sctp</w:t>
            </w:r>
          </w:p>
        </w:tc>
        <w:tc>
          <w:tcPr>
            <w:tcW w:w="1821" w:type="dxa"/>
          </w:tcPr>
          <w:p w14:paraId="0972E3ED" w14:textId="77777777" w:rsidR="00965962" w:rsidRPr="00D61FD5" w:rsidRDefault="00965962" w:rsidP="00115B25">
            <w:pPr>
              <w:pStyle w:val="TH"/>
              <w:rPr>
                <w:b w:val="0"/>
              </w:rPr>
            </w:pPr>
            <w:r w:rsidRPr="00D61FD5">
              <w:rPr>
                <w:b w:val="0"/>
              </w:rPr>
              <w:t>Xw-Control Plane</w:t>
            </w:r>
          </w:p>
        </w:tc>
        <w:tc>
          <w:tcPr>
            <w:tcW w:w="1417" w:type="dxa"/>
          </w:tcPr>
          <w:p w14:paraId="179EAD01" w14:textId="77777777" w:rsidR="00965962" w:rsidRPr="00D61FD5" w:rsidRDefault="00965962" w:rsidP="00115B25">
            <w:pPr>
              <w:pStyle w:val="TH"/>
              <w:rPr>
                <w:b w:val="0"/>
              </w:rPr>
            </w:pPr>
            <w:r w:rsidRPr="00D61FD5">
              <w:rPr>
                <w:b w:val="0"/>
              </w:rPr>
              <w:t>13/11/2015</w:t>
            </w:r>
          </w:p>
        </w:tc>
        <w:tc>
          <w:tcPr>
            <w:tcW w:w="2694" w:type="dxa"/>
          </w:tcPr>
          <w:p w14:paraId="3D5FC02B" w14:textId="77777777" w:rsidR="00965962" w:rsidRPr="00D61FD5" w:rsidRDefault="00965962" w:rsidP="00115B25">
            <w:pPr>
              <w:pStyle w:val="TH"/>
              <w:rPr>
                <w:b w:val="0"/>
              </w:rPr>
            </w:pPr>
            <w:r w:rsidRPr="00D61FD5">
              <w:rPr>
                <w:b w:val="0"/>
              </w:rPr>
              <w:t>Intra (eNB/WT)</w:t>
            </w:r>
          </w:p>
        </w:tc>
      </w:tr>
      <w:tr w:rsidR="00965962" w:rsidRPr="00D61FD5" w14:paraId="06FADDDD" w14:textId="77777777" w:rsidTr="00115B25">
        <w:tc>
          <w:tcPr>
            <w:tcW w:w="1413" w:type="dxa"/>
          </w:tcPr>
          <w:p w14:paraId="6D96E201" w14:textId="77777777" w:rsidR="00965962" w:rsidRPr="00D61FD5" w:rsidRDefault="00965962" w:rsidP="00115B25">
            <w:pPr>
              <w:pStyle w:val="TH"/>
              <w:rPr>
                <w:b w:val="0"/>
              </w:rPr>
            </w:pPr>
            <w:r w:rsidRPr="00D61FD5">
              <w:rPr>
                <w:b w:val="0"/>
              </w:rPr>
              <w:t>pfcp</w:t>
            </w:r>
          </w:p>
        </w:tc>
        <w:tc>
          <w:tcPr>
            <w:tcW w:w="992" w:type="dxa"/>
          </w:tcPr>
          <w:p w14:paraId="5069290A" w14:textId="77777777" w:rsidR="00965962" w:rsidRPr="00D61FD5" w:rsidRDefault="00965962" w:rsidP="00115B25">
            <w:pPr>
              <w:pStyle w:val="TH"/>
              <w:rPr>
                <w:b w:val="0"/>
              </w:rPr>
            </w:pPr>
            <w:r w:rsidRPr="00D61FD5">
              <w:rPr>
                <w:b w:val="0"/>
              </w:rPr>
              <w:t>8805</w:t>
            </w:r>
          </w:p>
        </w:tc>
        <w:tc>
          <w:tcPr>
            <w:tcW w:w="1156" w:type="dxa"/>
          </w:tcPr>
          <w:p w14:paraId="6D583507" w14:textId="77777777" w:rsidR="00965962" w:rsidRPr="00D61FD5" w:rsidRDefault="00965962" w:rsidP="00115B25">
            <w:pPr>
              <w:pStyle w:val="TH"/>
              <w:rPr>
                <w:b w:val="0"/>
              </w:rPr>
            </w:pPr>
            <w:r w:rsidRPr="00D61FD5">
              <w:rPr>
                <w:b w:val="0"/>
              </w:rPr>
              <w:t>udp</w:t>
            </w:r>
          </w:p>
        </w:tc>
        <w:tc>
          <w:tcPr>
            <w:tcW w:w="1821" w:type="dxa"/>
          </w:tcPr>
          <w:p w14:paraId="6BF749EC" w14:textId="77777777" w:rsidR="00965962" w:rsidRPr="00D61FD5" w:rsidRDefault="00965962" w:rsidP="00115B25">
            <w:pPr>
              <w:pStyle w:val="TH"/>
              <w:rPr>
                <w:b w:val="0"/>
              </w:rPr>
            </w:pPr>
            <w:r w:rsidRPr="00D61FD5">
              <w:rPr>
                <w:b w:val="0"/>
              </w:rPr>
              <w:t>Destination Port number for PFCP</w:t>
            </w:r>
          </w:p>
        </w:tc>
        <w:tc>
          <w:tcPr>
            <w:tcW w:w="1417" w:type="dxa"/>
          </w:tcPr>
          <w:p w14:paraId="08DBD0A8" w14:textId="77777777" w:rsidR="00965962" w:rsidRPr="00D61FD5" w:rsidRDefault="00965962" w:rsidP="00115B25">
            <w:pPr>
              <w:pStyle w:val="TH"/>
              <w:rPr>
                <w:b w:val="0"/>
              </w:rPr>
            </w:pPr>
            <w:r w:rsidRPr="00D61FD5">
              <w:rPr>
                <w:b w:val="0"/>
              </w:rPr>
              <w:t>08/05/2017</w:t>
            </w:r>
          </w:p>
        </w:tc>
        <w:tc>
          <w:tcPr>
            <w:tcW w:w="2694" w:type="dxa"/>
          </w:tcPr>
          <w:p w14:paraId="73E0827D" w14:textId="77777777" w:rsidR="00965962" w:rsidRPr="00D61FD5" w:rsidRDefault="00965962" w:rsidP="00115B25">
            <w:pPr>
              <w:pStyle w:val="TH"/>
              <w:rPr>
                <w:b w:val="0"/>
              </w:rPr>
            </w:pPr>
            <w:r w:rsidRPr="00D61FD5">
              <w:rPr>
                <w:b w:val="0"/>
              </w:rPr>
              <w:t>Intra (CU/UP)</w:t>
            </w:r>
          </w:p>
        </w:tc>
      </w:tr>
      <w:tr w:rsidR="00965962" w:rsidRPr="00D61FD5" w14:paraId="559225F8" w14:textId="77777777" w:rsidTr="00115B25">
        <w:tc>
          <w:tcPr>
            <w:tcW w:w="1413" w:type="dxa"/>
          </w:tcPr>
          <w:p w14:paraId="611E22DA" w14:textId="77777777" w:rsidR="00965962" w:rsidRPr="00D61FD5" w:rsidRDefault="00965962" w:rsidP="00115B25">
            <w:pPr>
              <w:pStyle w:val="TH"/>
              <w:rPr>
                <w:b w:val="0"/>
              </w:rPr>
            </w:pPr>
            <w:r w:rsidRPr="00D61FD5">
              <w:rPr>
                <w:b w:val="0"/>
              </w:rPr>
              <w:t>ng-control</w:t>
            </w:r>
          </w:p>
        </w:tc>
        <w:tc>
          <w:tcPr>
            <w:tcW w:w="992" w:type="dxa"/>
          </w:tcPr>
          <w:p w14:paraId="5C2BEE8B" w14:textId="77777777" w:rsidR="00965962" w:rsidRPr="00D61FD5" w:rsidRDefault="00965962" w:rsidP="00115B25">
            <w:pPr>
              <w:pStyle w:val="TH"/>
              <w:rPr>
                <w:b w:val="0"/>
              </w:rPr>
            </w:pPr>
            <w:r w:rsidRPr="00D61FD5">
              <w:rPr>
                <w:b w:val="0"/>
              </w:rPr>
              <w:t>38412</w:t>
            </w:r>
          </w:p>
        </w:tc>
        <w:tc>
          <w:tcPr>
            <w:tcW w:w="1156" w:type="dxa"/>
          </w:tcPr>
          <w:p w14:paraId="1C6B332C" w14:textId="77777777" w:rsidR="00965962" w:rsidRPr="00D61FD5" w:rsidRDefault="00965962" w:rsidP="00115B25">
            <w:pPr>
              <w:pStyle w:val="TH"/>
              <w:rPr>
                <w:b w:val="0"/>
              </w:rPr>
            </w:pPr>
            <w:r w:rsidRPr="00D61FD5">
              <w:rPr>
                <w:b w:val="0"/>
              </w:rPr>
              <w:t>sctp</w:t>
            </w:r>
          </w:p>
        </w:tc>
        <w:tc>
          <w:tcPr>
            <w:tcW w:w="1821" w:type="dxa"/>
          </w:tcPr>
          <w:p w14:paraId="5796EF4E" w14:textId="77777777" w:rsidR="00965962" w:rsidRPr="00D61FD5" w:rsidRDefault="00965962" w:rsidP="00115B25">
            <w:pPr>
              <w:pStyle w:val="TH"/>
              <w:rPr>
                <w:b w:val="0"/>
              </w:rPr>
            </w:pPr>
            <w:r w:rsidRPr="00D61FD5">
              <w:rPr>
                <w:b w:val="0"/>
              </w:rPr>
              <w:t>NG Control Plane</w:t>
            </w:r>
          </w:p>
        </w:tc>
        <w:tc>
          <w:tcPr>
            <w:tcW w:w="1417" w:type="dxa"/>
          </w:tcPr>
          <w:p w14:paraId="546778BF" w14:textId="77777777" w:rsidR="00965962" w:rsidRPr="00D61FD5" w:rsidRDefault="00965962" w:rsidP="00115B25">
            <w:pPr>
              <w:pStyle w:val="TH"/>
              <w:rPr>
                <w:b w:val="0"/>
              </w:rPr>
            </w:pPr>
            <w:r w:rsidRPr="00D61FD5">
              <w:rPr>
                <w:b w:val="0"/>
              </w:rPr>
              <w:t>18/05/2017</w:t>
            </w:r>
          </w:p>
        </w:tc>
        <w:tc>
          <w:tcPr>
            <w:tcW w:w="2694" w:type="dxa"/>
          </w:tcPr>
          <w:p w14:paraId="2090296E" w14:textId="77777777" w:rsidR="00965962" w:rsidRPr="00D61FD5" w:rsidRDefault="00965962" w:rsidP="00115B25">
            <w:pPr>
              <w:pStyle w:val="TH"/>
              <w:rPr>
                <w:b w:val="0"/>
              </w:rPr>
            </w:pPr>
            <w:r w:rsidRPr="00D61FD5">
              <w:rPr>
                <w:b w:val="0"/>
              </w:rPr>
              <w:t>Intra (gNB/ng-eNB-AMF)</w:t>
            </w:r>
          </w:p>
        </w:tc>
      </w:tr>
      <w:tr w:rsidR="00965962" w:rsidRPr="00D61FD5" w14:paraId="378E7A9A" w14:textId="77777777" w:rsidTr="00115B25">
        <w:tc>
          <w:tcPr>
            <w:tcW w:w="1413" w:type="dxa"/>
          </w:tcPr>
          <w:p w14:paraId="62C78018" w14:textId="77777777" w:rsidR="00965962" w:rsidRPr="00D61FD5" w:rsidRDefault="00965962" w:rsidP="00115B25">
            <w:pPr>
              <w:pStyle w:val="TH"/>
              <w:rPr>
                <w:b w:val="0"/>
              </w:rPr>
            </w:pPr>
            <w:r w:rsidRPr="00D61FD5">
              <w:rPr>
                <w:b w:val="0"/>
              </w:rPr>
              <w:t>xn-control</w:t>
            </w:r>
          </w:p>
        </w:tc>
        <w:tc>
          <w:tcPr>
            <w:tcW w:w="992" w:type="dxa"/>
          </w:tcPr>
          <w:p w14:paraId="1A8A133B" w14:textId="77777777" w:rsidR="00965962" w:rsidRPr="00D61FD5" w:rsidRDefault="00965962" w:rsidP="00115B25">
            <w:pPr>
              <w:pStyle w:val="TH"/>
              <w:rPr>
                <w:b w:val="0"/>
              </w:rPr>
            </w:pPr>
            <w:r w:rsidRPr="00D61FD5">
              <w:rPr>
                <w:b w:val="0"/>
              </w:rPr>
              <w:t>38422</w:t>
            </w:r>
          </w:p>
        </w:tc>
        <w:tc>
          <w:tcPr>
            <w:tcW w:w="1156" w:type="dxa"/>
          </w:tcPr>
          <w:p w14:paraId="3E10713C" w14:textId="77777777" w:rsidR="00965962" w:rsidRPr="00D61FD5" w:rsidRDefault="00965962" w:rsidP="00115B25">
            <w:pPr>
              <w:pStyle w:val="TH"/>
              <w:rPr>
                <w:b w:val="0"/>
              </w:rPr>
            </w:pPr>
            <w:r w:rsidRPr="00D61FD5">
              <w:rPr>
                <w:b w:val="0"/>
              </w:rPr>
              <w:t>sctp</w:t>
            </w:r>
          </w:p>
        </w:tc>
        <w:tc>
          <w:tcPr>
            <w:tcW w:w="1821" w:type="dxa"/>
          </w:tcPr>
          <w:p w14:paraId="17D4EA7C" w14:textId="77777777" w:rsidR="00965962" w:rsidRPr="00D61FD5" w:rsidRDefault="00965962" w:rsidP="00115B25">
            <w:pPr>
              <w:pStyle w:val="TH"/>
              <w:rPr>
                <w:b w:val="0"/>
              </w:rPr>
            </w:pPr>
            <w:r w:rsidRPr="00D61FD5">
              <w:rPr>
                <w:b w:val="0"/>
              </w:rPr>
              <w:t>Xn Control Plane</w:t>
            </w:r>
          </w:p>
        </w:tc>
        <w:tc>
          <w:tcPr>
            <w:tcW w:w="1417" w:type="dxa"/>
          </w:tcPr>
          <w:p w14:paraId="5E3448CC" w14:textId="77777777" w:rsidR="00965962" w:rsidRPr="00D61FD5" w:rsidRDefault="00965962" w:rsidP="00115B25">
            <w:pPr>
              <w:pStyle w:val="TH"/>
              <w:rPr>
                <w:b w:val="0"/>
              </w:rPr>
            </w:pPr>
            <w:r w:rsidRPr="00D61FD5">
              <w:rPr>
                <w:b w:val="0"/>
              </w:rPr>
              <w:t>18/05/2017</w:t>
            </w:r>
          </w:p>
        </w:tc>
        <w:tc>
          <w:tcPr>
            <w:tcW w:w="2694" w:type="dxa"/>
          </w:tcPr>
          <w:p w14:paraId="16D9AB54" w14:textId="77777777" w:rsidR="00965962" w:rsidRPr="00D61FD5" w:rsidRDefault="00965962" w:rsidP="00115B25">
            <w:pPr>
              <w:pStyle w:val="TH"/>
              <w:rPr>
                <w:b w:val="0"/>
              </w:rPr>
            </w:pPr>
            <w:r w:rsidRPr="00D61FD5">
              <w:rPr>
                <w:b w:val="0"/>
              </w:rPr>
              <w:t>Intra (gNB-gNB/ng-eNB)</w:t>
            </w:r>
          </w:p>
        </w:tc>
      </w:tr>
      <w:tr w:rsidR="00965962" w:rsidRPr="00D61FD5" w14:paraId="6F68E92B" w14:textId="77777777" w:rsidTr="00115B25">
        <w:tc>
          <w:tcPr>
            <w:tcW w:w="1413" w:type="dxa"/>
          </w:tcPr>
          <w:p w14:paraId="70022B8D" w14:textId="77777777" w:rsidR="00965962" w:rsidRPr="00D61FD5" w:rsidRDefault="00965962" w:rsidP="00115B25">
            <w:pPr>
              <w:pStyle w:val="TH"/>
              <w:rPr>
                <w:b w:val="0"/>
              </w:rPr>
            </w:pPr>
            <w:r w:rsidRPr="00D61FD5">
              <w:rPr>
                <w:b w:val="0"/>
              </w:rPr>
              <w:t>f1-control</w:t>
            </w:r>
          </w:p>
        </w:tc>
        <w:tc>
          <w:tcPr>
            <w:tcW w:w="992" w:type="dxa"/>
          </w:tcPr>
          <w:p w14:paraId="1E4DB69D" w14:textId="77777777" w:rsidR="00965962" w:rsidRPr="00D61FD5" w:rsidRDefault="00965962" w:rsidP="00115B25">
            <w:pPr>
              <w:pStyle w:val="TH"/>
              <w:rPr>
                <w:b w:val="0"/>
              </w:rPr>
            </w:pPr>
            <w:r w:rsidRPr="00D61FD5">
              <w:rPr>
                <w:b w:val="0"/>
              </w:rPr>
              <w:t>38472</w:t>
            </w:r>
          </w:p>
        </w:tc>
        <w:tc>
          <w:tcPr>
            <w:tcW w:w="1156" w:type="dxa"/>
          </w:tcPr>
          <w:p w14:paraId="26635837" w14:textId="77777777" w:rsidR="00965962" w:rsidRPr="00D61FD5" w:rsidRDefault="00965962" w:rsidP="00115B25">
            <w:pPr>
              <w:pStyle w:val="TH"/>
              <w:rPr>
                <w:b w:val="0"/>
              </w:rPr>
            </w:pPr>
            <w:r w:rsidRPr="00D61FD5">
              <w:rPr>
                <w:b w:val="0"/>
              </w:rPr>
              <w:t>sctp</w:t>
            </w:r>
          </w:p>
        </w:tc>
        <w:tc>
          <w:tcPr>
            <w:tcW w:w="1821" w:type="dxa"/>
          </w:tcPr>
          <w:p w14:paraId="4C3BEBC7" w14:textId="77777777" w:rsidR="00965962" w:rsidRPr="00D61FD5" w:rsidRDefault="00965962" w:rsidP="00115B25">
            <w:pPr>
              <w:pStyle w:val="TH"/>
              <w:rPr>
                <w:b w:val="0"/>
              </w:rPr>
            </w:pPr>
            <w:r w:rsidRPr="00D61FD5">
              <w:rPr>
                <w:b w:val="0"/>
              </w:rPr>
              <w:t>F1 Control Plane</w:t>
            </w:r>
          </w:p>
        </w:tc>
        <w:tc>
          <w:tcPr>
            <w:tcW w:w="1417" w:type="dxa"/>
          </w:tcPr>
          <w:p w14:paraId="31D11B2B" w14:textId="77777777" w:rsidR="00965962" w:rsidRPr="00D61FD5" w:rsidRDefault="00965962" w:rsidP="00115B25">
            <w:pPr>
              <w:pStyle w:val="TH"/>
              <w:rPr>
                <w:b w:val="0"/>
              </w:rPr>
            </w:pPr>
            <w:r w:rsidRPr="00D61FD5">
              <w:rPr>
                <w:b w:val="0"/>
              </w:rPr>
              <w:t>23/06/2017</w:t>
            </w:r>
          </w:p>
        </w:tc>
        <w:tc>
          <w:tcPr>
            <w:tcW w:w="2694" w:type="dxa"/>
          </w:tcPr>
          <w:p w14:paraId="3E0C0D59" w14:textId="77777777" w:rsidR="00965962" w:rsidRPr="00D61FD5" w:rsidRDefault="00965962" w:rsidP="00115B25">
            <w:pPr>
              <w:pStyle w:val="TH"/>
              <w:rPr>
                <w:b w:val="0"/>
              </w:rPr>
            </w:pPr>
            <w:r w:rsidRPr="00D61FD5">
              <w:rPr>
                <w:b w:val="0"/>
              </w:rPr>
              <w:t>Intra (gNBCU/gNBDU)</w:t>
            </w:r>
          </w:p>
        </w:tc>
      </w:tr>
      <w:tr w:rsidR="00965962" w:rsidRPr="00D61FD5" w14:paraId="104C7ED6" w14:textId="77777777" w:rsidTr="00115B25">
        <w:tc>
          <w:tcPr>
            <w:tcW w:w="1413" w:type="dxa"/>
          </w:tcPr>
          <w:p w14:paraId="26C60EA8" w14:textId="77777777" w:rsidR="00965962" w:rsidRPr="00D61FD5" w:rsidRDefault="00965962" w:rsidP="00115B25">
            <w:pPr>
              <w:pStyle w:val="TH"/>
              <w:rPr>
                <w:b w:val="0"/>
              </w:rPr>
            </w:pPr>
            <w:r w:rsidRPr="00D61FD5">
              <w:rPr>
                <w:b w:val="0"/>
              </w:rPr>
              <w:t>e1-interface</w:t>
            </w:r>
          </w:p>
        </w:tc>
        <w:tc>
          <w:tcPr>
            <w:tcW w:w="992" w:type="dxa"/>
          </w:tcPr>
          <w:p w14:paraId="172D1C93" w14:textId="77777777" w:rsidR="00965962" w:rsidRPr="00D61FD5" w:rsidRDefault="00965962" w:rsidP="00115B25">
            <w:pPr>
              <w:pStyle w:val="TH"/>
              <w:rPr>
                <w:b w:val="0"/>
              </w:rPr>
            </w:pPr>
            <w:r w:rsidRPr="00D61FD5">
              <w:rPr>
                <w:b w:val="0"/>
              </w:rPr>
              <w:t>38462</w:t>
            </w:r>
          </w:p>
        </w:tc>
        <w:tc>
          <w:tcPr>
            <w:tcW w:w="1156" w:type="dxa"/>
          </w:tcPr>
          <w:p w14:paraId="38ADE934" w14:textId="77777777" w:rsidR="00965962" w:rsidRPr="00D61FD5" w:rsidRDefault="00965962" w:rsidP="00115B25">
            <w:pPr>
              <w:pStyle w:val="TH"/>
              <w:rPr>
                <w:b w:val="0"/>
              </w:rPr>
            </w:pPr>
            <w:r w:rsidRPr="00D61FD5">
              <w:rPr>
                <w:b w:val="0"/>
              </w:rPr>
              <w:t>sctp</w:t>
            </w:r>
          </w:p>
        </w:tc>
        <w:tc>
          <w:tcPr>
            <w:tcW w:w="1821" w:type="dxa"/>
          </w:tcPr>
          <w:p w14:paraId="02D83368" w14:textId="77777777" w:rsidR="00965962" w:rsidRPr="00D61FD5" w:rsidRDefault="00965962" w:rsidP="00115B25">
            <w:pPr>
              <w:pStyle w:val="TH"/>
              <w:rPr>
                <w:b w:val="0"/>
              </w:rPr>
            </w:pPr>
            <w:r w:rsidRPr="00D61FD5">
              <w:rPr>
                <w:b w:val="0"/>
              </w:rPr>
              <w:t xml:space="preserve">E1 signalling transport </w:t>
            </w:r>
          </w:p>
        </w:tc>
        <w:tc>
          <w:tcPr>
            <w:tcW w:w="1417" w:type="dxa"/>
          </w:tcPr>
          <w:p w14:paraId="3B38C325" w14:textId="77777777" w:rsidR="00965962" w:rsidRPr="00D61FD5" w:rsidRDefault="00965962" w:rsidP="00115B25">
            <w:pPr>
              <w:pStyle w:val="TH"/>
              <w:rPr>
                <w:b w:val="0"/>
              </w:rPr>
            </w:pPr>
            <w:r w:rsidRPr="00D61FD5">
              <w:rPr>
                <w:b w:val="0"/>
              </w:rPr>
              <w:t>06/11/2018</w:t>
            </w:r>
          </w:p>
        </w:tc>
        <w:tc>
          <w:tcPr>
            <w:tcW w:w="2694" w:type="dxa"/>
          </w:tcPr>
          <w:p w14:paraId="0BA33C49" w14:textId="77777777" w:rsidR="00965962" w:rsidRPr="00D61FD5" w:rsidRDefault="00965962" w:rsidP="00115B25">
            <w:pPr>
              <w:pStyle w:val="TH"/>
              <w:rPr>
                <w:b w:val="0"/>
              </w:rPr>
            </w:pPr>
            <w:r w:rsidRPr="00D61FD5">
              <w:rPr>
                <w:b w:val="0"/>
              </w:rPr>
              <w:t>Intra (gNB-CU-CP/gNB-CU-UP)</w:t>
            </w:r>
          </w:p>
        </w:tc>
      </w:tr>
      <w:tr w:rsidR="00965962" w:rsidRPr="00D61FD5" w14:paraId="2B64CD2D" w14:textId="77777777" w:rsidTr="00115B25">
        <w:tc>
          <w:tcPr>
            <w:tcW w:w="1413" w:type="dxa"/>
          </w:tcPr>
          <w:p w14:paraId="61AA81B3" w14:textId="77777777" w:rsidR="00965962" w:rsidRPr="00D61FD5" w:rsidRDefault="00965962" w:rsidP="00115B25">
            <w:pPr>
              <w:pStyle w:val="TH"/>
              <w:rPr>
                <w:b w:val="0"/>
              </w:rPr>
            </w:pPr>
            <w:r w:rsidRPr="00D61FD5">
              <w:rPr>
                <w:b w:val="0"/>
              </w:rPr>
              <w:t>3gpp-monp</w:t>
            </w:r>
          </w:p>
        </w:tc>
        <w:tc>
          <w:tcPr>
            <w:tcW w:w="992" w:type="dxa"/>
          </w:tcPr>
          <w:p w14:paraId="653EA570" w14:textId="77777777" w:rsidR="00965962" w:rsidRPr="00D61FD5" w:rsidRDefault="00965962" w:rsidP="00115B25">
            <w:pPr>
              <w:pStyle w:val="TH"/>
              <w:rPr>
                <w:b w:val="0"/>
              </w:rPr>
            </w:pPr>
            <w:r w:rsidRPr="00D61FD5">
              <w:rPr>
                <w:b w:val="0"/>
              </w:rPr>
              <w:t>8809</w:t>
            </w:r>
          </w:p>
        </w:tc>
        <w:tc>
          <w:tcPr>
            <w:tcW w:w="1156" w:type="dxa"/>
          </w:tcPr>
          <w:p w14:paraId="2F5DABBB" w14:textId="77777777" w:rsidR="00965962" w:rsidRPr="00D61FD5" w:rsidRDefault="00965962" w:rsidP="00115B25">
            <w:pPr>
              <w:pStyle w:val="TH"/>
              <w:rPr>
                <w:b w:val="0"/>
              </w:rPr>
            </w:pPr>
            <w:r w:rsidRPr="00D61FD5">
              <w:rPr>
                <w:b w:val="0"/>
              </w:rPr>
              <w:t>udp</w:t>
            </w:r>
          </w:p>
        </w:tc>
        <w:tc>
          <w:tcPr>
            <w:tcW w:w="1821" w:type="dxa"/>
          </w:tcPr>
          <w:p w14:paraId="3791E9F2" w14:textId="77777777" w:rsidR="00965962" w:rsidRPr="00D61FD5" w:rsidRDefault="00965962" w:rsidP="00115B25">
            <w:pPr>
              <w:pStyle w:val="TH"/>
              <w:rPr>
                <w:b w:val="0"/>
              </w:rPr>
            </w:pPr>
            <w:r w:rsidRPr="00D61FD5">
              <w:rPr>
                <w:b w:val="0"/>
              </w:rPr>
              <w:t>MCPTT Off-Network Protocol (MONP)</w:t>
            </w:r>
          </w:p>
        </w:tc>
        <w:tc>
          <w:tcPr>
            <w:tcW w:w="1417" w:type="dxa"/>
          </w:tcPr>
          <w:p w14:paraId="73C8A78D" w14:textId="77777777" w:rsidR="00965962" w:rsidRPr="00D61FD5" w:rsidRDefault="00965962" w:rsidP="00115B25">
            <w:pPr>
              <w:pStyle w:val="TH"/>
              <w:rPr>
                <w:b w:val="0"/>
              </w:rPr>
            </w:pPr>
            <w:r w:rsidRPr="00D61FD5">
              <w:rPr>
                <w:b w:val="0"/>
              </w:rPr>
              <w:t>15/04/2019</w:t>
            </w:r>
          </w:p>
        </w:tc>
        <w:tc>
          <w:tcPr>
            <w:tcW w:w="2694" w:type="dxa"/>
          </w:tcPr>
          <w:p w14:paraId="73D0C6BA" w14:textId="77777777" w:rsidR="00965962" w:rsidRPr="00D61FD5" w:rsidRDefault="00965962" w:rsidP="00115B25">
            <w:pPr>
              <w:pStyle w:val="TH"/>
              <w:rPr>
                <w:b w:val="0"/>
              </w:rPr>
            </w:pPr>
            <w:r w:rsidRPr="00D61FD5">
              <w:rPr>
                <w:b w:val="0"/>
              </w:rPr>
              <w:t>Intra (MCPTT client/MCPTT client)</w:t>
            </w:r>
          </w:p>
        </w:tc>
      </w:tr>
      <w:tr w:rsidR="00965962" w:rsidRPr="00D61FD5" w14:paraId="404C8191" w14:textId="77777777" w:rsidTr="00115B25">
        <w:tc>
          <w:tcPr>
            <w:tcW w:w="1413" w:type="dxa"/>
          </w:tcPr>
          <w:p w14:paraId="551FF7B6" w14:textId="77777777" w:rsidR="00965962" w:rsidRPr="00D61FD5" w:rsidRDefault="00965962" w:rsidP="00115B25">
            <w:pPr>
              <w:pStyle w:val="TH"/>
              <w:rPr>
                <w:b w:val="0"/>
              </w:rPr>
            </w:pPr>
            <w:r w:rsidRPr="00D61FD5">
              <w:rPr>
                <w:b w:val="0"/>
              </w:rPr>
              <w:t>3gpp-w1ap</w:t>
            </w:r>
          </w:p>
        </w:tc>
        <w:tc>
          <w:tcPr>
            <w:tcW w:w="992" w:type="dxa"/>
          </w:tcPr>
          <w:p w14:paraId="466EDC14" w14:textId="77777777" w:rsidR="00965962" w:rsidRPr="00D61FD5" w:rsidRDefault="00965962" w:rsidP="00115B25">
            <w:pPr>
              <w:pStyle w:val="TH"/>
              <w:rPr>
                <w:b w:val="0"/>
              </w:rPr>
            </w:pPr>
            <w:r w:rsidRPr="00D61FD5">
              <w:rPr>
                <w:b w:val="0"/>
              </w:rPr>
              <w:t>37472</w:t>
            </w:r>
          </w:p>
        </w:tc>
        <w:tc>
          <w:tcPr>
            <w:tcW w:w="1156" w:type="dxa"/>
          </w:tcPr>
          <w:p w14:paraId="25FDD8BD" w14:textId="77777777" w:rsidR="00965962" w:rsidRPr="00D61FD5" w:rsidRDefault="00965962" w:rsidP="00115B25">
            <w:pPr>
              <w:pStyle w:val="TH"/>
              <w:rPr>
                <w:b w:val="0"/>
              </w:rPr>
            </w:pPr>
            <w:r w:rsidRPr="00D61FD5">
              <w:rPr>
                <w:b w:val="0"/>
              </w:rPr>
              <w:t>sctp</w:t>
            </w:r>
          </w:p>
        </w:tc>
        <w:tc>
          <w:tcPr>
            <w:tcW w:w="1821" w:type="dxa"/>
          </w:tcPr>
          <w:p w14:paraId="16708C9A" w14:textId="77777777" w:rsidR="00965962" w:rsidRPr="00D61FD5" w:rsidRDefault="00965962" w:rsidP="00115B25">
            <w:pPr>
              <w:pStyle w:val="TH"/>
              <w:rPr>
                <w:b w:val="0"/>
              </w:rPr>
            </w:pPr>
            <w:r w:rsidRPr="00D61FD5">
              <w:rPr>
                <w:b w:val="0"/>
              </w:rPr>
              <w:t>W1 signalling transport</w:t>
            </w:r>
          </w:p>
        </w:tc>
        <w:tc>
          <w:tcPr>
            <w:tcW w:w="1417" w:type="dxa"/>
          </w:tcPr>
          <w:p w14:paraId="76CE9D6C" w14:textId="77777777" w:rsidR="00965962" w:rsidRPr="00D61FD5" w:rsidRDefault="00965962" w:rsidP="00115B25">
            <w:pPr>
              <w:pStyle w:val="TH"/>
              <w:rPr>
                <w:b w:val="0"/>
              </w:rPr>
            </w:pPr>
            <w:r w:rsidRPr="00D61FD5">
              <w:rPr>
                <w:b w:val="0"/>
              </w:rPr>
              <w:t>16/07/2020</w:t>
            </w:r>
          </w:p>
        </w:tc>
        <w:tc>
          <w:tcPr>
            <w:tcW w:w="2694" w:type="dxa"/>
          </w:tcPr>
          <w:p w14:paraId="6F7A4240" w14:textId="77777777" w:rsidR="00965962" w:rsidRPr="00D61FD5" w:rsidRDefault="00965962" w:rsidP="00115B25">
            <w:pPr>
              <w:pStyle w:val="TH"/>
              <w:rPr>
                <w:b w:val="0"/>
              </w:rPr>
            </w:pPr>
            <w:r w:rsidRPr="00D61FD5">
              <w:rPr>
                <w:b w:val="0"/>
              </w:rPr>
              <w:t>Intra (ng-eNB-DU/ng-eNB-CU</w:t>
            </w:r>
          </w:p>
        </w:tc>
      </w:tr>
    </w:tbl>
    <w:p w14:paraId="34619528" w14:textId="77777777" w:rsidR="00965962" w:rsidRPr="00D61FD5" w:rsidRDefault="00965962" w:rsidP="00230B8D"/>
    <w:p w14:paraId="32EE6BBA" w14:textId="25190B51" w:rsidR="00EF49DA" w:rsidRPr="00D61FD5" w:rsidRDefault="00EF49DA" w:rsidP="00230B8D">
      <w:r w:rsidRPr="00D61FD5">
        <w:lastRenderedPageBreak/>
        <w:t>Since 2015, IANA had gradually warned 3GPP that a solution should be found to avoid port assignments for protocols only used in 3GPP. Exceptions were made at the beginning and the last requests were granted by IESG only at the conditions that it was the last one(s). Now, it is clear that application for a new port will not be granted without a strong justification for it, only if the recommendations given in IETF RFC 7605 </w:t>
      </w:r>
      <w:r w:rsidR="001F77FC" w:rsidRPr="00D61FD5">
        <w:t>[3]</w:t>
      </w:r>
      <w:r w:rsidRPr="00D61FD5">
        <w:t xml:space="preserve"> have been carefully followed and it is proved that there is no other solution than port assignment for service port discovery.</w:t>
      </w:r>
    </w:p>
    <w:p w14:paraId="13DEF924" w14:textId="35509C74" w:rsidR="007C6735" w:rsidRPr="00D61FD5" w:rsidRDefault="006554B6" w:rsidP="00D61FD5">
      <w:pPr>
        <w:pStyle w:val="Heading9"/>
      </w:pPr>
      <w:bookmarkStart w:id="1739" w:name="_Toc66105118"/>
      <w:bookmarkStart w:id="1740" w:name="_Toc66106991"/>
      <w:bookmarkStart w:id="1741" w:name="_Toc66462648"/>
      <w:bookmarkStart w:id="1742" w:name="_Toc70927171"/>
      <w:bookmarkStart w:id="1743" w:name="_Toc73781993"/>
      <w:bookmarkStart w:id="1744" w:name="_Toc82717899"/>
      <w:r w:rsidRPr="00D61FD5">
        <w:t>Annex D</w:t>
      </w:r>
      <w:r w:rsidR="007C6735" w:rsidRPr="00D61FD5">
        <w:t>:</w:t>
      </w:r>
      <w:r w:rsidR="002B3270" w:rsidRPr="00D61FD5">
        <w:t xml:space="preserve"> </w:t>
      </w:r>
      <w:r w:rsidR="002B3270" w:rsidRPr="00D61FD5">
        <w:br/>
      </w:r>
      <w:r w:rsidR="007C6735" w:rsidRPr="00D61FD5">
        <w:t>How future port number allocations from IETF/IANA could be addressed</w:t>
      </w:r>
      <w:bookmarkEnd w:id="1739"/>
      <w:bookmarkEnd w:id="1740"/>
      <w:bookmarkEnd w:id="1741"/>
      <w:bookmarkEnd w:id="1742"/>
      <w:bookmarkEnd w:id="1743"/>
      <w:bookmarkEnd w:id="1744"/>
    </w:p>
    <w:p w14:paraId="6C089232" w14:textId="157C134F" w:rsidR="007C6735" w:rsidRPr="00D61FD5" w:rsidRDefault="006554B6" w:rsidP="007C6735">
      <w:pPr>
        <w:pStyle w:val="Heading2"/>
        <w:rPr>
          <w:lang w:val="en-US"/>
        </w:rPr>
      </w:pPr>
      <w:bookmarkStart w:id="1745" w:name="_Toc66105119"/>
      <w:bookmarkStart w:id="1746" w:name="_Toc66106992"/>
      <w:bookmarkStart w:id="1747" w:name="_Toc66462649"/>
      <w:bookmarkStart w:id="1748" w:name="_Toc70927172"/>
      <w:bookmarkStart w:id="1749" w:name="_Toc73781994"/>
      <w:bookmarkStart w:id="1750" w:name="_Toc82717900"/>
      <w:r w:rsidRPr="00D61FD5">
        <w:rPr>
          <w:lang w:val="en-US"/>
        </w:rPr>
        <w:t>D.</w:t>
      </w:r>
      <w:r w:rsidR="007C6735" w:rsidRPr="00D61FD5">
        <w:rPr>
          <w:lang w:val="en-US"/>
        </w:rPr>
        <w:t>1</w:t>
      </w:r>
      <w:r w:rsidR="007C6735" w:rsidRPr="00D61FD5">
        <w:rPr>
          <w:lang w:val="en-US"/>
        </w:rPr>
        <w:tab/>
        <w:t>General</w:t>
      </w:r>
      <w:bookmarkEnd w:id="1745"/>
      <w:bookmarkEnd w:id="1746"/>
      <w:bookmarkEnd w:id="1747"/>
      <w:bookmarkEnd w:id="1748"/>
      <w:bookmarkEnd w:id="1749"/>
      <w:bookmarkEnd w:id="1750"/>
    </w:p>
    <w:p w14:paraId="1FDD8A3E" w14:textId="77777777" w:rsidR="007C6735" w:rsidRPr="00D61FD5" w:rsidRDefault="007C6735" w:rsidP="007C6735">
      <w:pPr>
        <w:rPr>
          <w:lang w:val="en-US"/>
        </w:rPr>
      </w:pPr>
      <w:r w:rsidRPr="00D61FD5">
        <w:rPr>
          <w:lang w:val="en-US"/>
        </w:rPr>
        <w:t>LS from IETF on "</w:t>
      </w:r>
      <w:r w:rsidRPr="00D61FD5">
        <w:t>LS on port allocation for the W1 interface</w:t>
      </w:r>
      <w:r w:rsidRPr="00D61FD5">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p>
    <w:p w14:paraId="110D2C97" w14:textId="3B803559" w:rsidR="007C6735" w:rsidRPr="00D61FD5" w:rsidRDefault="007C6735" w:rsidP="007C6735">
      <w:pPr>
        <w:rPr>
          <w:lang w:val="en-US"/>
        </w:rPr>
      </w:pPr>
      <w:r w:rsidRPr="00D61FD5">
        <w:rPr>
          <w:lang w:val="en-US"/>
        </w:rPr>
        <w:t>In order to address the problem, 3GPP members may need to contribute directly to IETF Transport and Services Area (TSV) WG. There may be a need for clarifying certain requirements in BCP 165 (RFC6335</w:t>
      </w:r>
      <w:r w:rsidR="001F77FC" w:rsidRPr="00D61FD5">
        <w:rPr>
          <w:lang w:val="en-US"/>
        </w:rPr>
        <w:t> [2]</w:t>
      </w:r>
      <w:r w:rsidRPr="00D61FD5">
        <w:rPr>
          <w:lang w:val="en-US"/>
        </w:rPr>
        <w:t xml:space="preserve"> and RFC7605</w:t>
      </w:r>
      <w:r w:rsidR="001F77FC" w:rsidRPr="00D61FD5">
        <w:rPr>
          <w:lang w:val="en-US"/>
        </w:rPr>
        <w:t> [</w:t>
      </w:r>
      <w:r w:rsidR="001C777A" w:rsidRPr="00D61FD5">
        <w:rPr>
          <w:lang w:val="en-US"/>
        </w:rPr>
        <w:t>3</w:t>
      </w:r>
      <w:r w:rsidR="001F77FC" w:rsidRPr="00D61FD5">
        <w:rPr>
          <w:lang w:val="en-US"/>
        </w:rPr>
        <w:t>]</w:t>
      </w:r>
      <w:r w:rsidRPr="00D61FD5">
        <w:rPr>
          <w:lang w:val="en-US"/>
        </w:rPr>
        <w:t xml:space="preserve">), or even drafting a new RFC could be considered. </w:t>
      </w:r>
    </w:p>
    <w:p w14:paraId="41745BF2" w14:textId="77777777" w:rsidR="007C6735" w:rsidRPr="00D61FD5" w:rsidRDefault="007C6735" w:rsidP="007C6735">
      <w:pPr>
        <w:rPr>
          <w:lang w:val="en-US"/>
        </w:rPr>
      </w:pPr>
      <w:r w:rsidRPr="00D61FD5">
        <w:rPr>
          <w:lang w:val="en-US"/>
        </w:rPr>
        <w:t xml:space="preserve">This informative annex could be used as an input for future work on this problem. </w:t>
      </w:r>
    </w:p>
    <w:p w14:paraId="27F82A82" w14:textId="40F94E55" w:rsidR="007C6735" w:rsidRPr="00D61FD5" w:rsidRDefault="006554B6" w:rsidP="007C6735">
      <w:pPr>
        <w:pStyle w:val="Heading2"/>
        <w:rPr>
          <w:lang w:val="en-US"/>
        </w:rPr>
      </w:pPr>
      <w:bookmarkStart w:id="1751" w:name="_Toc66105120"/>
      <w:bookmarkStart w:id="1752" w:name="_Toc66106993"/>
      <w:bookmarkStart w:id="1753" w:name="_Toc66462650"/>
      <w:bookmarkStart w:id="1754" w:name="_Toc70927173"/>
      <w:bookmarkStart w:id="1755" w:name="_Toc73781995"/>
      <w:bookmarkStart w:id="1756" w:name="_Toc82717901"/>
      <w:r w:rsidRPr="00D61FD5">
        <w:rPr>
          <w:lang w:val="en-US"/>
        </w:rPr>
        <w:t>D.</w:t>
      </w:r>
      <w:r w:rsidR="007C6735" w:rsidRPr="00D61FD5">
        <w:rPr>
          <w:lang w:val="en-US"/>
        </w:rPr>
        <w:t>2</w:t>
      </w:r>
      <w:r w:rsidR="007C6735" w:rsidRPr="00D61FD5">
        <w:rPr>
          <w:lang w:val="en-US"/>
        </w:rPr>
        <w:tab/>
        <w:t>Key provisions for the draft RFC</w:t>
      </w:r>
      <w:bookmarkEnd w:id="1751"/>
      <w:bookmarkEnd w:id="1752"/>
      <w:bookmarkEnd w:id="1753"/>
      <w:bookmarkEnd w:id="1754"/>
      <w:bookmarkEnd w:id="1755"/>
      <w:bookmarkEnd w:id="1756"/>
    </w:p>
    <w:p w14:paraId="76837DA9" w14:textId="053FB2AE" w:rsidR="007C6735" w:rsidRPr="00D61FD5" w:rsidRDefault="006554B6" w:rsidP="007C6735">
      <w:pPr>
        <w:pStyle w:val="Heading3"/>
        <w:rPr>
          <w:lang w:val="en-US"/>
        </w:rPr>
      </w:pPr>
      <w:bookmarkStart w:id="1757" w:name="_Toc66105121"/>
      <w:bookmarkStart w:id="1758" w:name="_Toc66106994"/>
      <w:bookmarkStart w:id="1759" w:name="_Toc66462651"/>
      <w:bookmarkStart w:id="1760" w:name="_Toc70927174"/>
      <w:bookmarkStart w:id="1761" w:name="_Toc73781996"/>
      <w:bookmarkStart w:id="1762" w:name="_Toc82717902"/>
      <w:r w:rsidRPr="00D61FD5">
        <w:rPr>
          <w:lang w:val="en-US"/>
        </w:rPr>
        <w:t>D.</w:t>
      </w:r>
      <w:r w:rsidR="007C6735" w:rsidRPr="00D61FD5">
        <w:rPr>
          <w:lang w:val="en-US"/>
        </w:rPr>
        <w:t>2.1</w:t>
      </w:r>
      <w:r w:rsidR="007C6735" w:rsidRPr="00D61FD5">
        <w:rPr>
          <w:lang w:val="en-US"/>
        </w:rPr>
        <w:tab/>
        <w:t>Introduction</w:t>
      </w:r>
      <w:bookmarkEnd w:id="1757"/>
      <w:bookmarkEnd w:id="1758"/>
      <w:bookmarkEnd w:id="1759"/>
      <w:bookmarkEnd w:id="1760"/>
      <w:bookmarkEnd w:id="1761"/>
      <w:bookmarkEnd w:id="1762"/>
    </w:p>
    <w:p w14:paraId="2D78C4B1" w14:textId="77777777" w:rsidR="007C6735" w:rsidRPr="00D61FD5" w:rsidRDefault="007C6735" w:rsidP="007C6735">
      <w:pPr>
        <w:rPr>
          <w:lang w:val="en-US"/>
        </w:rPr>
      </w:pPr>
      <w:r w:rsidRPr="00D61FD5">
        <w:rPr>
          <w:lang w:val="en-US"/>
        </w:rPr>
        <w:t>Client-server model relies on two types of server port allocations for various types of applications:</w:t>
      </w:r>
    </w:p>
    <w:p w14:paraId="0D1E7D5D" w14:textId="77777777" w:rsidR="007C6735" w:rsidRPr="00D61FD5" w:rsidRDefault="007C6735" w:rsidP="007C6735">
      <w:pPr>
        <w:pStyle w:val="B1"/>
        <w:rPr>
          <w:lang w:val="en-US"/>
        </w:rPr>
      </w:pPr>
      <w:r w:rsidRPr="00D61FD5">
        <w:rPr>
          <w:lang w:val="en-US"/>
        </w:rPr>
        <w:t>-</w:t>
      </w:r>
      <w:r w:rsidRPr="00D61FD5">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p>
    <w:p w14:paraId="65BC2210" w14:textId="77777777" w:rsidR="007C6735" w:rsidRPr="00D61FD5" w:rsidRDefault="007C6735" w:rsidP="007C6735">
      <w:pPr>
        <w:pStyle w:val="B1"/>
        <w:rPr>
          <w:lang w:val="en-US"/>
        </w:rPr>
      </w:pPr>
      <w:r w:rsidRPr="00D61FD5">
        <w:rPr>
          <w:lang w:val="en-US"/>
        </w:rPr>
        <w:t>-</w:t>
      </w:r>
      <w:r w:rsidRPr="00D61FD5">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p>
    <w:p w14:paraId="7D73B260" w14:textId="77777777" w:rsidR="007C6735" w:rsidRPr="00D61FD5" w:rsidRDefault="007C6735" w:rsidP="007C6735">
      <w:pPr>
        <w:rPr>
          <w:lang w:val="en-US"/>
        </w:rPr>
      </w:pPr>
      <w:r w:rsidRPr="00D61FD5">
        <w:rPr>
          <w:lang w:val="en-US"/>
        </w:rPr>
        <w:t xml:space="preserve">It should be noted that for security reasons it is a commonplace operator practice to use dynamically allocated ports also in cases where the servers do have default ports assigned. This mitigates possible e.g. DOS attacks. </w:t>
      </w:r>
    </w:p>
    <w:p w14:paraId="5A8F02A9" w14:textId="2FE520E4" w:rsidR="007C6735" w:rsidRPr="00D61FD5" w:rsidRDefault="006554B6" w:rsidP="007C6735">
      <w:pPr>
        <w:pStyle w:val="Heading3"/>
        <w:rPr>
          <w:lang w:val="en-US"/>
        </w:rPr>
      </w:pPr>
      <w:bookmarkStart w:id="1763" w:name="_Toc66105122"/>
      <w:bookmarkStart w:id="1764" w:name="_Toc66106995"/>
      <w:bookmarkStart w:id="1765" w:name="_Toc66462652"/>
      <w:bookmarkStart w:id="1766" w:name="_Toc70927175"/>
      <w:bookmarkStart w:id="1767" w:name="_Toc73781997"/>
      <w:bookmarkStart w:id="1768" w:name="_Toc82717903"/>
      <w:r w:rsidRPr="00D61FD5">
        <w:rPr>
          <w:lang w:val="en-US"/>
        </w:rPr>
        <w:t>D.</w:t>
      </w:r>
      <w:r w:rsidR="007C6735" w:rsidRPr="00D61FD5">
        <w:rPr>
          <w:lang w:val="en-US"/>
        </w:rPr>
        <w:t>2.2</w:t>
      </w:r>
      <w:r w:rsidR="007C6735" w:rsidRPr="00D61FD5">
        <w:rPr>
          <w:lang w:val="en-US"/>
        </w:rPr>
        <w:tab/>
        <w:t>Background</w:t>
      </w:r>
      <w:bookmarkEnd w:id="1763"/>
      <w:bookmarkEnd w:id="1764"/>
      <w:bookmarkEnd w:id="1765"/>
      <w:bookmarkEnd w:id="1766"/>
      <w:bookmarkEnd w:id="1767"/>
      <w:bookmarkEnd w:id="1768"/>
    </w:p>
    <w:p w14:paraId="3B65FBEA" w14:textId="77777777" w:rsidR="007C6735" w:rsidRPr="00D61FD5" w:rsidRDefault="007C6735" w:rsidP="007C6735">
      <w:pPr>
        <w:rPr>
          <w:lang w:val="en-US"/>
        </w:rPr>
      </w:pPr>
      <w:r w:rsidRPr="00D61FD5">
        <w:rPr>
          <w:lang w:val="en-US"/>
        </w:rPr>
        <w:t xml:space="preserve">There are hundreds of private enterprise entities that are asking IANA/IETF to assign default server port numbers from the User Port number range [1024-49151] to the applications, which are specific to the given enterprise. IANA/IETF apparently needs to carefully consider each case of such requests, because there is a finite numbers if unassigned port numbers.  </w:t>
      </w:r>
    </w:p>
    <w:p w14:paraId="527E16C6" w14:textId="77777777" w:rsidR="007C6735" w:rsidRPr="00D61FD5" w:rsidRDefault="007C6735" w:rsidP="007C6735">
      <w:pPr>
        <w:rPr>
          <w:lang w:val="en-US"/>
        </w:rPr>
      </w:pPr>
      <w:r w:rsidRPr="00D61FD5">
        <w:rPr>
          <w:lang w:val="en-US"/>
        </w:rPr>
        <w:t>3GPP however is one of the largest players in e-communications domain. Globally, around 80% of the 6.8 billion mobile end users were utilizing 3GPP networks in 2020, i.e. 5.44 billion. This puts 3GPP users on par with IETF end users. Around 3.4 billion end users utilized fixed internet access globally in 2020.</w:t>
      </w:r>
    </w:p>
    <w:p w14:paraId="4A3C90CE" w14:textId="77777777" w:rsidR="007C6735" w:rsidRPr="00D61FD5" w:rsidRDefault="007C6735" w:rsidP="007C6735">
      <w:pPr>
        <w:rPr>
          <w:lang w:val="en-US"/>
        </w:rPr>
      </w:pPr>
      <w:r w:rsidRPr="00D61FD5">
        <w:rPr>
          <w:lang w:val="en-US"/>
        </w:rPr>
        <w:t>For the past 11 years (2009 – 2020), 3GPP has requested only 19 new port numbers from IETF/IANA. Therefore, on average 3GPP needs around 2 new ports per year.</w:t>
      </w:r>
    </w:p>
    <w:p w14:paraId="108C17BD" w14:textId="77777777" w:rsidR="007C6735" w:rsidRPr="00D61FD5" w:rsidRDefault="007C6735" w:rsidP="007C6735">
      <w:pPr>
        <w:rPr>
          <w:lang w:val="en-US"/>
        </w:rPr>
      </w:pPr>
      <w:r w:rsidRPr="00D61FD5">
        <w:rPr>
          <w:lang w:val="en-US"/>
        </w:rPr>
        <w:lastRenderedPageBreak/>
        <w:t xml:space="preserve">Currently, in the User Port number range [1024-49151] there are more than 36 000 unassigned port numbers, i.e. around 74% of the range is still available. In addition to that, </w:t>
      </w:r>
      <w:r w:rsidRPr="00D61FD5">
        <w:t xml:space="preserve">RFC6335 [2] </w:t>
      </w:r>
      <w:r w:rsidRPr="00D61FD5">
        <w:rPr>
          <w:lang w:val="en-US"/>
        </w:rPr>
        <w:t xml:space="preserve">provides for extending the current port number range to a much larger space. </w:t>
      </w:r>
    </w:p>
    <w:p w14:paraId="69776C86" w14:textId="6F31B5CA" w:rsidR="007C6735" w:rsidRPr="00D61FD5" w:rsidRDefault="007C6735" w:rsidP="007C6735">
      <w:pPr>
        <w:rPr>
          <w:lang w:val="en-US"/>
        </w:rPr>
      </w:pPr>
      <w:r w:rsidRPr="00D61FD5">
        <w:rPr>
          <w:lang w:val="en-US"/>
        </w:rPr>
        <w:t>Quote from</w:t>
      </w:r>
      <w:r w:rsidR="00EC3DCA">
        <w:rPr>
          <w:lang w:val="en-US"/>
        </w:rPr>
        <w:t xml:space="preserve"> clause </w:t>
      </w:r>
      <w:r w:rsidRPr="00D61FD5">
        <w:rPr>
          <w:lang w:val="en-US"/>
        </w:rPr>
        <w:t xml:space="preserve">6 in </w:t>
      </w:r>
      <w:r w:rsidRPr="00D61FD5">
        <w:t>RFC6335 [2]</w:t>
      </w:r>
      <w:r w:rsidRPr="00D61FD5">
        <w:rPr>
          <w:lang w:val="en-US"/>
        </w:rPr>
        <w:t>:</w:t>
      </w:r>
    </w:p>
    <w:p w14:paraId="258B39BB" w14:textId="4ECCE3E4" w:rsidR="007C6735" w:rsidRPr="00D61FD5" w:rsidRDefault="00D61FD5" w:rsidP="007C6735">
      <w:pPr>
        <w:pStyle w:val="B1"/>
        <w:rPr>
          <w:lang w:val="en-US"/>
        </w:rPr>
      </w:pPr>
      <w:r>
        <w:rPr>
          <w:lang w:val="en-US"/>
        </w:rPr>
        <w:tab/>
      </w:r>
      <w:r w:rsidR="007C6735" w:rsidRPr="00D61FD5">
        <w:rPr>
          <w:lang w:val="en-US"/>
        </w:rPr>
        <w:t>Reserved port numbers are not available for regular assignment; they are "assigned to IANA" for special purposes.  Reserved port numbers include values at the edges of each range, e.g., 0, 1023, 1024, etc., which may be used to extend these ranges or the overall port number space in the future.</w:t>
      </w:r>
    </w:p>
    <w:p w14:paraId="693287BC" w14:textId="18451236" w:rsidR="007C6735" w:rsidRPr="00D61FD5" w:rsidRDefault="006554B6" w:rsidP="007C6735">
      <w:pPr>
        <w:pStyle w:val="Heading3"/>
        <w:rPr>
          <w:lang w:val="en-US"/>
        </w:rPr>
      </w:pPr>
      <w:bookmarkStart w:id="1769" w:name="_Toc66105123"/>
      <w:bookmarkStart w:id="1770" w:name="_Toc66106996"/>
      <w:bookmarkStart w:id="1771" w:name="_Toc66462653"/>
      <w:bookmarkStart w:id="1772" w:name="_Toc70927176"/>
      <w:bookmarkStart w:id="1773" w:name="_Toc73781998"/>
      <w:bookmarkStart w:id="1774" w:name="_Toc82717904"/>
      <w:r w:rsidRPr="00D61FD5">
        <w:rPr>
          <w:lang w:val="en-US"/>
        </w:rPr>
        <w:t>D.</w:t>
      </w:r>
      <w:r w:rsidR="007C6735" w:rsidRPr="00D61FD5">
        <w:rPr>
          <w:lang w:val="en-US"/>
        </w:rPr>
        <w:t>2.3</w:t>
      </w:r>
      <w:r w:rsidR="007C6735" w:rsidRPr="00D61FD5">
        <w:rPr>
          <w:lang w:val="en-US"/>
        </w:rPr>
        <w:tab/>
        <w:t>Objectives</w:t>
      </w:r>
      <w:bookmarkEnd w:id="1769"/>
      <w:bookmarkEnd w:id="1770"/>
      <w:bookmarkEnd w:id="1771"/>
      <w:bookmarkEnd w:id="1772"/>
      <w:bookmarkEnd w:id="1773"/>
      <w:bookmarkEnd w:id="1774"/>
    </w:p>
    <w:p w14:paraId="528E181A" w14:textId="77777777" w:rsidR="007C6735" w:rsidRPr="00D61FD5" w:rsidRDefault="007C6735" w:rsidP="007C6735">
      <w:pPr>
        <w:rPr>
          <w:lang w:val="en-US"/>
        </w:rPr>
      </w:pPr>
      <w:r w:rsidRPr="00D61FD5">
        <w:rPr>
          <w:lang w:val="en-US"/>
        </w:rPr>
        <w:t>Applications that run on top of transport layer protocols, TCP/UDP/SCTP/DCCP utilize ports to enable IP address sharing. Such applications can be grouped into two key categories:</w:t>
      </w:r>
    </w:p>
    <w:p w14:paraId="303F915C" w14:textId="77777777" w:rsidR="007C6735" w:rsidRPr="00D61FD5" w:rsidRDefault="007C6735" w:rsidP="007C6735">
      <w:pPr>
        <w:pStyle w:val="B1"/>
        <w:rPr>
          <w:lang w:val="en-US"/>
        </w:rPr>
      </w:pPr>
      <w:r w:rsidRPr="00D61FD5">
        <w:rPr>
          <w:lang w:val="en-US"/>
        </w:rPr>
        <w:t>A.</w:t>
      </w:r>
      <w:r w:rsidRPr="00D61FD5">
        <w:rPr>
          <w:lang w:val="en-US"/>
        </w:rPr>
        <w:tab/>
        <w:t xml:space="preserve">Dynamically allocated server port numbers meet the requirements of the applications. </w:t>
      </w:r>
    </w:p>
    <w:p w14:paraId="11B85030" w14:textId="77777777" w:rsidR="007C6735" w:rsidRPr="00D61FD5" w:rsidRDefault="007C6735" w:rsidP="007C6735">
      <w:pPr>
        <w:pStyle w:val="B1"/>
        <w:rPr>
          <w:lang w:val="en-US"/>
        </w:rPr>
      </w:pPr>
      <w:r w:rsidRPr="00D61FD5">
        <w:rPr>
          <w:lang w:val="en-US"/>
        </w:rPr>
        <w:t>B.</w:t>
      </w:r>
      <w:r w:rsidRPr="00D61FD5">
        <w:rPr>
          <w:lang w:val="en-US"/>
        </w:rPr>
        <w:tab/>
        <w:t xml:space="preserve">Dynamically allocated server port numbers do not meet the requirements of the applications. </w:t>
      </w:r>
    </w:p>
    <w:p w14:paraId="66E90C24" w14:textId="77777777" w:rsidR="007C6735" w:rsidRPr="00D61FD5" w:rsidRDefault="007C6735" w:rsidP="007C6735">
      <w:pPr>
        <w:pStyle w:val="B1"/>
        <w:ind w:left="0" w:firstLine="0"/>
        <w:rPr>
          <w:lang w:val="en-US"/>
        </w:rPr>
      </w:pPr>
      <w:r w:rsidRPr="00D61FD5">
        <w:rPr>
          <w:lang w:val="en-US"/>
        </w:rPr>
        <w:t>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User Port number range [1024-49151], this would decrease the overall number of unassigned, i.e. currently available port numbers from this range by less than 0,3%.</w:t>
      </w:r>
    </w:p>
    <w:p w14:paraId="15839E97" w14:textId="77777777" w:rsidR="007C6735" w:rsidRPr="00D61FD5" w:rsidRDefault="007C6735" w:rsidP="007C6735">
      <w:pPr>
        <w:pStyle w:val="B1"/>
        <w:ind w:left="0" w:firstLine="0"/>
        <w:rPr>
          <w:lang w:val="en-US"/>
        </w:rPr>
      </w:pPr>
      <w:r w:rsidRPr="00D61FD5">
        <w:rPr>
          <w:lang w:val="en-US"/>
        </w:rPr>
        <w:t xml:space="preserve">Alternatively, 3GPP should work with IETF/IANA on drafting clear cut rules for future static port allocations. It is relevant to highlight that </w:t>
      </w:r>
      <w:r w:rsidRPr="00D61FD5">
        <w:t>RFC6335 [2] and RFC7605 [3] (BCP 165) already contain guidelines on how to meet port allocation requirements, but these guidelines are not always completely clear.</w:t>
      </w:r>
    </w:p>
    <w:p w14:paraId="7567D4B4" w14:textId="03FFF77A" w:rsidR="007C6735" w:rsidRPr="00D61FD5" w:rsidRDefault="006554B6" w:rsidP="007C6735">
      <w:pPr>
        <w:pStyle w:val="Heading3"/>
        <w:rPr>
          <w:lang w:val="en-US"/>
        </w:rPr>
      </w:pPr>
      <w:bookmarkStart w:id="1775" w:name="_Toc66105124"/>
      <w:bookmarkStart w:id="1776" w:name="_Toc66106997"/>
      <w:bookmarkStart w:id="1777" w:name="_Toc66462654"/>
      <w:bookmarkStart w:id="1778" w:name="_Toc70927177"/>
      <w:bookmarkStart w:id="1779" w:name="_Toc73781999"/>
      <w:bookmarkStart w:id="1780" w:name="_Toc82717905"/>
      <w:r w:rsidRPr="00D61FD5">
        <w:rPr>
          <w:lang w:val="en-US"/>
        </w:rPr>
        <w:t>D.</w:t>
      </w:r>
      <w:r w:rsidR="007C6735" w:rsidRPr="00D61FD5">
        <w:rPr>
          <w:lang w:val="en-US"/>
        </w:rPr>
        <w:t>2.4</w:t>
      </w:r>
      <w:r w:rsidR="007C6735" w:rsidRPr="00D61FD5">
        <w:rPr>
          <w:lang w:val="en-US"/>
        </w:rPr>
        <w:tab/>
        <w:t xml:space="preserve">Clarifying </w:t>
      </w:r>
      <w:r w:rsidR="007C6735" w:rsidRPr="00D61FD5">
        <w:t xml:space="preserve">BCP 165 </w:t>
      </w:r>
      <w:r w:rsidR="007C6735" w:rsidRPr="00D61FD5">
        <w:rPr>
          <w:lang w:val="en-US"/>
        </w:rPr>
        <w:t>guidelines</w:t>
      </w:r>
      <w:bookmarkEnd w:id="1775"/>
      <w:bookmarkEnd w:id="1776"/>
      <w:bookmarkEnd w:id="1777"/>
      <w:bookmarkEnd w:id="1778"/>
      <w:bookmarkEnd w:id="1779"/>
      <w:bookmarkEnd w:id="1780"/>
    </w:p>
    <w:p w14:paraId="2B57F308" w14:textId="77777777" w:rsidR="007C6735" w:rsidRPr="00D61FD5" w:rsidRDefault="007C6735" w:rsidP="007C6735">
      <w:pPr>
        <w:rPr>
          <w:lang w:val="en-US"/>
        </w:rPr>
      </w:pPr>
      <w:r w:rsidRPr="00D61FD5">
        <w:rPr>
          <w:lang w:val="en-US"/>
        </w:rPr>
        <w:t xml:space="preserve">Annex A, based on the provisions in </w:t>
      </w:r>
      <w:r w:rsidRPr="00D61FD5">
        <w:t xml:space="preserve">RFC6335 [2], </w:t>
      </w:r>
      <w:r w:rsidRPr="00D61FD5">
        <w:rPr>
          <w:lang w:val="en-US"/>
        </w:rPr>
        <w:t>describes IETF procedures for port number assignments (</w:t>
      </w:r>
      <w:r w:rsidRPr="00D61FD5">
        <w:t>"IETF Review", "IESG Approval" or "Expert Review" processes)</w:t>
      </w:r>
      <w:r w:rsidRPr="00D61FD5">
        <w:rPr>
          <w:lang w:val="en-US"/>
        </w:rPr>
        <w:t>. 3GPP members should engage more actively in these processes.</w:t>
      </w:r>
    </w:p>
    <w:p w14:paraId="68133446" w14:textId="77777777" w:rsidR="007C6735" w:rsidRPr="00D61FD5" w:rsidRDefault="007C6735" w:rsidP="007C6735">
      <w:pPr>
        <w:rPr>
          <w:lang w:val="en-US"/>
        </w:rPr>
      </w:pPr>
      <w:r w:rsidRPr="00D61FD5">
        <w:rPr>
          <w:lang w:val="en-US"/>
        </w:rPr>
        <w:t xml:space="preserve">Annex B, based on the provisions in </w:t>
      </w:r>
      <w:r w:rsidRPr="00D61FD5">
        <w:t xml:space="preserve">RFC6335 [2] and RFC7605 [3], </w:t>
      </w:r>
      <w:r w:rsidRPr="00D61FD5">
        <w:rPr>
          <w:lang w:val="en-US"/>
        </w:rPr>
        <w:t>elaborates further on the possible solutions that reduce the need for the static port allocations (see clause B.3).</w:t>
      </w:r>
    </w:p>
    <w:p w14:paraId="43C94E60" w14:textId="77777777" w:rsidR="007C6735" w:rsidRPr="00D61FD5" w:rsidRDefault="007C6735" w:rsidP="007C6735">
      <w:r w:rsidRPr="00D61FD5">
        <w:t>Below are few conditions that were derived from BCP 165. If either of the blow conditions are met, 3GPP should not apply for a static port number:</w:t>
      </w:r>
    </w:p>
    <w:p w14:paraId="1CD096C3" w14:textId="5E5F908F" w:rsidR="007C6735" w:rsidRPr="00D61FD5" w:rsidRDefault="007C6735" w:rsidP="007C6735">
      <w:pPr>
        <w:pStyle w:val="B1"/>
      </w:pPr>
      <w:r w:rsidRPr="00D61FD5">
        <w:t>-</w:t>
      </w:r>
      <w:r w:rsidR="00D61FD5">
        <w:tab/>
      </w:r>
      <w:r w:rsidRPr="00D61FD5">
        <w:t>If the client can be configured in advance with the server's default port number from any range. This can be achieved and looks feasible in a small network, which is under a single operator control.</w:t>
      </w:r>
    </w:p>
    <w:p w14:paraId="0934812C" w14:textId="240DCBB8" w:rsidR="007C6735" w:rsidRPr="00D61FD5" w:rsidRDefault="007C6735" w:rsidP="007C6735">
      <w:pPr>
        <w:pStyle w:val="B1"/>
      </w:pPr>
      <w:r w:rsidRPr="00D61FD5">
        <w:t>-</w:t>
      </w:r>
      <w:r w:rsidR="00D61FD5">
        <w:tab/>
      </w:r>
      <w:r w:rsidRPr="00D61FD5">
        <w:t>If the client already uses dynamic server discovery mechanism via DNS. An SRV records can be enhanced to also contain the server port number. In this scenario however it should be carefully studied if the related latency will impact the end user experience or not.</w:t>
      </w:r>
    </w:p>
    <w:p w14:paraId="3E4C2FA7" w14:textId="69FC5C7B" w:rsidR="007C6735" w:rsidRPr="00D61FD5" w:rsidRDefault="007C6735" w:rsidP="007C6735">
      <w:pPr>
        <w:pStyle w:val="B1"/>
      </w:pPr>
      <w:r w:rsidRPr="00D61FD5">
        <w:t>-</w:t>
      </w:r>
      <w:r w:rsidR="00D61FD5">
        <w:tab/>
      </w:r>
      <w:r w:rsidRPr="00D61FD5">
        <w:t>If the client already uses port discovery mechanism, like mDNS. Considerations for the above DNS solution applies also to mDNS one.</w:t>
      </w:r>
    </w:p>
    <w:p w14:paraId="6685493C" w14:textId="0C71BA2E" w:rsidR="00080512" w:rsidRPr="00D61FD5" w:rsidRDefault="00E4603D" w:rsidP="007A31EB">
      <w:pPr>
        <w:pStyle w:val="Heading8"/>
      </w:pPr>
      <w:bookmarkStart w:id="1781" w:name="_Toc63666284"/>
      <w:bookmarkStart w:id="1782" w:name="_Toc66105125"/>
      <w:bookmarkStart w:id="1783" w:name="_Toc66106998"/>
      <w:bookmarkStart w:id="1784" w:name="_Toc66462655"/>
      <w:bookmarkStart w:id="1785" w:name="_Toc70927178"/>
      <w:bookmarkStart w:id="1786" w:name="_Toc73782000"/>
      <w:bookmarkStart w:id="1787" w:name="_Toc82717906"/>
      <w:r>
        <w:lastRenderedPageBreak/>
        <w:t>Annex E:</w:t>
      </w:r>
      <w:r>
        <w:br/>
      </w:r>
      <w:r w:rsidR="00080512" w:rsidRPr="00D61FD5">
        <w:t>Change history</w:t>
      </w:r>
      <w:bookmarkEnd w:id="1651"/>
      <w:bookmarkEnd w:id="1652"/>
      <w:bookmarkEnd w:id="1667"/>
      <w:bookmarkEnd w:id="1668"/>
      <w:bookmarkEnd w:id="1669"/>
      <w:bookmarkEnd w:id="1670"/>
      <w:bookmarkEnd w:id="1671"/>
      <w:bookmarkEnd w:id="1672"/>
      <w:bookmarkEnd w:id="1673"/>
      <w:bookmarkEnd w:id="1674"/>
      <w:bookmarkEnd w:id="1781"/>
      <w:bookmarkEnd w:id="1782"/>
      <w:bookmarkEnd w:id="1783"/>
      <w:bookmarkEnd w:id="1784"/>
      <w:bookmarkEnd w:id="1785"/>
      <w:bookmarkEnd w:id="1786"/>
      <w:bookmarkEnd w:id="1787"/>
    </w:p>
    <w:p w14:paraId="0D58A194" w14:textId="77777777" w:rsidR="00054A22" w:rsidRPr="00D61FD5" w:rsidRDefault="00054A22" w:rsidP="00054A22">
      <w:pPr>
        <w:pStyle w:val="TH"/>
      </w:pPr>
      <w:bookmarkStart w:id="1788" w:name="historyclause"/>
      <w:bookmarkEnd w:id="17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D61FD5" w14:paraId="2E10F162" w14:textId="77777777" w:rsidTr="00EE3B50">
        <w:trPr>
          <w:cantSplit/>
        </w:trPr>
        <w:tc>
          <w:tcPr>
            <w:tcW w:w="9639" w:type="dxa"/>
            <w:gridSpan w:val="8"/>
            <w:tcBorders>
              <w:bottom w:val="nil"/>
            </w:tcBorders>
            <w:shd w:val="solid" w:color="FFFFFF" w:fill="auto"/>
          </w:tcPr>
          <w:p w14:paraId="1C3B67FC" w14:textId="77777777" w:rsidR="003C3971" w:rsidRPr="00D61FD5" w:rsidRDefault="003C3971" w:rsidP="00C72833">
            <w:pPr>
              <w:pStyle w:val="TAL"/>
              <w:jc w:val="center"/>
              <w:rPr>
                <w:b/>
                <w:sz w:val="16"/>
              </w:rPr>
            </w:pPr>
            <w:r w:rsidRPr="00D61FD5">
              <w:rPr>
                <w:b/>
              </w:rPr>
              <w:t>Change history</w:t>
            </w:r>
          </w:p>
        </w:tc>
      </w:tr>
      <w:tr w:rsidR="003C3971" w:rsidRPr="00D61FD5" w14:paraId="7A54FF10" w14:textId="77777777" w:rsidTr="003F478C">
        <w:tc>
          <w:tcPr>
            <w:tcW w:w="800" w:type="dxa"/>
            <w:shd w:val="pct10" w:color="auto" w:fill="FFFFFF"/>
          </w:tcPr>
          <w:p w14:paraId="5B091757" w14:textId="77777777" w:rsidR="003C3971" w:rsidRPr="00D61FD5" w:rsidRDefault="003C3971" w:rsidP="00C72833">
            <w:pPr>
              <w:pStyle w:val="TAL"/>
              <w:rPr>
                <w:b/>
                <w:sz w:val="16"/>
              </w:rPr>
            </w:pPr>
            <w:r w:rsidRPr="00D61FD5">
              <w:rPr>
                <w:b/>
                <w:sz w:val="16"/>
              </w:rPr>
              <w:t>Date</w:t>
            </w:r>
          </w:p>
        </w:tc>
        <w:tc>
          <w:tcPr>
            <w:tcW w:w="995" w:type="dxa"/>
            <w:shd w:val="pct10" w:color="auto" w:fill="FFFFFF"/>
          </w:tcPr>
          <w:p w14:paraId="06D13D2D" w14:textId="77777777" w:rsidR="003C3971" w:rsidRPr="00D61FD5" w:rsidRDefault="00DF2B1F" w:rsidP="00C72833">
            <w:pPr>
              <w:pStyle w:val="TAL"/>
              <w:rPr>
                <w:b/>
                <w:sz w:val="16"/>
              </w:rPr>
            </w:pPr>
            <w:r w:rsidRPr="00D61FD5">
              <w:rPr>
                <w:b/>
                <w:sz w:val="16"/>
              </w:rPr>
              <w:t>Meeting</w:t>
            </w:r>
          </w:p>
        </w:tc>
        <w:tc>
          <w:tcPr>
            <w:tcW w:w="899" w:type="dxa"/>
            <w:shd w:val="pct10" w:color="auto" w:fill="FFFFFF"/>
          </w:tcPr>
          <w:p w14:paraId="24248F49" w14:textId="77777777" w:rsidR="003C3971" w:rsidRPr="00D61FD5" w:rsidRDefault="003C3971" w:rsidP="00DF2B1F">
            <w:pPr>
              <w:pStyle w:val="TAL"/>
              <w:rPr>
                <w:b/>
                <w:sz w:val="16"/>
              </w:rPr>
            </w:pPr>
            <w:r w:rsidRPr="00D61FD5">
              <w:rPr>
                <w:b/>
                <w:sz w:val="16"/>
              </w:rPr>
              <w:t>TDoc</w:t>
            </w:r>
          </w:p>
        </w:tc>
        <w:tc>
          <w:tcPr>
            <w:tcW w:w="519" w:type="dxa"/>
            <w:shd w:val="pct10" w:color="auto" w:fill="FFFFFF"/>
          </w:tcPr>
          <w:p w14:paraId="2999B63E" w14:textId="77777777" w:rsidR="003C3971" w:rsidRPr="00D61FD5" w:rsidRDefault="003C3971" w:rsidP="003F478C">
            <w:pPr>
              <w:pStyle w:val="TAL"/>
              <w:jc w:val="center"/>
              <w:rPr>
                <w:b/>
                <w:sz w:val="16"/>
              </w:rPr>
            </w:pPr>
            <w:r w:rsidRPr="00D61FD5">
              <w:rPr>
                <w:b/>
                <w:sz w:val="16"/>
              </w:rPr>
              <w:t>CR</w:t>
            </w:r>
          </w:p>
        </w:tc>
        <w:tc>
          <w:tcPr>
            <w:tcW w:w="425" w:type="dxa"/>
            <w:shd w:val="pct10" w:color="auto" w:fill="FFFFFF"/>
          </w:tcPr>
          <w:p w14:paraId="08F13062" w14:textId="77777777" w:rsidR="003C3971" w:rsidRPr="00D61FD5" w:rsidRDefault="003C3971" w:rsidP="003F478C">
            <w:pPr>
              <w:pStyle w:val="TAL"/>
              <w:jc w:val="center"/>
              <w:rPr>
                <w:b/>
                <w:sz w:val="16"/>
              </w:rPr>
            </w:pPr>
            <w:r w:rsidRPr="00D61FD5">
              <w:rPr>
                <w:b/>
                <w:sz w:val="16"/>
              </w:rPr>
              <w:t>Rev</w:t>
            </w:r>
          </w:p>
        </w:tc>
        <w:tc>
          <w:tcPr>
            <w:tcW w:w="425" w:type="dxa"/>
            <w:shd w:val="pct10" w:color="auto" w:fill="FFFFFF"/>
          </w:tcPr>
          <w:p w14:paraId="27D9DA7F" w14:textId="77777777" w:rsidR="003C3971" w:rsidRPr="00D61FD5" w:rsidRDefault="003C3971" w:rsidP="003F478C">
            <w:pPr>
              <w:pStyle w:val="TAL"/>
              <w:jc w:val="center"/>
              <w:rPr>
                <w:b/>
                <w:sz w:val="16"/>
              </w:rPr>
            </w:pPr>
            <w:r w:rsidRPr="00D61FD5">
              <w:rPr>
                <w:b/>
                <w:sz w:val="16"/>
              </w:rPr>
              <w:t>Cat</w:t>
            </w:r>
          </w:p>
        </w:tc>
        <w:tc>
          <w:tcPr>
            <w:tcW w:w="4868" w:type="dxa"/>
            <w:shd w:val="pct10" w:color="auto" w:fill="FFFFFF"/>
          </w:tcPr>
          <w:p w14:paraId="6BA00B22" w14:textId="77777777" w:rsidR="003C3971" w:rsidRPr="00D61FD5" w:rsidRDefault="003C3971" w:rsidP="00C72833">
            <w:pPr>
              <w:pStyle w:val="TAL"/>
              <w:rPr>
                <w:b/>
                <w:sz w:val="16"/>
              </w:rPr>
            </w:pPr>
            <w:r w:rsidRPr="00D61FD5">
              <w:rPr>
                <w:b/>
                <w:sz w:val="16"/>
              </w:rPr>
              <w:t>Subject/Comment</w:t>
            </w:r>
          </w:p>
        </w:tc>
        <w:tc>
          <w:tcPr>
            <w:tcW w:w="708" w:type="dxa"/>
            <w:shd w:val="pct10" w:color="auto" w:fill="FFFFFF"/>
          </w:tcPr>
          <w:p w14:paraId="75D7FEC0" w14:textId="77777777" w:rsidR="003C3971" w:rsidRPr="00D61FD5" w:rsidRDefault="003C3971" w:rsidP="00C72833">
            <w:pPr>
              <w:pStyle w:val="TAL"/>
              <w:rPr>
                <w:b/>
                <w:sz w:val="16"/>
              </w:rPr>
            </w:pPr>
            <w:r w:rsidRPr="00D61FD5">
              <w:rPr>
                <w:b/>
                <w:sz w:val="16"/>
              </w:rPr>
              <w:t>New vers</w:t>
            </w:r>
            <w:r w:rsidR="00DF2B1F" w:rsidRPr="00D61FD5">
              <w:rPr>
                <w:b/>
                <w:sz w:val="16"/>
              </w:rPr>
              <w:t>ion</w:t>
            </w:r>
          </w:p>
        </w:tc>
      </w:tr>
      <w:tr w:rsidR="003C3971" w:rsidRPr="00D61FD5" w14:paraId="02FEFB83" w14:textId="77777777" w:rsidTr="003F478C">
        <w:tc>
          <w:tcPr>
            <w:tcW w:w="800" w:type="dxa"/>
            <w:shd w:val="solid" w:color="FFFFFF" w:fill="auto"/>
          </w:tcPr>
          <w:p w14:paraId="29C9F7A2" w14:textId="77777777" w:rsidR="003C3971" w:rsidRPr="00D61FD5" w:rsidRDefault="00753DE3" w:rsidP="00C72833">
            <w:pPr>
              <w:pStyle w:val="TAC"/>
              <w:rPr>
                <w:sz w:val="16"/>
                <w:szCs w:val="16"/>
              </w:rPr>
            </w:pPr>
            <w:r w:rsidRPr="00D61FD5">
              <w:rPr>
                <w:sz w:val="16"/>
                <w:szCs w:val="16"/>
              </w:rPr>
              <w:t>2020-08</w:t>
            </w:r>
          </w:p>
        </w:tc>
        <w:tc>
          <w:tcPr>
            <w:tcW w:w="995" w:type="dxa"/>
            <w:shd w:val="solid" w:color="FFFFFF" w:fill="auto"/>
          </w:tcPr>
          <w:p w14:paraId="442DCE34" w14:textId="77777777" w:rsidR="003C3971" w:rsidRPr="00D61FD5" w:rsidRDefault="00753DE3" w:rsidP="00C72833">
            <w:pPr>
              <w:pStyle w:val="TAC"/>
              <w:rPr>
                <w:sz w:val="16"/>
                <w:szCs w:val="16"/>
              </w:rPr>
            </w:pPr>
            <w:r w:rsidRPr="00D61FD5">
              <w:rPr>
                <w:sz w:val="16"/>
                <w:szCs w:val="16"/>
              </w:rPr>
              <w:t>CT4#99e</w:t>
            </w:r>
          </w:p>
        </w:tc>
        <w:tc>
          <w:tcPr>
            <w:tcW w:w="899" w:type="dxa"/>
            <w:shd w:val="solid" w:color="FFFFFF" w:fill="auto"/>
          </w:tcPr>
          <w:p w14:paraId="2C4C7E41" w14:textId="77777777" w:rsidR="003C3971" w:rsidRPr="00D61FD5" w:rsidRDefault="00753DE3" w:rsidP="00C72833">
            <w:pPr>
              <w:pStyle w:val="TAC"/>
              <w:rPr>
                <w:sz w:val="16"/>
                <w:szCs w:val="16"/>
              </w:rPr>
            </w:pPr>
            <w:r w:rsidRPr="00D61FD5">
              <w:rPr>
                <w:sz w:val="16"/>
                <w:szCs w:val="16"/>
              </w:rPr>
              <w:t>C4-204586</w:t>
            </w:r>
          </w:p>
        </w:tc>
        <w:tc>
          <w:tcPr>
            <w:tcW w:w="519" w:type="dxa"/>
            <w:shd w:val="solid" w:color="FFFFFF" w:fill="auto"/>
          </w:tcPr>
          <w:p w14:paraId="0D944388" w14:textId="77777777" w:rsidR="003C3971" w:rsidRPr="00D61FD5" w:rsidRDefault="003C3971" w:rsidP="003F478C">
            <w:pPr>
              <w:pStyle w:val="TAL"/>
              <w:jc w:val="center"/>
              <w:rPr>
                <w:sz w:val="16"/>
                <w:szCs w:val="16"/>
              </w:rPr>
            </w:pPr>
          </w:p>
        </w:tc>
        <w:tc>
          <w:tcPr>
            <w:tcW w:w="425" w:type="dxa"/>
            <w:shd w:val="solid" w:color="FFFFFF" w:fill="auto"/>
          </w:tcPr>
          <w:p w14:paraId="0BEF6990" w14:textId="77777777" w:rsidR="003C3971" w:rsidRPr="00D61FD5" w:rsidRDefault="003C3971" w:rsidP="003F478C">
            <w:pPr>
              <w:pStyle w:val="TAR"/>
              <w:jc w:val="center"/>
              <w:rPr>
                <w:sz w:val="16"/>
                <w:szCs w:val="16"/>
              </w:rPr>
            </w:pPr>
          </w:p>
        </w:tc>
        <w:tc>
          <w:tcPr>
            <w:tcW w:w="425" w:type="dxa"/>
            <w:shd w:val="solid" w:color="FFFFFF" w:fill="auto"/>
          </w:tcPr>
          <w:p w14:paraId="7AB172C7" w14:textId="77777777" w:rsidR="003C3971" w:rsidRPr="00D61FD5" w:rsidRDefault="003C3971" w:rsidP="003F478C">
            <w:pPr>
              <w:pStyle w:val="TAC"/>
              <w:rPr>
                <w:sz w:val="16"/>
                <w:szCs w:val="16"/>
              </w:rPr>
            </w:pPr>
          </w:p>
        </w:tc>
        <w:tc>
          <w:tcPr>
            <w:tcW w:w="4868" w:type="dxa"/>
            <w:shd w:val="solid" w:color="FFFFFF" w:fill="auto"/>
          </w:tcPr>
          <w:p w14:paraId="048D48B6" w14:textId="77777777" w:rsidR="003C3971" w:rsidRPr="00D61FD5" w:rsidRDefault="00753DE3" w:rsidP="00C72833">
            <w:pPr>
              <w:pStyle w:val="TAL"/>
              <w:rPr>
                <w:sz w:val="16"/>
                <w:szCs w:val="16"/>
              </w:rPr>
            </w:pPr>
            <w:r w:rsidRPr="00D61FD5">
              <w:rPr>
                <w:sz w:val="16"/>
                <w:szCs w:val="16"/>
              </w:rPr>
              <w:t>The following pCRs were incorporated into C4-204348: C4-2044039, C4-204349, C4-204350, C4-204351, C4-204352, C4-204519.</w:t>
            </w:r>
          </w:p>
        </w:tc>
        <w:tc>
          <w:tcPr>
            <w:tcW w:w="708" w:type="dxa"/>
            <w:shd w:val="solid" w:color="FFFFFF" w:fill="auto"/>
          </w:tcPr>
          <w:p w14:paraId="3B2B30E1" w14:textId="77777777" w:rsidR="003C3971" w:rsidRPr="00D61FD5" w:rsidRDefault="00753DE3" w:rsidP="00C72833">
            <w:pPr>
              <w:pStyle w:val="TAC"/>
              <w:rPr>
                <w:sz w:val="16"/>
                <w:szCs w:val="16"/>
              </w:rPr>
            </w:pPr>
            <w:r w:rsidRPr="00D61FD5">
              <w:rPr>
                <w:sz w:val="16"/>
                <w:szCs w:val="16"/>
              </w:rPr>
              <w:t>0.1.0</w:t>
            </w:r>
          </w:p>
        </w:tc>
      </w:tr>
      <w:tr w:rsidR="007F543E" w:rsidRPr="00D61FD5" w14:paraId="1770A1CE" w14:textId="77777777" w:rsidTr="003F478C">
        <w:tc>
          <w:tcPr>
            <w:tcW w:w="800" w:type="dxa"/>
            <w:shd w:val="solid" w:color="FFFFFF" w:fill="auto"/>
          </w:tcPr>
          <w:p w14:paraId="39442609" w14:textId="56FC220B" w:rsidR="007F543E" w:rsidRPr="00D61FD5" w:rsidRDefault="007F543E" w:rsidP="007F543E">
            <w:pPr>
              <w:pStyle w:val="TAC"/>
              <w:rPr>
                <w:sz w:val="16"/>
                <w:szCs w:val="16"/>
              </w:rPr>
            </w:pPr>
            <w:r w:rsidRPr="00D61FD5">
              <w:rPr>
                <w:sz w:val="16"/>
                <w:szCs w:val="16"/>
              </w:rPr>
              <w:t>2020-11</w:t>
            </w:r>
          </w:p>
        </w:tc>
        <w:tc>
          <w:tcPr>
            <w:tcW w:w="995" w:type="dxa"/>
            <w:shd w:val="solid" w:color="FFFFFF" w:fill="auto"/>
          </w:tcPr>
          <w:p w14:paraId="0673FCFE" w14:textId="316B5E0D" w:rsidR="007F543E" w:rsidRPr="00D61FD5" w:rsidRDefault="007F543E" w:rsidP="007F543E">
            <w:pPr>
              <w:pStyle w:val="TAC"/>
              <w:rPr>
                <w:sz w:val="16"/>
                <w:szCs w:val="16"/>
              </w:rPr>
            </w:pPr>
            <w:r w:rsidRPr="00D61FD5">
              <w:rPr>
                <w:sz w:val="16"/>
                <w:szCs w:val="16"/>
              </w:rPr>
              <w:t>CT4#101e</w:t>
            </w:r>
          </w:p>
        </w:tc>
        <w:tc>
          <w:tcPr>
            <w:tcW w:w="899" w:type="dxa"/>
            <w:shd w:val="solid" w:color="FFFFFF" w:fill="auto"/>
          </w:tcPr>
          <w:p w14:paraId="2ABD47F5" w14:textId="2AAB5F17" w:rsidR="007F543E" w:rsidRPr="00D61FD5" w:rsidRDefault="007F543E" w:rsidP="007F543E">
            <w:pPr>
              <w:pStyle w:val="TAC"/>
              <w:rPr>
                <w:sz w:val="16"/>
                <w:szCs w:val="16"/>
              </w:rPr>
            </w:pPr>
            <w:r w:rsidRPr="00D61FD5">
              <w:rPr>
                <w:sz w:val="16"/>
                <w:szCs w:val="16"/>
              </w:rPr>
              <w:t>C4-205773</w:t>
            </w:r>
          </w:p>
        </w:tc>
        <w:tc>
          <w:tcPr>
            <w:tcW w:w="519" w:type="dxa"/>
            <w:shd w:val="solid" w:color="FFFFFF" w:fill="auto"/>
          </w:tcPr>
          <w:p w14:paraId="3A7E57DF" w14:textId="77777777" w:rsidR="007F543E" w:rsidRPr="00D61FD5" w:rsidRDefault="007F543E" w:rsidP="003F478C">
            <w:pPr>
              <w:pStyle w:val="TAL"/>
              <w:jc w:val="center"/>
              <w:rPr>
                <w:sz w:val="16"/>
                <w:szCs w:val="16"/>
              </w:rPr>
            </w:pPr>
          </w:p>
        </w:tc>
        <w:tc>
          <w:tcPr>
            <w:tcW w:w="425" w:type="dxa"/>
            <w:shd w:val="solid" w:color="FFFFFF" w:fill="auto"/>
          </w:tcPr>
          <w:p w14:paraId="1BFDE5FF" w14:textId="77777777" w:rsidR="007F543E" w:rsidRPr="00D61FD5" w:rsidRDefault="007F543E" w:rsidP="003F478C">
            <w:pPr>
              <w:pStyle w:val="TAR"/>
              <w:jc w:val="center"/>
              <w:rPr>
                <w:sz w:val="16"/>
                <w:szCs w:val="16"/>
              </w:rPr>
            </w:pPr>
          </w:p>
        </w:tc>
        <w:tc>
          <w:tcPr>
            <w:tcW w:w="425" w:type="dxa"/>
            <w:shd w:val="solid" w:color="FFFFFF" w:fill="auto"/>
          </w:tcPr>
          <w:p w14:paraId="766D3542" w14:textId="77777777" w:rsidR="007F543E" w:rsidRPr="00D61FD5" w:rsidRDefault="007F543E" w:rsidP="003F478C">
            <w:pPr>
              <w:pStyle w:val="TAC"/>
              <w:rPr>
                <w:sz w:val="16"/>
                <w:szCs w:val="16"/>
              </w:rPr>
            </w:pPr>
          </w:p>
        </w:tc>
        <w:tc>
          <w:tcPr>
            <w:tcW w:w="4868" w:type="dxa"/>
            <w:shd w:val="solid" w:color="FFFFFF" w:fill="auto"/>
          </w:tcPr>
          <w:p w14:paraId="56A12C12" w14:textId="6B3794AE" w:rsidR="007F543E" w:rsidRPr="00D61FD5" w:rsidRDefault="007F543E" w:rsidP="007F543E">
            <w:pPr>
              <w:pStyle w:val="TAL"/>
              <w:rPr>
                <w:sz w:val="16"/>
                <w:szCs w:val="16"/>
              </w:rPr>
            </w:pPr>
            <w:r w:rsidRPr="00D61FD5">
              <w:rPr>
                <w:sz w:val="16"/>
                <w:szCs w:val="16"/>
              </w:rPr>
              <w:t>The following pCRs were incorporated into C4-205773: C4-205015, C4-205039, C4-205040, C4-205129, C4-205132, C4-205133, C4-205134, C4-205197, C4-205479, C4-205480, C4-205482, C4-205483, C4-205496, C4-205497, C4-205518, C4-205519, C4-205521, C4-205522, C4-205608.</w:t>
            </w:r>
          </w:p>
        </w:tc>
        <w:tc>
          <w:tcPr>
            <w:tcW w:w="708" w:type="dxa"/>
            <w:shd w:val="solid" w:color="FFFFFF" w:fill="auto"/>
          </w:tcPr>
          <w:p w14:paraId="00249B90" w14:textId="62D941F7" w:rsidR="007F543E" w:rsidRPr="00D61FD5" w:rsidRDefault="00FE2F18" w:rsidP="007F543E">
            <w:pPr>
              <w:pStyle w:val="TAC"/>
              <w:rPr>
                <w:sz w:val="16"/>
                <w:szCs w:val="16"/>
              </w:rPr>
            </w:pPr>
            <w:r w:rsidRPr="00D61FD5">
              <w:rPr>
                <w:sz w:val="16"/>
                <w:szCs w:val="16"/>
              </w:rPr>
              <w:t>0.2.0</w:t>
            </w:r>
          </w:p>
        </w:tc>
      </w:tr>
      <w:tr w:rsidR="00AD06A0" w:rsidRPr="00D61FD5" w14:paraId="6854623F" w14:textId="77777777" w:rsidTr="003F478C">
        <w:tc>
          <w:tcPr>
            <w:tcW w:w="800" w:type="dxa"/>
            <w:shd w:val="solid" w:color="FFFFFF" w:fill="auto"/>
          </w:tcPr>
          <w:p w14:paraId="3F72ED3D" w14:textId="75773DFE" w:rsidR="00AD06A0" w:rsidRPr="00D61FD5" w:rsidRDefault="00AD06A0" w:rsidP="007F543E">
            <w:pPr>
              <w:pStyle w:val="TAC"/>
              <w:rPr>
                <w:sz w:val="16"/>
                <w:szCs w:val="16"/>
              </w:rPr>
            </w:pPr>
            <w:r w:rsidRPr="00D61FD5">
              <w:rPr>
                <w:sz w:val="16"/>
                <w:szCs w:val="16"/>
              </w:rPr>
              <w:t>2020-12</w:t>
            </w:r>
          </w:p>
        </w:tc>
        <w:tc>
          <w:tcPr>
            <w:tcW w:w="995" w:type="dxa"/>
            <w:shd w:val="solid" w:color="FFFFFF" w:fill="auto"/>
          </w:tcPr>
          <w:p w14:paraId="37040E62" w14:textId="77777777" w:rsidR="00AD06A0" w:rsidRPr="00D61FD5" w:rsidRDefault="00AD06A0" w:rsidP="007F543E">
            <w:pPr>
              <w:pStyle w:val="TAC"/>
              <w:rPr>
                <w:sz w:val="16"/>
                <w:szCs w:val="16"/>
              </w:rPr>
            </w:pPr>
          </w:p>
        </w:tc>
        <w:tc>
          <w:tcPr>
            <w:tcW w:w="899" w:type="dxa"/>
            <w:shd w:val="solid" w:color="FFFFFF" w:fill="auto"/>
          </w:tcPr>
          <w:p w14:paraId="31A89B8C" w14:textId="77777777" w:rsidR="00AD06A0" w:rsidRPr="00D61FD5" w:rsidRDefault="00AD06A0" w:rsidP="007F543E">
            <w:pPr>
              <w:pStyle w:val="TAC"/>
              <w:rPr>
                <w:sz w:val="16"/>
                <w:szCs w:val="16"/>
              </w:rPr>
            </w:pPr>
          </w:p>
        </w:tc>
        <w:tc>
          <w:tcPr>
            <w:tcW w:w="519" w:type="dxa"/>
            <w:shd w:val="solid" w:color="FFFFFF" w:fill="auto"/>
          </w:tcPr>
          <w:p w14:paraId="2C640A73" w14:textId="77777777" w:rsidR="00AD06A0" w:rsidRPr="00D61FD5" w:rsidRDefault="00AD06A0" w:rsidP="003F478C">
            <w:pPr>
              <w:pStyle w:val="TAL"/>
              <w:jc w:val="center"/>
              <w:rPr>
                <w:sz w:val="16"/>
                <w:szCs w:val="16"/>
              </w:rPr>
            </w:pPr>
          </w:p>
        </w:tc>
        <w:tc>
          <w:tcPr>
            <w:tcW w:w="425" w:type="dxa"/>
            <w:shd w:val="solid" w:color="FFFFFF" w:fill="auto"/>
          </w:tcPr>
          <w:p w14:paraId="14F1A749" w14:textId="77777777" w:rsidR="00AD06A0" w:rsidRPr="00D61FD5" w:rsidRDefault="00AD06A0" w:rsidP="003F478C">
            <w:pPr>
              <w:pStyle w:val="TAR"/>
              <w:jc w:val="center"/>
              <w:rPr>
                <w:sz w:val="16"/>
                <w:szCs w:val="16"/>
              </w:rPr>
            </w:pPr>
          </w:p>
        </w:tc>
        <w:tc>
          <w:tcPr>
            <w:tcW w:w="425" w:type="dxa"/>
            <w:shd w:val="solid" w:color="FFFFFF" w:fill="auto"/>
          </w:tcPr>
          <w:p w14:paraId="15AB5644" w14:textId="77777777" w:rsidR="00AD06A0" w:rsidRPr="00D61FD5" w:rsidRDefault="00AD06A0" w:rsidP="003F478C">
            <w:pPr>
              <w:pStyle w:val="TAC"/>
              <w:rPr>
                <w:sz w:val="16"/>
                <w:szCs w:val="16"/>
              </w:rPr>
            </w:pPr>
          </w:p>
        </w:tc>
        <w:tc>
          <w:tcPr>
            <w:tcW w:w="4868" w:type="dxa"/>
            <w:shd w:val="solid" w:color="FFFFFF" w:fill="auto"/>
          </w:tcPr>
          <w:p w14:paraId="691931C3" w14:textId="4375B2D7" w:rsidR="00AD06A0" w:rsidRPr="00D61FD5" w:rsidRDefault="00AD06A0" w:rsidP="007F543E">
            <w:pPr>
              <w:pStyle w:val="TAL"/>
              <w:rPr>
                <w:sz w:val="16"/>
                <w:szCs w:val="16"/>
              </w:rPr>
            </w:pPr>
            <w:r w:rsidRPr="00D61FD5">
              <w:rPr>
                <w:sz w:val="16"/>
                <w:szCs w:val="16"/>
              </w:rPr>
              <w:t>C4-205522 was not implemented correctly.</w:t>
            </w:r>
          </w:p>
        </w:tc>
        <w:tc>
          <w:tcPr>
            <w:tcW w:w="708" w:type="dxa"/>
            <w:shd w:val="solid" w:color="FFFFFF" w:fill="auto"/>
          </w:tcPr>
          <w:p w14:paraId="0696F57D" w14:textId="06561FDA" w:rsidR="00AD06A0" w:rsidRPr="00D61FD5" w:rsidRDefault="00AD06A0" w:rsidP="007F543E">
            <w:pPr>
              <w:pStyle w:val="TAC"/>
              <w:rPr>
                <w:sz w:val="16"/>
                <w:szCs w:val="16"/>
              </w:rPr>
            </w:pPr>
            <w:r w:rsidRPr="00D61FD5">
              <w:rPr>
                <w:sz w:val="16"/>
                <w:szCs w:val="16"/>
              </w:rPr>
              <w:t>0.2.1</w:t>
            </w:r>
          </w:p>
        </w:tc>
      </w:tr>
      <w:tr w:rsidR="008E5AF8" w:rsidRPr="00D61FD5" w14:paraId="58347347" w14:textId="77777777" w:rsidTr="003F478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4E0D" w14:textId="5993A368" w:rsidR="008E5AF8" w:rsidRPr="00D61FD5" w:rsidRDefault="008E5AF8" w:rsidP="007D38BC">
            <w:pPr>
              <w:pStyle w:val="TAC"/>
              <w:rPr>
                <w:sz w:val="16"/>
                <w:szCs w:val="16"/>
              </w:rPr>
            </w:pPr>
            <w:r w:rsidRPr="00D61FD5">
              <w:rPr>
                <w:sz w:val="16"/>
                <w:szCs w:val="16"/>
              </w:rPr>
              <w:t>2021-0</w:t>
            </w:r>
            <w:r w:rsidR="00B00C25" w:rsidRPr="00D61FD5">
              <w:rPr>
                <w:sz w:val="16"/>
                <w:szCs w:val="16"/>
              </w:rPr>
              <w:t>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ADE008B" w14:textId="77777777" w:rsidR="008E5AF8" w:rsidRPr="00D61FD5" w:rsidRDefault="008E5AF8" w:rsidP="007D38BC">
            <w:pPr>
              <w:pStyle w:val="TAC"/>
              <w:rPr>
                <w:sz w:val="16"/>
                <w:szCs w:val="16"/>
              </w:rPr>
            </w:pPr>
            <w:r w:rsidRPr="00D61FD5">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1C7BAB2" w14:textId="77777777" w:rsidR="008E5AF8" w:rsidRPr="00D61FD5" w:rsidRDefault="008E5AF8" w:rsidP="007D38BC">
            <w:pPr>
              <w:pStyle w:val="TAC"/>
              <w:rPr>
                <w:sz w:val="16"/>
                <w:szCs w:val="16"/>
              </w:rPr>
            </w:pPr>
            <w:r w:rsidRPr="00D61FD5">
              <w:rPr>
                <w:sz w:val="16"/>
                <w:szCs w:val="16"/>
              </w:rPr>
              <w:t>C4-210247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23594" w14:textId="77777777" w:rsidR="008E5AF8" w:rsidRPr="00D61FD5" w:rsidRDefault="008E5AF8" w:rsidP="003F478C">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2C6E" w14:textId="77777777" w:rsidR="008E5AF8" w:rsidRPr="00D61FD5" w:rsidRDefault="008E5AF8" w:rsidP="003F478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649B" w14:textId="77777777" w:rsidR="008E5AF8" w:rsidRPr="00D61FD5" w:rsidRDefault="008E5AF8" w:rsidP="003F47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52F76D6" w14:textId="1D9B049C" w:rsidR="008E5AF8" w:rsidRPr="00D61FD5" w:rsidRDefault="008E5AF8" w:rsidP="007D38BC">
            <w:pPr>
              <w:pStyle w:val="TAL"/>
              <w:rPr>
                <w:sz w:val="16"/>
                <w:szCs w:val="16"/>
              </w:rPr>
            </w:pPr>
            <w:r w:rsidRPr="00D61FD5">
              <w:rPr>
                <w:sz w:val="16"/>
                <w:szCs w:val="16"/>
              </w:rPr>
              <w:t>The following pCRs were incorporated into C4-210247: C4-210017, C4-210018, C4-210111, C4-210114, C4-210115, C4-210119, C4-210120, C4-210153, C4-210157, C4-210172, C4-210173, C4-210186, C4-210204, C4-210212, C4-210213, C4-210217, C4-210222, C4-210233, C4-210236, C4-210239, C4-210241.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EB221" w14:textId="767629D6" w:rsidR="008E5AF8" w:rsidRPr="00D61FD5" w:rsidRDefault="008E5AF8" w:rsidP="007D38BC">
            <w:pPr>
              <w:pStyle w:val="TAC"/>
              <w:rPr>
                <w:sz w:val="16"/>
                <w:szCs w:val="16"/>
              </w:rPr>
            </w:pPr>
            <w:r w:rsidRPr="00D61FD5">
              <w:rPr>
                <w:sz w:val="16"/>
                <w:szCs w:val="16"/>
              </w:rPr>
              <w:t>0.3.0</w:t>
            </w:r>
          </w:p>
        </w:tc>
      </w:tr>
      <w:tr w:rsidR="007C6735" w:rsidRPr="00D61FD5" w14:paraId="73529F5A" w14:textId="77777777" w:rsidTr="003F478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1A6C" w14:textId="0E7DEC0C" w:rsidR="007C6735" w:rsidRPr="00D61FD5" w:rsidRDefault="007C6735" w:rsidP="00115B25">
            <w:pPr>
              <w:pStyle w:val="TAC"/>
              <w:rPr>
                <w:sz w:val="16"/>
                <w:szCs w:val="16"/>
              </w:rPr>
            </w:pPr>
            <w:r w:rsidRPr="00D61FD5">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4158D5" w14:textId="583A67E3" w:rsidR="007C6735" w:rsidRPr="00D61FD5" w:rsidRDefault="007C6735" w:rsidP="00115B25">
            <w:pPr>
              <w:pStyle w:val="TAC"/>
              <w:rPr>
                <w:sz w:val="16"/>
                <w:szCs w:val="16"/>
              </w:rPr>
            </w:pPr>
            <w:r w:rsidRPr="00D61FD5">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2F9B4AE" w14:textId="11D5A6A3" w:rsidR="007C6735" w:rsidRPr="00D61FD5" w:rsidRDefault="007C6735" w:rsidP="00115B25">
            <w:pPr>
              <w:pStyle w:val="TAC"/>
              <w:rPr>
                <w:sz w:val="16"/>
                <w:szCs w:val="16"/>
              </w:rPr>
            </w:pPr>
            <w:r w:rsidRPr="00D61FD5">
              <w:rPr>
                <w:sz w:val="16"/>
                <w:szCs w:val="16"/>
              </w:rPr>
              <w:t>C4-211756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952DC2" w14:textId="77777777" w:rsidR="007C6735" w:rsidRPr="00D61FD5" w:rsidRDefault="007C6735" w:rsidP="003F478C">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94E4F" w14:textId="77777777" w:rsidR="007C6735" w:rsidRPr="00D61FD5" w:rsidRDefault="007C6735" w:rsidP="003F478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E0D95" w14:textId="77777777" w:rsidR="007C6735" w:rsidRPr="00D61FD5" w:rsidRDefault="007C6735" w:rsidP="003F47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2BE1A7" w14:textId="1782E17A" w:rsidR="007C6735" w:rsidRPr="00D61FD5" w:rsidRDefault="007C6735" w:rsidP="007C6735">
            <w:pPr>
              <w:pStyle w:val="TAL"/>
              <w:rPr>
                <w:sz w:val="16"/>
                <w:szCs w:val="16"/>
              </w:rPr>
            </w:pPr>
            <w:r w:rsidRPr="00D61FD5">
              <w:rPr>
                <w:sz w:val="16"/>
                <w:szCs w:val="16"/>
              </w:rPr>
              <w:t>The following pCRs were incorporated into C4-211756:</w:t>
            </w:r>
            <w:r w:rsidRPr="00D61FD5">
              <w:t xml:space="preserve"> </w:t>
            </w:r>
            <w:r w:rsidRPr="00D61FD5">
              <w:rPr>
                <w:sz w:val="16"/>
                <w:szCs w:val="16"/>
              </w:rPr>
              <w:t xml:space="preserve">C4-211028, C4-211141, C4-211379, </w:t>
            </w:r>
            <w:r w:rsidR="005E50AB" w:rsidRPr="00D61FD5">
              <w:rPr>
                <w:sz w:val="16"/>
                <w:szCs w:val="16"/>
              </w:rPr>
              <w:t xml:space="preserve">C4-211390, </w:t>
            </w:r>
            <w:r w:rsidRPr="00D61FD5">
              <w:rPr>
                <w:sz w:val="16"/>
                <w:szCs w:val="16"/>
              </w:rPr>
              <w:t xml:space="preserve">C4-211492, C4-211493, C4-211502, </w:t>
            </w:r>
            <w:r w:rsidR="005E50AB" w:rsidRPr="00D61FD5">
              <w:rPr>
                <w:sz w:val="16"/>
                <w:szCs w:val="16"/>
              </w:rPr>
              <w:t xml:space="preserve">C4-211507, </w:t>
            </w:r>
            <w:r w:rsidRPr="00D61FD5">
              <w:rPr>
                <w:sz w:val="16"/>
                <w:szCs w:val="16"/>
              </w:rPr>
              <w:t>C4-211516, C4-211517, C4-211541.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C72F2" w14:textId="11410782" w:rsidR="007C6735" w:rsidRPr="00D61FD5" w:rsidRDefault="007C6735" w:rsidP="00115B25">
            <w:pPr>
              <w:pStyle w:val="TAC"/>
              <w:rPr>
                <w:sz w:val="16"/>
                <w:szCs w:val="16"/>
              </w:rPr>
            </w:pPr>
            <w:r w:rsidRPr="00D61FD5">
              <w:rPr>
                <w:sz w:val="16"/>
                <w:szCs w:val="16"/>
              </w:rPr>
              <w:t>0.4.0</w:t>
            </w:r>
          </w:p>
        </w:tc>
      </w:tr>
      <w:tr w:rsidR="00C627CA" w:rsidRPr="00D61FD5" w14:paraId="24DC11E1" w14:textId="77777777" w:rsidTr="003F478C">
        <w:tc>
          <w:tcPr>
            <w:tcW w:w="800" w:type="dxa"/>
            <w:tcBorders>
              <w:top w:val="single" w:sz="6" w:space="0" w:color="auto"/>
              <w:left w:val="single" w:sz="6" w:space="0" w:color="auto"/>
              <w:bottom w:val="single" w:sz="6" w:space="0" w:color="auto"/>
              <w:right w:val="single" w:sz="6" w:space="0" w:color="auto"/>
            </w:tcBorders>
            <w:shd w:val="solid" w:color="FFFFFF" w:fill="auto"/>
          </w:tcPr>
          <w:p w14:paraId="54410814" w14:textId="1B882B3E" w:rsidR="00C627CA" w:rsidRPr="00D61FD5" w:rsidRDefault="00C627CA" w:rsidP="00115B25">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DFD842" w14:textId="1D2ACAD1" w:rsidR="00C627CA" w:rsidRPr="00D61FD5" w:rsidRDefault="00C627CA" w:rsidP="00115B25">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783284" w14:textId="7CC95850" w:rsidR="00C627CA" w:rsidRPr="00D61FD5" w:rsidRDefault="00C627CA" w:rsidP="00115B25">
            <w:pPr>
              <w:pStyle w:val="TAC"/>
              <w:rPr>
                <w:sz w:val="16"/>
                <w:szCs w:val="16"/>
              </w:rPr>
            </w:pPr>
            <w:r>
              <w:rPr>
                <w:sz w:val="16"/>
                <w:szCs w:val="16"/>
              </w:rPr>
              <w:t>CP-210077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36EA49" w14:textId="77777777" w:rsidR="00C627CA" w:rsidRPr="00D61FD5" w:rsidRDefault="00C627CA" w:rsidP="003F478C">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6E7EE" w14:textId="77777777" w:rsidR="00C627CA" w:rsidRPr="00D61FD5" w:rsidRDefault="00C627CA" w:rsidP="003F478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C8795" w14:textId="77777777" w:rsidR="00C627CA" w:rsidRPr="00D61FD5" w:rsidRDefault="00C627CA" w:rsidP="003F47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AA04BD" w14:textId="19381399" w:rsidR="00C627CA" w:rsidRPr="00D61FD5" w:rsidRDefault="00C627CA" w:rsidP="007C6735">
            <w:pPr>
              <w:pStyle w:val="TAL"/>
              <w:rPr>
                <w:sz w:val="16"/>
                <w:szCs w:val="16"/>
              </w:rPr>
            </w:pPr>
            <w:r>
              <w:rPr>
                <w:sz w:val="16"/>
                <w:szCs w:val="16"/>
              </w:rPr>
              <w:t>TR presented f</w:t>
            </w:r>
            <w:r w:rsidR="0048037C">
              <w:rPr>
                <w:sz w:val="16"/>
                <w:szCs w:val="16"/>
              </w:rPr>
              <w:t>o</w:t>
            </w:r>
            <w:r>
              <w:rPr>
                <w:sz w:val="16"/>
                <w:szCs w:val="16"/>
              </w:rPr>
              <w:t>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CDE7" w14:textId="2AF93620" w:rsidR="00C627CA" w:rsidRPr="00D61FD5" w:rsidRDefault="00C627CA" w:rsidP="00115B25">
            <w:pPr>
              <w:pStyle w:val="TAC"/>
              <w:rPr>
                <w:sz w:val="16"/>
                <w:szCs w:val="16"/>
              </w:rPr>
            </w:pPr>
            <w:r>
              <w:rPr>
                <w:sz w:val="16"/>
                <w:szCs w:val="16"/>
              </w:rPr>
              <w:t>1.0.0</w:t>
            </w:r>
          </w:p>
        </w:tc>
      </w:tr>
      <w:tr w:rsidR="0048037C" w:rsidRPr="00D61FD5" w14:paraId="6CBF63B7" w14:textId="77777777" w:rsidTr="003F478C">
        <w:tc>
          <w:tcPr>
            <w:tcW w:w="800" w:type="dxa"/>
            <w:tcBorders>
              <w:top w:val="single" w:sz="6" w:space="0" w:color="auto"/>
              <w:left w:val="single" w:sz="6" w:space="0" w:color="auto"/>
              <w:bottom w:val="single" w:sz="6" w:space="0" w:color="auto"/>
              <w:right w:val="single" w:sz="6" w:space="0" w:color="auto"/>
            </w:tcBorders>
            <w:shd w:val="solid" w:color="FFFFFF" w:fill="auto"/>
          </w:tcPr>
          <w:p w14:paraId="4CB52F9B" w14:textId="2B19DD3F" w:rsidR="0048037C" w:rsidRDefault="0048037C" w:rsidP="0048037C">
            <w:pPr>
              <w:pStyle w:val="TAC"/>
              <w:rPr>
                <w:sz w:val="16"/>
                <w:szCs w:val="16"/>
              </w:rPr>
            </w:pPr>
            <w:r w:rsidRPr="00D61FD5">
              <w:rPr>
                <w:sz w:val="16"/>
                <w:szCs w:val="16"/>
              </w:rPr>
              <w:t>2021-0</w:t>
            </w:r>
            <w:r>
              <w:rPr>
                <w:sz w:val="16"/>
                <w:szCs w:val="16"/>
              </w:rPr>
              <w:t>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F0311D" w14:textId="1A499381" w:rsidR="0048037C" w:rsidRDefault="0048037C" w:rsidP="0048037C">
            <w:pPr>
              <w:pStyle w:val="TAC"/>
              <w:rPr>
                <w:sz w:val="16"/>
                <w:szCs w:val="16"/>
              </w:rPr>
            </w:pPr>
            <w:r w:rsidRPr="00D61FD5">
              <w:rPr>
                <w:sz w:val="16"/>
                <w:szCs w:val="16"/>
              </w:rPr>
              <w:t>CT4#10</w:t>
            </w:r>
            <w:r>
              <w:rPr>
                <w:sz w:val="16"/>
                <w:szCs w:val="16"/>
              </w:rPr>
              <w:t>3</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2991447" w14:textId="13AC78A2" w:rsidR="0048037C" w:rsidRDefault="0048037C" w:rsidP="0048037C">
            <w:pPr>
              <w:pStyle w:val="TAC"/>
              <w:rPr>
                <w:sz w:val="16"/>
                <w:szCs w:val="16"/>
              </w:rPr>
            </w:pPr>
            <w:r w:rsidRPr="0048037C">
              <w:rPr>
                <w:sz w:val="16"/>
                <w:szCs w:val="16"/>
              </w:rPr>
              <w:t>C4-212590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ABD378" w14:textId="77777777" w:rsidR="0048037C" w:rsidRPr="00D61FD5" w:rsidRDefault="0048037C" w:rsidP="003F478C">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56BE" w14:textId="77777777" w:rsidR="0048037C" w:rsidRPr="00D61FD5" w:rsidRDefault="0048037C" w:rsidP="003F478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8A10C" w14:textId="77777777" w:rsidR="0048037C" w:rsidRPr="00D61FD5" w:rsidRDefault="0048037C" w:rsidP="003F47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3472407" w14:textId="5A9C9E3D" w:rsidR="0048037C" w:rsidRDefault="0048037C" w:rsidP="0048037C">
            <w:pPr>
              <w:pStyle w:val="TAL"/>
              <w:rPr>
                <w:sz w:val="16"/>
                <w:szCs w:val="16"/>
              </w:rPr>
            </w:pPr>
            <w:r>
              <w:rPr>
                <w:sz w:val="16"/>
                <w:szCs w:val="16"/>
              </w:rPr>
              <w:t xml:space="preserve">The following pCRs were implemented: </w:t>
            </w:r>
            <w:r w:rsidRPr="0048037C">
              <w:rPr>
                <w:sz w:val="16"/>
                <w:szCs w:val="16"/>
              </w:rPr>
              <w:t>C4-212088</w:t>
            </w:r>
            <w:r>
              <w:rPr>
                <w:sz w:val="16"/>
                <w:szCs w:val="16"/>
              </w:rPr>
              <w:t xml:space="preserve">, </w:t>
            </w:r>
            <w:r w:rsidRPr="0048037C">
              <w:rPr>
                <w:sz w:val="16"/>
                <w:szCs w:val="16"/>
              </w:rPr>
              <w:t>C4-212386</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3DCBC6" w14:textId="456F7DA0" w:rsidR="0048037C" w:rsidRDefault="0048037C" w:rsidP="0048037C">
            <w:pPr>
              <w:pStyle w:val="TAC"/>
              <w:rPr>
                <w:sz w:val="16"/>
                <w:szCs w:val="16"/>
              </w:rPr>
            </w:pPr>
            <w:r>
              <w:rPr>
                <w:sz w:val="16"/>
                <w:szCs w:val="16"/>
              </w:rPr>
              <w:t>1.1.0</w:t>
            </w:r>
          </w:p>
        </w:tc>
      </w:tr>
      <w:tr w:rsidR="00A920D5" w:rsidRPr="00D61FD5" w14:paraId="4D2AAD06" w14:textId="77777777" w:rsidTr="003F478C">
        <w:tc>
          <w:tcPr>
            <w:tcW w:w="800" w:type="dxa"/>
            <w:tcBorders>
              <w:top w:val="single" w:sz="6" w:space="0" w:color="auto"/>
              <w:left w:val="single" w:sz="6" w:space="0" w:color="auto"/>
              <w:bottom w:val="single" w:sz="6" w:space="0" w:color="auto"/>
              <w:right w:val="single" w:sz="6" w:space="0" w:color="auto"/>
            </w:tcBorders>
            <w:shd w:val="solid" w:color="FFFFFF" w:fill="auto"/>
          </w:tcPr>
          <w:p w14:paraId="7BAD03AE" w14:textId="350E74FC" w:rsidR="00A920D5" w:rsidRDefault="00A920D5" w:rsidP="00A920D5">
            <w:pPr>
              <w:pStyle w:val="TAC"/>
              <w:rPr>
                <w:sz w:val="16"/>
                <w:szCs w:val="16"/>
              </w:rPr>
            </w:pPr>
            <w:r w:rsidRPr="00D61FD5">
              <w:rPr>
                <w:sz w:val="16"/>
                <w:szCs w:val="16"/>
              </w:rPr>
              <w:t>2021-0</w:t>
            </w:r>
            <w:r>
              <w:rPr>
                <w:sz w:val="16"/>
                <w:szCs w:val="16"/>
              </w:rPr>
              <w:t>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7323D2" w14:textId="06AAB6FA" w:rsidR="00A920D5" w:rsidRDefault="00A920D5" w:rsidP="00A920D5">
            <w:pPr>
              <w:pStyle w:val="TAC"/>
              <w:rPr>
                <w:sz w:val="16"/>
                <w:szCs w:val="16"/>
              </w:rPr>
            </w:pPr>
            <w:r w:rsidRPr="00D61FD5">
              <w:rPr>
                <w:sz w:val="16"/>
                <w:szCs w:val="16"/>
              </w:rPr>
              <w:t>CT4#10</w:t>
            </w:r>
            <w:r>
              <w:rPr>
                <w:sz w:val="16"/>
                <w:szCs w:val="16"/>
              </w:rPr>
              <w:t>4</w:t>
            </w:r>
            <w:r w:rsidRPr="00D61FD5">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3201A2" w14:textId="5E3A4D9D" w:rsidR="00A920D5" w:rsidRDefault="00A920D5" w:rsidP="00A920D5">
            <w:pPr>
              <w:pStyle w:val="TAC"/>
              <w:rPr>
                <w:sz w:val="16"/>
                <w:szCs w:val="16"/>
              </w:rPr>
            </w:pPr>
            <w:r>
              <w:rPr>
                <w:sz w:val="16"/>
                <w:szCs w:val="16"/>
              </w:rPr>
              <w:t>C4-213520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759598" w14:textId="77777777" w:rsidR="00A920D5" w:rsidRPr="00D61FD5" w:rsidRDefault="00A920D5" w:rsidP="003F478C">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8B7B8" w14:textId="77777777" w:rsidR="00A920D5" w:rsidRPr="00D61FD5" w:rsidRDefault="00A920D5" w:rsidP="003F478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CDCF7" w14:textId="77777777" w:rsidR="00A920D5" w:rsidRPr="00D61FD5" w:rsidRDefault="00A920D5" w:rsidP="003F47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7A5E8BE" w14:textId="7DC07418" w:rsidR="00A920D5" w:rsidRDefault="00A920D5" w:rsidP="00A920D5">
            <w:pPr>
              <w:pStyle w:val="TAL"/>
              <w:rPr>
                <w:sz w:val="16"/>
                <w:szCs w:val="16"/>
              </w:rPr>
            </w:pPr>
            <w:r>
              <w:rPr>
                <w:sz w:val="16"/>
                <w:szCs w:val="16"/>
              </w:rPr>
              <w:t xml:space="preserve">The following pCRs were implemented: </w:t>
            </w:r>
            <w:r w:rsidRPr="00A920D5">
              <w:rPr>
                <w:sz w:val="16"/>
                <w:szCs w:val="16"/>
              </w:rPr>
              <w:t>C4-213023</w:t>
            </w:r>
            <w:r>
              <w:rPr>
                <w:sz w:val="16"/>
                <w:szCs w:val="16"/>
              </w:rPr>
              <w:t xml:space="preserve">, </w:t>
            </w:r>
            <w:r w:rsidRPr="00A920D5">
              <w:rPr>
                <w:sz w:val="16"/>
                <w:szCs w:val="16"/>
              </w:rPr>
              <w:t>C4-213385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81EA" w14:textId="5B32CAC8" w:rsidR="00A920D5" w:rsidRDefault="00A920D5" w:rsidP="00A920D5">
            <w:pPr>
              <w:pStyle w:val="TAC"/>
              <w:rPr>
                <w:sz w:val="16"/>
                <w:szCs w:val="16"/>
              </w:rPr>
            </w:pPr>
            <w:r>
              <w:rPr>
                <w:sz w:val="16"/>
                <w:szCs w:val="16"/>
              </w:rPr>
              <w:t>1.2.0</w:t>
            </w:r>
          </w:p>
        </w:tc>
      </w:tr>
      <w:tr w:rsidR="008F3802" w:rsidRPr="00D61FD5" w14:paraId="4642F27F" w14:textId="77777777" w:rsidTr="003F478C">
        <w:tc>
          <w:tcPr>
            <w:tcW w:w="800" w:type="dxa"/>
            <w:tcBorders>
              <w:top w:val="single" w:sz="6" w:space="0" w:color="auto"/>
              <w:left w:val="single" w:sz="6" w:space="0" w:color="auto"/>
              <w:bottom w:val="single" w:sz="6" w:space="0" w:color="auto"/>
              <w:right w:val="single" w:sz="6" w:space="0" w:color="auto"/>
            </w:tcBorders>
            <w:shd w:val="solid" w:color="FFFFFF" w:fill="auto"/>
          </w:tcPr>
          <w:p w14:paraId="0A0EDD3C" w14:textId="7F13A930" w:rsidR="008F3802" w:rsidRPr="00D61FD5" w:rsidRDefault="008F3802" w:rsidP="00A920D5">
            <w:pPr>
              <w:pStyle w:val="TAC"/>
              <w:rPr>
                <w:sz w:val="16"/>
                <w:szCs w:val="16"/>
              </w:rPr>
            </w:pPr>
            <w:r>
              <w:rPr>
                <w:sz w:val="16"/>
                <w:szCs w:val="16"/>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49ED15" w14:textId="3273CC38" w:rsidR="008F3802" w:rsidRPr="00D61FD5" w:rsidRDefault="008F3802" w:rsidP="00A920D5">
            <w:pPr>
              <w:pStyle w:val="TAC"/>
              <w:rPr>
                <w:sz w:val="16"/>
                <w:szCs w:val="16"/>
              </w:rPr>
            </w:pPr>
            <w:r>
              <w:rPr>
                <w:sz w:val="16"/>
                <w:szCs w:val="16"/>
              </w:rPr>
              <w:t>CT#92</w:t>
            </w:r>
            <w:r w:rsidR="001D55AD">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1937DC" w14:textId="48705566" w:rsidR="008F3802" w:rsidRDefault="008F3802" w:rsidP="00A920D5">
            <w:pPr>
              <w:pStyle w:val="TAC"/>
              <w:rPr>
                <w:sz w:val="16"/>
                <w:szCs w:val="16"/>
              </w:rPr>
            </w:pPr>
            <w:r>
              <w:rPr>
                <w:sz w:val="16"/>
                <w:szCs w:val="16"/>
              </w:rPr>
              <w:t>CP-211085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80EF3A" w14:textId="77777777" w:rsidR="008F3802" w:rsidRPr="00D61FD5" w:rsidRDefault="008F3802" w:rsidP="003F478C">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66B06" w14:textId="77777777" w:rsidR="008F3802" w:rsidRPr="00D61FD5" w:rsidRDefault="008F3802" w:rsidP="003F478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48EB0" w14:textId="77777777" w:rsidR="008F3802" w:rsidRPr="00D61FD5" w:rsidRDefault="008F3802" w:rsidP="003F47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82B0AE" w14:textId="3D95AF2E" w:rsidR="008F3802" w:rsidRDefault="008F3802" w:rsidP="00A920D5">
            <w:pPr>
              <w:pStyle w:val="TAL"/>
              <w:rPr>
                <w:sz w:val="16"/>
                <w:szCs w:val="16"/>
              </w:rPr>
            </w:pPr>
            <w:r>
              <w:rPr>
                <w:sz w:val="16"/>
                <w:szCs w:val="16"/>
              </w:rPr>
              <w:t>TR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0ECA3" w14:textId="3A38FC5C" w:rsidR="008F3802" w:rsidRDefault="008F3802" w:rsidP="00A920D5">
            <w:pPr>
              <w:pStyle w:val="TAC"/>
              <w:rPr>
                <w:sz w:val="16"/>
                <w:szCs w:val="16"/>
              </w:rPr>
            </w:pPr>
            <w:r>
              <w:rPr>
                <w:sz w:val="16"/>
                <w:szCs w:val="16"/>
              </w:rPr>
              <w:t>2.0.0</w:t>
            </w:r>
          </w:p>
        </w:tc>
      </w:tr>
      <w:tr w:rsidR="00934F83" w:rsidRPr="00D61FD5" w14:paraId="65F33F76" w14:textId="77777777" w:rsidTr="003F478C">
        <w:tc>
          <w:tcPr>
            <w:tcW w:w="800" w:type="dxa"/>
            <w:tcBorders>
              <w:top w:val="single" w:sz="6" w:space="0" w:color="auto"/>
              <w:left w:val="single" w:sz="6" w:space="0" w:color="auto"/>
              <w:bottom w:val="single" w:sz="6" w:space="0" w:color="auto"/>
              <w:right w:val="single" w:sz="6" w:space="0" w:color="auto"/>
            </w:tcBorders>
            <w:shd w:val="solid" w:color="FFFFFF" w:fill="auto"/>
          </w:tcPr>
          <w:p w14:paraId="32DA5C9C" w14:textId="6E434DD2" w:rsidR="00934F83" w:rsidRDefault="00934F83" w:rsidP="00934F83">
            <w:pPr>
              <w:pStyle w:val="TAC"/>
              <w:rPr>
                <w:sz w:val="16"/>
                <w:szCs w:val="16"/>
              </w:rPr>
            </w:pPr>
            <w:r>
              <w:rPr>
                <w:sz w:val="16"/>
                <w:szCs w:val="16"/>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FAC0D" w14:textId="1A6D0272" w:rsidR="00934F83" w:rsidRDefault="00934F83" w:rsidP="00934F83">
            <w:pPr>
              <w:pStyle w:val="TAC"/>
              <w:rPr>
                <w:sz w:val="16"/>
                <w:szCs w:val="16"/>
              </w:rPr>
            </w:pPr>
            <w:r>
              <w:rPr>
                <w:sz w:val="16"/>
                <w:szCs w:val="16"/>
              </w:rPr>
              <w:t>CT#92</w:t>
            </w:r>
            <w:r w:rsidR="001D55AD">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01877B2" w14:textId="77777777" w:rsidR="00934F83" w:rsidRDefault="00934F83" w:rsidP="00934F83">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B49CA3" w14:textId="77777777" w:rsidR="00934F83" w:rsidRPr="00D61FD5" w:rsidRDefault="00934F83" w:rsidP="003F478C">
            <w:pPr>
              <w:pStyle w:val="TAL"/>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A0329" w14:textId="77777777" w:rsidR="00934F83" w:rsidRPr="00D61FD5" w:rsidRDefault="00934F83" w:rsidP="003F478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835F5" w14:textId="77777777" w:rsidR="00934F83" w:rsidRPr="00D61FD5" w:rsidRDefault="00934F83" w:rsidP="003F47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8AA75C" w14:textId="0C1A454C" w:rsidR="00934F83" w:rsidRDefault="00934F83" w:rsidP="00934F83">
            <w:pPr>
              <w:pStyle w:val="TAL"/>
              <w:rPr>
                <w:sz w:val="16"/>
                <w:szCs w:val="16"/>
              </w:rPr>
            </w:pPr>
            <w:r>
              <w:rPr>
                <w:sz w:val="16"/>
                <w:szCs w:val="16"/>
              </w:rPr>
              <w:t>TR approved in CT#92e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34678" w14:textId="013F1B0D" w:rsidR="00934F83" w:rsidRDefault="00934F83" w:rsidP="00934F83">
            <w:pPr>
              <w:pStyle w:val="TAC"/>
              <w:rPr>
                <w:sz w:val="16"/>
                <w:szCs w:val="16"/>
              </w:rPr>
            </w:pPr>
            <w:r>
              <w:rPr>
                <w:sz w:val="16"/>
                <w:szCs w:val="16"/>
              </w:rPr>
              <w:t>17.0.0</w:t>
            </w:r>
          </w:p>
        </w:tc>
      </w:tr>
      <w:tr w:rsidR="003F478C" w:rsidRPr="00D61FD5" w14:paraId="64E004A6" w14:textId="77777777" w:rsidTr="003F478C">
        <w:tc>
          <w:tcPr>
            <w:tcW w:w="800" w:type="dxa"/>
            <w:tcBorders>
              <w:top w:val="single" w:sz="6" w:space="0" w:color="auto"/>
              <w:left w:val="single" w:sz="6" w:space="0" w:color="auto"/>
              <w:bottom w:val="single" w:sz="6" w:space="0" w:color="auto"/>
              <w:right w:val="single" w:sz="6" w:space="0" w:color="auto"/>
            </w:tcBorders>
            <w:shd w:val="solid" w:color="FFFFFF" w:fill="auto"/>
          </w:tcPr>
          <w:p w14:paraId="383F029A" w14:textId="299DD50A" w:rsidR="003F478C" w:rsidRDefault="003F478C" w:rsidP="003F478C">
            <w:pPr>
              <w:pStyle w:val="TAC"/>
              <w:rPr>
                <w:sz w:val="16"/>
                <w:szCs w:val="16"/>
              </w:rPr>
            </w:pPr>
            <w:r w:rsidRPr="00D61FD5">
              <w:rPr>
                <w:sz w:val="16"/>
                <w:szCs w:val="16"/>
              </w:rPr>
              <w:t>2021-0</w:t>
            </w:r>
            <w:r>
              <w:rPr>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4539AF8" w14:textId="730D95F7" w:rsidR="003F478C" w:rsidRDefault="00537B1F" w:rsidP="003F478C">
            <w:pPr>
              <w:pStyle w:val="TAC"/>
              <w:rPr>
                <w:sz w:val="16"/>
                <w:szCs w:val="16"/>
              </w:rPr>
            </w:pPr>
            <w:r>
              <w:rPr>
                <w:sz w:val="16"/>
                <w:szCs w:val="16"/>
              </w:rPr>
              <w:t>CT#93</w:t>
            </w:r>
            <w:r w:rsidR="001D55AD">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6D11CE" w14:textId="68C6A04A" w:rsidR="003F478C" w:rsidRDefault="003F478C" w:rsidP="003F478C">
            <w:pPr>
              <w:pStyle w:val="TAC"/>
              <w:rPr>
                <w:sz w:val="16"/>
                <w:szCs w:val="16"/>
              </w:rPr>
            </w:pPr>
            <w:r>
              <w:rPr>
                <w:sz w:val="16"/>
                <w:szCs w:val="16"/>
              </w:rPr>
              <w:t>C4-21</w:t>
            </w:r>
            <w:r w:rsidRPr="003F478C">
              <w:rPr>
                <w:sz w:val="16"/>
                <w:szCs w:val="16"/>
              </w:rPr>
              <w:t>4543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50F363" w14:textId="71320E7F" w:rsidR="003F478C" w:rsidRPr="00D61FD5" w:rsidRDefault="003F478C" w:rsidP="003F478C">
            <w:pPr>
              <w:pStyle w:val="TAL"/>
              <w:jc w:val="center"/>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5F801" w14:textId="38ED855C" w:rsidR="003F478C" w:rsidRPr="00D61FD5" w:rsidRDefault="003F478C" w:rsidP="003F478C">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580C6F" w14:textId="0B21FD68" w:rsidR="003F478C" w:rsidRPr="00D61FD5" w:rsidRDefault="003F478C" w:rsidP="003F478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E208DE" w14:textId="3203303C" w:rsidR="003F478C" w:rsidRDefault="003F478C" w:rsidP="003F478C">
            <w:pPr>
              <w:pStyle w:val="TAL"/>
              <w:rPr>
                <w:sz w:val="16"/>
                <w:szCs w:val="16"/>
              </w:rPr>
            </w:pPr>
            <w:r w:rsidRPr="003F478C">
              <w:rPr>
                <w:sz w:val="16"/>
                <w:szCs w:val="16"/>
              </w:rPr>
              <w:t>PortAl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B00F2" w14:textId="7FDF17CF" w:rsidR="003F478C" w:rsidRDefault="003F478C" w:rsidP="003F478C">
            <w:pPr>
              <w:pStyle w:val="TAC"/>
              <w:rPr>
                <w:sz w:val="16"/>
                <w:szCs w:val="16"/>
              </w:rPr>
            </w:pPr>
            <w:r>
              <w:rPr>
                <w:sz w:val="16"/>
                <w:szCs w:val="16"/>
              </w:rPr>
              <w:t>17.1.0</w:t>
            </w:r>
          </w:p>
        </w:tc>
      </w:tr>
      <w:tr w:rsidR="00537B1F" w:rsidRPr="00D61FD5" w14:paraId="7FA3272D" w14:textId="77777777" w:rsidTr="003F478C">
        <w:tc>
          <w:tcPr>
            <w:tcW w:w="800" w:type="dxa"/>
            <w:tcBorders>
              <w:top w:val="single" w:sz="6" w:space="0" w:color="auto"/>
              <w:left w:val="single" w:sz="6" w:space="0" w:color="auto"/>
              <w:bottom w:val="single" w:sz="6" w:space="0" w:color="auto"/>
              <w:right w:val="single" w:sz="6" w:space="0" w:color="auto"/>
            </w:tcBorders>
            <w:shd w:val="solid" w:color="FFFFFF" w:fill="auto"/>
          </w:tcPr>
          <w:p w14:paraId="09804557" w14:textId="77777777" w:rsidR="00537B1F" w:rsidRDefault="00537B1F" w:rsidP="00537B1F">
            <w:pPr>
              <w:pStyle w:val="TAC"/>
              <w:rPr>
                <w:sz w:val="16"/>
                <w:szCs w:val="16"/>
              </w:rPr>
            </w:pPr>
            <w:r w:rsidRPr="00D61FD5">
              <w:rPr>
                <w:sz w:val="16"/>
                <w:szCs w:val="16"/>
              </w:rPr>
              <w:t>2021-0</w:t>
            </w:r>
            <w:r>
              <w:rPr>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8F0D61A" w14:textId="2A3E2D97" w:rsidR="00537B1F" w:rsidRDefault="00537B1F" w:rsidP="00537B1F">
            <w:pPr>
              <w:pStyle w:val="TAC"/>
              <w:rPr>
                <w:sz w:val="16"/>
                <w:szCs w:val="16"/>
              </w:rPr>
            </w:pPr>
            <w:r w:rsidRPr="00D808E8">
              <w:rPr>
                <w:sz w:val="16"/>
                <w:szCs w:val="16"/>
              </w:rPr>
              <w:t>CT#93</w:t>
            </w:r>
            <w:r w:rsidR="001D55AD">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525F76" w14:textId="0354E93D" w:rsidR="00537B1F" w:rsidRDefault="00537B1F" w:rsidP="00537B1F">
            <w:pPr>
              <w:pStyle w:val="TAC"/>
              <w:rPr>
                <w:sz w:val="16"/>
                <w:szCs w:val="16"/>
              </w:rPr>
            </w:pPr>
            <w:r>
              <w:rPr>
                <w:sz w:val="16"/>
                <w:szCs w:val="16"/>
              </w:rPr>
              <w:t>C4-21</w:t>
            </w:r>
            <w:r w:rsidRPr="003F478C">
              <w:rPr>
                <w:sz w:val="16"/>
                <w:szCs w:val="16"/>
              </w:rPr>
              <w:t>4544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251EA9" w14:textId="186413DF" w:rsidR="00537B1F" w:rsidRPr="00D61FD5" w:rsidRDefault="00537B1F" w:rsidP="00537B1F">
            <w:pPr>
              <w:pStyle w:val="TAL"/>
              <w:jc w:val="center"/>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62FB5" w14:textId="4B59E881" w:rsidR="00537B1F" w:rsidRPr="00D61FD5" w:rsidRDefault="00537B1F" w:rsidP="00537B1F">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10566" w14:textId="5339713B" w:rsidR="00537B1F" w:rsidRPr="00D61FD5" w:rsidRDefault="00537B1F" w:rsidP="00537B1F">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5A9014E" w14:textId="32B7AC4E" w:rsidR="00537B1F" w:rsidRDefault="00537B1F" w:rsidP="00537B1F">
            <w:pPr>
              <w:pStyle w:val="TAL"/>
              <w:rPr>
                <w:sz w:val="16"/>
                <w:szCs w:val="16"/>
              </w:rPr>
            </w:pPr>
            <w:r w:rsidRPr="003F478C">
              <w:rPr>
                <w:sz w:val="16"/>
                <w:szCs w:val="16"/>
              </w:rPr>
              <w:t>PortAl Table 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F2B6" w14:textId="77777777" w:rsidR="00537B1F" w:rsidRDefault="00537B1F" w:rsidP="00537B1F">
            <w:pPr>
              <w:pStyle w:val="TAC"/>
              <w:rPr>
                <w:sz w:val="16"/>
                <w:szCs w:val="16"/>
              </w:rPr>
            </w:pPr>
            <w:r>
              <w:rPr>
                <w:sz w:val="16"/>
                <w:szCs w:val="16"/>
              </w:rPr>
              <w:t>17.1.0</w:t>
            </w:r>
          </w:p>
        </w:tc>
      </w:tr>
      <w:tr w:rsidR="00537B1F" w:rsidRPr="00D61FD5" w14:paraId="4530BD83" w14:textId="77777777" w:rsidTr="003F478C">
        <w:tc>
          <w:tcPr>
            <w:tcW w:w="800" w:type="dxa"/>
            <w:tcBorders>
              <w:top w:val="single" w:sz="6" w:space="0" w:color="auto"/>
              <w:left w:val="single" w:sz="6" w:space="0" w:color="auto"/>
              <w:bottom w:val="single" w:sz="6" w:space="0" w:color="auto"/>
              <w:right w:val="single" w:sz="6" w:space="0" w:color="auto"/>
            </w:tcBorders>
            <w:shd w:val="solid" w:color="FFFFFF" w:fill="auto"/>
          </w:tcPr>
          <w:p w14:paraId="3122DB51" w14:textId="77777777" w:rsidR="00537B1F" w:rsidRDefault="00537B1F" w:rsidP="00537B1F">
            <w:pPr>
              <w:pStyle w:val="TAC"/>
              <w:rPr>
                <w:sz w:val="16"/>
                <w:szCs w:val="16"/>
              </w:rPr>
            </w:pPr>
            <w:r w:rsidRPr="00D61FD5">
              <w:rPr>
                <w:sz w:val="16"/>
                <w:szCs w:val="16"/>
              </w:rPr>
              <w:t>2021-0</w:t>
            </w:r>
            <w:r>
              <w:rPr>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44708B" w14:textId="2004627D" w:rsidR="00537B1F" w:rsidRDefault="00537B1F" w:rsidP="00537B1F">
            <w:pPr>
              <w:pStyle w:val="TAC"/>
              <w:rPr>
                <w:sz w:val="16"/>
                <w:szCs w:val="16"/>
              </w:rPr>
            </w:pPr>
            <w:r w:rsidRPr="00D808E8">
              <w:rPr>
                <w:sz w:val="16"/>
                <w:szCs w:val="16"/>
              </w:rPr>
              <w:t>CT#93</w:t>
            </w:r>
            <w:r w:rsidR="001D55AD">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4E39" w14:textId="5256812A" w:rsidR="00537B1F" w:rsidRDefault="00537B1F" w:rsidP="00537B1F">
            <w:pPr>
              <w:pStyle w:val="TAC"/>
              <w:rPr>
                <w:sz w:val="16"/>
                <w:szCs w:val="16"/>
              </w:rPr>
            </w:pPr>
            <w:r>
              <w:rPr>
                <w:sz w:val="16"/>
                <w:szCs w:val="16"/>
              </w:rPr>
              <w:t>C4-21</w:t>
            </w:r>
            <w:r w:rsidRPr="003F478C">
              <w:rPr>
                <w:sz w:val="16"/>
                <w:szCs w:val="16"/>
              </w:rPr>
              <w:t>4037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92BD6B9" w14:textId="09B79508" w:rsidR="00537B1F" w:rsidRPr="00D61FD5" w:rsidRDefault="00537B1F" w:rsidP="00537B1F">
            <w:pPr>
              <w:pStyle w:val="TAL"/>
              <w:jc w:val="center"/>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92DE8" w14:textId="63178035" w:rsidR="00537B1F" w:rsidRPr="00D61FD5" w:rsidRDefault="00537B1F" w:rsidP="00537B1F">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2E7AF" w14:textId="179E5D9A" w:rsidR="00537B1F" w:rsidRPr="00D61FD5" w:rsidRDefault="00537B1F" w:rsidP="00537B1F">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3F0C92" w14:textId="3179A973" w:rsidR="00537B1F" w:rsidRDefault="00537B1F" w:rsidP="00537B1F">
            <w:pPr>
              <w:pStyle w:val="TAL"/>
              <w:rPr>
                <w:sz w:val="16"/>
                <w:szCs w:val="16"/>
              </w:rPr>
            </w:pPr>
            <w:r w:rsidRPr="003F478C">
              <w:rPr>
                <w:sz w:val="16"/>
                <w:szCs w:val="16"/>
              </w:rPr>
              <w:t>PortAl PTR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241BD" w14:textId="77777777" w:rsidR="00537B1F" w:rsidRDefault="00537B1F" w:rsidP="00537B1F">
            <w:pPr>
              <w:pStyle w:val="TAC"/>
              <w:rPr>
                <w:sz w:val="16"/>
                <w:szCs w:val="16"/>
              </w:rPr>
            </w:pPr>
            <w:r>
              <w:rPr>
                <w:sz w:val="16"/>
                <w:szCs w:val="16"/>
              </w:rPr>
              <w:t>17.1.0</w:t>
            </w:r>
          </w:p>
        </w:tc>
      </w:tr>
    </w:tbl>
    <w:p w14:paraId="3CE3A4C4" w14:textId="01428447" w:rsidR="00D919B2" w:rsidRPr="0090769B" w:rsidRDefault="00D919B2" w:rsidP="00D919B2"/>
    <w:sectPr w:rsidR="00D919B2" w:rsidRPr="0090769B">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DC785" w14:textId="77777777" w:rsidR="00766BFF" w:rsidRDefault="00766BFF">
      <w:r>
        <w:separator/>
      </w:r>
    </w:p>
  </w:endnote>
  <w:endnote w:type="continuationSeparator" w:id="0">
    <w:p w14:paraId="57B517A5" w14:textId="77777777" w:rsidR="00766BFF" w:rsidRDefault="00766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57077" w14:textId="77777777" w:rsidR="00E40F09" w:rsidRDefault="00E40F0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99D9B9" w14:textId="77777777" w:rsidR="00766BFF" w:rsidRDefault="00766BFF">
      <w:r>
        <w:separator/>
      </w:r>
    </w:p>
  </w:footnote>
  <w:footnote w:type="continuationSeparator" w:id="0">
    <w:p w14:paraId="1E984F46" w14:textId="77777777" w:rsidR="00766BFF" w:rsidRDefault="00766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6789D" w14:textId="30593B26" w:rsidR="00E40F09" w:rsidRDefault="00E40F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5AD">
      <w:rPr>
        <w:rFonts w:ascii="Arial" w:hAnsi="Arial" w:cs="Arial"/>
        <w:b/>
        <w:noProof/>
        <w:sz w:val="18"/>
        <w:szCs w:val="18"/>
      </w:rPr>
      <w:t>3GPP TR 29.835 V17.1.0 (2021-09)</w:t>
    </w:r>
    <w:r>
      <w:rPr>
        <w:rFonts w:ascii="Arial" w:hAnsi="Arial" w:cs="Arial"/>
        <w:b/>
        <w:sz w:val="18"/>
        <w:szCs w:val="18"/>
      </w:rPr>
      <w:fldChar w:fldCharType="end"/>
    </w:r>
  </w:p>
  <w:p w14:paraId="4F6DF0EE" w14:textId="77777777" w:rsidR="00E40F09" w:rsidRDefault="00E40F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490D">
      <w:rPr>
        <w:rFonts w:ascii="Arial" w:hAnsi="Arial" w:cs="Arial"/>
        <w:b/>
        <w:noProof/>
        <w:sz w:val="18"/>
        <w:szCs w:val="18"/>
      </w:rPr>
      <w:t>3</w:t>
    </w:r>
    <w:r>
      <w:rPr>
        <w:rFonts w:ascii="Arial" w:hAnsi="Arial" w:cs="Arial"/>
        <w:b/>
        <w:sz w:val="18"/>
        <w:szCs w:val="18"/>
      </w:rPr>
      <w:fldChar w:fldCharType="end"/>
    </w:r>
  </w:p>
  <w:p w14:paraId="47C0C8C1" w14:textId="0DCED5DB" w:rsidR="00E40F09" w:rsidRDefault="00E40F0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5AD">
      <w:rPr>
        <w:rFonts w:ascii="Arial" w:hAnsi="Arial" w:cs="Arial"/>
        <w:b/>
        <w:noProof/>
        <w:sz w:val="18"/>
        <w:szCs w:val="18"/>
      </w:rPr>
      <w:t>(Release 17)</w:t>
    </w:r>
    <w:r>
      <w:rPr>
        <w:rFonts w:ascii="Arial" w:hAnsi="Arial" w:cs="Arial"/>
        <w:b/>
        <w:sz w:val="18"/>
        <w:szCs w:val="18"/>
      </w:rPr>
      <w:fldChar w:fldCharType="end"/>
    </w:r>
  </w:p>
  <w:p w14:paraId="49E27C57" w14:textId="77777777" w:rsidR="00E40F09" w:rsidRDefault="00E40F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46FF"/>
    <w:rsid w:val="00051834"/>
    <w:rsid w:val="00051BF6"/>
    <w:rsid w:val="00054A22"/>
    <w:rsid w:val="00062023"/>
    <w:rsid w:val="000655A6"/>
    <w:rsid w:val="00074FE5"/>
    <w:rsid w:val="00080512"/>
    <w:rsid w:val="00086676"/>
    <w:rsid w:val="000A5325"/>
    <w:rsid w:val="000A7508"/>
    <w:rsid w:val="000B0B2B"/>
    <w:rsid w:val="000B3317"/>
    <w:rsid w:val="000B58E5"/>
    <w:rsid w:val="000C47C3"/>
    <w:rsid w:val="000C48B3"/>
    <w:rsid w:val="000D0CC2"/>
    <w:rsid w:val="000D1D52"/>
    <w:rsid w:val="000D292F"/>
    <w:rsid w:val="000D58AB"/>
    <w:rsid w:val="000D5E40"/>
    <w:rsid w:val="000E0525"/>
    <w:rsid w:val="000E1C43"/>
    <w:rsid w:val="000E1CC6"/>
    <w:rsid w:val="000E2C88"/>
    <w:rsid w:val="00101ECF"/>
    <w:rsid w:val="001069DD"/>
    <w:rsid w:val="00106B54"/>
    <w:rsid w:val="00115B25"/>
    <w:rsid w:val="00127046"/>
    <w:rsid w:val="00133525"/>
    <w:rsid w:val="00147964"/>
    <w:rsid w:val="00147BA5"/>
    <w:rsid w:val="00151BF9"/>
    <w:rsid w:val="00156777"/>
    <w:rsid w:val="001576D0"/>
    <w:rsid w:val="00173F51"/>
    <w:rsid w:val="00191C2E"/>
    <w:rsid w:val="001A0678"/>
    <w:rsid w:val="001A1E7C"/>
    <w:rsid w:val="001A2C1B"/>
    <w:rsid w:val="001A4C42"/>
    <w:rsid w:val="001A7420"/>
    <w:rsid w:val="001B6637"/>
    <w:rsid w:val="001C21C3"/>
    <w:rsid w:val="001C777A"/>
    <w:rsid w:val="001D02AC"/>
    <w:rsid w:val="001D02C2"/>
    <w:rsid w:val="001D55AD"/>
    <w:rsid w:val="001E52BF"/>
    <w:rsid w:val="001E66B3"/>
    <w:rsid w:val="001F0C1D"/>
    <w:rsid w:val="001F1132"/>
    <w:rsid w:val="001F13E4"/>
    <w:rsid w:val="001F168B"/>
    <w:rsid w:val="001F77FC"/>
    <w:rsid w:val="002047AA"/>
    <w:rsid w:val="00230B8D"/>
    <w:rsid w:val="002347A2"/>
    <w:rsid w:val="00244900"/>
    <w:rsid w:val="002536D9"/>
    <w:rsid w:val="002616DD"/>
    <w:rsid w:val="002675F0"/>
    <w:rsid w:val="00280FA5"/>
    <w:rsid w:val="00281B73"/>
    <w:rsid w:val="00293389"/>
    <w:rsid w:val="002A0A36"/>
    <w:rsid w:val="002B3270"/>
    <w:rsid w:val="002B6339"/>
    <w:rsid w:val="002C24F8"/>
    <w:rsid w:val="002C6A2C"/>
    <w:rsid w:val="002C6CA7"/>
    <w:rsid w:val="002D1BFE"/>
    <w:rsid w:val="002E00EE"/>
    <w:rsid w:val="002E6DDB"/>
    <w:rsid w:val="002F27C9"/>
    <w:rsid w:val="002F39D0"/>
    <w:rsid w:val="002F7A79"/>
    <w:rsid w:val="003172DC"/>
    <w:rsid w:val="00337DA0"/>
    <w:rsid w:val="0035462D"/>
    <w:rsid w:val="003765B8"/>
    <w:rsid w:val="003919D7"/>
    <w:rsid w:val="003978B6"/>
    <w:rsid w:val="003A23BE"/>
    <w:rsid w:val="003A4F3C"/>
    <w:rsid w:val="003C3971"/>
    <w:rsid w:val="003D2F5D"/>
    <w:rsid w:val="003D3EF3"/>
    <w:rsid w:val="003E1385"/>
    <w:rsid w:val="003F291B"/>
    <w:rsid w:val="003F478C"/>
    <w:rsid w:val="00406506"/>
    <w:rsid w:val="004133A2"/>
    <w:rsid w:val="0041384F"/>
    <w:rsid w:val="00420008"/>
    <w:rsid w:val="00423334"/>
    <w:rsid w:val="0043378D"/>
    <w:rsid w:val="004345EC"/>
    <w:rsid w:val="00435056"/>
    <w:rsid w:val="0043623A"/>
    <w:rsid w:val="00453212"/>
    <w:rsid w:val="00465515"/>
    <w:rsid w:val="0048037C"/>
    <w:rsid w:val="0049100C"/>
    <w:rsid w:val="004C15B2"/>
    <w:rsid w:val="004C7094"/>
    <w:rsid w:val="004D14D0"/>
    <w:rsid w:val="004D3578"/>
    <w:rsid w:val="004D4B07"/>
    <w:rsid w:val="004E213A"/>
    <w:rsid w:val="004E403C"/>
    <w:rsid w:val="004F0988"/>
    <w:rsid w:val="004F3340"/>
    <w:rsid w:val="004F7952"/>
    <w:rsid w:val="00503917"/>
    <w:rsid w:val="00503A04"/>
    <w:rsid w:val="00507AF0"/>
    <w:rsid w:val="0053388B"/>
    <w:rsid w:val="00535773"/>
    <w:rsid w:val="00535E45"/>
    <w:rsid w:val="00537B1F"/>
    <w:rsid w:val="00543E6C"/>
    <w:rsid w:val="005464AE"/>
    <w:rsid w:val="0056026D"/>
    <w:rsid w:val="0056294A"/>
    <w:rsid w:val="00565087"/>
    <w:rsid w:val="005748FD"/>
    <w:rsid w:val="00575DD9"/>
    <w:rsid w:val="00581615"/>
    <w:rsid w:val="00585608"/>
    <w:rsid w:val="00591DE3"/>
    <w:rsid w:val="005945A5"/>
    <w:rsid w:val="0059600C"/>
    <w:rsid w:val="00597B11"/>
    <w:rsid w:val="005B389C"/>
    <w:rsid w:val="005C0CF4"/>
    <w:rsid w:val="005C7D75"/>
    <w:rsid w:val="005D2647"/>
    <w:rsid w:val="005D2E01"/>
    <w:rsid w:val="005D7526"/>
    <w:rsid w:val="005E4BB2"/>
    <w:rsid w:val="005E50AB"/>
    <w:rsid w:val="00602AEA"/>
    <w:rsid w:val="006075E1"/>
    <w:rsid w:val="0061098A"/>
    <w:rsid w:val="00611750"/>
    <w:rsid w:val="00614FDF"/>
    <w:rsid w:val="0063543D"/>
    <w:rsid w:val="0063635A"/>
    <w:rsid w:val="00637EF5"/>
    <w:rsid w:val="00644A57"/>
    <w:rsid w:val="00647114"/>
    <w:rsid w:val="00651141"/>
    <w:rsid w:val="00654B3B"/>
    <w:rsid w:val="006554B6"/>
    <w:rsid w:val="00667C33"/>
    <w:rsid w:val="00670C5C"/>
    <w:rsid w:val="0068671A"/>
    <w:rsid w:val="00694895"/>
    <w:rsid w:val="0069599A"/>
    <w:rsid w:val="00695CE0"/>
    <w:rsid w:val="006A323F"/>
    <w:rsid w:val="006B30D0"/>
    <w:rsid w:val="006B6B30"/>
    <w:rsid w:val="006C3D95"/>
    <w:rsid w:val="006C7C2C"/>
    <w:rsid w:val="006E3C74"/>
    <w:rsid w:val="006E5C86"/>
    <w:rsid w:val="006E6C18"/>
    <w:rsid w:val="006F42A5"/>
    <w:rsid w:val="006F5EF0"/>
    <w:rsid w:val="00701116"/>
    <w:rsid w:val="007043D5"/>
    <w:rsid w:val="00711DE9"/>
    <w:rsid w:val="00713C44"/>
    <w:rsid w:val="00722397"/>
    <w:rsid w:val="00722917"/>
    <w:rsid w:val="00733565"/>
    <w:rsid w:val="00734A5B"/>
    <w:rsid w:val="00737A06"/>
    <w:rsid w:val="0074026F"/>
    <w:rsid w:val="007422D8"/>
    <w:rsid w:val="007429F6"/>
    <w:rsid w:val="00744E76"/>
    <w:rsid w:val="00753DE3"/>
    <w:rsid w:val="00766BFF"/>
    <w:rsid w:val="007722BF"/>
    <w:rsid w:val="00774DA4"/>
    <w:rsid w:val="00781F0F"/>
    <w:rsid w:val="00793097"/>
    <w:rsid w:val="007A31EB"/>
    <w:rsid w:val="007B39C2"/>
    <w:rsid w:val="007B5FCD"/>
    <w:rsid w:val="007B600E"/>
    <w:rsid w:val="007C6735"/>
    <w:rsid w:val="007C7E2A"/>
    <w:rsid w:val="007D0E05"/>
    <w:rsid w:val="007D38BC"/>
    <w:rsid w:val="007E072B"/>
    <w:rsid w:val="007F0F4A"/>
    <w:rsid w:val="007F543E"/>
    <w:rsid w:val="008028A4"/>
    <w:rsid w:val="008104C3"/>
    <w:rsid w:val="008135D7"/>
    <w:rsid w:val="0081395B"/>
    <w:rsid w:val="00821B0F"/>
    <w:rsid w:val="00821E26"/>
    <w:rsid w:val="00830747"/>
    <w:rsid w:val="008326BF"/>
    <w:rsid w:val="00833F27"/>
    <w:rsid w:val="008427B1"/>
    <w:rsid w:val="00842C5C"/>
    <w:rsid w:val="00850C19"/>
    <w:rsid w:val="008632DF"/>
    <w:rsid w:val="0086433E"/>
    <w:rsid w:val="0086540C"/>
    <w:rsid w:val="008768CA"/>
    <w:rsid w:val="008814B2"/>
    <w:rsid w:val="00883355"/>
    <w:rsid w:val="008858E7"/>
    <w:rsid w:val="00891BB2"/>
    <w:rsid w:val="00892385"/>
    <w:rsid w:val="00894BBF"/>
    <w:rsid w:val="0089673A"/>
    <w:rsid w:val="00896871"/>
    <w:rsid w:val="008A2AA3"/>
    <w:rsid w:val="008A37A8"/>
    <w:rsid w:val="008B1D3B"/>
    <w:rsid w:val="008B46BE"/>
    <w:rsid w:val="008C384C"/>
    <w:rsid w:val="008C3E5D"/>
    <w:rsid w:val="008C6A3F"/>
    <w:rsid w:val="008D60CA"/>
    <w:rsid w:val="008D7268"/>
    <w:rsid w:val="008E5AF8"/>
    <w:rsid w:val="008F3802"/>
    <w:rsid w:val="008F55C0"/>
    <w:rsid w:val="00900393"/>
    <w:rsid w:val="0090271F"/>
    <w:rsid w:val="00902E23"/>
    <w:rsid w:val="009045CD"/>
    <w:rsid w:val="00904DF4"/>
    <w:rsid w:val="00905C70"/>
    <w:rsid w:val="0090769B"/>
    <w:rsid w:val="009114D7"/>
    <w:rsid w:val="0091348E"/>
    <w:rsid w:val="00917CCB"/>
    <w:rsid w:val="0092463E"/>
    <w:rsid w:val="00930FBE"/>
    <w:rsid w:val="00934F83"/>
    <w:rsid w:val="00942EC2"/>
    <w:rsid w:val="00956D02"/>
    <w:rsid w:val="00965962"/>
    <w:rsid w:val="009849BB"/>
    <w:rsid w:val="009B444C"/>
    <w:rsid w:val="009B52D2"/>
    <w:rsid w:val="009C6E06"/>
    <w:rsid w:val="009D2C04"/>
    <w:rsid w:val="009D4A22"/>
    <w:rsid w:val="009E3451"/>
    <w:rsid w:val="009E3E1E"/>
    <w:rsid w:val="009F37B7"/>
    <w:rsid w:val="00A06A0A"/>
    <w:rsid w:val="00A06BA7"/>
    <w:rsid w:val="00A079CC"/>
    <w:rsid w:val="00A10F02"/>
    <w:rsid w:val="00A136E5"/>
    <w:rsid w:val="00A164B4"/>
    <w:rsid w:val="00A26956"/>
    <w:rsid w:val="00A27486"/>
    <w:rsid w:val="00A361D0"/>
    <w:rsid w:val="00A4468D"/>
    <w:rsid w:val="00A452B5"/>
    <w:rsid w:val="00A45364"/>
    <w:rsid w:val="00A509B5"/>
    <w:rsid w:val="00A53724"/>
    <w:rsid w:val="00A56066"/>
    <w:rsid w:val="00A73129"/>
    <w:rsid w:val="00A733DA"/>
    <w:rsid w:val="00A75097"/>
    <w:rsid w:val="00A82346"/>
    <w:rsid w:val="00A9011C"/>
    <w:rsid w:val="00A91635"/>
    <w:rsid w:val="00A920D5"/>
    <w:rsid w:val="00A92BA1"/>
    <w:rsid w:val="00AA06A6"/>
    <w:rsid w:val="00AA4276"/>
    <w:rsid w:val="00AB2217"/>
    <w:rsid w:val="00AB4926"/>
    <w:rsid w:val="00AB4F52"/>
    <w:rsid w:val="00AB698E"/>
    <w:rsid w:val="00AC2213"/>
    <w:rsid w:val="00AC249C"/>
    <w:rsid w:val="00AC604E"/>
    <w:rsid w:val="00AC6BC6"/>
    <w:rsid w:val="00AD06A0"/>
    <w:rsid w:val="00AD0C6D"/>
    <w:rsid w:val="00AE65E2"/>
    <w:rsid w:val="00AF77DA"/>
    <w:rsid w:val="00B00C25"/>
    <w:rsid w:val="00B15449"/>
    <w:rsid w:val="00B23D15"/>
    <w:rsid w:val="00B354D5"/>
    <w:rsid w:val="00B47776"/>
    <w:rsid w:val="00B515F2"/>
    <w:rsid w:val="00B55B97"/>
    <w:rsid w:val="00B657B7"/>
    <w:rsid w:val="00B73F17"/>
    <w:rsid w:val="00B77EF8"/>
    <w:rsid w:val="00B8451D"/>
    <w:rsid w:val="00B8651B"/>
    <w:rsid w:val="00B919C0"/>
    <w:rsid w:val="00B93086"/>
    <w:rsid w:val="00BA19ED"/>
    <w:rsid w:val="00BA2EF0"/>
    <w:rsid w:val="00BA4B8D"/>
    <w:rsid w:val="00BA537D"/>
    <w:rsid w:val="00BB758A"/>
    <w:rsid w:val="00BC0428"/>
    <w:rsid w:val="00BC0F7D"/>
    <w:rsid w:val="00BC6AB6"/>
    <w:rsid w:val="00BD1629"/>
    <w:rsid w:val="00BD7D31"/>
    <w:rsid w:val="00BE0309"/>
    <w:rsid w:val="00BE2414"/>
    <w:rsid w:val="00BE3255"/>
    <w:rsid w:val="00BE569B"/>
    <w:rsid w:val="00BE65FB"/>
    <w:rsid w:val="00BF128E"/>
    <w:rsid w:val="00BF43AC"/>
    <w:rsid w:val="00C01B53"/>
    <w:rsid w:val="00C074DD"/>
    <w:rsid w:val="00C07532"/>
    <w:rsid w:val="00C113E1"/>
    <w:rsid w:val="00C1496A"/>
    <w:rsid w:val="00C14D0F"/>
    <w:rsid w:val="00C23122"/>
    <w:rsid w:val="00C30258"/>
    <w:rsid w:val="00C30629"/>
    <w:rsid w:val="00C33079"/>
    <w:rsid w:val="00C45231"/>
    <w:rsid w:val="00C53FAF"/>
    <w:rsid w:val="00C62450"/>
    <w:rsid w:val="00C627CA"/>
    <w:rsid w:val="00C72833"/>
    <w:rsid w:val="00C80A8D"/>
    <w:rsid w:val="00C80F1D"/>
    <w:rsid w:val="00C91B2D"/>
    <w:rsid w:val="00C93F40"/>
    <w:rsid w:val="00CA3D0C"/>
    <w:rsid w:val="00CB3349"/>
    <w:rsid w:val="00CB3C42"/>
    <w:rsid w:val="00CC40AB"/>
    <w:rsid w:val="00CD613A"/>
    <w:rsid w:val="00CE5AA5"/>
    <w:rsid w:val="00CF4660"/>
    <w:rsid w:val="00CF66EB"/>
    <w:rsid w:val="00D03E0F"/>
    <w:rsid w:val="00D150B1"/>
    <w:rsid w:val="00D31970"/>
    <w:rsid w:val="00D414C8"/>
    <w:rsid w:val="00D4291D"/>
    <w:rsid w:val="00D44365"/>
    <w:rsid w:val="00D4480A"/>
    <w:rsid w:val="00D46A7D"/>
    <w:rsid w:val="00D57972"/>
    <w:rsid w:val="00D61FD5"/>
    <w:rsid w:val="00D675A9"/>
    <w:rsid w:val="00D70F87"/>
    <w:rsid w:val="00D738D6"/>
    <w:rsid w:val="00D755EB"/>
    <w:rsid w:val="00D76048"/>
    <w:rsid w:val="00D81F97"/>
    <w:rsid w:val="00D87177"/>
    <w:rsid w:val="00D87E00"/>
    <w:rsid w:val="00D9134D"/>
    <w:rsid w:val="00D919B2"/>
    <w:rsid w:val="00DA1D26"/>
    <w:rsid w:val="00DA2BA7"/>
    <w:rsid w:val="00DA3B47"/>
    <w:rsid w:val="00DA7A03"/>
    <w:rsid w:val="00DB051E"/>
    <w:rsid w:val="00DB1818"/>
    <w:rsid w:val="00DC2947"/>
    <w:rsid w:val="00DC309B"/>
    <w:rsid w:val="00DC4DA2"/>
    <w:rsid w:val="00DD4C17"/>
    <w:rsid w:val="00DD74A5"/>
    <w:rsid w:val="00DF2B1F"/>
    <w:rsid w:val="00DF62CD"/>
    <w:rsid w:val="00E07D69"/>
    <w:rsid w:val="00E10124"/>
    <w:rsid w:val="00E12078"/>
    <w:rsid w:val="00E129D6"/>
    <w:rsid w:val="00E15227"/>
    <w:rsid w:val="00E16509"/>
    <w:rsid w:val="00E20EF2"/>
    <w:rsid w:val="00E26090"/>
    <w:rsid w:val="00E31C2E"/>
    <w:rsid w:val="00E3593C"/>
    <w:rsid w:val="00E40F09"/>
    <w:rsid w:val="00E40FB5"/>
    <w:rsid w:val="00E44582"/>
    <w:rsid w:val="00E4603D"/>
    <w:rsid w:val="00E60B7B"/>
    <w:rsid w:val="00E74164"/>
    <w:rsid w:val="00E77645"/>
    <w:rsid w:val="00E800DB"/>
    <w:rsid w:val="00E97C20"/>
    <w:rsid w:val="00EA15B0"/>
    <w:rsid w:val="00EA5EA7"/>
    <w:rsid w:val="00EC3DCA"/>
    <w:rsid w:val="00EC4A25"/>
    <w:rsid w:val="00ED3393"/>
    <w:rsid w:val="00EE3950"/>
    <w:rsid w:val="00EE3B50"/>
    <w:rsid w:val="00EE63E6"/>
    <w:rsid w:val="00EE7923"/>
    <w:rsid w:val="00EF49DA"/>
    <w:rsid w:val="00F025A2"/>
    <w:rsid w:val="00F04712"/>
    <w:rsid w:val="00F13360"/>
    <w:rsid w:val="00F13A4A"/>
    <w:rsid w:val="00F22EC7"/>
    <w:rsid w:val="00F250CD"/>
    <w:rsid w:val="00F31DFA"/>
    <w:rsid w:val="00F325C8"/>
    <w:rsid w:val="00F43353"/>
    <w:rsid w:val="00F52511"/>
    <w:rsid w:val="00F57DC9"/>
    <w:rsid w:val="00F653B8"/>
    <w:rsid w:val="00F65D8B"/>
    <w:rsid w:val="00F66018"/>
    <w:rsid w:val="00F735D3"/>
    <w:rsid w:val="00F7490D"/>
    <w:rsid w:val="00F83636"/>
    <w:rsid w:val="00F9008D"/>
    <w:rsid w:val="00FA1266"/>
    <w:rsid w:val="00FA149E"/>
    <w:rsid w:val="00FA6379"/>
    <w:rsid w:val="00FB5E77"/>
    <w:rsid w:val="00FC1192"/>
    <w:rsid w:val="00FD0C9E"/>
    <w:rsid w:val="00FD0FE9"/>
    <w:rsid w:val="00FD1384"/>
    <w:rsid w:val="00FE1372"/>
    <w:rsid w:val="00FE2F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A22B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uiPriority="99"/>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0C2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00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00C25"/>
    <w:pPr>
      <w:pBdr>
        <w:top w:val="none" w:sz="0" w:space="0" w:color="auto"/>
      </w:pBdr>
      <w:spacing w:before="180"/>
      <w:outlineLvl w:val="1"/>
    </w:pPr>
    <w:rPr>
      <w:sz w:val="32"/>
    </w:rPr>
  </w:style>
  <w:style w:type="paragraph" w:styleId="Heading3">
    <w:name w:val="heading 3"/>
    <w:basedOn w:val="Heading2"/>
    <w:next w:val="Normal"/>
    <w:qFormat/>
    <w:rsid w:val="00B00C25"/>
    <w:pPr>
      <w:spacing w:before="120"/>
      <w:outlineLvl w:val="2"/>
    </w:pPr>
    <w:rPr>
      <w:sz w:val="28"/>
    </w:rPr>
  </w:style>
  <w:style w:type="paragraph" w:styleId="Heading4">
    <w:name w:val="heading 4"/>
    <w:basedOn w:val="Heading3"/>
    <w:next w:val="Normal"/>
    <w:qFormat/>
    <w:rsid w:val="00B00C25"/>
    <w:pPr>
      <w:ind w:left="1418" w:hanging="1418"/>
      <w:outlineLvl w:val="3"/>
    </w:pPr>
    <w:rPr>
      <w:sz w:val="24"/>
    </w:rPr>
  </w:style>
  <w:style w:type="paragraph" w:styleId="Heading5">
    <w:name w:val="heading 5"/>
    <w:basedOn w:val="Heading4"/>
    <w:next w:val="Normal"/>
    <w:qFormat/>
    <w:rsid w:val="00B00C25"/>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B00C25"/>
    <w:pPr>
      <w:ind w:left="0" w:firstLine="0"/>
      <w:outlineLvl w:val="7"/>
    </w:pPr>
  </w:style>
  <w:style w:type="paragraph" w:styleId="Heading9">
    <w:name w:val="heading 9"/>
    <w:basedOn w:val="Heading8"/>
    <w:next w:val="Normal"/>
    <w:qFormat/>
    <w:rsid w:val="00B00C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00C25"/>
    <w:pPr>
      <w:ind w:left="1985" w:hanging="1985"/>
      <w:outlineLvl w:val="9"/>
    </w:pPr>
    <w:rPr>
      <w:sz w:val="20"/>
    </w:rPr>
  </w:style>
  <w:style w:type="paragraph" w:styleId="TOC9">
    <w:name w:val="toc 9"/>
    <w:basedOn w:val="TOC8"/>
    <w:uiPriority w:val="39"/>
    <w:rsid w:val="00B00C25"/>
    <w:pPr>
      <w:ind w:left="1418" w:hanging="1418"/>
    </w:pPr>
  </w:style>
  <w:style w:type="paragraph" w:styleId="TOC8">
    <w:name w:val="toc 8"/>
    <w:basedOn w:val="TOC1"/>
    <w:uiPriority w:val="39"/>
    <w:rsid w:val="00B00C25"/>
    <w:pPr>
      <w:spacing w:before="180"/>
      <w:ind w:left="2693" w:hanging="2693"/>
    </w:pPr>
    <w:rPr>
      <w:b/>
    </w:rPr>
  </w:style>
  <w:style w:type="paragraph" w:styleId="TOC1">
    <w:name w:val="toc 1"/>
    <w:uiPriority w:val="39"/>
    <w:rsid w:val="00B00C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Normal"/>
    <w:next w:val="Normal"/>
    <w:rsid w:val="00B00C25"/>
    <w:pPr>
      <w:keepLines/>
      <w:tabs>
        <w:tab w:val="center" w:pos="4536"/>
        <w:tab w:val="right" w:pos="9072"/>
      </w:tabs>
    </w:pPr>
    <w:rPr>
      <w:noProof/>
    </w:rPr>
  </w:style>
  <w:style w:type="character" w:customStyle="1" w:styleId="ZGSM">
    <w:name w:val="ZGSM"/>
    <w:rsid w:val="00B00C25"/>
  </w:style>
  <w:style w:type="paragraph" w:styleId="Header">
    <w:name w:val="header"/>
    <w:rsid w:val="00B00C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B00C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semiHidden/>
    <w:rsid w:val="00B00C25"/>
    <w:pPr>
      <w:ind w:left="1701" w:hanging="1701"/>
    </w:pPr>
  </w:style>
  <w:style w:type="paragraph" w:styleId="TOC4">
    <w:name w:val="toc 4"/>
    <w:basedOn w:val="TOC3"/>
    <w:uiPriority w:val="39"/>
    <w:rsid w:val="00B00C25"/>
    <w:pPr>
      <w:ind w:left="1418" w:hanging="1418"/>
    </w:pPr>
  </w:style>
  <w:style w:type="paragraph" w:styleId="TOC3">
    <w:name w:val="toc 3"/>
    <w:basedOn w:val="TOC2"/>
    <w:uiPriority w:val="39"/>
    <w:rsid w:val="00B00C25"/>
    <w:pPr>
      <w:ind w:left="1134" w:hanging="1134"/>
    </w:pPr>
  </w:style>
  <w:style w:type="paragraph" w:styleId="TOC2">
    <w:name w:val="toc 2"/>
    <w:basedOn w:val="TOC1"/>
    <w:uiPriority w:val="39"/>
    <w:rsid w:val="00B00C25"/>
    <w:pPr>
      <w:keepNext w:val="0"/>
      <w:spacing w:before="0"/>
      <w:ind w:left="851" w:hanging="851"/>
    </w:pPr>
    <w:rPr>
      <w:sz w:val="20"/>
    </w:rPr>
  </w:style>
  <w:style w:type="paragraph" w:styleId="Footer">
    <w:name w:val="footer"/>
    <w:basedOn w:val="Header"/>
    <w:rsid w:val="00B00C25"/>
    <w:pPr>
      <w:jc w:val="center"/>
    </w:pPr>
    <w:rPr>
      <w:i/>
    </w:rPr>
  </w:style>
  <w:style w:type="paragraph" w:customStyle="1" w:styleId="TT">
    <w:name w:val="TT"/>
    <w:basedOn w:val="Heading1"/>
    <w:next w:val="Normal"/>
    <w:rsid w:val="00B00C25"/>
    <w:pPr>
      <w:outlineLvl w:val="9"/>
    </w:pPr>
  </w:style>
  <w:style w:type="paragraph" w:customStyle="1" w:styleId="NF">
    <w:name w:val="NF"/>
    <w:basedOn w:val="NO"/>
    <w:rsid w:val="00B00C25"/>
    <w:pPr>
      <w:keepNext/>
      <w:spacing w:after="0"/>
    </w:pPr>
    <w:rPr>
      <w:rFonts w:ascii="Arial" w:hAnsi="Arial"/>
      <w:sz w:val="18"/>
    </w:rPr>
  </w:style>
  <w:style w:type="paragraph" w:customStyle="1" w:styleId="NO">
    <w:name w:val="NO"/>
    <w:basedOn w:val="Normal"/>
    <w:link w:val="NOChar"/>
    <w:qFormat/>
    <w:rsid w:val="00B00C25"/>
    <w:pPr>
      <w:keepLines/>
      <w:ind w:left="1135" w:hanging="851"/>
    </w:pPr>
  </w:style>
  <w:style w:type="paragraph" w:customStyle="1" w:styleId="PL">
    <w:name w:val="PL"/>
    <w:rsid w:val="00B00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00C25"/>
    <w:pPr>
      <w:jc w:val="right"/>
    </w:pPr>
  </w:style>
  <w:style w:type="paragraph" w:customStyle="1" w:styleId="TAL">
    <w:name w:val="TAL"/>
    <w:basedOn w:val="Normal"/>
    <w:link w:val="TALChar"/>
    <w:qFormat/>
    <w:rsid w:val="00B00C25"/>
    <w:pPr>
      <w:keepNext/>
      <w:keepLines/>
      <w:spacing w:after="0"/>
    </w:pPr>
    <w:rPr>
      <w:rFonts w:ascii="Arial" w:hAnsi="Arial"/>
      <w:sz w:val="18"/>
    </w:rPr>
  </w:style>
  <w:style w:type="paragraph" w:customStyle="1" w:styleId="TAH">
    <w:name w:val="TAH"/>
    <w:basedOn w:val="TAC"/>
    <w:link w:val="TAHChar"/>
    <w:qFormat/>
    <w:rsid w:val="00B00C25"/>
    <w:rPr>
      <w:b/>
    </w:rPr>
  </w:style>
  <w:style w:type="paragraph" w:customStyle="1" w:styleId="TAC">
    <w:name w:val="TAC"/>
    <w:basedOn w:val="TAL"/>
    <w:link w:val="TACChar"/>
    <w:rsid w:val="00B00C25"/>
    <w:pPr>
      <w:jc w:val="center"/>
    </w:pPr>
  </w:style>
  <w:style w:type="paragraph" w:customStyle="1" w:styleId="LD">
    <w:name w:val="LD"/>
    <w:rsid w:val="00B00C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link w:val="EXCar"/>
    <w:rsid w:val="00B00C25"/>
    <w:pPr>
      <w:keepLines/>
      <w:ind w:left="1702" w:hanging="1418"/>
    </w:pPr>
  </w:style>
  <w:style w:type="paragraph" w:customStyle="1" w:styleId="FP">
    <w:name w:val="FP"/>
    <w:basedOn w:val="Normal"/>
    <w:rsid w:val="00B00C25"/>
    <w:pPr>
      <w:spacing w:after="0"/>
    </w:pPr>
  </w:style>
  <w:style w:type="paragraph" w:customStyle="1" w:styleId="NW">
    <w:name w:val="NW"/>
    <w:basedOn w:val="NO"/>
    <w:rsid w:val="00B00C25"/>
    <w:pPr>
      <w:spacing w:after="0"/>
    </w:pPr>
  </w:style>
  <w:style w:type="paragraph" w:customStyle="1" w:styleId="EW">
    <w:name w:val="EW"/>
    <w:basedOn w:val="EX"/>
    <w:rsid w:val="00B00C25"/>
    <w:pPr>
      <w:spacing w:after="0"/>
    </w:pPr>
  </w:style>
  <w:style w:type="paragraph" w:customStyle="1" w:styleId="B1">
    <w:name w:val="B1"/>
    <w:basedOn w:val="List"/>
    <w:link w:val="B1Char1"/>
    <w:qFormat/>
    <w:rsid w:val="00B00C25"/>
    <w:pPr>
      <w:ind w:left="568" w:hanging="284"/>
      <w:contextualSpacing w:val="0"/>
    </w:pPr>
  </w:style>
  <w:style w:type="paragraph" w:styleId="TOC6">
    <w:name w:val="toc 6"/>
    <w:basedOn w:val="TOC5"/>
    <w:next w:val="Normal"/>
    <w:semiHidden/>
    <w:rsid w:val="00B00C25"/>
    <w:pPr>
      <w:ind w:left="1985" w:hanging="1985"/>
    </w:pPr>
  </w:style>
  <w:style w:type="paragraph" w:styleId="TOC7">
    <w:name w:val="toc 7"/>
    <w:basedOn w:val="TOC6"/>
    <w:next w:val="Normal"/>
    <w:semiHidden/>
    <w:rsid w:val="00B00C25"/>
    <w:pPr>
      <w:ind w:left="2268" w:hanging="2268"/>
    </w:pPr>
  </w:style>
  <w:style w:type="paragraph" w:customStyle="1" w:styleId="EditorsNote">
    <w:name w:val="Editor's Note"/>
    <w:basedOn w:val="NO"/>
    <w:link w:val="EditorsNoteChar"/>
    <w:rsid w:val="00B00C25"/>
    <w:rPr>
      <w:color w:val="FF0000"/>
    </w:rPr>
  </w:style>
  <w:style w:type="paragraph" w:customStyle="1" w:styleId="TH">
    <w:name w:val="TH"/>
    <w:basedOn w:val="Normal"/>
    <w:link w:val="THChar"/>
    <w:qFormat/>
    <w:rsid w:val="00B00C25"/>
    <w:pPr>
      <w:keepNext/>
      <w:keepLines/>
      <w:spacing w:before="60"/>
      <w:jc w:val="center"/>
    </w:pPr>
    <w:rPr>
      <w:rFonts w:ascii="Arial" w:hAnsi="Arial"/>
      <w:b/>
    </w:rPr>
  </w:style>
  <w:style w:type="paragraph" w:customStyle="1" w:styleId="ZA">
    <w:name w:val="ZA"/>
    <w:rsid w:val="00B00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00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00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00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B00C25"/>
    <w:pPr>
      <w:ind w:left="851" w:hanging="851"/>
    </w:pPr>
  </w:style>
  <w:style w:type="paragraph" w:customStyle="1" w:styleId="ZH">
    <w:name w:val="ZH"/>
    <w:rsid w:val="00B00C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B00C25"/>
    <w:pPr>
      <w:keepNext w:val="0"/>
      <w:spacing w:before="0" w:after="240"/>
    </w:pPr>
  </w:style>
  <w:style w:type="paragraph" w:customStyle="1" w:styleId="ZG">
    <w:name w:val="ZG"/>
    <w:rsid w:val="00B00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rsid w:val="00B00C25"/>
    <w:pPr>
      <w:ind w:left="851" w:hanging="284"/>
      <w:contextualSpacing w:val="0"/>
    </w:pPr>
  </w:style>
  <w:style w:type="paragraph" w:customStyle="1" w:styleId="B3">
    <w:name w:val="B3"/>
    <w:basedOn w:val="List3"/>
    <w:rsid w:val="00B00C25"/>
    <w:pPr>
      <w:ind w:left="1135" w:hanging="284"/>
      <w:contextualSpacing w:val="0"/>
    </w:pPr>
  </w:style>
  <w:style w:type="paragraph" w:customStyle="1" w:styleId="B4">
    <w:name w:val="B4"/>
    <w:basedOn w:val="List4"/>
    <w:rsid w:val="00B00C25"/>
    <w:pPr>
      <w:ind w:left="1418" w:hanging="284"/>
      <w:contextualSpacing w:val="0"/>
    </w:pPr>
  </w:style>
  <w:style w:type="paragraph" w:customStyle="1" w:styleId="B5">
    <w:name w:val="B5"/>
    <w:basedOn w:val="List5"/>
    <w:rsid w:val="00B00C25"/>
    <w:pPr>
      <w:ind w:left="1702" w:hanging="284"/>
      <w:contextualSpacing w:val="0"/>
    </w:pPr>
  </w:style>
  <w:style w:type="paragraph" w:customStyle="1" w:styleId="ZTD">
    <w:name w:val="ZTD"/>
    <w:basedOn w:val="ZB"/>
    <w:rsid w:val="00B00C25"/>
    <w:pPr>
      <w:framePr w:hRule="auto" w:wrap="notBeside" w:y="852"/>
    </w:pPr>
    <w:rPr>
      <w:i w:val="0"/>
      <w:sz w:val="40"/>
    </w:rPr>
  </w:style>
  <w:style w:type="paragraph" w:customStyle="1" w:styleId="ZV">
    <w:name w:val="ZV"/>
    <w:basedOn w:val="ZU"/>
    <w:rsid w:val="00B00C25"/>
    <w:pPr>
      <w:framePr w:wrap="notBeside" w:y="16161"/>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FollowedHyperlink">
    <w:name w:val="FollowedHyperlink"/>
    <w:rsid w:val="00F13360"/>
    <w:rPr>
      <w:color w:val="954F72"/>
      <w:u w:val="single"/>
    </w:rPr>
  </w:style>
  <w:style w:type="character" w:customStyle="1" w:styleId="B1Char1">
    <w:name w:val="B1 Char1"/>
    <w:link w:val="B1"/>
    <w:rsid w:val="00CE5AA5"/>
    <w:rPr>
      <w:lang w:val="en-GB" w:eastAsia="en-GB"/>
    </w:rPr>
  </w:style>
  <w:style w:type="character" w:customStyle="1" w:styleId="EXCar">
    <w:name w:val="EX Car"/>
    <w:link w:val="EX"/>
    <w:rsid w:val="00CE5AA5"/>
    <w:rPr>
      <w:lang w:val="en-GB" w:eastAsia="en-GB"/>
    </w:rPr>
  </w:style>
  <w:style w:type="character" w:customStyle="1" w:styleId="NOChar">
    <w:name w:val="NO Char"/>
    <w:link w:val="NO"/>
    <w:rsid w:val="00611750"/>
    <w:rPr>
      <w:lang w:val="en-GB" w:eastAsia="en-GB"/>
    </w:rPr>
  </w:style>
  <w:style w:type="character" w:styleId="CommentReference">
    <w:name w:val="annotation reference"/>
    <w:rsid w:val="00453212"/>
    <w:rPr>
      <w:sz w:val="16"/>
      <w:szCs w:val="16"/>
    </w:rPr>
  </w:style>
  <w:style w:type="paragraph" w:styleId="CommentText">
    <w:name w:val="annotation text"/>
    <w:basedOn w:val="Normal"/>
    <w:link w:val="CommentTextChar"/>
    <w:rsid w:val="00453212"/>
  </w:style>
  <w:style w:type="character" w:customStyle="1" w:styleId="CommentTextChar">
    <w:name w:val="Comment Text Char"/>
    <w:link w:val="CommentText"/>
    <w:rsid w:val="00453212"/>
    <w:rPr>
      <w:lang w:val="en-GB"/>
    </w:rPr>
  </w:style>
  <w:style w:type="paragraph" w:styleId="CommentSubject">
    <w:name w:val="annotation subject"/>
    <w:basedOn w:val="CommentText"/>
    <w:next w:val="CommentText"/>
    <w:link w:val="CommentSubjectChar"/>
    <w:semiHidden/>
    <w:unhideWhenUsed/>
    <w:rsid w:val="00453212"/>
    <w:rPr>
      <w:b/>
      <w:bCs/>
    </w:rPr>
  </w:style>
  <w:style w:type="character" w:customStyle="1" w:styleId="CommentSubjectChar">
    <w:name w:val="Comment Subject Char"/>
    <w:link w:val="CommentSubject"/>
    <w:semiHidden/>
    <w:rsid w:val="00453212"/>
    <w:rPr>
      <w:b/>
      <w:bCs/>
      <w:lang w:val="en-GB"/>
    </w:rPr>
  </w:style>
  <w:style w:type="character" w:customStyle="1" w:styleId="THChar">
    <w:name w:val="TH Char"/>
    <w:link w:val="TH"/>
    <w:qFormat/>
    <w:locked/>
    <w:rsid w:val="003F291B"/>
    <w:rPr>
      <w:rFonts w:ascii="Arial" w:hAnsi="Arial"/>
      <w:b/>
      <w:lang w:val="en-GB" w:eastAsia="en-GB"/>
    </w:rPr>
  </w:style>
  <w:style w:type="character" w:customStyle="1" w:styleId="TALChar">
    <w:name w:val="TAL Char"/>
    <w:link w:val="TAL"/>
    <w:qFormat/>
    <w:rsid w:val="003F291B"/>
    <w:rPr>
      <w:rFonts w:ascii="Arial" w:hAnsi="Arial"/>
      <w:sz w:val="18"/>
      <w:lang w:val="en-GB" w:eastAsia="en-GB"/>
    </w:rPr>
  </w:style>
  <w:style w:type="character" w:customStyle="1" w:styleId="TAHChar">
    <w:name w:val="TAH Char"/>
    <w:link w:val="TAH"/>
    <w:qFormat/>
    <w:rsid w:val="003F291B"/>
    <w:rPr>
      <w:rFonts w:ascii="Arial" w:hAnsi="Arial"/>
      <w:b/>
      <w:sz w:val="18"/>
      <w:lang w:val="en-GB" w:eastAsia="en-GB"/>
    </w:rPr>
  </w:style>
  <w:style w:type="character" w:customStyle="1" w:styleId="EditorsNoteChar">
    <w:name w:val="Editor's Note Char"/>
    <w:link w:val="EditorsNote"/>
    <w:locked/>
    <w:rsid w:val="00711DE9"/>
    <w:rPr>
      <w:color w:val="FF0000"/>
      <w:lang w:val="en-GB" w:eastAsia="en-GB"/>
    </w:rPr>
  </w:style>
  <w:style w:type="paragraph" w:styleId="ListParagraph">
    <w:name w:val="List Paragraph"/>
    <w:basedOn w:val="Normal"/>
    <w:uiPriority w:val="34"/>
    <w:qFormat/>
    <w:rsid w:val="007D38BC"/>
    <w:pPr>
      <w:ind w:left="720"/>
      <w:contextualSpacing/>
    </w:pPr>
  </w:style>
  <w:style w:type="character" w:customStyle="1" w:styleId="TACChar">
    <w:name w:val="TAC Char"/>
    <w:link w:val="TAC"/>
    <w:rsid w:val="00EF49DA"/>
    <w:rPr>
      <w:rFonts w:ascii="Arial" w:hAnsi="Arial"/>
      <w:sz w:val="18"/>
      <w:lang w:val="en-GB" w:eastAsia="en-GB"/>
    </w:rPr>
  </w:style>
  <w:style w:type="paragraph" w:styleId="HTMLPreformatted">
    <w:name w:val="HTML Preformatted"/>
    <w:basedOn w:val="Normal"/>
    <w:link w:val="HTMLPreformattedChar"/>
    <w:uiPriority w:val="99"/>
    <w:unhideWhenUsed/>
    <w:rsid w:val="00EF49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EF49DA"/>
    <w:rPr>
      <w:rFonts w:ascii="Courier New" w:hAnsi="Courier New" w:cs="Courier New"/>
    </w:rPr>
  </w:style>
  <w:style w:type="paragraph" w:styleId="List">
    <w:name w:val="List"/>
    <w:basedOn w:val="Normal"/>
    <w:rsid w:val="00B00C25"/>
    <w:pPr>
      <w:ind w:left="283" w:hanging="283"/>
      <w:contextualSpacing/>
    </w:pPr>
  </w:style>
  <w:style w:type="paragraph" w:styleId="List2">
    <w:name w:val="List 2"/>
    <w:basedOn w:val="Normal"/>
    <w:rsid w:val="00B00C25"/>
    <w:pPr>
      <w:ind w:left="566" w:hanging="283"/>
      <w:contextualSpacing/>
    </w:pPr>
  </w:style>
  <w:style w:type="paragraph" w:styleId="List3">
    <w:name w:val="List 3"/>
    <w:basedOn w:val="Normal"/>
    <w:rsid w:val="00B00C25"/>
    <w:pPr>
      <w:ind w:left="849" w:hanging="283"/>
      <w:contextualSpacing/>
    </w:pPr>
  </w:style>
  <w:style w:type="paragraph" w:styleId="List4">
    <w:name w:val="List 4"/>
    <w:basedOn w:val="Normal"/>
    <w:rsid w:val="00B00C25"/>
    <w:pPr>
      <w:ind w:left="1132" w:hanging="283"/>
      <w:contextualSpacing/>
    </w:pPr>
  </w:style>
  <w:style w:type="paragraph" w:styleId="List5">
    <w:name w:val="List 5"/>
    <w:basedOn w:val="Normal"/>
    <w:rsid w:val="00B00C25"/>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241130">
      <w:bodyDiv w:val="1"/>
      <w:marLeft w:val="0"/>
      <w:marRight w:val="0"/>
      <w:marTop w:val="0"/>
      <w:marBottom w:val="0"/>
      <w:divBdr>
        <w:top w:val="none" w:sz="0" w:space="0" w:color="auto"/>
        <w:left w:val="none" w:sz="0" w:space="0" w:color="auto"/>
        <w:bottom w:val="none" w:sz="0" w:space="0" w:color="auto"/>
        <w:right w:val="none" w:sz="0" w:space="0" w:color="auto"/>
      </w:divBdr>
    </w:div>
    <w:div w:id="40549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6.png"/><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iana.org/assignments/service-names-port-numbers/service-names-port-numbers.xhtml" TargetMode="External"/><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image" Target="media/image7.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hyperlink" Target="http://www.3gpp.org"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B018D-C19E-4210-8560-5A7B5E776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57</Pages>
  <Words>22528</Words>
  <Characters>128416</Characters>
  <Application>Microsoft Office Word</Application>
  <DocSecurity>0</DocSecurity>
  <Lines>1070</Lines>
  <Paragraphs>301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150643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21</cp:revision>
  <cp:lastPrinted>2019-02-25T14:05:00Z</cp:lastPrinted>
  <dcterms:created xsi:type="dcterms:W3CDTF">2021-06-29T20:49:00Z</dcterms:created>
  <dcterms:modified xsi:type="dcterms:W3CDTF">2021-09-16T18:49:00Z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1630656837</vt:lpwstr>
  </property>
</Properties>
</file>