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C34C99D"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141B28">
              <w:t>7</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w:t>
            </w:r>
            <w:r w:rsidR="00141B28">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620070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620070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620070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620070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620070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620070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620070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620070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620070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620070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620070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620070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620070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620070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620070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620070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620070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620070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620070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620070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620070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620070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620070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620070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620070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620070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620070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620071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620071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620071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620071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620071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620071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620071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620071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620071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620071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620071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620071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620071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620071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620071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620071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620071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620071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620071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620071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620071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620071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620071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620071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620071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620071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620071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620071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620071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620071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620071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620071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620071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620071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620071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620071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620071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620071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620071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620071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620071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620071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620071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620071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620071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620071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620071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620071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620071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620071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620071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620071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620071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620071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620071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620071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620071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620071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620071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620071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620071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620071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620071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620071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620071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620071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620071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620071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620071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620071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620071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620071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620071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620071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620071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620071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620071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620071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620071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620071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620071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620071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620071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620071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620071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620071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620071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620071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620071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620071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620071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620071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620071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620071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620071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620071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620071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620071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620071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620072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620072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620072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620072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620072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620072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620072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620072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620072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620072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620072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620072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620072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620072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620072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620072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620072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620072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620072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620072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620072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620072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620072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620072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620072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620072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620072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620072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620072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620072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620072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620072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620072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620072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620072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620072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620072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620072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620072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620072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620072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620072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620072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620072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620072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620072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620072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620072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620072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620072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620072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620072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620072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620072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620072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620072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620072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620072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620072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620072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620072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620072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620072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620072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8033551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620072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620072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620072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620072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620072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620072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620072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620072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620072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620072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620072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620072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620072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620072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620072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620072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620072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620072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620072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620072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620072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620072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620072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620072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620072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620072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620072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620072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620072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620072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620072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620072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620072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620072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620072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620073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8033551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620073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620073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620073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620073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620073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620073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620073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620073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620073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620073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620073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620073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620073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620073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620073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620073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620073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8033551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620073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620073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620073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620073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620073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620073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620073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620073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620073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620073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620073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620073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620073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620073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620073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620073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620073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620073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620073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620073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620073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6200734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620073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6200734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620073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620073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620073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620073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620073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620073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620073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620073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620073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620073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620073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8033552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620073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620073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620073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6200735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620073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620073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620073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620073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620073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620073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6200736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620073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620073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620073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620073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620073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8033552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620073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6200737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620073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620073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620073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620073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620073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620073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620073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620073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620073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620073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6200738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620073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620073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620073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620073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620073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620073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620073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620073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620073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620073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6200739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620073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620073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620073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620074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620074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62007404"/>
      <w:r>
        <w:t>8.4</w:t>
      </w:r>
      <w:r w:rsidR="00C1068C">
        <w:t>.6</w:t>
      </w:r>
      <w:r w:rsidR="00C1068C">
        <w:tab/>
        <w:t>Error Handling</w:t>
      </w:r>
      <w:bookmarkEnd w:id="2492"/>
      <w:bookmarkEnd w:id="2493"/>
      <w:bookmarkEnd w:id="2494"/>
      <w:bookmarkEnd w:id="2495"/>
      <w:bookmarkEnd w:id="2496"/>
      <w:bookmarkEnd w:id="2497"/>
      <w:bookmarkEnd w:id="2498"/>
      <w:bookmarkEnd w:id="2499"/>
    </w:p>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620074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620074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620074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620074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620074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620074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lastRenderedPageBreak/>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620074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620074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8033552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6200741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620074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620074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620074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620074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620074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620074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620074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620074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620074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620074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620074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620074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620074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620074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620074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620074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620074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620074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62007432"/>
      <w:r>
        <w:rPr>
          <w:lang w:eastAsia="zh-CN"/>
        </w:rPr>
        <w:lastRenderedPageBreak/>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620074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620074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620074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620074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620074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62007439"/>
      <w:r>
        <w:rPr>
          <w:lang w:eastAsia="zh-CN"/>
        </w:rPr>
        <w:lastRenderedPageBreak/>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620074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620074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620074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620074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620074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620074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620074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620074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620074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8033552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620074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620074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620074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620074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620074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620074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620074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620074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620074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620074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620074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620074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620074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620074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620074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620074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620074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620074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620074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620074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620074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620074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620074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620074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620074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620074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620074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620074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620074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620074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620074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620074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620074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620074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620074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620074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620074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620074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620074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620074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620075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620075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620075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620075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620075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8033552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620075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620075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620075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620075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620075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620075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620075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620075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620075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620075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620075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620075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620075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620075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620075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620075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620075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620075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620075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620075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620075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620075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620075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620075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620075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620075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8033552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620075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620075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620075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620075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620075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620075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620075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620075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620075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620075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620075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620075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620075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620075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620075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8033552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620075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620075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620075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620075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620075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620075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620075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620075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620075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620075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620075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620075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620075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620075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620075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620075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620075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620075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620075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620075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620075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620075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620075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620075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620075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620075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620075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620075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620075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620075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620075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620075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620075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620075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8033552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620075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620075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620075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620075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620075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620075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620075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620075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620075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620075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620075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620075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620075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620075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620075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620075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620075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620076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620076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620076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620076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620076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620076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620076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620076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620076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620076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620076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620076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8033552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620076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620076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620076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620076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620076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620076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620076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620076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620076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620076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620076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620076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620076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620076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620076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620076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620076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620076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620076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620076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620076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620076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620076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620076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620076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620076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620076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620076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620076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620076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620076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620076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620076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620076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620076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620076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620076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8033552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620076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620076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620076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620076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620076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620076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620076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620076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620076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620076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620076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620076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620076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620076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620076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620076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620076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620076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620076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620076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620076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620076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620076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620076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620076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620076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620076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620076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620076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620076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620076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620076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81B0E" w14:textId="77777777" w:rsidR="007D13A7" w:rsidRDefault="007D13A7">
      <w:r>
        <w:separator/>
      </w:r>
    </w:p>
  </w:endnote>
  <w:endnote w:type="continuationSeparator" w:id="0">
    <w:p w14:paraId="192F01FB" w14:textId="77777777" w:rsidR="007D13A7" w:rsidRDefault="007D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3F488" w14:textId="77777777" w:rsidR="007D13A7" w:rsidRDefault="007D13A7">
      <w:r>
        <w:separator/>
      </w:r>
    </w:p>
  </w:footnote>
  <w:footnote w:type="continuationSeparator" w:id="0">
    <w:p w14:paraId="3E34A5D5" w14:textId="77777777" w:rsidR="007D13A7" w:rsidRDefault="007D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A967E9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57C">
      <w:rPr>
        <w:rFonts w:ascii="Arial" w:hAnsi="Arial" w:cs="Arial"/>
        <w:b/>
        <w:noProof/>
        <w:sz w:val="18"/>
        <w:szCs w:val="18"/>
      </w:rPr>
      <w:t>3GPP TS 29.558 V17.7.0 (2024-06)</w:t>
    </w:r>
    <w:r>
      <w:rPr>
        <w:rFonts w:ascii="Arial" w:hAnsi="Arial" w:cs="Arial"/>
        <w:b/>
        <w:sz w:val="18"/>
        <w:szCs w:val="18"/>
      </w:rPr>
      <w:fldChar w:fldCharType="end"/>
    </w:r>
  </w:p>
  <w:p w14:paraId="4FE9FD4E" w14:textId="1C30016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457C">
      <w:rPr>
        <w:rFonts w:ascii="Arial" w:hAnsi="Arial" w:cs="Arial"/>
        <w:b/>
        <w:noProof/>
        <w:sz w:val="18"/>
        <w:szCs w:val="18"/>
      </w:rPr>
      <w:t>15</w:t>
    </w:r>
    <w:r>
      <w:rPr>
        <w:rFonts w:ascii="Arial" w:hAnsi="Arial" w:cs="Arial"/>
        <w:b/>
        <w:sz w:val="18"/>
        <w:szCs w:val="18"/>
      </w:rPr>
      <w:fldChar w:fldCharType="end"/>
    </w:r>
  </w:p>
  <w:p w14:paraId="5EA78C0D" w14:textId="72D2E68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57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80496-3EB3-4E24-843B-E81897B6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113</Pages>
  <Words>76364</Words>
  <Characters>435281</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414</cp:revision>
  <cp:lastPrinted>2019-02-25T14:05:00Z</cp:lastPrinted>
  <dcterms:created xsi:type="dcterms:W3CDTF">2022-03-03T09:26:00Z</dcterms:created>
  <dcterms:modified xsi:type="dcterms:W3CDTF">2024-06-19T15:22:00Z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