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A470E6"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17</w:t>
            </w:r>
            <w:r w:rsidRPr="004D3578">
              <w:t>.</w:t>
            </w:r>
            <w:r w:rsidR="00604CD8">
              <w:t>4</w:t>
            </w:r>
            <w:r w:rsidRPr="004D3578">
              <w:t>.</w:t>
            </w:r>
            <w:r>
              <w:t>0</w:t>
            </w:r>
            <w:r w:rsidRPr="004D3578">
              <w:t xml:space="preserve"> </w:t>
            </w:r>
            <w:r w:rsidRPr="004D3578">
              <w:rPr>
                <w:sz w:val="32"/>
              </w:rPr>
              <w:t>(</w:t>
            </w:r>
            <w:r w:rsidR="00604CD8">
              <w:rPr>
                <w:sz w:val="32"/>
              </w:rPr>
              <w:t>2022</w:t>
            </w:r>
            <w:r w:rsidRPr="004D3578">
              <w:rPr>
                <w:sz w:val="32"/>
              </w:rPr>
              <w:t>-</w:t>
            </w:r>
            <w:r w:rsidR="00604CD8">
              <w:rPr>
                <w:sz w:val="32"/>
              </w:rPr>
              <w:t>06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92F1A8C"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49A838E" w:rsidR="00D82E6F" w:rsidRDefault="00E06C89" w:rsidP="00D82E6F">
            <w:r>
              <w:rPr>
                <w:i/>
                <w:noProof/>
              </w:rPr>
              <w:drawing>
                <wp:inline distT="0" distB="0" distL="0" distR="0" wp14:anchorId="661F7DCD" wp14:editId="00025599">
                  <wp:extent cx="1214120" cy="8413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120" cy="841375"/>
                          </a:xfrm>
                          <a:prstGeom prst="rect">
                            <a:avLst/>
                          </a:prstGeom>
                          <a:noFill/>
                          <a:ln>
                            <a:noFill/>
                          </a:ln>
                        </pic:spPr>
                      </pic:pic>
                    </a:graphicData>
                  </a:graphic>
                </wp:inline>
              </w:drawing>
            </w:r>
          </w:p>
        </w:tc>
        <w:tc>
          <w:tcPr>
            <w:tcW w:w="5540" w:type="dxa"/>
            <w:shd w:val="clear" w:color="auto" w:fill="auto"/>
          </w:tcPr>
          <w:p w14:paraId="26F08BD1" w14:textId="3D149AD7" w:rsidR="00D82E6F" w:rsidRDefault="00E06C89" w:rsidP="00D82E6F">
            <w:pPr>
              <w:jc w:val="right"/>
            </w:pPr>
            <w:bookmarkStart w:id="2"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15DA284" w:rsidR="00E16509" w:rsidRPr="00133525" w:rsidRDefault="00E16509" w:rsidP="00133525">
            <w:pPr>
              <w:pStyle w:val="FP"/>
              <w:jc w:val="center"/>
              <w:rPr>
                <w:noProof/>
                <w:sz w:val="18"/>
              </w:rPr>
            </w:pPr>
            <w:r w:rsidRPr="00396589">
              <w:rPr>
                <w:noProof/>
                <w:sz w:val="18"/>
              </w:rPr>
              <w:t xml:space="preserve">© </w:t>
            </w:r>
            <w:bookmarkStart w:id="7" w:name="copyrightDate"/>
            <w:r w:rsidRPr="00396589">
              <w:rPr>
                <w:noProof/>
                <w:sz w:val="18"/>
              </w:rPr>
              <w:t>2</w:t>
            </w:r>
            <w:r w:rsidR="008E2D68" w:rsidRPr="00396589">
              <w:rPr>
                <w:noProof/>
                <w:sz w:val="18"/>
              </w:rPr>
              <w:t>02</w:t>
            </w:r>
            <w:bookmarkEnd w:id="7"/>
            <w:r w:rsidR="003F51E8">
              <w:rPr>
                <w:noProof/>
                <w:sz w:val="18"/>
              </w:rPr>
              <w:t>2</w:t>
            </w:r>
            <w:r w:rsidRPr="00396589">
              <w:rPr>
                <w:noProof/>
                <w:sz w:val="18"/>
              </w:rPr>
              <w:t>, 3GPP</w:t>
            </w:r>
            <w:r w:rsidRPr="00133525">
              <w:rPr>
                <w:noProof/>
                <w:sz w:val="18"/>
              </w:rPr>
              <w:t xml:space="preserve">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9F2BB4D" w14:textId="3C09C3F3" w:rsidR="003F51E8" w:rsidRDefault="001B6349">
      <w:pPr>
        <w:pStyle w:val="TOC1"/>
        <w:rPr>
          <w:rFonts w:asciiTheme="minorHAnsi" w:eastAsiaTheme="minorEastAsia" w:hAnsiTheme="minorHAnsi" w:cstheme="minorBidi"/>
          <w:noProof/>
          <w:szCs w:val="22"/>
          <w:lang w:eastAsia="en-GB"/>
        </w:rPr>
      </w:pPr>
      <w:r>
        <w:fldChar w:fldCharType="begin" w:fldLock="1"/>
      </w:r>
      <w:r>
        <w:instrText xml:space="preserve"> TOC \o "1-9"  \* MERGEFORMAT </w:instrText>
      </w:r>
      <w:r>
        <w:fldChar w:fldCharType="separate"/>
      </w:r>
      <w:r w:rsidR="003F51E8">
        <w:rPr>
          <w:noProof/>
        </w:rPr>
        <w:t>Foreword</w:t>
      </w:r>
      <w:r w:rsidR="003F51E8">
        <w:rPr>
          <w:noProof/>
        </w:rPr>
        <w:tab/>
      </w:r>
      <w:r w:rsidR="003F51E8">
        <w:rPr>
          <w:noProof/>
        </w:rPr>
        <w:fldChar w:fldCharType="begin" w:fldLock="1"/>
      </w:r>
      <w:r w:rsidR="003F51E8">
        <w:rPr>
          <w:noProof/>
        </w:rPr>
        <w:instrText xml:space="preserve"> PAGEREF _Toc106635660 \h </w:instrText>
      </w:r>
      <w:r w:rsidR="003F51E8">
        <w:rPr>
          <w:noProof/>
        </w:rPr>
      </w:r>
      <w:r w:rsidR="003F51E8">
        <w:rPr>
          <w:noProof/>
        </w:rPr>
        <w:fldChar w:fldCharType="separate"/>
      </w:r>
      <w:r w:rsidR="003F51E8">
        <w:rPr>
          <w:noProof/>
        </w:rPr>
        <w:t>5</w:t>
      </w:r>
      <w:r w:rsidR="003F51E8">
        <w:rPr>
          <w:noProof/>
        </w:rPr>
        <w:fldChar w:fldCharType="end"/>
      </w:r>
    </w:p>
    <w:p w14:paraId="30085489" w14:textId="2DB9A04F" w:rsidR="003F51E8" w:rsidRDefault="003F51E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_Toc106635661 \h </w:instrText>
      </w:r>
      <w:r>
        <w:rPr>
          <w:noProof/>
        </w:rPr>
      </w:r>
      <w:r>
        <w:rPr>
          <w:noProof/>
        </w:rPr>
        <w:fldChar w:fldCharType="separate"/>
      </w:r>
      <w:r>
        <w:rPr>
          <w:noProof/>
        </w:rPr>
        <w:t>6</w:t>
      </w:r>
      <w:r>
        <w:rPr>
          <w:noProof/>
        </w:rPr>
        <w:fldChar w:fldCharType="end"/>
      </w:r>
    </w:p>
    <w:p w14:paraId="4A9FE442" w14:textId="2CB5748D" w:rsidR="003F51E8" w:rsidRDefault="003F51E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_Toc106635662 \h </w:instrText>
      </w:r>
      <w:r>
        <w:rPr>
          <w:noProof/>
        </w:rPr>
      </w:r>
      <w:r>
        <w:rPr>
          <w:noProof/>
        </w:rPr>
        <w:fldChar w:fldCharType="separate"/>
      </w:r>
      <w:r>
        <w:rPr>
          <w:noProof/>
        </w:rPr>
        <w:t>6</w:t>
      </w:r>
      <w:r>
        <w:rPr>
          <w:noProof/>
        </w:rPr>
        <w:fldChar w:fldCharType="end"/>
      </w:r>
    </w:p>
    <w:p w14:paraId="7304A5AB" w14:textId="6F92ADCF" w:rsidR="003F51E8" w:rsidRDefault="003F51E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_Toc106635663 \h </w:instrText>
      </w:r>
      <w:r>
        <w:rPr>
          <w:noProof/>
        </w:rPr>
      </w:r>
      <w:r>
        <w:rPr>
          <w:noProof/>
        </w:rPr>
        <w:fldChar w:fldCharType="separate"/>
      </w:r>
      <w:r>
        <w:rPr>
          <w:noProof/>
        </w:rPr>
        <w:t>7</w:t>
      </w:r>
      <w:r>
        <w:rPr>
          <w:noProof/>
        </w:rPr>
        <w:fldChar w:fldCharType="end"/>
      </w:r>
    </w:p>
    <w:p w14:paraId="14548E54" w14:textId="7E9FBC91" w:rsidR="003F51E8" w:rsidRDefault="003F51E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_Toc106635664 \h </w:instrText>
      </w:r>
      <w:r>
        <w:rPr>
          <w:noProof/>
        </w:rPr>
      </w:r>
      <w:r>
        <w:rPr>
          <w:noProof/>
        </w:rPr>
        <w:fldChar w:fldCharType="separate"/>
      </w:r>
      <w:r>
        <w:rPr>
          <w:noProof/>
        </w:rPr>
        <w:t>7</w:t>
      </w:r>
      <w:r>
        <w:rPr>
          <w:noProof/>
        </w:rPr>
        <w:fldChar w:fldCharType="end"/>
      </w:r>
    </w:p>
    <w:p w14:paraId="0AE4F413" w14:textId="158E0C4A" w:rsidR="003F51E8" w:rsidRDefault="003F51E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_Toc106635665 \h </w:instrText>
      </w:r>
      <w:r>
        <w:rPr>
          <w:noProof/>
        </w:rPr>
      </w:r>
      <w:r>
        <w:rPr>
          <w:noProof/>
        </w:rPr>
        <w:fldChar w:fldCharType="separate"/>
      </w:r>
      <w:r>
        <w:rPr>
          <w:noProof/>
        </w:rPr>
        <w:t>7</w:t>
      </w:r>
      <w:r>
        <w:rPr>
          <w:noProof/>
        </w:rPr>
        <w:fldChar w:fldCharType="end"/>
      </w:r>
    </w:p>
    <w:p w14:paraId="0C74424A" w14:textId="06287D77" w:rsidR="003F51E8" w:rsidRDefault="003F51E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_Toc106635666 \h </w:instrText>
      </w:r>
      <w:r>
        <w:rPr>
          <w:noProof/>
        </w:rPr>
      </w:r>
      <w:r>
        <w:rPr>
          <w:noProof/>
        </w:rPr>
        <w:fldChar w:fldCharType="separate"/>
      </w:r>
      <w:r>
        <w:rPr>
          <w:noProof/>
        </w:rPr>
        <w:t>7</w:t>
      </w:r>
      <w:r>
        <w:rPr>
          <w:noProof/>
        </w:rPr>
        <w:fldChar w:fldCharType="end"/>
      </w:r>
    </w:p>
    <w:p w14:paraId="631FCC00" w14:textId="113CC7A8" w:rsidR="003F51E8" w:rsidRDefault="003F51E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_Toc106635667 \h </w:instrText>
      </w:r>
      <w:r>
        <w:rPr>
          <w:noProof/>
        </w:rPr>
      </w:r>
      <w:r>
        <w:rPr>
          <w:noProof/>
        </w:rPr>
        <w:fldChar w:fldCharType="separate"/>
      </w:r>
      <w:r>
        <w:rPr>
          <w:noProof/>
        </w:rPr>
        <w:t>8</w:t>
      </w:r>
      <w:r>
        <w:rPr>
          <w:noProof/>
        </w:rPr>
        <w:fldChar w:fldCharType="end"/>
      </w:r>
    </w:p>
    <w:p w14:paraId="55E201E7" w14:textId="42104041" w:rsidR="003F51E8" w:rsidRDefault="003F51E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_Toc106635668 \h </w:instrText>
      </w:r>
      <w:r>
        <w:rPr>
          <w:noProof/>
        </w:rPr>
      </w:r>
      <w:r>
        <w:rPr>
          <w:noProof/>
        </w:rPr>
        <w:fldChar w:fldCharType="separate"/>
      </w:r>
      <w:r>
        <w:rPr>
          <w:noProof/>
        </w:rPr>
        <w:t>8</w:t>
      </w:r>
      <w:r>
        <w:rPr>
          <w:noProof/>
        </w:rPr>
        <w:fldChar w:fldCharType="end"/>
      </w:r>
    </w:p>
    <w:p w14:paraId="5A6FD5F4" w14:textId="4E32415B" w:rsidR="003F51E8" w:rsidRDefault="003F51E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_Toc106635669 \h </w:instrText>
      </w:r>
      <w:r>
        <w:rPr>
          <w:noProof/>
        </w:rPr>
      </w:r>
      <w:r>
        <w:rPr>
          <w:noProof/>
        </w:rPr>
        <w:fldChar w:fldCharType="separate"/>
      </w:r>
      <w:r>
        <w:rPr>
          <w:noProof/>
        </w:rPr>
        <w:t>8</w:t>
      </w:r>
      <w:r>
        <w:rPr>
          <w:noProof/>
        </w:rPr>
        <w:fldChar w:fldCharType="end"/>
      </w:r>
    </w:p>
    <w:p w14:paraId="0F6FE615" w14:textId="1C23DB88" w:rsidR="003F51E8" w:rsidRDefault="003F51E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_Toc106635670 \h </w:instrText>
      </w:r>
      <w:r>
        <w:rPr>
          <w:noProof/>
        </w:rPr>
      </w:r>
      <w:r>
        <w:rPr>
          <w:noProof/>
        </w:rPr>
        <w:fldChar w:fldCharType="separate"/>
      </w:r>
      <w:r>
        <w:rPr>
          <w:noProof/>
        </w:rPr>
        <w:t>8</w:t>
      </w:r>
      <w:r>
        <w:rPr>
          <w:noProof/>
        </w:rPr>
        <w:fldChar w:fldCharType="end"/>
      </w:r>
    </w:p>
    <w:p w14:paraId="52DA7172" w14:textId="4D9DB507" w:rsidR="003F51E8" w:rsidRDefault="003F51E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_Toc106635671 \h </w:instrText>
      </w:r>
      <w:r>
        <w:rPr>
          <w:noProof/>
        </w:rPr>
      </w:r>
      <w:r>
        <w:rPr>
          <w:noProof/>
        </w:rPr>
        <w:fldChar w:fldCharType="separate"/>
      </w:r>
      <w:r>
        <w:rPr>
          <w:noProof/>
        </w:rPr>
        <w:t>8</w:t>
      </w:r>
      <w:r>
        <w:rPr>
          <w:noProof/>
        </w:rPr>
        <w:fldChar w:fldCharType="end"/>
      </w:r>
    </w:p>
    <w:p w14:paraId="213EF6A3" w14:textId="25E3964B" w:rsidR="003F51E8" w:rsidRDefault="003F51E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_Toc106635672 \h </w:instrText>
      </w:r>
      <w:r>
        <w:rPr>
          <w:noProof/>
        </w:rPr>
      </w:r>
      <w:r>
        <w:rPr>
          <w:noProof/>
        </w:rPr>
        <w:fldChar w:fldCharType="separate"/>
      </w:r>
      <w:r>
        <w:rPr>
          <w:noProof/>
        </w:rPr>
        <w:t>8</w:t>
      </w:r>
      <w:r>
        <w:rPr>
          <w:noProof/>
        </w:rPr>
        <w:fldChar w:fldCharType="end"/>
      </w:r>
    </w:p>
    <w:p w14:paraId="078884FD" w14:textId="66A5456E" w:rsidR="003F51E8" w:rsidRDefault="003F51E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_Toc106635673 \h </w:instrText>
      </w:r>
      <w:r>
        <w:rPr>
          <w:noProof/>
        </w:rPr>
      </w:r>
      <w:r>
        <w:rPr>
          <w:noProof/>
        </w:rPr>
        <w:fldChar w:fldCharType="separate"/>
      </w:r>
      <w:r>
        <w:rPr>
          <w:noProof/>
        </w:rPr>
        <w:t>8</w:t>
      </w:r>
      <w:r>
        <w:rPr>
          <w:noProof/>
        </w:rPr>
        <w:fldChar w:fldCharType="end"/>
      </w:r>
    </w:p>
    <w:p w14:paraId="1B62931D" w14:textId="1F04BD71" w:rsidR="003F51E8" w:rsidRDefault="003F51E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_Toc106635674 \h </w:instrText>
      </w:r>
      <w:r>
        <w:rPr>
          <w:noProof/>
        </w:rPr>
      </w:r>
      <w:r>
        <w:rPr>
          <w:noProof/>
        </w:rPr>
        <w:fldChar w:fldCharType="separate"/>
      </w:r>
      <w:r>
        <w:rPr>
          <w:noProof/>
        </w:rPr>
        <w:t>8</w:t>
      </w:r>
      <w:r>
        <w:rPr>
          <w:noProof/>
        </w:rPr>
        <w:fldChar w:fldCharType="end"/>
      </w:r>
    </w:p>
    <w:p w14:paraId="2FB271AA" w14:textId="27DC7B8F" w:rsidR="003F51E8" w:rsidRDefault="003F51E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_Toc106635675 \h </w:instrText>
      </w:r>
      <w:r>
        <w:rPr>
          <w:noProof/>
        </w:rPr>
      </w:r>
      <w:r>
        <w:rPr>
          <w:noProof/>
        </w:rPr>
        <w:fldChar w:fldCharType="separate"/>
      </w:r>
      <w:r>
        <w:rPr>
          <w:noProof/>
        </w:rPr>
        <w:t>9</w:t>
      </w:r>
      <w:r>
        <w:rPr>
          <w:noProof/>
        </w:rPr>
        <w:fldChar w:fldCharType="end"/>
      </w:r>
    </w:p>
    <w:p w14:paraId="6BBF4E16" w14:textId="70BA27DC" w:rsidR="003F51E8" w:rsidRDefault="003F51E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_Toc106635676 \h </w:instrText>
      </w:r>
      <w:r>
        <w:rPr>
          <w:noProof/>
        </w:rPr>
      </w:r>
      <w:r>
        <w:rPr>
          <w:noProof/>
        </w:rPr>
        <w:fldChar w:fldCharType="separate"/>
      </w:r>
      <w:r>
        <w:rPr>
          <w:noProof/>
        </w:rPr>
        <w:t>9</w:t>
      </w:r>
      <w:r>
        <w:rPr>
          <w:noProof/>
        </w:rPr>
        <w:fldChar w:fldCharType="end"/>
      </w:r>
    </w:p>
    <w:p w14:paraId="25239F33" w14:textId="4FA4D1C5" w:rsidR="003F51E8" w:rsidRDefault="003F51E8">
      <w:pPr>
        <w:pStyle w:val="TOC5"/>
        <w:rPr>
          <w:rFonts w:asciiTheme="minorHAnsi" w:eastAsiaTheme="minorEastAsia" w:hAnsiTheme="minorHAnsi" w:cstheme="minorBidi"/>
          <w:noProof/>
          <w:sz w:val="22"/>
          <w:szCs w:val="22"/>
          <w:lang w:eastAsia="en-GB"/>
        </w:rPr>
      </w:pPr>
      <w:r w:rsidRPr="00F0698F">
        <w:rPr>
          <w:noProof/>
          <w:lang w:val="fr-FR"/>
        </w:rPr>
        <w:t>5.2.2.2.2</w:t>
      </w:r>
      <w:r>
        <w:rPr>
          <w:rFonts w:asciiTheme="minorHAnsi" w:eastAsiaTheme="minorEastAsia" w:hAnsiTheme="minorHAnsi" w:cstheme="minorBidi"/>
          <w:noProof/>
          <w:sz w:val="22"/>
          <w:szCs w:val="22"/>
          <w:lang w:eastAsia="en-GB"/>
        </w:rPr>
        <w:tab/>
      </w:r>
      <w:r w:rsidRPr="00F0698F">
        <w:rPr>
          <w:noProof/>
          <w:lang w:val="fr-FR"/>
        </w:rPr>
        <w:t>SoR Information Retrieval</w:t>
      </w:r>
      <w:r>
        <w:rPr>
          <w:noProof/>
        </w:rPr>
        <w:tab/>
      </w:r>
      <w:r>
        <w:rPr>
          <w:noProof/>
        </w:rPr>
        <w:fldChar w:fldCharType="begin" w:fldLock="1"/>
      </w:r>
      <w:r>
        <w:rPr>
          <w:noProof/>
        </w:rPr>
        <w:instrText xml:space="preserve"> PAGEREF _Toc106635677 \h </w:instrText>
      </w:r>
      <w:r>
        <w:rPr>
          <w:noProof/>
        </w:rPr>
      </w:r>
      <w:r>
        <w:rPr>
          <w:noProof/>
        </w:rPr>
        <w:fldChar w:fldCharType="separate"/>
      </w:r>
      <w:r>
        <w:rPr>
          <w:noProof/>
        </w:rPr>
        <w:t>9</w:t>
      </w:r>
      <w:r>
        <w:rPr>
          <w:noProof/>
        </w:rPr>
        <w:fldChar w:fldCharType="end"/>
      </w:r>
    </w:p>
    <w:p w14:paraId="629F2F15" w14:textId="3B3DFA0A" w:rsidR="003F51E8" w:rsidRDefault="003F51E8">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_Toc106635678 \h </w:instrText>
      </w:r>
      <w:r>
        <w:rPr>
          <w:noProof/>
        </w:rPr>
      </w:r>
      <w:r>
        <w:rPr>
          <w:noProof/>
        </w:rPr>
        <w:fldChar w:fldCharType="separate"/>
      </w:r>
      <w:r>
        <w:rPr>
          <w:noProof/>
        </w:rPr>
        <w:t>10</w:t>
      </w:r>
      <w:r>
        <w:rPr>
          <w:noProof/>
        </w:rPr>
        <w:fldChar w:fldCharType="end"/>
      </w:r>
    </w:p>
    <w:p w14:paraId="0FDE2461" w14:textId="465BB962" w:rsidR="003F51E8" w:rsidRDefault="003F51E8">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_Toc106635679 \h </w:instrText>
      </w:r>
      <w:r>
        <w:rPr>
          <w:noProof/>
        </w:rPr>
      </w:r>
      <w:r>
        <w:rPr>
          <w:noProof/>
        </w:rPr>
        <w:fldChar w:fldCharType="separate"/>
      </w:r>
      <w:r>
        <w:rPr>
          <w:noProof/>
        </w:rPr>
        <w:t>10</w:t>
      </w:r>
      <w:r>
        <w:rPr>
          <w:noProof/>
        </w:rPr>
        <w:fldChar w:fldCharType="end"/>
      </w:r>
    </w:p>
    <w:p w14:paraId="5826585B" w14:textId="291E270B" w:rsidR="003F51E8" w:rsidRDefault="003F51E8">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_Toc106635680 \h </w:instrText>
      </w:r>
      <w:r>
        <w:rPr>
          <w:noProof/>
        </w:rPr>
      </w:r>
      <w:r>
        <w:rPr>
          <w:noProof/>
        </w:rPr>
        <w:fldChar w:fldCharType="separate"/>
      </w:r>
      <w:r>
        <w:rPr>
          <w:noProof/>
        </w:rPr>
        <w:t>10</w:t>
      </w:r>
      <w:r>
        <w:rPr>
          <w:noProof/>
        </w:rPr>
        <w:fldChar w:fldCharType="end"/>
      </w:r>
    </w:p>
    <w:p w14:paraId="521880F6" w14:textId="6A29601C" w:rsidR="003F51E8" w:rsidRDefault="003F51E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_Toc106635681 \h </w:instrText>
      </w:r>
      <w:r>
        <w:rPr>
          <w:noProof/>
        </w:rPr>
      </w:r>
      <w:r>
        <w:rPr>
          <w:noProof/>
        </w:rPr>
        <w:fldChar w:fldCharType="separate"/>
      </w:r>
      <w:r>
        <w:rPr>
          <w:noProof/>
        </w:rPr>
        <w:t>11</w:t>
      </w:r>
      <w:r>
        <w:rPr>
          <w:noProof/>
        </w:rPr>
        <w:fldChar w:fldCharType="end"/>
      </w:r>
    </w:p>
    <w:p w14:paraId="11183869" w14:textId="6562054B" w:rsidR="003F51E8" w:rsidRDefault="003F51E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_Toc106635682 \h </w:instrText>
      </w:r>
      <w:r>
        <w:rPr>
          <w:noProof/>
        </w:rPr>
      </w:r>
      <w:r>
        <w:rPr>
          <w:noProof/>
        </w:rPr>
        <w:fldChar w:fldCharType="separate"/>
      </w:r>
      <w:r>
        <w:rPr>
          <w:noProof/>
        </w:rPr>
        <w:t>11</w:t>
      </w:r>
      <w:r>
        <w:rPr>
          <w:noProof/>
        </w:rPr>
        <w:fldChar w:fldCharType="end"/>
      </w:r>
    </w:p>
    <w:p w14:paraId="6938BBDB" w14:textId="29598681" w:rsidR="003F51E8" w:rsidRDefault="003F51E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_Toc106635683 \h </w:instrText>
      </w:r>
      <w:r>
        <w:rPr>
          <w:noProof/>
        </w:rPr>
      </w:r>
      <w:r>
        <w:rPr>
          <w:noProof/>
        </w:rPr>
        <w:fldChar w:fldCharType="separate"/>
      </w:r>
      <w:r>
        <w:rPr>
          <w:noProof/>
        </w:rPr>
        <w:t>11</w:t>
      </w:r>
      <w:r>
        <w:rPr>
          <w:noProof/>
        </w:rPr>
        <w:fldChar w:fldCharType="end"/>
      </w:r>
    </w:p>
    <w:p w14:paraId="408BA4BD" w14:textId="39552FBF" w:rsidR="003F51E8" w:rsidRDefault="003F51E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_Toc106635684 \h </w:instrText>
      </w:r>
      <w:r>
        <w:rPr>
          <w:noProof/>
        </w:rPr>
      </w:r>
      <w:r>
        <w:rPr>
          <w:noProof/>
        </w:rPr>
        <w:fldChar w:fldCharType="separate"/>
      </w:r>
      <w:r>
        <w:rPr>
          <w:noProof/>
        </w:rPr>
        <w:t>11</w:t>
      </w:r>
      <w:r>
        <w:rPr>
          <w:noProof/>
        </w:rPr>
        <w:fldChar w:fldCharType="end"/>
      </w:r>
    </w:p>
    <w:p w14:paraId="483BBAE1" w14:textId="6FD96F19" w:rsidR="003F51E8" w:rsidRDefault="003F51E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_Toc106635685 \h </w:instrText>
      </w:r>
      <w:r>
        <w:rPr>
          <w:noProof/>
        </w:rPr>
      </w:r>
      <w:r>
        <w:rPr>
          <w:noProof/>
        </w:rPr>
        <w:fldChar w:fldCharType="separate"/>
      </w:r>
      <w:r>
        <w:rPr>
          <w:noProof/>
        </w:rPr>
        <w:t>11</w:t>
      </w:r>
      <w:r>
        <w:rPr>
          <w:noProof/>
        </w:rPr>
        <w:fldChar w:fldCharType="end"/>
      </w:r>
    </w:p>
    <w:p w14:paraId="367D29DF" w14:textId="36808194" w:rsidR="003F51E8" w:rsidRDefault="003F51E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_Toc106635686 \h </w:instrText>
      </w:r>
      <w:r>
        <w:rPr>
          <w:noProof/>
        </w:rPr>
      </w:r>
      <w:r>
        <w:rPr>
          <w:noProof/>
        </w:rPr>
        <w:fldChar w:fldCharType="separate"/>
      </w:r>
      <w:r>
        <w:rPr>
          <w:noProof/>
        </w:rPr>
        <w:t>11</w:t>
      </w:r>
      <w:r>
        <w:rPr>
          <w:noProof/>
        </w:rPr>
        <w:fldChar w:fldCharType="end"/>
      </w:r>
    </w:p>
    <w:p w14:paraId="7ABC2B92" w14:textId="286DAA7A" w:rsidR="003F51E8" w:rsidRDefault="003F51E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_Toc106635687 \h </w:instrText>
      </w:r>
      <w:r>
        <w:rPr>
          <w:noProof/>
        </w:rPr>
      </w:r>
      <w:r>
        <w:rPr>
          <w:noProof/>
        </w:rPr>
        <w:fldChar w:fldCharType="separate"/>
      </w:r>
      <w:r>
        <w:rPr>
          <w:noProof/>
        </w:rPr>
        <w:t>11</w:t>
      </w:r>
      <w:r>
        <w:rPr>
          <w:noProof/>
        </w:rPr>
        <w:fldChar w:fldCharType="end"/>
      </w:r>
    </w:p>
    <w:p w14:paraId="1FE07EE5" w14:textId="1DF3958B" w:rsidR="003F51E8" w:rsidRDefault="003F51E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_Toc106635688 \h </w:instrText>
      </w:r>
      <w:r>
        <w:rPr>
          <w:noProof/>
        </w:rPr>
      </w:r>
      <w:r>
        <w:rPr>
          <w:noProof/>
        </w:rPr>
        <w:fldChar w:fldCharType="separate"/>
      </w:r>
      <w:r>
        <w:rPr>
          <w:noProof/>
        </w:rPr>
        <w:t>11</w:t>
      </w:r>
      <w:r>
        <w:rPr>
          <w:noProof/>
        </w:rPr>
        <w:fldChar w:fldCharType="end"/>
      </w:r>
    </w:p>
    <w:p w14:paraId="0270DE9A" w14:textId="70E565C2" w:rsidR="003F51E8" w:rsidRDefault="003F51E8">
      <w:pPr>
        <w:pStyle w:val="TOC5"/>
        <w:rPr>
          <w:rFonts w:asciiTheme="minorHAnsi" w:eastAsiaTheme="minorEastAsia" w:hAnsiTheme="minorHAnsi" w:cstheme="minorBidi"/>
          <w:noProof/>
          <w:sz w:val="22"/>
          <w:szCs w:val="22"/>
          <w:lang w:eastAsia="en-GB"/>
        </w:rPr>
      </w:pPr>
      <w:r w:rsidRPr="00F0698F">
        <w:rPr>
          <w:noProof/>
          <w:lang w:val="en-US"/>
        </w:rPr>
        <w:t>6.1.2.2.3</w:t>
      </w:r>
      <w:r>
        <w:rPr>
          <w:rFonts w:asciiTheme="minorHAnsi" w:eastAsiaTheme="minorEastAsia" w:hAnsiTheme="minorHAnsi" w:cstheme="minorBidi"/>
          <w:noProof/>
          <w:sz w:val="22"/>
          <w:szCs w:val="22"/>
          <w:lang w:eastAsia="en-GB"/>
        </w:rPr>
        <w:tab/>
      </w:r>
      <w:r w:rsidRPr="00F0698F">
        <w:rPr>
          <w:noProof/>
          <w:lang w:val="en-US"/>
        </w:rPr>
        <w:t>Cache-Control</w:t>
      </w:r>
      <w:r>
        <w:rPr>
          <w:noProof/>
        </w:rPr>
        <w:tab/>
      </w:r>
      <w:r>
        <w:rPr>
          <w:noProof/>
        </w:rPr>
        <w:fldChar w:fldCharType="begin" w:fldLock="1"/>
      </w:r>
      <w:r>
        <w:rPr>
          <w:noProof/>
        </w:rPr>
        <w:instrText xml:space="preserve"> PAGEREF _Toc106635689 \h </w:instrText>
      </w:r>
      <w:r>
        <w:rPr>
          <w:noProof/>
        </w:rPr>
      </w:r>
      <w:r>
        <w:rPr>
          <w:noProof/>
        </w:rPr>
        <w:fldChar w:fldCharType="separate"/>
      </w:r>
      <w:r>
        <w:rPr>
          <w:noProof/>
        </w:rPr>
        <w:t>11</w:t>
      </w:r>
      <w:r>
        <w:rPr>
          <w:noProof/>
        </w:rPr>
        <w:fldChar w:fldCharType="end"/>
      </w:r>
    </w:p>
    <w:p w14:paraId="3F187165" w14:textId="02EAFD15" w:rsidR="003F51E8" w:rsidRDefault="003F51E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_Toc106635690 \h </w:instrText>
      </w:r>
      <w:r>
        <w:rPr>
          <w:noProof/>
        </w:rPr>
      </w:r>
      <w:r>
        <w:rPr>
          <w:noProof/>
        </w:rPr>
        <w:fldChar w:fldCharType="separate"/>
      </w:r>
      <w:r>
        <w:rPr>
          <w:noProof/>
        </w:rPr>
        <w:t>11</w:t>
      </w:r>
      <w:r>
        <w:rPr>
          <w:noProof/>
        </w:rPr>
        <w:fldChar w:fldCharType="end"/>
      </w:r>
    </w:p>
    <w:p w14:paraId="27C2F30E" w14:textId="7A3D369E" w:rsidR="003F51E8" w:rsidRDefault="003F51E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_Toc106635691 \h </w:instrText>
      </w:r>
      <w:r>
        <w:rPr>
          <w:noProof/>
        </w:rPr>
      </w:r>
      <w:r>
        <w:rPr>
          <w:noProof/>
        </w:rPr>
        <w:fldChar w:fldCharType="separate"/>
      </w:r>
      <w:r>
        <w:rPr>
          <w:noProof/>
        </w:rPr>
        <w:t>12</w:t>
      </w:r>
      <w:r>
        <w:rPr>
          <w:noProof/>
        </w:rPr>
        <w:fldChar w:fldCharType="end"/>
      </w:r>
    </w:p>
    <w:p w14:paraId="7CF335E0" w14:textId="70FE75F9" w:rsidR="003F51E8" w:rsidRDefault="003F51E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_Toc106635692 \h </w:instrText>
      </w:r>
      <w:r>
        <w:rPr>
          <w:noProof/>
        </w:rPr>
      </w:r>
      <w:r>
        <w:rPr>
          <w:noProof/>
        </w:rPr>
        <w:fldChar w:fldCharType="separate"/>
      </w:r>
      <w:r>
        <w:rPr>
          <w:noProof/>
        </w:rPr>
        <w:t>12</w:t>
      </w:r>
      <w:r>
        <w:rPr>
          <w:noProof/>
        </w:rPr>
        <w:fldChar w:fldCharType="end"/>
      </w:r>
    </w:p>
    <w:p w14:paraId="1966D1C1" w14:textId="154E130A" w:rsidR="003F51E8" w:rsidRDefault="003F51E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_Toc106635693 \h </w:instrText>
      </w:r>
      <w:r>
        <w:rPr>
          <w:noProof/>
        </w:rPr>
      </w:r>
      <w:r>
        <w:rPr>
          <w:noProof/>
        </w:rPr>
        <w:fldChar w:fldCharType="separate"/>
      </w:r>
      <w:r>
        <w:rPr>
          <w:noProof/>
        </w:rPr>
        <w:t>12</w:t>
      </w:r>
      <w:r>
        <w:rPr>
          <w:noProof/>
        </w:rPr>
        <w:fldChar w:fldCharType="end"/>
      </w:r>
    </w:p>
    <w:p w14:paraId="1889AADD" w14:textId="2C283565" w:rsidR="003F51E8" w:rsidRDefault="003F51E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_Toc106635694 \h </w:instrText>
      </w:r>
      <w:r>
        <w:rPr>
          <w:noProof/>
        </w:rPr>
      </w:r>
      <w:r>
        <w:rPr>
          <w:noProof/>
        </w:rPr>
        <w:fldChar w:fldCharType="separate"/>
      </w:r>
      <w:r>
        <w:rPr>
          <w:noProof/>
        </w:rPr>
        <w:t>12</w:t>
      </w:r>
      <w:r>
        <w:rPr>
          <w:noProof/>
        </w:rPr>
        <w:fldChar w:fldCharType="end"/>
      </w:r>
    </w:p>
    <w:p w14:paraId="746C9A47" w14:textId="4D1F7DB3" w:rsidR="003F51E8" w:rsidRDefault="003F51E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_Toc106635695 \h </w:instrText>
      </w:r>
      <w:r>
        <w:rPr>
          <w:noProof/>
        </w:rPr>
      </w:r>
      <w:r>
        <w:rPr>
          <w:noProof/>
        </w:rPr>
        <w:fldChar w:fldCharType="separate"/>
      </w:r>
      <w:r>
        <w:rPr>
          <w:noProof/>
        </w:rPr>
        <w:t>12</w:t>
      </w:r>
      <w:r>
        <w:rPr>
          <w:noProof/>
        </w:rPr>
        <w:fldChar w:fldCharType="end"/>
      </w:r>
    </w:p>
    <w:p w14:paraId="05678644" w14:textId="25F54D88" w:rsidR="003F51E8" w:rsidRDefault="003F51E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_Toc106635696 \h </w:instrText>
      </w:r>
      <w:r>
        <w:rPr>
          <w:noProof/>
        </w:rPr>
      </w:r>
      <w:r>
        <w:rPr>
          <w:noProof/>
        </w:rPr>
        <w:fldChar w:fldCharType="separate"/>
      </w:r>
      <w:r>
        <w:rPr>
          <w:noProof/>
        </w:rPr>
        <w:t>13</w:t>
      </w:r>
      <w:r>
        <w:rPr>
          <w:noProof/>
        </w:rPr>
        <w:fldChar w:fldCharType="end"/>
      </w:r>
    </w:p>
    <w:p w14:paraId="6F96848A" w14:textId="2D141439" w:rsidR="003F51E8" w:rsidRDefault="003F51E8">
      <w:pPr>
        <w:pStyle w:val="TOC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_Toc106635697 \h </w:instrText>
      </w:r>
      <w:r>
        <w:rPr>
          <w:noProof/>
        </w:rPr>
      </w:r>
      <w:r>
        <w:rPr>
          <w:noProof/>
        </w:rPr>
        <w:fldChar w:fldCharType="separate"/>
      </w:r>
      <w:r>
        <w:rPr>
          <w:noProof/>
        </w:rPr>
        <w:t>13</w:t>
      </w:r>
      <w:r>
        <w:rPr>
          <w:noProof/>
        </w:rPr>
        <w:fldChar w:fldCharType="end"/>
      </w:r>
    </w:p>
    <w:p w14:paraId="7C6797EB" w14:textId="26ACAC33" w:rsidR="003F51E8" w:rsidRDefault="003F51E8">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_Toc106635698 \h </w:instrText>
      </w:r>
      <w:r>
        <w:rPr>
          <w:noProof/>
        </w:rPr>
      </w:r>
      <w:r>
        <w:rPr>
          <w:noProof/>
        </w:rPr>
        <w:fldChar w:fldCharType="separate"/>
      </w:r>
      <w:r>
        <w:rPr>
          <w:noProof/>
        </w:rPr>
        <w:t>14</w:t>
      </w:r>
      <w:r>
        <w:rPr>
          <w:noProof/>
        </w:rPr>
        <w:fldChar w:fldCharType="end"/>
      </w:r>
    </w:p>
    <w:p w14:paraId="2D3C00E4" w14:textId="520454A9" w:rsidR="003F51E8" w:rsidRDefault="003F51E8">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_Toc106635699 \h </w:instrText>
      </w:r>
      <w:r>
        <w:rPr>
          <w:noProof/>
        </w:rPr>
      </w:r>
      <w:r>
        <w:rPr>
          <w:noProof/>
        </w:rPr>
        <w:fldChar w:fldCharType="separate"/>
      </w:r>
      <w:r>
        <w:rPr>
          <w:noProof/>
        </w:rPr>
        <w:t>14</w:t>
      </w:r>
      <w:r>
        <w:rPr>
          <w:noProof/>
        </w:rPr>
        <w:fldChar w:fldCharType="end"/>
      </w:r>
    </w:p>
    <w:p w14:paraId="71FB01AB" w14:textId="0779B1DD" w:rsidR="003F51E8" w:rsidRDefault="003F51E8">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_Toc106635700 \h </w:instrText>
      </w:r>
      <w:r>
        <w:rPr>
          <w:noProof/>
        </w:rPr>
      </w:r>
      <w:r>
        <w:rPr>
          <w:noProof/>
        </w:rPr>
        <w:fldChar w:fldCharType="separate"/>
      </w:r>
      <w:r>
        <w:rPr>
          <w:noProof/>
        </w:rPr>
        <w:t>14</w:t>
      </w:r>
      <w:r>
        <w:rPr>
          <w:noProof/>
        </w:rPr>
        <w:fldChar w:fldCharType="end"/>
      </w:r>
    </w:p>
    <w:p w14:paraId="457BEAF7" w14:textId="6B2E024C" w:rsidR="003F51E8" w:rsidRDefault="003F51E8">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_Toc106635701 \h </w:instrText>
      </w:r>
      <w:r>
        <w:rPr>
          <w:noProof/>
        </w:rPr>
      </w:r>
      <w:r>
        <w:rPr>
          <w:noProof/>
        </w:rPr>
        <w:fldChar w:fldCharType="separate"/>
      </w:r>
      <w:r>
        <w:rPr>
          <w:noProof/>
        </w:rPr>
        <w:t>14</w:t>
      </w:r>
      <w:r>
        <w:rPr>
          <w:noProof/>
        </w:rPr>
        <w:fldChar w:fldCharType="end"/>
      </w:r>
    </w:p>
    <w:p w14:paraId="3DF1EAA9" w14:textId="2C2C8CA6" w:rsidR="003F51E8" w:rsidRDefault="003F51E8">
      <w:pPr>
        <w:pStyle w:val="TOC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_Toc106635702 \h </w:instrText>
      </w:r>
      <w:r>
        <w:rPr>
          <w:noProof/>
        </w:rPr>
      </w:r>
      <w:r>
        <w:rPr>
          <w:noProof/>
        </w:rPr>
        <w:fldChar w:fldCharType="separate"/>
      </w:r>
      <w:r>
        <w:rPr>
          <w:noProof/>
        </w:rPr>
        <w:t>14</w:t>
      </w:r>
      <w:r>
        <w:rPr>
          <w:noProof/>
        </w:rPr>
        <w:fldChar w:fldCharType="end"/>
      </w:r>
    </w:p>
    <w:p w14:paraId="04C42293" w14:textId="730471DA" w:rsidR="003F51E8" w:rsidRDefault="003F51E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_Toc106635703 \h </w:instrText>
      </w:r>
      <w:r>
        <w:rPr>
          <w:noProof/>
        </w:rPr>
      </w:r>
      <w:r>
        <w:rPr>
          <w:noProof/>
        </w:rPr>
        <w:fldChar w:fldCharType="separate"/>
      </w:r>
      <w:r>
        <w:rPr>
          <w:noProof/>
        </w:rPr>
        <w:t>15</w:t>
      </w:r>
      <w:r>
        <w:rPr>
          <w:noProof/>
        </w:rPr>
        <w:fldChar w:fldCharType="end"/>
      </w:r>
    </w:p>
    <w:p w14:paraId="736F1852" w14:textId="61288A97" w:rsidR="003F51E8" w:rsidRDefault="003F51E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_Toc106635704 \h </w:instrText>
      </w:r>
      <w:r>
        <w:rPr>
          <w:noProof/>
        </w:rPr>
      </w:r>
      <w:r>
        <w:rPr>
          <w:noProof/>
        </w:rPr>
        <w:fldChar w:fldCharType="separate"/>
      </w:r>
      <w:r>
        <w:rPr>
          <w:noProof/>
        </w:rPr>
        <w:t>15</w:t>
      </w:r>
      <w:r>
        <w:rPr>
          <w:noProof/>
        </w:rPr>
        <w:fldChar w:fldCharType="end"/>
      </w:r>
    </w:p>
    <w:p w14:paraId="08050777" w14:textId="5DD4BFCA" w:rsidR="003F51E8" w:rsidRDefault="003F51E8">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_Toc106635705 \h </w:instrText>
      </w:r>
      <w:r>
        <w:rPr>
          <w:noProof/>
        </w:rPr>
      </w:r>
      <w:r>
        <w:rPr>
          <w:noProof/>
        </w:rPr>
        <w:fldChar w:fldCharType="separate"/>
      </w:r>
      <w:r>
        <w:rPr>
          <w:noProof/>
        </w:rPr>
        <w:t>15</w:t>
      </w:r>
      <w:r>
        <w:rPr>
          <w:noProof/>
        </w:rPr>
        <w:fldChar w:fldCharType="end"/>
      </w:r>
    </w:p>
    <w:p w14:paraId="43FC1581" w14:textId="1BC3895D" w:rsidR="003F51E8" w:rsidRDefault="003F51E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_Toc106635706 \h </w:instrText>
      </w:r>
      <w:r>
        <w:rPr>
          <w:noProof/>
        </w:rPr>
      </w:r>
      <w:r>
        <w:rPr>
          <w:noProof/>
        </w:rPr>
        <w:fldChar w:fldCharType="separate"/>
      </w:r>
      <w:r>
        <w:rPr>
          <w:noProof/>
        </w:rPr>
        <w:t>15</w:t>
      </w:r>
      <w:r>
        <w:rPr>
          <w:noProof/>
        </w:rPr>
        <w:fldChar w:fldCharType="end"/>
      </w:r>
    </w:p>
    <w:p w14:paraId="38D1D553" w14:textId="0EEDD71E" w:rsidR="003F51E8" w:rsidRDefault="003F51E8">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_Toc106635707 \h </w:instrText>
      </w:r>
      <w:r>
        <w:rPr>
          <w:noProof/>
        </w:rPr>
      </w:r>
      <w:r>
        <w:rPr>
          <w:noProof/>
        </w:rPr>
        <w:fldChar w:fldCharType="separate"/>
      </w:r>
      <w:r>
        <w:rPr>
          <w:noProof/>
        </w:rPr>
        <w:t>15</w:t>
      </w:r>
      <w:r>
        <w:rPr>
          <w:noProof/>
        </w:rPr>
        <w:fldChar w:fldCharType="end"/>
      </w:r>
    </w:p>
    <w:p w14:paraId="64F1945C" w14:textId="5E895153" w:rsidR="003F51E8" w:rsidRDefault="003F51E8">
      <w:pPr>
        <w:pStyle w:val="TOC4"/>
        <w:rPr>
          <w:rFonts w:asciiTheme="minorHAnsi" w:eastAsiaTheme="minorEastAsia" w:hAnsiTheme="minorHAnsi" w:cstheme="minorBidi"/>
          <w:noProof/>
          <w:sz w:val="22"/>
          <w:szCs w:val="22"/>
          <w:lang w:eastAsia="en-GB"/>
        </w:rPr>
      </w:pPr>
      <w:r w:rsidRPr="00F0698F">
        <w:rPr>
          <w:noProof/>
          <w:lang w:val="en-US"/>
        </w:rPr>
        <w:t>6.1.6.2</w:t>
      </w:r>
      <w:r>
        <w:rPr>
          <w:rFonts w:asciiTheme="minorHAnsi" w:eastAsiaTheme="minorEastAsia" w:hAnsiTheme="minorHAnsi" w:cstheme="minorBidi"/>
          <w:noProof/>
          <w:sz w:val="22"/>
          <w:szCs w:val="22"/>
          <w:lang w:eastAsia="en-GB"/>
        </w:rPr>
        <w:tab/>
      </w:r>
      <w:r w:rsidRPr="00F0698F">
        <w:rPr>
          <w:noProof/>
          <w:lang w:val="en-US"/>
        </w:rPr>
        <w:t>Structured data types</w:t>
      </w:r>
      <w:r>
        <w:rPr>
          <w:noProof/>
        </w:rPr>
        <w:tab/>
      </w:r>
      <w:r>
        <w:rPr>
          <w:noProof/>
        </w:rPr>
        <w:fldChar w:fldCharType="begin" w:fldLock="1"/>
      </w:r>
      <w:r>
        <w:rPr>
          <w:noProof/>
        </w:rPr>
        <w:instrText xml:space="preserve"> PAGEREF _Toc106635708 \h </w:instrText>
      </w:r>
      <w:r>
        <w:rPr>
          <w:noProof/>
        </w:rPr>
      </w:r>
      <w:r>
        <w:rPr>
          <w:noProof/>
        </w:rPr>
        <w:fldChar w:fldCharType="separate"/>
      </w:r>
      <w:r>
        <w:rPr>
          <w:noProof/>
        </w:rPr>
        <w:t>16</w:t>
      </w:r>
      <w:r>
        <w:rPr>
          <w:noProof/>
        </w:rPr>
        <w:fldChar w:fldCharType="end"/>
      </w:r>
    </w:p>
    <w:p w14:paraId="22D58B01" w14:textId="31D91FA9" w:rsidR="003F51E8" w:rsidRDefault="003F51E8">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_Toc106635709 \h </w:instrText>
      </w:r>
      <w:r>
        <w:rPr>
          <w:noProof/>
        </w:rPr>
      </w:r>
      <w:r>
        <w:rPr>
          <w:noProof/>
        </w:rPr>
        <w:fldChar w:fldCharType="separate"/>
      </w:r>
      <w:r>
        <w:rPr>
          <w:noProof/>
        </w:rPr>
        <w:t>16</w:t>
      </w:r>
      <w:r>
        <w:rPr>
          <w:noProof/>
        </w:rPr>
        <w:fldChar w:fldCharType="end"/>
      </w:r>
    </w:p>
    <w:p w14:paraId="75426952" w14:textId="49A15FB7" w:rsidR="003F51E8" w:rsidRDefault="003F51E8">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_Toc106635710 \h </w:instrText>
      </w:r>
      <w:r>
        <w:rPr>
          <w:noProof/>
        </w:rPr>
      </w:r>
      <w:r>
        <w:rPr>
          <w:noProof/>
        </w:rPr>
        <w:fldChar w:fldCharType="separate"/>
      </w:r>
      <w:r>
        <w:rPr>
          <w:noProof/>
        </w:rPr>
        <w:t>17</w:t>
      </w:r>
      <w:r>
        <w:rPr>
          <w:noProof/>
        </w:rPr>
        <w:fldChar w:fldCharType="end"/>
      </w:r>
    </w:p>
    <w:p w14:paraId="0FCF6554" w14:textId="2932A967" w:rsidR="003F51E8" w:rsidRDefault="003F51E8">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_Toc106635711 \h </w:instrText>
      </w:r>
      <w:r>
        <w:rPr>
          <w:noProof/>
        </w:rPr>
      </w:r>
      <w:r>
        <w:rPr>
          <w:noProof/>
        </w:rPr>
        <w:fldChar w:fldCharType="separate"/>
      </w:r>
      <w:r>
        <w:rPr>
          <w:noProof/>
        </w:rPr>
        <w:t>19</w:t>
      </w:r>
      <w:r>
        <w:rPr>
          <w:noProof/>
        </w:rPr>
        <w:fldChar w:fldCharType="end"/>
      </w:r>
    </w:p>
    <w:p w14:paraId="226F08C8" w14:textId="4452B957" w:rsidR="003F51E8" w:rsidRDefault="003F51E8">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_Toc106635712 \h </w:instrText>
      </w:r>
      <w:r>
        <w:rPr>
          <w:noProof/>
        </w:rPr>
      </w:r>
      <w:r>
        <w:rPr>
          <w:noProof/>
        </w:rPr>
        <w:fldChar w:fldCharType="separate"/>
      </w:r>
      <w:r>
        <w:rPr>
          <w:noProof/>
        </w:rPr>
        <w:t>19</w:t>
      </w:r>
      <w:r>
        <w:rPr>
          <w:noProof/>
        </w:rPr>
        <w:fldChar w:fldCharType="end"/>
      </w:r>
    </w:p>
    <w:p w14:paraId="18B09C27" w14:textId="1B14B083" w:rsidR="003F51E8" w:rsidRDefault="003F51E8">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_Toc106635713 \h </w:instrText>
      </w:r>
      <w:r>
        <w:rPr>
          <w:noProof/>
        </w:rPr>
      </w:r>
      <w:r>
        <w:rPr>
          <w:noProof/>
        </w:rPr>
        <w:fldChar w:fldCharType="separate"/>
      </w:r>
      <w:r>
        <w:rPr>
          <w:noProof/>
        </w:rPr>
        <w:t>20</w:t>
      </w:r>
      <w:r>
        <w:rPr>
          <w:noProof/>
        </w:rPr>
        <w:fldChar w:fldCharType="end"/>
      </w:r>
    </w:p>
    <w:p w14:paraId="4A63402F" w14:textId="5CFE1FCE" w:rsidR="003F51E8" w:rsidRDefault="003F51E8">
      <w:pPr>
        <w:pStyle w:val="TOC4"/>
        <w:rPr>
          <w:rFonts w:asciiTheme="minorHAnsi" w:eastAsiaTheme="minorEastAsia" w:hAnsiTheme="minorHAnsi" w:cstheme="minorBidi"/>
          <w:noProof/>
          <w:sz w:val="22"/>
          <w:szCs w:val="22"/>
          <w:lang w:eastAsia="en-GB"/>
        </w:rPr>
      </w:pPr>
      <w:r w:rsidRPr="00F0698F">
        <w:rPr>
          <w:noProof/>
          <w:lang w:val="en-US"/>
        </w:rPr>
        <w:lastRenderedPageBreak/>
        <w:t>6.1.6.3</w:t>
      </w:r>
      <w:r>
        <w:rPr>
          <w:rFonts w:asciiTheme="minorHAnsi" w:eastAsiaTheme="minorEastAsia" w:hAnsiTheme="minorHAnsi" w:cstheme="minorBidi"/>
          <w:noProof/>
          <w:sz w:val="22"/>
          <w:szCs w:val="22"/>
          <w:lang w:eastAsia="en-GB"/>
        </w:rPr>
        <w:tab/>
      </w:r>
      <w:r w:rsidRPr="00F0698F">
        <w:rPr>
          <w:noProof/>
          <w:lang w:val="en-US"/>
        </w:rPr>
        <w:t>Simple data types and enumerations</w:t>
      </w:r>
      <w:r>
        <w:rPr>
          <w:noProof/>
        </w:rPr>
        <w:tab/>
      </w:r>
      <w:r>
        <w:rPr>
          <w:noProof/>
        </w:rPr>
        <w:fldChar w:fldCharType="begin" w:fldLock="1"/>
      </w:r>
      <w:r>
        <w:rPr>
          <w:noProof/>
        </w:rPr>
        <w:instrText xml:space="preserve"> PAGEREF _Toc106635714 \h </w:instrText>
      </w:r>
      <w:r>
        <w:rPr>
          <w:noProof/>
        </w:rPr>
      </w:r>
      <w:r>
        <w:rPr>
          <w:noProof/>
        </w:rPr>
        <w:fldChar w:fldCharType="separate"/>
      </w:r>
      <w:r>
        <w:rPr>
          <w:noProof/>
        </w:rPr>
        <w:t>20</w:t>
      </w:r>
      <w:r>
        <w:rPr>
          <w:noProof/>
        </w:rPr>
        <w:fldChar w:fldCharType="end"/>
      </w:r>
    </w:p>
    <w:p w14:paraId="5CA237DE" w14:textId="3939F590" w:rsidR="003F51E8" w:rsidRDefault="003F51E8">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_Toc106635715 \h </w:instrText>
      </w:r>
      <w:r>
        <w:rPr>
          <w:noProof/>
        </w:rPr>
      </w:r>
      <w:r>
        <w:rPr>
          <w:noProof/>
        </w:rPr>
        <w:fldChar w:fldCharType="separate"/>
      </w:r>
      <w:r>
        <w:rPr>
          <w:noProof/>
        </w:rPr>
        <w:t>20</w:t>
      </w:r>
      <w:r>
        <w:rPr>
          <w:noProof/>
        </w:rPr>
        <w:fldChar w:fldCharType="end"/>
      </w:r>
    </w:p>
    <w:p w14:paraId="564635F6" w14:textId="7B0D90BE" w:rsidR="003F51E8" w:rsidRDefault="003F51E8">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_Toc106635716 \h </w:instrText>
      </w:r>
      <w:r>
        <w:rPr>
          <w:noProof/>
        </w:rPr>
      </w:r>
      <w:r>
        <w:rPr>
          <w:noProof/>
        </w:rPr>
        <w:fldChar w:fldCharType="separate"/>
      </w:r>
      <w:r>
        <w:rPr>
          <w:noProof/>
        </w:rPr>
        <w:t>20</w:t>
      </w:r>
      <w:r>
        <w:rPr>
          <w:noProof/>
        </w:rPr>
        <w:fldChar w:fldCharType="end"/>
      </w:r>
    </w:p>
    <w:p w14:paraId="5E90F0F0" w14:textId="0433B00E" w:rsidR="003F51E8" w:rsidRDefault="003F51E8">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_Toc106635717 \h </w:instrText>
      </w:r>
      <w:r>
        <w:rPr>
          <w:noProof/>
        </w:rPr>
      </w:r>
      <w:r>
        <w:rPr>
          <w:noProof/>
        </w:rPr>
        <w:fldChar w:fldCharType="separate"/>
      </w:r>
      <w:r>
        <w:rPr>
          <w:noProof/>
        </w:rPr>
        <w:t>20</w:t>
      </w:r>
      <w:r>
        <w:rPr>
          <w:noProof/>
        </w:rPr>
        <w:fldChar w:fldCharType="end"/>
      </w:r>
    </w:p>
    <w:p w14:paraId="79780778" w14:textId="18F83218" w:rsidR="003F51E8" w:rsidRDefault="003F51E8">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_Toc106635718 \h </w:instrText>
      </w:r>
      <w:r>
        <w:rPr>
          <w:noProof/>
        </w:rPr>
      </w:r>
      <w:r>
        <w:rPr>
          <w:noProof/>
        </w:rPr>
        <w:fldChar w:fldCharType="separate"/>
      </w:r>
      <w:r>
        <w:rPr>
          <w:noProof/>
        </w:rPr>
        <w:t>21</w:t>
      </w:r>
      <w:r>
        <w:rPr>
          <w:noProof/>
        </w:rPr>
        <w:fldChar w:fldCharType="end"/>
      </w:r>
    </w:p>
    <w:p w14:paraId="0CC37019" w14:textId="7B0757DE" w:rsidR="003F51E8" w:rsidRDefault="003F51E8">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_Toc106635719 \h </w:instrText>
      </w:r>
      <w:r>
        <w:rPr>
          <w:noProof/>
        </w:rPr>
      </w:r>
      <w:r>
        <w:rPr>
          <w:noProof/>
        </w:rPr>
        <w:fldChar w:fldCharType="separate"/>
      </w:r>
      <w:r>
        <w:rPr>
          <w:noProof/>
        </w:rPr>
        <w:t>21</w:t>
      </w:r>
      <w:r>
        <w:rPr>
          <w:noProof/>
        </w:rPr>
        <w:fldChar w:fldCharType="end"/>
      </w:r>
    </w:p>
    <w:p w14:paraId="40B018F8" w14:textId="306836F8" w:rsidR="003F51E8" w:rsidRDefault="003F51E8">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_Toc106635720 \h </w:instrText>
      </w:r>
      <w:r>
        <w:rPr>
          <w:noProof/>
        </w:rPr>
      </w:r>
      <w:r>
        <w:rPr>
          <w:noProof/>
        </w:rPr>
        <w:fldChar w:fldCharType="separate"/>
      </w:r>
      <w:r>
        <w:rPr>
          <w:noProof/>
        </w:rPr>
        <w:t>21</w:t>
      </w:r>
      <w:r>
        <w:rPr>
          <w:noProof/>
        </w:rPr>
        <w:fldChar w:fldCharType="end"/>
      </w:r>
    </w:p>
    <w:p w14:paraId="3EBAAA2D" w14:textId="4B537863" w:rsidR="003F51E8" w:rsidRDefault="003F51E8">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_Toc106635721 \h </w:instrText>
      </w:r>
      <w:r>
        <w:rPr>
          <w:noProof/>
        </w:rPr>
      </w:r>
      <w:r>
        <w:rPr>
          <w:noProof/>
        </w:rPr>
        <w:fldChar w:fldCharType="separate"/>
      </w:r>
      <w:r>
        <w:rPr>
          <w:noProof/>
        </w:rPr>
        <w:t>21</w:t>
      </w:r>
      <w:r>
        <w:rPr>
          <w:noProof/>
        </w:rPr>
        <w:fldChar w:fldCharType="end"/>
      </w:r>
    </w:p>
    <w:p w14:paraId="1A1F5026" w14:textId="5206A9F4" w:rsidR="003F51E8" w:rsidRDefault="003F51E8">
      <w:pPr>
        <w:pStyle w:val="TOC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_Toc106635722 \h </w:instrText>
      </w:r>
      <w:r>
        <w:rPr>
          <w:noProof/>
        </w:rPr>
      </w:r>
      <w:r>
        <w:rPr>
          <w:noProof/>
        </w:rPr>
        <w:fldChar w:fldCharType="separate"/>
      </w:r>
      <w:r>
        <w:rPr>
          <w:noProof/>
        </w:rPr>
        <w:t>21</w:t>
      </w:r>
      <w:r>
        <w:rPr>
          <w:noProof/>
        </w:rPr>
        <w:fldChar w:fldCharType="end"/>
      </w:r>
    </w:p>
    <w:p w14:paraId="3E528670" w14:textId="28D3D60C" w:rsidR="003F51E8" w:rsidRDefault="003F51E8">
      <w:pPr>
        <w:pStyle w:val="TOC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_Toc106635723 \h </w:instrText>
      </w:r>
      <w:r>
        <w:rPr>
          <w:noProof/>
        </w:rPr>
      </w:r>
      <w:r>
        <w:rPr>
          <w:noProof/>
        </w:rPr>
        <w:fldChar w:fldCharType="separate"/>
      </w:r>
      <w:r>
        <w:rPr>
          <w:noProof/>
        </w:rPr>
        <w:t>21</w:t>
      </w:r>
      <w:r>
        <w:rPr>
          <w:noProof/>
        </w:rPr>
        <w:fldChar w:fldCharType="end"/>
      </w:r>
    </w:p>
    <w:p w14:paraId="7EFC5F35" w14:textId="7A38D7D4" w:rsidR="003F51E8" w:rsidRDefault="003F51E8" w:rsidP="003F51E8">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_Toc106635724 \h </w:instrText>
      </w:r>
      <w:r>
        <w:rPr>
          <w:noProof/>
        </w:rPr>
      </w:r>
      <w:r>
        <w:rPr>
          <w:noProof/>
        </w:rPr>
        <w:fldChar w:fldCharType="separate"/>
      </w:r>
      <w:r>
        <w:rPr>
          <w:noProof/>
        </w:rPr>
        <w:t>22</w:t>
      </w:r>
      <w:r>
        <w:rPr>
          <w:noProof/>
        </w:rPr>
        <w:fldChar w:fldCharType="end"/>
      </w:r>
    </w:p>
    <w:p w14:paraId="32DD835E" w14:textId="578A1B56" w:rsidR="003F51E8" w:rsidRDefault="003F51E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_Toc106635725 \h </w:instrText>
      </w:r>
      <w:r>
        <w:rPr>
          <w:noProof/>
        </w:rPr>
      </w:r>
      <w:r>
        <w:rPr>
          <w:noProof/>
        </w:rPr>
        <w:fldChar w:fldCharType="separate"/>
      </w:r>
      <w:r>
        <w:rPr>
          <w:noProof/>
        </w:rPr>
        <w:t>22</w:t>
      </w:r>
      <w:r>
        <w:rPr>
          <w:noProof/>
        </w:rPr>
        <w:fldChar w:fldCharType="end"/>
      </w:r>
    </w:p>
    <w:p w14:paraId="77058496" w14:textId="15E9A3E1" w:rsidR="003F51E8" w:rsidRDefault="003F51E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_Toc106635726 \h </w:instrText>
      </w:r>
      <w:r>
        <w:rPr>
          <w:noProof/>
        </w:rPr>
      </w:r>
      <w:r>
        <w:rPr>
          <w:noProof/>
        </w:rPr>
        <w:fldChar w:fldCharType="separate"/>
      </w:r>
      <w:r>
        <w:rPr>
          <w:noProof/>
        </w:rPr>
        <w:t>22</w:t>
      </w:r>
      <w:r>
        <w:rPr>
          <w:noProof/>
        </w:rPr>
        <w:fldChar w:fldCharType="end"/>
      </w:r>
    </w:p>
    <w:p w14:paraId="29BC6DB9" w14:textId="0A5A0F84" w:rsidR="003F51E8" w:rsidRDefault="003F51E8" w:rsidP="003F51E8">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_Toc106635727 \h </w:instrText>
      </w:r>
      <w:r>
        <w:rPr>
          <w:noProof/>
        </w:rPr>
      </w:r>
      <w:r>
        <w:rPr>
          <w:noProof/>
        </w:rPr>
        <w:fldChar w:fldCharType="separate"/>
      </w:r>
      <w:r>
        <w:rPr>
          <w:noProof/>
        </w:rPr>
        <w:t>26</w:t>
      </w:r>
      <w:r>
        <w:rPr>
          <w:noProof/>
        </w:rPr>
        <w:fldChar w:fldCharType="end"/>
      </w:r>
    </w:p>
    <w:p w14:paraId="0B9E3498" w14:textId="3CCA162B"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0" w:name="foreword"/>
      <w:bookmarkStart w:id="11" w:name="_Toc90645730"/>
      <w:bookmarkStart w:id="12" w:name="_Toc106635660"/>
      <w:bookmarkEnd w:id="10"/>
      <w:r w:rsidRPr="004D3578">
        <w:lastRenderedPageBreak/>
        <w:t>Foreword</w:t>
      </w:r>
      <w:bookmarkEnd w:id="11"/>
      <w:bookmarkEnd w:id="12"/>
    </w:p>
    <w:p w14:paraId="2511FBFA" w14:textId="5BB997B0" w:rsidR="00080512" w:rsidRPr="004D3578" w:rsidRDefault="00080512">
      <w:r w:rsidRPr="004D3578">
        <w:t>This Techn</w:t>
      </w:r>
      <w:r w:rsidRPr="00396589">
        <w:t xml:space="preserve">ical </w:t>
      </w:r>
      <w:bookmarkStart w:id="13" w:name="spectype3"/>
      <w:r w:rsidRPr="00396589">
        <w:t>Specification</w:t>
      </w:r>
      <w:bookmarkEnd w:id="13"/>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4" w:name="introduction"/>
      <w:bookmarkStart w:id="15" w:name="_Toc34219387"/>
      <w:bookmarkStart w:id="16" w:name="_Toc34739709"/>
      <w:bookmarkStart w:id="17" w:name="_Toc34739956"/>
      <w:bookmarkStart w:id="18" w:name="_Toc34749428"/>
      <w:bookmarkStart w:id="19" w:name="_Toc35936315"/>
      <w:bookmarkStart w:id="20" w:name="_Toc36462490"/>
      <w:bookmarkStart w:id="21" w:name="_Toc45030991"/>
      <w:bookmarkStart w:id="22" w:name="_Toc82712507"/>
      <w:bookmarkStart w:id="23" w:name="_Toc90645731"/>
      <w:bookmarkStart w:id="24" w:name="_Toc106635661"/>
      <w:bookmarkEnd w:id="14"/>
      <w:r w:rsidRPr="004D3578">
        <w:t>1</w:t>
      </w:r>
      <w:r w:rsidRPr="004D3578">
        <w:tab/>
        <w:t>Scope</w:t>
      </w:r>
      <w:bookmarkEnd w:id="15"/>
      <w:bookmarkEnd w:id="16"/>
      <w:bookmarkEnd w:id="17"/>
      <w:bookmarkEnd w:id="18"/>
      <w:bookmarkEnd w:id="19"/>
      <w:bookmarkEnd w:id="20"/>
      <w:bookmarkEnd w:id="21"/>
      <w:bookmarkEnd w:id="22"/>
      <w:bookmarkEnd w:id="23"/>
      <w:bookmarkEnd w:id="24"/>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5" w:name="_Toc34219388"/>
      <w:bookmarkStart w:id="26" w:name="_Toc34739710"/>
      <w:bookmarkStart w:id="27" w:name="_Toc34739957"/>
      <w:bookmarkStart w:id="28" w:name="_Toc34749429"/>
      <w:bookmarkStart w:id="29" w:name="_Toc35936316"/>
      <w:bookmarkStart w:id="30" w:name="_Toc36462491"/>
      <w:bookmarkStart w:id="31" w:name="_Toc45030992"/>
      <w:bookmarkStart w:id="32" w:name="_Toc82712508"/>
      <w:bookmarkStart w:id="33" w:name="_Toc90645732"/>
      <w:bookmarkStart w:id="34" w:name="_Toc106635662"/>
      <w:r w:rsidRPr="004D3578">
        <w:t>2</w:t>
      </w:r>
      <w:r w:rsidRPr="004D3578">
        <w:tab/>
        <w:t>References</w:t>
      </w:r>
      <w:bookmarkEnd w:id="25"/>
      <w:bookmarkEnd w:id="26"/>
      <w:bookmarkEnd w:id="27"/>
      <w:bookmarkEnd w:id="28"/>
      <w:bookmarkEnd w:id="29"/>
      <w:bookmarkEnd w:id="30"/>
      <w:bookmarkEnd w:id="31"/>
      <w:bookmarkEnd w:id="32"/>
      <w:bookmarkEnd w:id="33"/>
      <w:bookmarkEnd w:id="34"/>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5"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1" w:history="1">
        <w:r>
          <w:rPr>
            <w:rStyle w:val="Hyperlink"/>
            <w:lang w:val="en-US"/>
          </w:rPr>
          <w:t>https://spec.openapis.org/oas/v3.0.0</w:t>
        </w:r>
      </w:hyperlink>
      <w:r>
        <w:rPr>
          <w:lang w:val="en-US"/>
        </w:rPr>
        <w:t>.</w:t>
      </w:r>
    </w:p>
    <w:bookmarkEnd w:id="35"/>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77777777"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77777777" w:rsidR="00396589" w:rsidRDefault="00396589" w:rsidP="00396589">
      <w:pPr>
        <w:pStyle w:val="EX"/>
      </w:pPr>
      <w:r>
        <w:t>[13]</w:t>
      </w:r>
      <w:r>
        <w:tab/>
        <w:t>IETF RFC 7807: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6" w:name="_Toc34219389"/>
      <w:bookmarkStart w:id="37" w:name="_Toc34739711"/>
      <w:bookmarkStart w:id="38" w:name="_Toc34739958"/>
      <w:bookmarkStart w:id="39" w:name="_Toc34749430"/>
      <w:bookmarkStart w:id="40" w:name="_Toc35936317"/>
      <w:bookmarkStart w:id="41" w:name="_Toc36462492"/>
      <w:bookmarkStart w:id="42" w:name="_Toc45030993"/>
      <w:bookmarkStart w:id="43" w:name="_Toc82712509"/>
      <w:bookmarkStart w:id="44" w:name="_Toc90645733"/>
      <w:bookmarkStart w:id="45" w:name="_Toc106635663"/>
      <w:r w:rsidRPr="004D3578">
        <w:t>3</w:t>
      </w:r>
      <w:r w:rsidRPr="004D3578">
        <w:tab/>
        <w:t>Definitions, symbols and abbreviations</w:t>
      </w:r>
      <w:bookmarkEnd w:id="36"/>
      <w:bookmarkEnd w:id="37"/>
      <w:bookmarkEnd w:id="38"/>
      <w:bookmarkEnd w:id="39"/>
      <w:bookmarkEnd w:id="40"/>
      <w:bookmarkEnd w:id="41"/>
      <w:bookmarkEnd w:id="42"/>
      <w:bookmarkEnd w:id="43"/>
      <w:bookmarkEnd w:id="44"/>
      <w:bookmarkEnd w:id="45"/>
    </w:p>
    <w:p w14:paraId="4965DDCD" w14:textId="77777777" w:rsidR="00396589" w:rsidRDefault="00396589" w:rsidP="00396589">
      <w:pPr>
        <w:pStyle w:val="Heading2"/>
      </w:pPr>
      <w:bookmarkStart w:id="46" w:name="_Toc34748325"/>
      <w:bookmarkStart w:id="47" w:name="_Toc33835531"/>
      <w:bookmarkStart w:id="48" w:name="_Toc24973357"/>
      <w:bookmarkStart w:id="49" w:name="_Toc21950980"/>
      <w:bookmarkStart w:id="50" w:name="_Toc34749431"/>
      <w:bookmarkStart w:id="51" w:name="_Toc35936318"/>
      <w:bookmarkStart w:id="52" w:name="_Toc36462493"/>
      <w:bookmarkStart w:id="53" w:name="_Toc45030994"/>
      <w:bookmarkStart w:id="54" w:name="_Toc82712510"/>
      <w:bookmarkStart w:id="55" w:name="_Toc90645734"/>
      <w:bookmarkStart w:id="56" w:name="_Toc106635664"/>
      <w:r>
        <w:t>3.1</w:t>
      </w:r>
      <w:r>
        <w:tab/>
        <w:t>Terms</w:t>
      </w:r>
      <w:bookmarkEnd w:id="46"/>
      <w:bookmarkEnd w:id="47"/>
      <w:bookmarkEnd w:id="48"/>
      <w:bookmarkEnd w:id="49"/>
      <w:bookmarkEnd w:id="50"/>
      <w:bookmarkEnd w:id="51"/>
      <w:bookmarkEnd w:id="52"/>
      <w:bookmarkEnd w:id="53"/>
      <w:bookmarkEnd w:id="54"/>
      <w:bookmarkEnd w:id="55"/>
      <w:bookmarkEnd w:id="56"/>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7" w:name="_Toc34748326"/>
      <w:bookmarkStart w:id="58" w:name="_Toc33835532"/>
      <w:bookmarkStart w:id="59" w:name="_Toc24973358"/>
      <w:bookmarkStart w:id="60" w:name="_Toc21950981"/>
      <w:bookmarkStart w:id="61" w:name="_Toc34749432"/>
      <w:bookmarkStart w:id="62" w:name="_Toc35936319"/>
      <w:bookmarkStart w:id="63" w:name="_Toc36462494"/>
      <w:bookmarkStart w:id="64" w:name="_Toc45030995"/>
      <w:bookmarkStart w:id="65" w:name="_Toc82712511"/>
      <w:bookmarkStart w:id="66" w:name="_Toc90645735"/>
      <w:bookmarkStart w:id="67" w:name="_Toc106635665"/>
      <w:r>
        <w:t>3.2</w:t>
      </w:r>
      <w:r>
        <w:tab/>
        <w:t>Symbols</w:t>
      </w:r>
      <w:bookmarkEnd w:id="57"/>
      <w:bookmarkEnd w:id="58"/>
      <w:bookmarkEnd w:id="59"/>
      <w:bookmarkEnd w:id="60"/>
      <w:bookmarkEnd w:id="61"/>
      <w:bookmarkEnd w:id="62"/>
      <w:bookmarkEnd w:id="63"/>
      <w:bookmarkEnd w:id="64"/>
      <w:bookmarkEnd w:id="65"/>
      <w:bookmarkEnd w:id="66"/>
      <w:bookmarkEnd w:id="67"/>
    </w:p>
    <w:p w14:paraId="547CCEF3" w14:textId="77777777" w:rsidR="00396589" w:rsidRDefault="00396589" w:rsidP="00396589">
      <w:pPr>
        <w:keepNext/>
      </w:pPr>
      <w:r>
        <w:t>Void.</w:t>
      </w:r>
    </w:p>
    <w:p w14:paraId="531C1FE3" w14:textId="77777777" w:rsidR="00396589" w:rsidRDefault="00396589" w:rsidP="00396589">
      <w:pPr>
        <w:pStyle w:val="Heading2"/>
      </w:pPr>
      <w:bookmarkStart w:id="68" w:name="_Toc34748327"/>
      <w:bookmarkStart w:id="69" w:name="_Toc33835533"/>
      <w:bookmarkStart w:id="70" w:name="_Toc24973359"/>
      <w:bookmarkStart w:id="71" w:name="_Toc21950982"/>
      <w:bookmarkStart w:id="72" w:name="_Toc34749433"/>
      <w:bookmarkStart w:id="73" w:name="_Toc35936320"/>
      <w:bookmarkStart w:id="74" w:name="_Toc36462495"/>
      <w:bookmarkStart w:id="75" w:name="_Toc45030996"/>
      <w:bookmarkStart w:id="76" w:name="_Toc82712512"/>
      <w:bookmarkStart w:id="77" w:name="_Toc90645736"/>
      <w:bookmarkStart w:id="78" w:name="_Toc106635666"/>
      <w:r>
        <w:t>3.3</w:t>
      </w:r>
      <w:r>
        <w:tab/>
        <w:t>Abbreviations</w:t>
      </w:r>
      <w:bookmarkEnd w:id="68"/>
      <w:bookmarkEnd w:id="69"/>
      <w:bookmarkEnd w:id="70"/>
      <w:bookmarkEnd w:id="71"/>
      <w:bookmarkEnd w:id="72"/>
      <w:bookmarkEnd w:id="73"/>
      <w:bookmarkEnd w:id="74"/>
      <w:bookmarkEnd w:id="75"/>
      <w:bookmarkEnd w:id="76"/>
      <w:bookmarkEnd w:id="77"/>
      <w:bookmarkEnd w:id="78"/>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79" w:name="_Toc34219393"/>
      <w:bookmarkStart w:id="80" w:name="_Toc34739715"/>
      <w:bookmarkStart w:id="81" w:name="_Toc34739962"/>
      <w:bookmarkStart w:id="82" w:name="_Toc34749434"/>
      <w:bookmarkStart w:id="83" w:name="_Toc35936321"/>
      <w:bookmarkStart w:id="84" w:name="_Toc36462496"/>
      <w:bookmarkStart w:id="85" w:name="_Toc45030997"/>
      <w:bookmarkStart w:id="86" w:name="_Toc82712513"/>
      <w:bookmarkStart w:id="87" w:name="_Toc90645737"/>
      <w:bookmarkStart w:id="88" w:name="_Toc106635667"/>
      <w:r w:rsidRPr="004D3578">
        <w:lastRenderedPageBreak/>
        <w:t>4</w:t>
      </w:r>
      <w:r w:rsidRPr="004D3578">
        <w:tab/>
      </w:r>
      <w:r>
        <w:t>Overview</w:t>
      </w:r>
      <w:bookmarkEnd w:id="79"/>
      <w:bookmarkEnd w:id="80"/>
      <w:bookmarkEnd w:id="81"/>
      <w:bookmarkEnd w:id="82"/>
      <w:bookmarkEnd w:id="83"/>
      <w:bookmarkEnd w:id="84"/>
      <w:bookmarkEnd w:id="85"/>
      <w:bookmarkEnd w:id="86"/>
      <w:bookmarkEnd w:id="87"/>
      <w:bookmarkEnd w:id="88"/>
    </w:p>
    <w:p w14:paraId="74559A75" w14:textId="77777777" w:rsidR="00396589" w:rsidRPr="006A7EE2" w:rsidRDefault="00396589" w:rsidP="00396589">
      <w:pPr>
        <w:pStyle w:val="Heading2"/>
      </w:pPr>
      <w:bookmarkStart w:id="89" w:name="_Toc11338340"/>
      <w:bookmarkStart w:id="90" w:name="_Toc27584943"/>
      <w:bookmarkStart w:id="91" w:name="_Toc34219394"/>
      <w:bookmarkStart w:id="92" w:name="_Toc34739716"/>
      <w:bookmarkStart w:id="93" w:name="_Toc34739963"/>
      <w:bookmarkStart w:id="94" w:name="_Toc34749435"/>
      <w:bookmarkStart w:id="95" w:name="_Toc35936322"/>
      <w:bookmarkStart w:id="96" w:name="_Toc36462497"/>
      <w:bookmarkStart w:id="97" w:name="_Toc45030998"/>
      <w:bookmarkStart w:id="98" w:name="_Toc82712514"/>
      <w:bookmarkStart w:id="99" w:name="_Toc90645738"/>
      <w:bookmarkStart w:id="100" w:name="_Toc106635668"/>
      <w:r w:rsidRPr="006A7EE2">
        <w:t>4.1</w:t>
      </w:r>
      <w:r w:rsidRPr="006A7EE2">
        <w:tab/>
        <w:t>Introduction</w:t>
      </w:r>
      <w:bookmarkEnd w:id="89"/>
      <w:bookmarkEnd w:id="90"/>
      <w:bookmarkEnd w:id="91"/>
      <w:bookmarkEnd w:id="92"/>
      <w:bookmarkEnd w:id="93"/>
      <w:bookmarkEnd w:id="94"/>
      <w:bookmarkEnd w:id="95"/>
      <w:bookmarkEnd w:id="96"/>
      <w:bookmarkEnd w:id="97"/>
      <w:bookmarkEnd w:id="98"/>
      <w:bookmarkEnd w:id="99"/>
      <w:bookmarkEnd w:id="100"/>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7.65pt" o:ole="">
            <v:imagedata r:id="rId12" o:title=""/>
          </v:shape>
          <o:OLEObject Type="Embed" ProgID="Visio.Drawing.15" ShapeID="_x0000_i1025" DrawAspect="Content" ObjectID="_1717264416" r:id="rId13"/>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1" w:name="_Toc34219395"/>
      <w:bookmarkStart w:id="102" w:name="_Toc34739717"/>
      <w:bookmarkStart w:id="103" w:name="_Toc34739964"/>
      <w:bookmarkStart w:id="104" w:name="_Toc34749436"/>
      <w:bookmarkStart w:id="105" w:name="_Toc35936323"/>
      <w:bookmarkStart w:id="106" w:name="_Toc36462498"/>
      <w:bookmarkStart w:id="107" w:name="_Toc45030999"/>
      <w:bookmarkStart w:id="108" w:name="_Toc82712515"/>
      <w:bookmarkStart w:id="109" w:name="_Toc90645739"/>
      <w:bookmarkStart w:id="110" w:name="_Toc106635669"/>
      <w:r>
        <w:t>5</w:t>
      </w:r>
      <w:r w:rsidRPr="004D3578">
        <w:tab/>
      </w:r>
      <w:r>
        <w:t>Services offered by the SOR-AF</w:t>
      </w:r>
      <w:bookmarkEnd w:id="101"/>
      <w:bookmarkEnd w:id="102"/>
      <w:bookmarkEnd w:id="103"/>
      <w:bookmarkEnd w:id="104"/>
      <w:bookmarkEnd w:id="105"/>
      <w:bookmarkEnd w:id="106"/>
      <w:bookmarkEnd w:id="107"/>
      <w:bookmarkEnd w:id="108"/>
      <w:bookmarkEnd w:id="109"/>
      <w:bookmarkEnd w:id="110"/>
    </w:p>
    <w:p w14:paraId="30FEAA9F" w14:textId="77777777" w:rsidR="00396589" w:rsidRDefault="00396589" w:rsidP="00396589">
      <w:pPr>
        <w:pStyle w:val="Heading2"/>
      </w:pPr>
      <w:bookmarkStart w:id="111" w:name="_Toc34219396"/>
      <w:bookmarkStart w:id="112" w:name="_Toc34739718"/>
      <w:bookmarkStart w:id="113" w:name="_Toc34739965"/>
      <w:bookmarkStart w:id="114" w:name="_Toc34749437"/>
      <w:bookmarkStart w:id="115" w:name="_Toc35936324"/>
      <w:bookmarkStart w:id="116" w:name="_Toc36462499"/>
      <w:bookmarkStart w:id="117" w:name="_Toc45031000"/>
      <w:bookmarkStart w:id="118" w:name="_Toc82712516"/>
      <w:bookmarkStart w:id="119" w:name="_Toc90645740"/>
      <w:bookmarkStart w:id="120" w:name="_Toc106635670"/>
      <w:r>
        <w:t>5.1</w:t>
      </w:r>
      <w:r>
        <w:tab/>
        <w:t>Introduction</w:t>
      </w:r>
      <w:bookmarkEnd w:id="111"/>
      <w:bookmarkEnd w:id="112"/>
      <w:bookmarkEnd w:id="113"/>
      <w:bookmarkEnd w:id="114"/>
      <w:bookmarkEnd w:id="115"/>
      <w:bookmarkEnd w:id="116"/>
      <w:bookmarkEnd w:id="117"/>
      <w:bookmarkEnd w:id="118"/>
      <w:bookmarkEnd w:id="119"/>
      <w:bookmarkEnd w:id="120"/>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1" w:name="_Toc34219397"/>
      <w:bookmarkStart w:id="122" w:name="_Toc34739719"/>
      <w:bookmarkStart w:id="123" w:name="_Toc34739966"/>
      <w:bookmarkStart w:id="124" w:name="_Toc34749438"/>
      <w:bookmarkStart w:id="125" w:name="_Toc35936325"/>
      <w:bookmarkStart w:id="126" w:name="_Toc36462500"/>
    </w:p>
    <w:p w14:paraId="5132FE2B" w14:textId="77777777" w:rsidR="00396589" w:rsidRDefault="00396589" w:rsidP="00396589">
      <w:pPr>
        <w:pStyle w:val="Heading2"/>
      </w:pPr>
      <w:bookmarkStart w:id="127" w:name="_Toc45031001"/>
      <w:bookmarkStart w:id="128" w:name="_Toc82712517"/>
      <w:bookmarkStart w:id="129" w:name="_Toc90645741"/>
      <w:bookmarkStart w:id="130" w:name="_Toc106635671"/>
      <w:r>
        <w:t>5.2</w:t>
      </w:r>
      <w:r>
        <w:tab/>
      </w:r>
      <w:r w:rsidRPr="00C8565D">
        <w:t>Nsoraf_SteeringOfRoaming Service</w:t>
      </w:r>
      <w:bookmarkEnd w:id="121"/>
      <w:bookmarkEnd w:id="122"/>
      <w:bookmarkEnd w:id="123"/>
      <w:bookmarkEnd w:id="124"/>
      <w:bookmarkEnd w:id="125"/>
      <w:bookmarkEnd w:id="126"/>
      <w:bookmarkEnd w:id="127"/>
      <w:bookmarkEnd w:id="128"/>
      <w:bookmarkEnd w:id="129"/>
      <w:bookmarkEnd w:id="130"/>
    </w:p>
    <w:p w14:paraId="2C4D86AC" w14:textId="77777777" w:rsidR="00396589" w:rsidRDefault="00396589" w:rsidP="00396589">
      <w:pPr>
        <w:pStyle w:val="Heading3"/>
      </w:pPr>
      <w:bookmarkStart w:id="131" w:name="_Toc34219398"/>
      <w:bookmarkStart w:id="132" w:name="_Toc34739720"/>
      <w:bookmarkStart w:id="133" w:name="_Toc34739967"/>
      <w:bookmarkStart w:id="134" w:name="_Toc34749439"/>
      <w:bookmarkStart w:id="135" w:name="_Toc35936326"/>
      <w:bookmarkStart w:id="136" w:name="_Toc36462501"/>
      <w:bookmarkStart w:id="137" w:name="_Toc45031002"/>
      <w:bookmarkStart w:id="138" w:name="_Toc82712518"/>
      <w:bookmarkStart w:id="139" w:name="_Toc90645742"/>
      <w:bookmarkStart w:id="140" w:name="_Toc106635672"/>
      <w:r>
        <w:t>5.2.1</w:t>
      </w:r>
      <w:r>
        <w:tab/>
        <w:t>Service Description</w:t>
      </w:r>
      <w:bookmarkEnd w:id="131"/>
      <w:bookmarkEnd w:id="132"/>
      <w:bookmarkEnd w:id="133"/>
      <w:bookmarkEnd w:id="134"/>
      <w:bookmarkEnd w:id="135"/>
      <w:bookmarkEnd w:id="136"/>
      <w:bookmarkEnd w:id="137"/>
      <w:bookmarkEnd w:id="138"/>
      <w:bookmarkEnd w:id="139"/>
      <w:bookmarkEnd w:id="140"/>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1" w:name="_Toc34219399"/>
      <w:bookmarkStart w:id="142" w:name="_Toc34739721"/>
      <w:bookmarkStart w:id="143" w:name="_Toc34739968"/>
      <w:bookmarkStart w:id="144" w:name="_Toc34749440"/>
      <w:bookmarkStart w:id="145" w:name="_Toc35936327"/>
      <w:bookmarkStart w:id="146" w:name="_Toc36462502"/>
      <w:bookmarkStart w:id="147" w:name="_Toc45031003"/>
      <w:bookmarkStart w:id="148" w:name="_Toc82712519"/>
      <w:bookmarkStart w:id="149" w:name="_Toc90645743"/>
      <w:bookmarkStart w:id="150" w:name="_Toc106635673"/>
      <w:r>
        <w:t>5.2.2</w:t>
      </w:r>
      <w:r>
        <w:tab/>
        <w:t>Service Operations</w:t>
      </w:r>
      <w:bookmarkEnd w:id="141"/>
      <w:bookmarkEnd w:id="142"/>
      <w:bookmarkEnd w:id="143"/>
      <w:bookmarkEnd w:id="144"/>
      <w:bookmarkEnd w:id="145"/>
      <w:bookmarkEnd w:id="146"/>
      <w:bookmarkEnd w:id="147"/>
      <w:bookmarkEnd w:id="148"/>
      <w:bookmarkEnd w:id="149"/>
      <w:bookmarkEnd w:id="150"/>
    </w:p>
    <w:p w14:paraId="5EAA25B4" w14:textId="77777777" w:rsidR="00396589" w:rsidRDefault="00396589" w:rsidP="00396589">
      <w:pPr>
        <w:pStyle w:val="Heading4"/>
      </w:pPr>
      <w:bookmarkStart w:id="151" w:name="_Toc34219400"/>
      <w:bookmarkStart w:id="152" w:name="_Toc34739722"/>
      <w:bookmarkStart w:id="153" w:name="_Toc34739969"/>
      <w:bookmarkStart w:id="154" w:name="_Toc34749441"/>
      <w:bookmarkStart w:id="155" w:name="_Toc35936328"/>
      <w:bookmarkStart w:id="156" w:name="_Toc36462503"/>
      <w:bookmarkStart w:id="157" w:name="_Toc45031004"/>
      <w:bookmarkStart w:id="158" w:name="_Toc82712520"/>
      <w:bookmarkStart w:id="159" w:name="_Toc90645744"/>
      <w:bookmarkStart w:id="160" w:name="_Toc106635674"/>
      <w:r>
        <w:t>5.2.2.1</w:t>
      </w:r>
      <w:r>
        <w:tab/>
        <w:t>Introduction</w:t>
      </w:r>
      <w:bookmarkEnd w:id="151"/>
      <w:bookmarkEnd w:id="152"/>
      <w:bookmarkEnd w:id="153"/>
      <w:bookmarkEnd w:id="154"/>
      <w:bookmarkEnd w:id="155"/>
      <w:bookmarkEnd w:id="156"/>
      <w:bookmarkEnd w:id="157"/>
      <w:bookmarkEnd w:id="158"/>
      <w:bookmarkEnd w:id="159"/>
      <w:bookmarkEnd w:id="160"/>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1" w:name="_Toc34219401"/>
      <w:bookmarkStart w:id="162" w:name="_Toc34739723"/>
      <w:bookmarkStart w:id="163" w:name="_Toc34739970"/>
      <w:bookmarkStart w:id="164" w:name="_Toc34749442"/>
      <w:bookmarkStart w:id="165" w:name="_Toc35936329"/>
      <w:bookmarkStart w:id="166" w:name="_Toc36462504"/>
      <w:bookmarkStart w:id="167" w:name="_Toc45031005"/>
      <w:bookmarkStart w:id="168" w:name="_Toc82712521"/>
      <w:bookmarkStart w:id="169" w:name="_Toc90645745"/>
      <w:bookmarkStart w:id="170" w:name="_Toc106635675"/>
      <w:r>
        <w:t>5.2.2.2</w:t>
      </w:r>
      <w:r>
        <w:tab/>
        <w:t>Get</w:t>
      </w:r>
      <w:bookmarkEnd w:id="161"/>
      <w:bookmarkEnd w:id="162"/>
      <w:bookmarkEnd w:id="163"/>
      <w:bookmarkEnd w:id="164"/>
      <w:bookmarkEnd w:id="165"/>
      <w:bookmarkEnd w:id="166"/>
      <w:bookmarkEnd w:id="167"/>
      <w:bookmarkEnd w:id="168"/>
      <w:bookmarkEnd w:id="169"/>
      <w:bookmarkEnd w:id="170"/>
    </w:p>
    <w:p w14:paraId="65566C9E" w14:textId="77777777" w:rsidR="00396589" w:rsidRDefault="00396589" w:rsidP="00396589">
      <w:pPr>
        <w:pStyle w:val="Heading5"/>
      </w:pPr>
      <w:bookmarkStart w:id="171" w:name="_Toc34219402"/>
      <w:bookmarkStart w:id="172" w:name="_Toc34739724"/>
      <w:bookmarkStart w:id="173" w:name="_Toc34739971"/>
      <w:bookmarkStart w:id="174" w:name="_Toc34749443"/>
      <w:bookmarkStart w:id="175" w:name="_Toc35936330"/>
      <w:bookmarkStart w:id="176" w:name="_Toc36462505"/>
      <w:bookmarkStart w:id="177" w:name="_Toc45031006"/>
      <w:bookmarkStart w:id="178" w:name="_Toc82712522"/>
      <w:bookmarkStart w:id="179" w:name="_Toc90645746"/>
      <w:bookmarkStart w:id="180" w:name="_Toc106635676"/>
      <w:r>
        <w:t>5.2.2.2.1</w:t>
      </w:r>
      <w:r>
        <w:tab/>
        <w:t>General</w:t>
      </w:r>
      <w:bookmarkEnd w:id="171"/>
      <w:bookmarkEnd w:id="172"/>
      <w:bookmarkEnd w:id="173"/>
      <w:bookmarkEnd w:id="174"/>
      <w:bookmarkEnd w:id="175"/>
      <w:bookmarkEnd w:id="176"/>
      <w:bookmarkEnd w:id="177"/>
      <w:bookmarkEnd w:id="178"/>
      <w:bookmarkEnd w:id="179"/>
      <w:bookmarkEnd w:id="180"/>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41705517" w14:textId="77777777" w:rsidR="00396589" w:rsidRDefault="00396589" w:rsidP="00396589">
      <w:pPr>
        <w:pStyle w:val="B1"/>
      </w:pPr>
      <w:r>
        <w:t>-</w:t>
      </w:r>
      <w:r>
        <w:tab/>
        <w:t xml:space="preserve">a </w:t>
      </w:r>
      <w:r w:rsidRPr="00D44BCC">
        <w:t>list of preferred PLMN/access technology combinations</w:t>
      </w:r>
      <w:r>
        <w:t>;</w:t>
      </w:r>
    </w:p>
    <w:p w14:paraId="0D7D184B" w14:textId="77777777" w:rsidR="00396589" w:rsidRDefault="00396589" w:rsidP="00396589">
      <w:pPr>
        <w:pStyle w:val="B1"/>
      </w:pP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Heading5"/>
        <w:rPr>
          <w:lang w:val="fr-FR"/>
        </w:rPr>
      </w:pPr>
      <w:bookmarkStart w:id="181" w:name="_Toc34219403"/>
      <w:bookmarkStart w:id="182" w:name="_Toc34739725"/>
      <w:bookmarkStart w:id="183" w:name="_Toc34739972"/>
      <w:bookmarkStart w:id="184" w:name="_Toc34749444"/>
      <w:bookmarkStart w:id="185" w:name="_Toc35936331"/>
      <w:bookmarkStart w:id="186" w:name="_Toc36462506"/>
      <w:bookmarkStart w:id="187" w:name="_Toc45031007"/>
      <w:bookmarkStart w:id="188" w:name="_Toc82712523"/>
      <w:bookmarkStart w:id="189" w:name="_Toc90645747"/>
      <w:bookmarkStart w:id="190" w:name="_Toc106635677"/>
      <w:r w:rsidRPr="003522BF">
        <w:rPr>
          <w:lang w:val="fr-FR"/>
        </w:rPr>
        <w:t>5.2.2.2.2</w:t>
      </w:r>
      <w:r w:rsidRPr="003522BF">
        <w:rPr>
          <w:lang w:val="fr-FR"/>
        </w:rPr>
        <w:tab/>
        <w:t>SoR Information Retrieval</w:t>
      </w:r>
      <w:bookmarkEnd w:id="181"/>
      <w:bookmarkEnd w:id="182"/>
      <w:bookmarkEnd w:id="183"/>
      <w:bookmarkEnd w:id="184"/>
      <w:bookmarkEnd w:id="185"/>
      <w:bookmarkEnd w:id="186"/>
      <w:bookmarkEnd w:id="187"/>
      <w:bookmarkEnd w:id="188"/>
      <w:bookmarkEnd w:id="189"/>
      <w:bookmarkEnd w:id="190"/>
    </w:p>
    <w:p w14:paraId="6121A708" w14:textId="77777777"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6" type="#_x0000_t75" style="width:432.2pt;height:115.7pt" o:ole="">
            <v:imagedata r:id="rId14" o:title=""/>
          </v:shape>
          <o:OLEObject Type="Embed" ProgID="Visio.Drawing.15" ShapeID="_x0000_i1026" DrawAspect="Content" ObjectID="_1717264417" r:id="rId15"/>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B632E70"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list of preferred PLMN/access technology combinations, the SOR-CMCI, if any, and the "Store the SOR-CMCI in the ME" indicator, if any, 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1" w:name="_Toc34219404"/>
      <w:bookmarkStart w:id="192" w:name="_Toc34739726"/>
      <w:bookmarkStart w:id="193" w:name="_Toc34739973"/>
      <w:bookmarkStart w:id="194" w:name="_Toc34749445"/>
      <w:bookmarkStart w:id="195" w:name="_Toc35936332"/>
      <w:bookmarkStart w:id="196" w:name="_Toc36462507"/>
      <w:bookmarkStart w:id="197" w:name="_Toc45031008"/>
      <w:bookmarkStart w:id="198" w:name="_Toc82712524"/>
      <w:bookmarkStart w:id="199" w:name="_Toc90645748"/>
      <w:bookmarkStart w:id="200" w:name="_Toc106635678"/>
      <w:r>
        <w:t>5.2.2.3</w:t>
      </w:r>
      <w:r>
        <w:tab/>
        <w:t>Info</w:t>
      </w:r>
      <w:bookmarkEnd w:id="191"/>
      <w:bookmarkEnd w:id="192"/>
      <w:bookmarkEnd w:id="193"/>
      <w:bookmarkEnd w:id="194"/>
      <w:bookmarkEnd w:id="195"/>
      <w:bookmarkEnd w:id="196"/>
      <w:bookmarkEnd w:id="197"/>
      <w:bookmarkEnd w:id="198"/>
      <w:bookmarkEnd w:id="199"/>
      <w:bookmarkEnd w:id="200"/>
    </w:p>
    <w:p w14:paraId="34A96232" w14:textId="77777777" w:rsidR="00396589" w:rsidRDefault="00396589" w:rsidP="00396589">
      <w:pPr>
        <w:pStyle w:val="Heading5"/>
      </w:pPr>
      <w:bookmarkStart w:id="201" w:name="_Toc34219405"/>
      <w:bookmarkStart w:id="202" w:name="_Toc34739727"/>
      <w:bookmarkStart w:id="203" w:name="_Toc34739974"/>
      <w:bookmarkStart w:id="204" w:name="_Toc34749446"/>
      <w:bookmarkStart w:id="205" w:name="_Toc35936333"/>
      <w:bookmarkStart w:id="206" w:name="_Toc36462508"/>
      <w:bookmarkStart w:id="207" w:name="_Toc45031009"/>
      <w:bookmarkStart w:id="208" w:name="_Toc82712525"/>
      <w:bookmarkStart w:id="209" w:name="_Toc90645749"/>
      <w:bookmarkStart w:id="210" w:name="_Toc106635679"/>
      <w:r>
        <w:t>5.2.2.3.1</w:t>
      </w:r>
      <w:r>
        <w:tab/>
        <w:t>General</w:t>
      </w:r>
      <w:bookmarkEnd w:id="201"/>
      <w:bookmarkEnd w:id="202"/>
      <w:bookmarkEnd w:id="203"/>
      <w:bookmarkEnd w:id="204"/>
      <w:bookmarkEnd w:id="205"/>
      <w:bookmarkEnd w:id="206"/>
      <w:bookmarkEnd w:id="207"/>
      <w:bookmarkEnd w:id="208"/>
      <w:bookmarkEnd w:id="209"/>
      <w:bookmarkEnd w:id="210"/>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Heading5"/>
      </w:pPr>
      <w:bookmarkStart w:id="211" w:name="_Toc34219406"/>
      <w:bookmarkStart w:id="212" w:name="_Toc34739728"/>
      <w:bookmarkStart w:id="213" w:name="_Toc34739975"/>
      <w:bookmarkStart w:id="214" w:name="_Toc34749447"/>
      <w:bookmarkStart w:id="215" w:name="_Toc35936334"/>
      <w:bookmarkStart w:id="216" w:name="_Toc36462509"/>
      <w:bookmarkStart w:id="217" w:name="_Toc45031010"/>
      <w:bookmarkStart w:id="218" w:name="_Toc82712526"/>
      <w:bookmarkStart w:id="219" w:name="_Toc90645750"/>
      <w:bookmarkStart w:id="220" w:name="_Toc106635680"/>
      <w:r>
        <w:t>5.2.2.3.2</w:t>
      </w:r>
      <w:r>
        <w:tab/>
      </w:r>
      <w:r w:rsidRPr="00CA650D">
        <w:t xml:space="preserve">SoR </w:t>
      </w:r>
      <w:r>
        <w:t>Acknowledgment</w:t>
      </w:r>
      <w:r w:rsidRPr="00CA650D">
        <w:t xml:space="preserve"> </w:t>
      </w:r>
      <w:r>
        <w:t>R</w:t>
      </w:r>
      <w:r w:rsidRPr="00CA650D">
        <w:t>e</w:t>
      </w:r>
      <w:r>
        <w:t>ception Notification</w:t>
      </w:r>
      <w:bookmarkEnd w:id="211"/>
      <w:bookmarkEnd w:id="212"/>
      <w:bookmarkEnd w:id="213"/>
      <w:bookmarkEnd w:id="214"/>
      <w:bookmarkEnd w:id="215"/>
      <w:bookmarkEnd w:id="216"/>
      <w:bookmarkEnd w:id="217"/>
      <w:bookmarkEnd w:id="218"/>
      <w:bookmarkEnd w:id="219"/>
      <w:bookmarkEnd w:id="220"/>
    </w:p>
    <w:p w14:paraId="09686C86" w14:textId="77777777"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7" type="#_x0000_t75" style="width:432.2pt;height:115.7pt" o:ole="">
            <v:imagedata r:id="rId16" o:title=""/>
          </v:shape>
          <o:OLEObject Type="Embed" ProgID="Visio.Drawing.15" ShapeID="_x0000_i1027" DrawAspect="Content" ObjectID="_1717264418" r:id="rId17"/>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77777777" w:rsidR="00927410" w:rsidRPr="006A7EE2" w:rsidRDefault="00396589" w:rsidP="00396589">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1" w:name="_Toc34219407"/>
      <w:bookmarkStart w:id="222" w:name="_Toc34739729"/>
      <w:bookmarkStart w:id="223" w:name="_Toc34739976"/>
      <w:bookmarkStart w:id="224" w:name="_Toc34749448"/>
      <w:bookmarkStart w:id="225" w:name="_Toc35936335"/>
      <w:bookmarkStart w:id="226" w:name="_Toc36462510"/>
      <w:bookmarkStart w:id="227" w:name="_Toc45031011"/>
      <w:bookmarkStart w:id="228" w:name="_Toc82712527"/>
      <w:bookmarkStart w:id="229" w:name="_Toc90645751"/>
      <w:bookmarkStart w:id="230" w:name="_Toc106635681"/>
      <w:r>
        <w:lastRenderedPageBreak/>
        <w:t>6</w:t>
      </w:r>
      <w:r>
        <w:tab/>
        <w:t>API Definitions</w:t>
      </w:r>
      <w:bookmarkEnd w:id="221"/>
      <w:bookmarkEnd w:id="222"/>
      <w:bookmarkEnd w:id="223"/>
      <w:bookmarkEnd w:id="224"/>
      <w:bookmarkEnd w:id="225"/>
      <w:bookmarkEnd w:id="226"/>
      <w:bookmarkEnd w:id="227"/>
      <w:bookmarkEnd w:id="228"/>
      <w:bookmarkEnd w:id="229"/>
      <w:bookmarkEnd w:id="230"/>
    </w:p>
    <w:p w14:paraId="7254E96A" w14:textId="77777777" w:rsidR="00396589" w:rsidRDefault="00396589" w:rsidP="00396589">
      <w:pPr>
        <w:pStyle w:val="Heading2"/>
      </w:pPr>
      <w:bookmarkStart w:id="231" w:name="_Toc34219408"/>
      <w:bookmarkStart w:id="232" w:name="_Toc34739730"/>
      <w:bookmarkStart w:id="233" w:name="_Toc34739977"/>
      <w:bookmarkStart w:id="234" w:name="_Toc34749449"/>
      <w:bookmarkStart w:id="235" w:name="_Toc35936336"/>
      <w:bookmarkStart w:id="236" w:name="_Toc36462511"/>
      <w:bookmarkStart w:id="237" w:name="_Toc45031012"/>
      <w:bookmarkStart w:id="238" w:name="_Toc82712528"/>
      <w:bookmarkStart w:id="239" w:name="_Toc90645752"/>
      <w:bookmarkStart w:id="240" w:name="_Toc106635682"/>
      <w:r>
        <w:t>6.1</w:t>
      </w:r>
      <w:r>
        <w:tab/>
      </w:r>
      <w:r w:rsidRPr="00C8565D">
        <w:t>Nsoraf_SteeringOfRoaming</w:t>
      </w:r>
      <w:r>
        <w:t xml:space="preserve"> Service API</w:t>
      </w:r>
      <w:bookmarkEnd w:id="231"/>
      <w:bookmarkEnd w:id="232"/>
      <w:bookmarkEnd w:id="233"/>
      <w:bookmarkEnd w:id="234"/>
      <w:bookmarkEnd w:id="235"/>
      <w:bookmarkEnd w:id="236"/>
      <w:bookmarkEnd w:id="237"/>
      <w:bookmarkEnd w:id="238"/>
      <w:bookmarkEnd w:id="239"/>
      <w:bookmarkEnd w:id="240"/>
    </w:p>
    <w:p w14:paraId="3E8B8CF5" w14:textId="77777777" w:rsidR="00396589" w:rsidRDefault="00396589" w:rsidP="00396589">
      <w:pPr>
        <w:pStyle w:val="Heading3"/>
      </w:pPr>
      <w:bookmarkStart w:id="241" w:name="_Toc34219409"/>
      <w:bookmarkStart w:id="242" w:name="_Toc34739731"/>
      <w:bookmarkStart w:id="243" w:name="_Toc34739978"/>
      <w:bookmarkStart w:id="244" w:name="_Toc34749450"/>
      <w:bookmarkStart w:id="245" w:name="_Toc35936337"/>
      <w:bookmarkStart w:id="246" w:name="_Toc36462512"/>
      <w:bookmarkStart w:id="247" w:name="_Toc45031013"/>
      <w:bookmarkStart w:id="248" w:name="_Toc82712529"/>
      <w:bookmarkStart w:id="249" w:name="_Toc90645753"/>
      <w:bookmarkStart w:id="250" w:name="_Toc106635683"/>
      <w:r>
        <w:t>6.1.1</w:t>
      </w:r>
      <w:r>
        <w:tab/>
        <w:t>Introduction</w:t>
      </w:r>
      <w:bookmarkEnd w:id="241"/>
      <w:bookmarkEnd w:id="242"/>
      <w:bookmarkEnd w:id="243"/>
      <w:bookmarkEnd w:id="244"/>
      <w:bookmarkEnd w:id="245"/>
      <w:bookmarkEnd w:id="246"/>
      <w:bookmarkEnd w:id="247"/>
      <w:bookmarkEnd w:id="248"/>
      <w:bookmarkEnd w:id="249"/>
      <w:bookmarkEnd w:id="250"/>
    </w:p>
    <w:p w14:paraId="0AAB655B" w14:textId="77777777" w:rsidR="00396589" w:rsidRPr="00E23840"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1" w:name="_Toc34219410"/>
      <w:bookmarkStart w:id="252" w:name="_Toc34739732"/>
      <w:bookmarkStart w:id="253" w:name="_Toc34739979"/>
      <w:bookmarkStart w:id="254" w:name="_Toc34749451"/>
      <w:bookmarkStart w:id="255" w:name="_Toc35936338"/>
      <w:bookmarkStart w:id="256" w:name="_Toc36462513"/>
      <w:bookmarkStart w:id="257" w:name="_Toc45031014"/>
      <w:bookmarkStart w:id="258" w:name="_Toc82712530"/>
      <w:bookmarkStart w:id="259" w:name="_Toc90645754"/>
      <w:bookmarkStart w:id="260" w:name="_Toc106635684"/>
      <w:r>
        <w:t>6.1.2</w:t>
      </w:r>
      <w:r>
        <w:tab/>
        <w:t>Usage of HTTP</w:t>
      </w:r>
      <w:bookmarkEnd w:id="251"/>
      <w:bookmarkEnd w:id="252"/>
      <w:bookmarkEnd w:id="253"/>
      <w:bookmarkEnd w:id="254"/>
      <w:bookmarkEnd w:id="255"/>
      <w:bookmarkEnd w:id="256"/>
      <w:bookmarkEnd w:id="257"/>
      <w:bookmarkEnd w:id="258"/>
      <w:bookmarkEnd w:id="259"/>
      <w:bookmarkEnd w:id="260"/>
    </w:p>
    <w:p w14:paraId="103FEAF7" w14:textId="77777777" w:rsidR="00396589" w:rsidRPr="000C5200" w:rsidRDefault="00396589" w:rsidP="00396589">
      <w:pPr>
        <w:pStyle w:val="Heading4"/>
      </w:pPr>
      <w:bookmarkStart w:id="261" w:name="_Toc34219411"/>
      <w:bookmarkStart w:id="262" w:name="_Toc34739733"/>
      <w:bookmarkStart w:id="263" w:name="_Toc34739980"/>
      <w:bookmarkStart w:id="264" w:name="_Toc34749452"/>
      <w:bookmarkStart w:id="265" w:name="_Toc35936339"/>
      <w:bookmarkStart w:id="266" w:name="_Toc36462514"/>
      <w:bookmarkStart w:id="267" w:name="_Toc45031015"/>
      <w:bookmarkStart w:id="268" w:name="_Toc82712531"/>
      <w:bookmarkStart w:id="269" w:name="_Toc90645755"/>
      <w:bookmarkStart w:id="270" w:name="_Toc106635685"/>
      <w:r>
        <w:t>6.1.2.1</w:t>
      </w:r>
      <w:r>
        <w:tab/>
        <w:t>General</w:t>
      </w:r>
      <w:bookmarkEnd w:id="261"/>
      <w:bookmarkEnd w:id="262"/>
      <w:bookmarkEnd w:id="263"/>
      <w:bookmarkEnd w:id="264"/>
      <w:bookmarkEnd w:id="265"/>
      <w:bookmarkEnd w:id="266"/>
      <w:bookmarkEnd w:id="267"/>
      <w:bookmarkEnd w:id="268"/>
      <w:bookmarkEnd w:id="269"/>
      <w:bookmarkEnd w:id="270"/>
    </w:p>
    <w:p w14:paraId="7F25B71B" w14:textId="77777777" w:rsidR="00396589" w:rsidRPr="00986E88" w:rsidRDefault="00396589" w:rsidP="0039658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1" w:name="_Toc34219412"/>
      <w:bookmarkStart w:id="272" w:name="_Toc34739734"/>
      <w:bookmarkStart w:id="273" w:name="_Toc34739981"/>
      <w:bookmarkStart w:id="274" w:name="_Toc34749453"/>
      <w:bookmarkStart w:id="275" w:name="_Toc35936340"/>
      <w:bookmarkStart w:id="276" w:name="_Toc36462515"/>
      <w:bookmarkStart w:id="277" w:name="_Toc45031016"/>
      <w:bookmarkStart w:id="278" w:name="_Toc82712532"/>
      <w:bookmarkStart w:id="279" w:name="_Toc90645756"/>
      <w:bookmarkStart w:id="280" w:name="_Toc106635686"/>
      <w:r>
        <w:t>6.1.2.2</w:t>
      </w:r>
      <w:r>
        <w:tab/>
        <w:t>HTTP standard headers</w:t>
      </w:r>
      <w:bookmarkEnd w:id="271"/>
      <w:bookmarkEnd w:id="272"/>
      <w:bookmarkEnd w:id="273"/>
      <w:bookmarkEnd w:id="274"/>
      <w:bookmarkEnd w:id="275"/>
      <w:bookmarkEnd w:id="276"/>
      <w:bookmarkEnd w:id="277"/>
      <w:bookmarkEnd w:id="278"/>
      <w:bookmarkEnd w:id="279"/>
      <w:bookmarkEnd w:id="280"/>
    </w:p>
    <w:p w14:paraId="77BA1B6A" w14:textId="77777777" w:rsidR="00396589" w:rsidRDefault="00396589" w:rsidP="00396589">
      <w:pPr>
        <w:pStyle w:val="Heading5"/>
        <w:rPr>
          <w:lang w:eastAsia="zh-CN"/>
        </w:rPr>
      </w:pPr>
      <w:bookmarkStart w:id="281" w:name="_Toc34219413"/>
      <w:bookmarkStart w:id="282" w:name="_Toc34739735"/>
      <w:bookmarkStart w:id="283" w:name="_Toc34739982"/>
      <w:bookmarkStart w:id="284" w:name="_Toc34749454"/>
      <w:bookmarkStart w:id="285" w:name="_Toc35936341"/>
      <w:bookmarkStart w:id="286" w:name="_Toc36462516"/>
      <w:bookmarkStart w:id="287" w:name="_Toc45031017"/>
      <w:bookmarkStart w:id="288" w:name="_Toc82712533"/>
      <w:bookmarkStart w:id="289" w:name="_Toc90645757"/>
      <w:bookmarkStart w:id="290" w:name="_Toc106635687"/>
      <w:r>
        <w:t>6.1.2.2.1</w:t>
      </w:r>
      <w:r>
        <w:rPr>
          <w:rFonts w:hint="eastAsia"/>
          <w:lang w:eastAsia="zh-CN"/>
        </w:rPr>
        <w:tab/>
      </w:r>
      <w:r>
        <w:rPr>
          <w:lang w:eastAsia="zh-CN"/>
        </w:rPr>
        <w:t>General</w:t>
      </w:r>
      <w:bookmarkEnd w:id="281"/>
      <w:bookmarkEnd w:id="282"/>
      <w:bookmarkEnd w:id="283"/>
      <w:bookmarkEnd w:id="284"/>
      <w:bookmarkEnd w:id="285"/>
      <w:bookmarkEnd w:id="286"/>
      <w:bookmarkEnd w:id="287"/>
      <w:bookmarkEnd w:id="288"/>
      <w:bookmarkEnd w:id="289"/>
      <w:bookmarkEnd w:id="290"/>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91" w:name="_Toc34219414"/>
      <w:bookmarkStart w:id="292" w:name="_Toc34739736"/>
      <w:bookmarkStart w:id="293" w:name="_Toc34739983"/>
      <w:bookmarkStart w:id="294" w:name="_Toc34749455"/>
      <w:bookmarkStart w:id="295" w:name="_Toc35936342"/>
      <w:bookmarkStart w:id="296" w:name="_Toc36462517"/>
      <w:bookmarkStart w:id="297" w:name="_Toc45031018"/>
      <w:bookmarkStart w:id="298" w:name="_Toc82712534"/>
      <w:bookmarkStart w:id="299" w:name="_Toc90645758"/>
      <w:bookmarkStart w:id="300" w:name="_Toc106635688"/>
      <w:r>
        <w:t>6.1.2.2.2</w:t>
      </w:r>
      <w:r>
        <w:tab/>
        <w:t>Content type</w:t>
      </w:r>
      <w:bookmarkEnd w:id="291"/>
      <w:bookmarkEnd w:id="292"/>
      <w:bookmarkEnd w:id="293"/>
      <w:bookmarkEnd w:id="294"/>
      <w:bookmarkEnd w:id="295"/>
      <w:bookmarkEnd w:id="296"/>
      <w:bookmarkEnd w:id="297"/>
      <w:bookmarkEnd w:id="298"/>
      <w:bookmarkEnd w:id="299"/>
      <w:bookmarkEnd w:id="300"/>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77777777"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D9D3816" w14:textId="77777777" w:rsidR="00396589" w:rsidRPr="00375CED" w:rsidRDefault="00396589" w:rsidP="00396589">
      <w:pPr>
        <w:pStyle w:val="Heading5"/>
        <w:rPr>
          <w:lang w:val="en-US"/>
        </w:rPr>
      </w:pPr>
      <w:bookmarkStart w:id="301" w:name="_Toc11338465"/>
      <w:bookmarkStart w:id="302" w:name="_Toc27585097"/>
      <w:bookmarkStart w:id="303" w:name="_Toc34219415"/>
      <w:bookmarkStart w:id="304" w:name="_Toc34739737"/>
      <w:bookmarkStart w:id="305" w:name="_Toc34739984"/>
      <w:bookmarkStart w:id="306" w:name="_Toc34749456"/>
      <w:bookmarkStart w:id="307" w:name="_Toc35936343"/>
      <w:bookmarkStart w:id="308" w:name="_Toc36462518"/>
      <w:bookmarkStart w:id="309" w:name="_Toc45031019"/>
      <w:bookmarkStart w:id="310" w:name="_Toc82712535"/>
      <w:bookmarkStart w:id="311" w:name="_Toc90645759"/>
      <w:bookmarkStart w:id="312" w:name="_Toc106635689"/>
      <w:r w:rsidRPr="00375CED">
        <w:rPr>
          <w:lang w:val="en-US"/>
        </w:rPr>
        <w:t>6.1.2.2.3</w:t>
      </w:r>
      <w:r w:rsidRPr="00375CED">
        <w:rPr>
          <w:lang w:val="en-US"/>
        </w:rPr>
        <w:tab/>
        <w:t>Cache-Control</w:t>
      </w:r>
      <w:bookmarkEnd w:id="301"/>
      <w:bookmarkEnd w:id="302"/>
      <w:bookmarkEnd w:id="303"/>
      <w:bookmarkEnd w:id="304"/>
      <w:bookmarkEnd w:id="305"/>
      <w:bookmarkEnd w:id="306"/>
      <w:bookmarkEnd w:id="307"/>
      <w:bookmarkEnd w:id="308"/>
      <w:bookmarkEnd w:id="309"/>
      <w:bookmarkEnd w:id="310"/>
      <w:bookmarkEnd w:id="311"/>
      <w:bookmarkEnd w:id="312"/>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Heading4"/>
      </w:pPr>
      <w:bookmarkStart w:id="313" w:name="_Toc34219416"/>
      <w:bookmarkStart w:id="314" w:name="_Toc34739738"/>
      <w:bookmarkStart w:id="315" w:name="_Toc34739985"/>
      <w:bookmarkStart w:id="316" w:name="_Toc34749457"/>
      <w:bookmarkStart w:id="317" w:name="_Toc35936344"/>
      <w:bookmarkStart w:id="318" w:name="_Toc36462519"/>
      <w:bookmarkStart w:id="319" w:name="_Toc45031020"/>
      <w:bookmarkStart w:id="320" w:name="_Toc82712536"/>
      <w:bookmarkStart w:id="321" w:name="_Toc90645760"/>
      <w:bookmarkStart w:id="322" w:name="_Toc106635690"/>
      <w:r>
        <w:t>6.1.2.3</w:t>
      </w:r>
      <w:r>
        <w:tab/>
        <w:t>HTTP custom headers</w:t>
      </w:r>
      <w:bookmarkEnd w:id="313"/>
      <w:bookmarkEnd w:id="314"/>
      <w:bookmarkEnd w:id="315"/>
      <w:bookmarkEnd w:id="316"/>
      <w:bookmarkEnd w:id="317"/>
      <w:bookmarkEnd w:id="318"/>
      <w:bookmarkEnd w:id="319"/>
      <w:bookmarkEnd w:id="320"/>
      <w:bookmarkEnd w:id="321"/>
      <w:bookmarkEnd w:id="322"/>
    </w:p>
    <w:p w14:paraId="419D1820" w14:textId="77777777" w:rsidR="00396589" w:rsidRDefault="00396589" w:rsidP="00396589">
      <w:pPr>
        <w:rPr>
          <w:noProof/>
        </w:rPr>
      </w:pPr>
      <w:bookmarkStart w:id="323" w:name="_Toc489605322"/>
      <w:bookmarkStart w:id="324" w:name="_Toc492899753"/>
      <w:bookmarkStart w:id="325" w:name="_Toc492900032"/>
      <w:bookmarkStart w:id="326" w:name="_Toc492967834"/>
      <w:bookmarkStart w:id="327" w:name="_Toc492972922"/>
      <w:bookmarkStart w:id="328" w:name="_Toc492973142"/>
      <w:bookmarkStart w:id="32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330" w:name="_Toc34219417"/>
      <w:bookmarkStart w:id="331" w:name="_Toc34739739"/>
      <w:bookmarkStart w:id="332" w:name="_Toc34739986"/>
      <w:bookmarkStart w:id="333" w:name="_Toc34749458"/>
      <w:bookmarkStart w:id="334" w:name="_Toc35936345"/>
      <w:bookmarkStart w:id="335" w:name="_Toc36462520"/>
      <w:bookmarkStart w:id="336" w:name="_Toc45031021"/>
      <w:bookmarkStart w:id="337" w:name="_Toc82712537"/>
      <w:bookmarkStart w:id="338" w:name="_Toc90645761"/>
      <w:bookmarkStart w:id="339" w:name="_Toc106635691"/>
      <w:bookmarkEnd w:id="323"/>
      <w:bookmarkEnd w:id="324"/>
      <w:bookmarkEnd w:id="325"/>
      <w:bookmarkEnd w:id="326"/>
      <w:bookmarkEnd w:id="327"/>
      <w:bookmarkEnd w:id="328"/>
      <w:bookmarkEnd w:id="329"/>
      <w:r>
        <w:lastRenderedPageBreak/>
        <w:t>6.1.3</w:t>
      </w:r>
      <w:r>
        <w:tab/>
        <w:t>Resources</w:t>
      </w:r>
      <w:bookmarkEnd w:id="330"/>
      <w:bookmarkEnd w:id="331"/>
      <w:bookmarkEnd w:id="332"/>
      <w:bookmarkEnd w:id="333"/>
      <w:bookmarkEnd w:id="334"/>
      <w:bookmarkEnd w:id="335"/>
      <w:bookmarkEnd w:id="336"/>
      <w:bookmarkEnd w:id="337"/>
      <w:bookmarkEnd w:id="338"/>
      <w:bookmarkEnd w:id="339"/>
    </w:p>
    <w:p w14:paraId="7654AD0E" w14:textId="77777777" w:rsidR="00396589" w:rsidRPr="000A7435" w:rsidRDefault="00396589" w:rsidP="00396589">
      <w:pPr>
        <w:pStyle w:val="Heading4"/>
      </w:pPr>
      <w:bookmarkStart w:id="340" w:name="_Toc34219418"/>
      <w:bookmarkStart w:id="341" w:name="_Toc34739740"/>
      <w:bookmarkStart w:id="342" w:name="_Toc34739987"/>
      <w:bookmarkStart w:id="343" w:name="_Toc34749459"/>
      <w:bookmarkStart w:id="344" w:name="_Toc35936346"/>
      <w:bookmarkStart w:id="345" w:name="_Toc36462521"/>
      <w:bookmarkStart w:id="346" w:name="_Toc45031022"/>
      <w:bookmarkStart w:id="347" w:name="_Toc82712538"/>
      <w:bookmarkStart w:id="348" w:name="_Toc90645762"/>
      <w:bookmarkStart w:id="349" w:name="_Toc106635692"/>
      <w:r>
        <w:t>6.1.3.1</w:t>
      </w:r>
      <w:r>
        <w:tab/>
        <w:t>Overview</w:t>
      </w:r>
      <w:bookmarkEnd w:id="340"/>
      <w:bookmarkEnd w:id="341"/>
      <w:bookmarkEnd w:id="342"/>
      <w:bookmarkEnd w:id="343"/>
      <w:bookmarkEnd w:id="344"/>
      <w:bookmarkEnd w:id="345"/>
      <w:bookmarkEnd w:id="346"/>
      <w:bookmarkEnd w:id="347"/>
      <w:bookmarkEnd w:id="348"/>
      <w:bookmarkEnd w:id="349"/>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77777777" w:rsidR="00396589" w:rsidRPr="00A258AF" w:rsidRDefault="00396589" w:rsidP="00396589">
      <w:pPr>
        <w:pStyle w:val="TH"/>
        <w:rPr>
          <w:lang w:val="en-US"/>
        </w:rPr>
      </w:pPr>
      <w:r>
        <w:object w:dxaOrig="10116" w:dyaOrig="4608" w14:anchorId="02866FB1">
          <v:shape id="_x0000_i1028" type="#_x0000_t75" style="width:503.8pt;height:230.35pt" o:ole="">
            <v:imagedata r:id="rId18" o:title=""/>
          </v:shape>
          <o:OLEObject Type="Embed" ProgID="Visio.Drawing.15" ShapeID="_x0000_i1028" DrawAspect="Content" ObjectID="_1717264419" r:id="rId19"/>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0" w:name="_Toc34219419"/>
      <w:bookmarkStart w:id="351" w:name="_Toc34739741"/>
      <w:bookmarkStart w:id="352" w:name="_Toc34739988"/>
      <w:bookmarkStart w:id="353" w:name="_Toc34749460"/>
      <w:bookmarkStart w:id="354" w:name="_Toc35936347"/>
      <w:bookmarkStart w:id="355" w:name="_Toc36462522"/>
      <w:bookmarkStart w:id="356" w:name="_Toc45031023"/>
      <w:bookmarkStart w:id="357" w:name="_Toc82712539"/>
      <w:bookmarkStart w:id="358" w:name="_Toc90645763"/>
      <w:bookmarkStart w:id="359" w:name="_Toc106635693"/>
      <w:r>
        <w:t>6.1.3.2</w:t>
      </w:r>
      <w:r>
        <w:tab/>
        <w:t>Resource: sor-information</w:t>
      </w:r>
      <w:bookmarkEnd w:id="350"/>
      <w:bookmarkEnd w:id="351"/>
      <w:bookmarkEnd w:id="352"/>
      <w:bookmarkEnd w:id="353"/>
      <w:bookmarkEnd w:id="354"/>
      <w:bookmarkEnd w:id="355"/>
      <w:bookmarkEnd w:id="356"/>
      <w:bookmarkEnd w:id="357"/>
      <w:bookmarkEnd w:id="358"/>
      <w:bookmarkEnd w:id="359"/>
    </w:p>
    <w:p w14:paraId="15CEA48A" w14:textId="77777777" w:rsidR="00396589" w:rsidRDefault="00396589" w:rsidP="00396589">
      <w:pPr>
        <w:pStyle w:val="Heading5"/>
      </w:pPr>
      <w:bookmarkStart w:id="360" w:name="_Toc34219420"/>
      <w:bookmarkStart w:id="361" w:name="_Toc34739742"/>
      <w:bookmarkStart w:id="362" w:name="_Toc34739989"/>
      <w:bookmarkStart w:id="363" w:name="_Toc34749461"/>
      <w:bookmarkStart w:id="364" w:name="_Toc35936348"/>
      <w:bookmarkStart w:id="365" w:name="_Toc36462523"/>
      <w:bookmarkStart w:id="366" w:name="_Toc45031024"/>
      <w:bookmarkStart w:id="367" w:name="_Toc82712540"/>
      <w:bookmarkStart w:id="368" w:name="_Toc90645764"/>
      <w:bookmarkStart w:id="369" w:name="_Toc106635694"/>
      <w:r>
        <w:t>6.1.3.2.1</w:t>
      </w:r>
      <w:r>
        <w:tab/>
        <w:t>Description</w:t>
      </w:r>
      <w:bookmarkEnd w:id="360"/>
      <w:bookmarkEnd w:id="361"/>
      <w:bookmarkEnd w:id="362"/>
      <w:bookmarkEnd w:id="363"/>
      <w:bookmarkEnd w:id="364"/>
      <w:bookmarkEnd w:id="365"/>
      <w:bookmarkEnd w:id="366"/>
      <w:bookmarkEnd w:id="367"/>
      <w:bookmarkEnd w:id="368"/>
      <w:bookmarkEnd w:id="369"/>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Heading5"/>
      </w:pPr>
      <w:bookmarkStart w:id="370" w:name="_Toc34219421"/>
      <w:bookmarkStart w:id="371" w:name="_Toc34739743"/>
      <w:bookmarkStart w:id="372" w:name="_Toc34739990"/>
      <w:bookmarkStart w:id="373" w:name="_Toc34749462"/>
      <w:bookmarkStart w:id="374" w:name="_Toc35936349"/>
      <w:bookmarkStart w:id="375" w:name="_Toc36462524"/>
      <w:bookmarkStart w:id="376" w:name="_Toc45031025"/>
      <w:bookmarkStart w:id="377" w:name="_Toc82712541"/>
      <w:bookmarkStart w:id="378" w:name="_Toc90645765"/>
      <w:bookmarkStart w:id="379" w:name="_Toc106635695"/>
      <w:r>
        <w:t>6.1.3.2.2</w:t>
      </w:r>
      <w:r>
        <w:tab/>
        <w:t>Resource Definition</w:t>
      </w:r>
      <w:bookmarkEnd w:id="370"/>
      <w:bookmarkEnd w:id="371"/>
      <w:bookmarkEnd w:id="372"/>
      <w:bookmarkEnd w:id="373"/>
      <w:bookmarkEnd w:id="374"/>
      <w:bookmarkEnd w:id="375"/>
      <w:bookmarkEnd w:id="376"/>
      <w:bookmarkEnd w:id="377"/>
      <w:bookmarkEnd w:id="378"/>
      <w:bookmarkEnd w:id="379"/>
    </w:p>
    <w:p w14:paraId="5D8A9372" w14:textId="77777777" w:rsidR="00396589" w:rsidRDefault="00396589" w:rsidP="00396589">
      <w:r>
        <w:t xml:space="preserve">Resource URI: </w:t>
      </w:r>
      <w:r w:rsidRPr="00E23840">
        <w:rPr>
          <w:b/>
          <w:noProof/>
        </w:rPr>
        <w:t>{apiRoot}/</w:t>
      </w:r>
      <w:r w:rsidRPr="008B65CB">
        <w:rPr>
          <w:b/>
          <w:noProof/>
        </w:rPr>
        <w:t>nsoraf-sor</w:t>
      </w:r>
      <w:r w:rsidRPr="00E23840">
        <w:rPr>
          <w:b/>
          <w:noProof/>
        </w:rPr>
        <w:t>/</w:t>
      </w:r>
      <w:r>
        <w:rPr>
          <w:b/>
          <w:noProof/>
        </w:rPr>
        <w:t>v1</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0" w:name="_Toc34219422"/>
      <w:bookmarkStart w:id="381" w:name="_Toc34739744"/>
      <w:bookmarkStart w:id="382" w:name="_Toc34739991"/>
      <w:bookmarkStart w:id="383" w:name="_Toc34749463"/>
      <w:bookmarkStart w:id="384" w:name="_Toc35936350"/>
      <w:bookmarkStart w:id="385" w:name="_Toc36462525"/>
      <w:bookmarkStart w:id="386" w:name="_Toc45031026"/>
      <w:bookmarkStart w:id="387" w:name="_Toc82712542"/>
      <w:bookmarkStart w:id="388" w:name="_Toc90645766"/>
      <w:bookmarkStart w:id="389" w:name="_Toc106635696"/>
      <w:r>
        <w:t>6.1.3.2.3</w:t>
      </w:r>
      <w:r>
        <w:tab/>
        <w:t>Resource Standard Methods</w:t>
      </w:r>
      <w:bookmarkEnd w:id="380"/>
      <w:bookmarkEnd w:id="381"/>
      <w:bookmarkEnd w:id="382"/>
      <w:bookmarkEnd w:id="383"/>
      <w:bookmarkEnd w:id="384"/>
      <w:bookmarkEnd w:id="385"/>
      <w:bookmarkEnd w:id="386"/>
      <w:bookmarkEnd w:id="387"/>
      <w:bookmarkEnd w:id="388"/>
      <w:bookmarkEnd w:id="389"/>
    </w:p>
    <w:p w14:paraId="72413B66" w14:textId="77777777" w:rsidR="00396589" w:rsidRPr="00384E92" w:rsidRDefault="00396589" w:rsidP="00396589">
      <w:pPr>
        <w:pStyle w:val="Heading6"/>
      </w:pPr>
      <w:bookmarkStart w:id="390" w:name="_Toc34219423"/>
      <w:bookmarkStart w:id="391" w:name="_Toc34739745"/>
      <w:bookmarkStart w:id="392" w:name="_Toc34739992"/>
      <w:bookmarkStart w:id="393" w:name="_Toc34749464"/>
      <w:bookmarkStart w:id="394" w:name="_Toc35936351"/>
      <w:bookmarkStart w:id="395" w:name="_Toc36462526"/>
      <w:bookmarkStart w:id="396" w:name="_Toc45031027"/>
      <w:bookmarkStart w:id="397" w:name="_Toc82712543"/>
      <w:bookmarkStart w:id="398" w:name="_Toc90645767"/>
      <w:bookmarkStart w:id="399" w:name="_Toc106635697"/>
      <w:r w:rsidRPr="00384E92">
        <w:t>6.</w:t>
      </w:r>
      <w:r>
        <w:t>1.3.2.3</w:t>
      </w:r>
      <w:r w:rsidRPr="00384E92">
        <w:t>.1</w:t>
      </w:r>
      <w:r w:rsidRPr="00384E92">
        <w:tab/>
      </w:r>
      <w:r>
        <w:t>GET</w:t>
      </w:r>
      <w:bookmarkEnd w:id="390"/>
      <w:bookmarkEnd w:id="391"/>
      <w:bookmarkEnd w:id="392"/>
      <w:bookmarkEnd w:id="393"/>
      <w:bookmarkEnd w:id="394"/>
      <w:bookmarkEnd w:id="395"/>
      <w:bookmarkEnd w:id="396"/>
      <w:bookmarkEnd w:id="397"/>
      <w:bookmarkEnd w:id="398"/>
      <w:bookmarkEnd w:id="399"/>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77777777" w:rsidR="00396589" w:rsidRDefault="00396589" w:rsidP="00532CA1">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77777777" w:rsidR="00396589" w:rsidRDefault="00396589" w:rsidP="00532CA1">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088B5A58" w14:textId="77777777" w:rsidR="00396589" w:rsidRPr="00384E92" w:rsidRDefault="00396589" w:rsidP="00396589"/>
    <w:p w14:paraId="6515912C" w14:textId="77777777" w:rsidR="00396589" w:rsidRDefault="00396589" w:rsidP="00396589">
      <w:pPr>
        <w:pStyle w:val="Heading4"/>
      </w:pPr>
      <w:bookmarkStart w:id="400" w:name="_Toc34219424"/>
      <w:bookmarkStart w:id="401" w:name="_Toc34739746"/>
      <w:bookmarkStart w:id="402" w:name="_Toc34739993"/>
      <w:bookmarkStart w:id="403" w:name="_Toc34749465"/>
      <w:bookmarkStart w:id="404" w:name="_Toc35936352"/>
      <w:bookmarkStart w:id="405" w:name="_Toc36462527"/>
      <w:bookmarkStart w:id="406" w:name="_Toc45031028"/>
      <w:bookmarkStart w:id="407" w:name="_Toc82712544"/>
      <w:bookmarkStart w:id="408" w:name="_Toc90645768"/>
      <w:bookmarkStart w:id="409" w:name="_Toc106635698"/>
      <w:r>
        <w:t>6.1.3.3</w:t>
      </w:r>
      <w:r>
        <w:tab/>
        <w:t>Resource: sor-ack</w:t>
      </w:r>
      <w:bookmarkEnd w:id="400"/>
      <w:bookmarkEnd w:id="401"/>
      <w:bookmarkEnd w:id="402"/>
      <w:bookmarkEnd w:id="403"/>
      <w:bookmarkEnd w:id="404"/>
      <w:bookmarkEnd w:id="405"/>
      <w:bookmarkEnd w:id="406"/>
      <w:bookmarkEnd w:id="407"/>
      <w:bookmarkEnd w:id="408"/>
      <w:bookmarkEnd w:id="409"/>
    </w:p>
    <w:p w14:paraId="076F2F76" w14:textId="77777777" w:rsidR="00396589" w:rsidRDefault="00396589" w:rsidP="00396589">
      <w:pPr>
        <w:pStyle w:val="Heading5"/>
      </w:pPr>
      <w:bookmarkStart w:id="410" w:name="_Toc34219425"/>
      <w:bookmarkStart w:id="411" w:name="_Toc34739747"/>
      <w:bookmarkStart w:id="412" w:name="_Toc34739994"/>
      <w:bookmarkStart w:id="413" w:name="_Toc34749466"/>
      <w:bookmarkStart w:id="414" w:name="_Toc35936353"/>
      <w:bookmarkStart w:id="415" w:name="_Toc36462528"/>
      <w:bookmarkStart w:id="416" w:name="_Toc45031029"/>
      <w:bookmarkStart w:id="417" w:name="_Toc82712545"/>
      <w:bookmarkStart w:id="418" w:name="_Toc90645769"/>
      <w:bookmarkStart w:id="419" w:name="_Toc106635699"/>
      <w:r>
        <w:t>6.1.3.3.1</w:t>
      </w:r>
      <w:r>
        <w:tab/>
        <w:t>Description</w:t>
      </w:r>
      <w:bookmarkEnd w:id="410"/>
      <w:bookmarkEnd w:id="411"/>
      <w:bookmarkEnd w:id="412"/>
      <w:bookmarkEnd w:id="413"/>
      <w:bookmarkEnd w:id="414"/>
      <w:bookmarkEnd w:id="415"/>
      <w:bookmarkEnd w:id="416"/>
      <w:bookmarkEnd w:id="417"/>
      <w:bookmarkEnd w:id="418"/>
      <w:bookmarkEnd w:id="419"/>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Heading5"/>
      </w:pPr>
      <w:bookmarkStart w:id="420" w:name="_Toc34219426"/>
      <w:bookmarkStart w:id="421" w:name="_Toc34739748"/>
      <w:bookmarkStart w:id="422" w:name="_Toc34739995"/>
      <w:bookmarkStart w:id="423" w:name="_Toc34749467"/>
      <w:bookmarkStart w:id="424" w:name="_Toc35936354"/>
      <w:bookmarkStart w:id="425" w:name="_Toc36462529"/>
      <w:bookmarkStart w:id="426" w:name="_Toc45031030"/>
      <w:bookmarkStart w:id="427" w:name="_Toc82712546"/>
      <w:bookmarkStart w:id="428" w:name="_Toc90645770"/>
      <w:bookmarkStart w:id="429" w:name="_Toc106635700"/>
      <w:r>
        <w:t>6.1.3.3.2</w:t>
      </w:r>
      <w:r>
        <w:tab/>
        <w:t>Resource Definition</w:t>
      </w:r>
      <w:bookmarkEnd w:id="420"/>
      <w:bookmarkEnd w:id="421"/>
      <w:bookmarkEnd w:id="422"/>
      <w:bookmarkEnd w:id="423"/>
      <w:bookmarkEnd w:id="424"/>
      <w:bookmarkEnd w:id="425"/>
      <w:bookmarkEnd w:id="426"/>
      <w:bookmarkEnd w:id="427"/>
      <w:bookmarkEnd w:id="428"/>
      <w:bookmarkEnd w:id="429"/>
    </w:p>
    <w:p w14:paraId="73843ABC" w14:textId="77777777" w:rsidR="00396589" w:rsidRDefault="00396589" w:rsidP="00396589">
      <w:r>
        <w:t xml:space="preserve">Resource URI: </w:t>
      </w:r>
      <w:r w:rsidRPr="00E23840">
        <w:rPr>
          <w:b/>
          <w:noProof/>
        </w:rPr>
        <w:t>{apiRoot}/</w:t>
      </w:r>
      <w:r>
        <w:rPr>
          <w:b/>
          <w:noProof/>
        </w:rPr>
        <w:t>nsoraf-sor</w:t>
      </w:r>
      <w:r w:rsidRPr="00E23840">
        <w:rPr>
          <w:b/>
          <w:noProof/>
        </w:rPr>
        <w:t>/</w:t>
      </w:r>
      <w:r>
        <w:rPr>
          <w:b/>
          <w:noProof/>
        </w:rPr>
        <w:t>v1</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0" w:name="_Toc34219427"/>
      <w:bookmarkStart w:id="431" w:name="_Toc34739749"/>
      <w:bookmarkStart w:id="432" w:name="_Toc34739996"/>
      <w:bookmarkStart w:id="433" w:name="_Toc34749468"/>
      <w:bookmarkStart w:id="434" w:name="_Toc35936355"/>
      <w:bookmarkStart w:id="435" w:name="_Toc36462530"/>
      <w:bookmarkStart w:id="436" w:name="_Toc45031031"/>
      <w:bookmarkStart w:id="437" w:name="_Toc82712547"/>
      <w:bookmarkStart w:id="438" w:name="_Toc90645771"/>
      <w:bookmarkStart w:id="439" w:name="_Toc106635701"/>
      <w:r>
        <w:t>6.1.3.3.3</w:t>
      </w:r>
      <w:r>
        <w:tab/>
        <w:t>Resource Standard Methods</w:t>
      </w:r>
      <w:bookmarkEnd w:id="430"/>
      <w:bookmarkEnd w:id="431"/>
      <w:bookmarkEnd w:id="432"/>
      <w:bookmarkEnd w:id="433"/>
      <w:bookmarkEnd w:id="434"/>
      <w:bookmarkEnd w:id="435"/>
      <w:bookmarkEnd w:id="436"/>
      <w:bookmarkEnd w:id="437"/>
      <w:bookmarkEnd w:id="438"/>
      <w:bookmarkEnd w:id="439"/>
    </w:p>
    <w:p w14:paraId="4F74AB50" w14:textId="77777777" w:rsidR="00396589" w:rsidRPr="00384E92" w:rsidRDefault="00396589" w:rsidP="00396589">
      <w:pPr>
        <w:pStyle w:val="Heading6"/>
      </w:pPr>
      <w:bookmarkStart w:id="440" w:name="_Toc34219428"/>
      <w:bookmarkStart w:id="441" w:name="_Toc34739750"/>
      <w:bookmarkStart w:id="442" w:name="_Toc34739997"/>
      <w:bookmarkStart w:id="443" w:name="_Toc34749469"/>
      <w:bookmarkStart w:id="444" w:name="_Toc35936356"/>
      <w:bookmarkStart w:id="445" w:name="_Toc36462531"/>
      <w:bookmarkStart w:id="446" w:name="_Toc45031032"/>
      <w:bookmarkStart w:id="447" w:name="_Toc82712548"/>
      <w:bookmarkStart w:id="448" w:name="_Toc90645772"/>
      <w:bookmarkStart w:id="449" w:name="_Toc106635702"/>
      <w:r w:rsidRPr="00384E92">
        <w:t>6.</w:t>
      </w:r>
      <w:r>
        <w:t>1.3.3.3</w:t>
      </w:r>
      <w:r w:rsidRPr="00384E92">
        <w:t>.1</w:t>
      </w:r>
      <w:r w:rsidRPr="00384E92">
        <w:tab/>
      </w:r>
      <w:r>
        <w:t>PUT</w:t>
      </w:r>
      <w:bookmarkEnd w:id="440"/>
      <w:bookmarkEnd w:id="441"/>
      <w:bookmarkEnd w:id="442"/>
      <w:bookmarkEnd w:id="443"/>
      <w:bookmarkEnd w:id="444"/>
      <w:bookmarkEnd w:id="445"/>
      <w:bookmarkEnd w:id="446"/>
      <w:bookmarkEnd w:id="447"/>
      <w:bookmarkEnd w:id="448"/>
      <w:bookmarkEnd w:id="449"/>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lastRenderedPageBreak/>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77777777" w:rsidR="00396589" w:rsidRDefault="00396589" w:rsidP="00532CA1">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77777777" w:rsidR="00396589" w:rsidRDefault="00396589" w:rsidP="00532CA1">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0BF6924" w14:textId="77777777" w:rsidR="00396589" w:rsidRPr="00384E92" w:rsidRDefault="00396589" w:rsidP="00396589"/>
    <w:p w14:paraId="7A318B54" w14:textId="77777777" w:rsidR="00396589" w:rsidRDefault="00396589" w:rsidP="00396589">
      <w:pPr>
        <w:pStyle w:val="Heading3"/>
      </w:pPr>
      <w:bookmarkStart w:id="450" w:name="_Toc34219429"/>
      <w:bookmarkStart w:id="451" w:name="_Toc34739751"/>
      <w:bookmarkStart w:id="452" w:name="_Toc34739998"/>
      <w:bookmarkStart w:id="453" w:name="_Toc34749470"/>
      <w:bookmarkStart w:id="454" w:name="_Toc35936357"/>
      <w:bookmarkStart w:id="455" w:name="_Toc36462532"/>
      <w:bookmarkStart w:id="456" w:name="_Toc45031033"/>
      <w:bookmarkStart w:id="457" w:name="_Toc82712549"/>
      <w:bookmarkStart w:id="458" w:name="_Toc90645773"/>
      <w:bookmarkStart w:id="459" w:name="_Toc106635703"/>
      <w:r>
        <w:t>6.1.4</w:t>
      </w:r>
      <w:r>
        <w:tab/>
        <w:t>Custom Operations without associated resources</w:t>
      </w:r>
      <w:bookmarkEnd w:id="450"/>
      <w:bookmarkEnd w:id="451"/>
      <w:bookmarkEnd w:id="452"/>
      <w:bookmarkEnd w:id="453"/>
      <w:bookmarkEnd w:id="454"/>
      <w:bookmarkEnd w:id="455"/>
      <w:bookmarkEnd w:id="456"/>
      <w:bookmarkEnd w:id="457"/>
      <w:bookmarkEnd w:id="458"/>
      <w:bookmarkEnd w:id="459"/>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Heading3"/>
      </w:pPr>
      <w:bookmarkStart w:id="460" w:name="_Toc34219430"/>
      <w:bookmarkStart w:id="461" w:name="_Toc34739752"/>
      <w:bookmarkStart w:id="462" w:name="_Toc34739999"/>
      <w:bookmarkStart w:id="463" w:name="_Toc34749471"/>
      <w:bookmarkStart w:id="464" w:name="_Toc35936358"/>
      <w:bookmarkStart w:id="465" w:name="_Toc36462533"/>
      <w:bookmarkStart w:id="466" w:name="_Toc45031034"/>
      <w:bookmarkStart w:id="467" w:name="_Toc82712550"/>
      <w:bookmarkStart w:id="468" w:name="_Toc90645774"/>
      <w:bookmarkStart w:id="469" w:name="_Toc106635704"/>
      <w:r>
        <w:t>6.1.5</w:t>
      </w:r>
      <w:r>
        <w:tab/>
        <w:t>Notifications</w:t>
      </w:r>
      <w:bookmarkEnd w:id="460"/>
      <w:bookmarkEnd w:id="461"/>
      <w:bookmarkEnd w:id="462"/>
      <w:bookmarkEnd w:id="463"/>
      <w:bookmarkEnd w:id="464"/>
      <w:bookmarkEnd w:id="465"/>
      <w:bookmarkEnd w:id="466"/>
      <w:bookmarkEnd w:id="467"/>
      <w:bookmarkEnd w:id="468"/>
      <w:bookmarkEnd w:id="469"/>
    </w:p>
    <w:p w14:paraId="62FADB9B" w14:textId="77777777" w:rsidR="00396589" w:rsidRPr="000A7435" w:rsidRDefault="00396589" w:rsidP="00396589">
      <w:pPr>
        <w:pStyle w:val="Heading4"/>
      </w:pPr>
      <w:bookmarkStart w:id="470" w:name="_Toc34219431"/>
      <w:bookmarkStart w:id="471" w:name="_Toc34739753"/>
      <w:bookmarkStart w:id="472" w:name="_Toc34740000"/>
      <w:bookmarkStart w:id="473" w:name="_Toc34749472"/>
      <w:bookmarkStart w:id="474" w:name="_Toc35936359"/>
      <w:bookmarkStart w:id="475" w:name="_Toc36462534"/>
      <w:bookmarkStart w:id="476" w:name="_Toc45031035"/>
      <w:bookmarkStart w:id="477" w:name="_Toc82712551"/>
      <w:bookmarkStart w:id="478" w:name="_Toc90645775"/>
      <w:bookmarkStart w:id="479" w:name="_Toc106635705"/>
      <w:r>
        <w:t>6.1.5.1</w:t>
      </w:r>
      <w:r>
        <w:tab/>
        <w:t>General</w:t>
      </w:r>
      <w:bookmarkEnd w:id="470"/>
      <w:bookmarkEnd w:id="471"/>
      <w:bookmarkEnd w:id="472"/>
      <w:bookmarkEnd w:id="473"/>
      <w:bookmarkEnd w:id="474"/>
      <w:bookmarkEnd w:id="475"/>
      <w:bookmarkEnd w:id="476"/>
      <w:bookmarkEnd w:id="477"/>
      <w:bookmarkEnd w:id="478"/>
      <w:bookmarkEnd w:id="479"/>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Heading3"/>
      </w:pPr>
      <w:bookmarkStart w:id="480" w:name="_Toc34219432"/>
      <w:bookmarkStart w:id="481" w:name="_Toc34739754"/>
      <w:bookmarkStart w:id="482" w:name="_Toc34740001"/>
      <w:bookmarkStart w:id="483" w:name="_Toc34749473"/>
      <w:bookmarkStart w:id="484" w:name="_Toc35936360"/>
      <w:bookmarkStart w:id="485" w:name="_Toc36462535"/>
      <w:bookmarkStart w:id="486" w:name="_Toc45031036"/>
      <w:bookmarkStart w:id="487" w:name="_Toc82712552"/>
      <w:bookmarkStart w:id="488" w:name="_Toc90645776"/>
      <w:bookmarkStart w:id="489" w:name="_Toc106635706"/>
      <w:r>
        <w:t>6.1.6</w:t>
      </w:r>
      <w:r>
        <w:tab/>
        <w:t>Data Model</w:t>
      </w:r>
      <w:bookmarkEnd w:id="480"/>
      <w:bookmarkEnd w:id="481"/>
      <w:bookmarkEnd w:id="482"/>
      <w:bookmarkEnd w:id="483"/>
      <w:bookmarkEnd w:id="484"/>
      <w:bookmarkEnd w:id="485"/>
      <w:bookmarkEnd w:id="486"/>
      <w:bookmarkEnd w:id="487"/>
      <w:bookmarkEnd w:id="488"/>
      <w:bookmarkEnd w:id="489"/>
    </w:p>
    <w:p w14:paraId="1C95A5B8" w14:textId="77777777" w:rsidR="00396589" w:rsidRDefault="00396589" w:rsidP="00396589">
      <w:pPr>
        <w:pStyle w:val="Heading4"/>
      </w:pPr>
      <w:bookmarkStart w:id="490" w:name="_Toc34219433"/>
      <w:bookmarkStart w:id="491" w:name="_Toc34739755"/>
      <w:bookmarkStart w:id="492" w:name="_Toc34740002"/>
      <w:bookmarkStart w:id="493" w:name="_Toc34749474"/>
      <w:bookmarkStart w:id="494" w:name="_Toc35936361"/>
      <w:bookmarkStart w:id="495" w:name="_Toc36462536"/>
      <w:bookmarkStart w:id="496" w:name="_Toc45031037"/>
      <w:bookmarkStart w:id="497" w:name="_Toc82712553"/>
      <w:bookmarkStart w:id="498" w:name="_Toc90645777"/>
      <w:bookmarkStart w:id="499" w:name="_Toc106635707"/>
      <w:r>
        <w:t>6.1.6.1</w:t>
      </w:r>
      <w:r>
        <w:tab/>
        <w:t>General</w:t>
      </w:r>
      <w:bookmarkEnd w:id="490"/>
      <w:bookmarkEnd w:id="491"/>
      <w:bookmarkEnd w:id="492"/>
      <w:bookmarkEnd w:id="493"/>
      <w:bookmarkEnd w:id="494"/>
      <w:bookmarkEnd w:id="495"/>
      <w:bookmarkEnd w:id="496"/>
      <w:bookmarkEnd w:id="497"/>
      <w:bookmarkEnd w:id="498"/>
      <w:bookmarkEnd w:id="499"/>
    </w:p>
    <w:p w14:paraId="3403354C" w14:textId="77777777" w:rsidR="00396589" w:rsidRDefault="00396589" w:rsidP="00396589">
      <w:r>
        <w:t>This clause specifies the application data model supported by the API.</w:t>
      </w:r>
    </w:p>
    <w:p w14:paraId="7A2079F3" w14:textId="77777777" w:rsidR="00396589" w:rsidRDefault="00396589" w:rsidP="00396589">
      <w:r>
        <w:lastRenderedPageBreak/>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0" w:name="_Toc34219434"/>
      <w:bookmarkStart w:id="501" w:name="_Toc34739756"/>
      <w:bookmarkStart w:id="502" w:name="_Toc34740003"/>
      <w:bookmarkStart w:id="503" w:name="_Toc34749475"/>
      <w:bookmarkStart w:id="504" w:name="_Toc35936362"/>
      <w:bookmarkStart w:id="505" w:name="_Toc36462537"/>
      <w:bookmarkStart w:id="506" w:name="_Toc45031038"/>
      <w:bookmarkStart w:id="507" w:name="_Toc82712554"/>
      <w:bookmarkStart w:id="508" w:name="_Toc90645778"/>
      <w:bookmarkStart w:id="509" w:name="_Toc1066357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0"/>
      <w:bookmarkEnd w:id="501"/>
      <w:bookmarkEnd w:id="502"/>
      <w:bookmarkEnd w:id="503"/>
      <w:bookmarkEnd w:id="504"/>
      <w:bookmarkEnd w:id="505"/>
      <w:bookmarkEnd w:id="506"/>
      <w:bookmarkEnd w:id="507"/>
      <w:bookmarkEnd w:id="508"/>
      <w:bookmarkEnd w:id="509"/>
    </w:p>
    <w:p w14:paraId="24C7E4D0" w14:textId="77777777" w:rsidR="00396589" w:rsidRDefault="00396589" w:rsidP="00396589">
      <w:pPr>
        <w:pStyle w:val="Heading5"/>
      </w:pPr>
      <w:bookmarkStart w:id="510" w:name="_Toc34219435"/>
      <w:bookmarkStart w:id="511" w:name="_Toc34739757"/>
      <w:bookmarkStart w:id="512" w:name="_Toc34740004"/>
      <w:bookmarkStart w:id="513" w:name="_Toc34749476"/>
      <w:bookmarkStart w:id="514" w:name="_Toc35936363"/>
      <w:bookmarkStart w:id="515" w:name="_Toc36462538"/>
      <w:bookmarkStart w:id="516" w:name="_Toc45031039"/>
      <w:bookmarkStart w:id="517" w:name="_Toc82712555"/>
      <w:bookmarkStart w:id="518" w:name="_Toc90645779"/>
      <w:bookmarkStart w:id="519" w:name="_Toc106635709"/>
      <w:r>
        <w:t>6.1.6.2.1</w:t>
      </w:r>
      <w:r>
        <w:tab/>
        <w:t>Introduction</w:t>
      </w:r>
      <w:bookmarkEnd w:id="510"/>
      <w:bookmarkEnd w:id="511"/>
      <w:bookmarkEnd w:id="512"/>
      <w:bookmarkEnd w:id="513"/>
      <w:bookmarkEnd w:id="514"/>
      <w:bookmarkEnd w:id="515"/>
      <w:bookmarkEnd w:id="516"/>
      <w:bookmarkEnd w:id="517"/>
      <w:bookmarkEnd w:id="518"/>
      <w:bookmarkEnd w:id="519"/>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0" w:name="_Toc34219436"/>
      <w:bookmarkStart w:id="521" w:name="_Toc34739758"/>
      <w:bookmarkStart w:id="522" w:name="_Toc34740005"/>
      <w:bookmarkStart w:id="523" w:name="_Toc34749477"/>
      <w:bookmarkStart w:id="524" w:name="_Toc35936364"/>
      <w:bookmarkStart w:id="525" w:name="_Toc36462539"/>
      <w:bookmarkStart w:id="526" w:name="_Toc45031040"/>
      <w:bookmarkStart w:id="527" w:name="_Toc82712556"/>
      <w:bookmarkStart w:id="528" w:name="_Toc90645780"/>
      <w:bookmarkStart w:id="529" w:name="_Toc106635710"/>
      <w:r>
        <w:lastRenderedPageBreak/>
        <w:t>6.1.6.2.2</w:t>
      </w:r>
      <w:r>
        <w:tab/>
        <w:t>Type: SorInformation</w:t>
      </w:r>
      <w:bookmarkEnd w:id="520"/>
      <w:bookmarkEnd w:id="521"/>
      <w:bookmarkEnd w:id="522"/>
      <w:bookmarkEnd w:id="523"/>
      <w:bookmarkEnd w:id="524"/>
      <w:bookmarkEnd w:id="525"/>
      <w:bookmarkEnd w:id="526"/>
      <w:bookmarkEnd w:id="527"/>
      <w:bookmarkEnd w:id="528"/>
      <w:bookmarkEnd w:id="529"/>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77777777" w:rsidR="00396589" w:rsidRDefault="00396589" w:rsidP="00532CA1">
            <w:pPr>
              <w:pStyle w:val="TAL"/>
            </w:pPr>
            <w:r>
              <w:t>Boolean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77777777" w:rsidR="00396589" w:rsidRDefault="00396589" w:rsidP="00532CA1">
            <w:pPr>
              <w:pStyle w:val="TAL"/>
            </w:pPr>
            <w:r>
              <w:rPr>
                <w:rFonts w:hint="eastAsia"/>
                <w:lang w:eastAsia="ja-JP"/>
              </w:rPr>
              <w:t>B</w:t>
            </w:r>
            <w:r>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0"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0"/>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bl>
    <w:p w14:paraId="00809571" w14:textId="77777777" w:rsidR="00396589" w:rsidRDefault="00396589" w:rsidP="00396589">
      <w:pPr>
        <w:pStyle w:val="Guidance"/>
        <w:rPr>
          <w:lang w:val="en-US"/>
        </w:rPr>
      </w:pPr>
    </w:p>
    <w:p w14:paraId="5FF1ADCC" w14:textId="77777777" w:rsidR="00396589" w:rsidRDefault="00396589" w:rsidP="00396589">
      <w:pPr>
        <w:pStyle w:val="Heading5"/>
      </w:pPr>
      <w:bookmarkStart w:id="531" w:name="_Toc34219437"/>
      <w:bookmarkStart w:id="532" w:name="_Toc34739759"/>
      <w:bookmarkStart w:id="533" w:name="_Toc34740006"/>
      <w:bookmarkStart w:id="534" w:name="_Toc34749478"/>
      <w:bookmarkStart w:id="535" w:name="_Toc35936365"/>
      <w:bookmarkStart w:id="536" w:name="_Toc36462540"/>
      <w:bookmarkStart w:id="537" w:name="_Toc45031041"/>
      <w:bookmarkStart w:id="538" w:name="_Toc82712557"/>
      <w:bookmarkStart w:id="539" w:name="_Toc90645781"/>
      <w:bookmarkStart w:id="540" w:name="_Toc106635711"/>
      <w:r>
        <w:t>6.1.6.2.3</w:t>
      </w:r>
      <w:r>
        <w:tab/>
        <w:t>Type: SorAckInfo</w:t>
      </w:r>
      <w:bookmarkEnd w:id="531"/>
      <w:bookmarkEnd w:id="532"/>
      <w:bookmarkEnd w:id="533"/>
      <w:bookmarkEnd w:id="534"/>
      <w:bookmarkEnd w:id="535"/>
      <w:bookmarkEnd w:id="536"/>
      <w:bookmarkEnd w:id="537"/>
      <w:bookmarkEnd w:id="538"/>
      <w:bookmarkEnd w:id="539"/>
      <w:bookmarkEnd w:id="540"/>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1"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7777777" w:rsidR="00396589" w:rsidRDefault="00396589" w:rsidP="00532CA1">
            <w:pPr>
              <w:pStyle w:val="TAL"/>
            </w:pPr>
            <w:r>
              <w:rPr>
                <w:rFonts w:hint="eastAsia"/>
                <w:lang w:eastAsia="ja-JP"/>
              </w:rPr>
              <w:t>B</w:t>
            </w:r>
            <w:r>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bl>
    <w:p w14:paraId="1C038609" w14:textId="536483C2" w:rsidR="00396589" w:rsidRDefault="00396589" w:rsidP="00396589">
      <w:pPr>
        <w:rPr>
          <w:lang w:val="en-US"/>
        </w:rPr>
      </w:pPr>
      <w:bookmarkStart w:id="542" w:name="_Toc34219438"/>
      <w:bookmarkStart w:id="543" w:name="_Toc34739760"/>
      <w:bookmarkEnd w:id="541"/>
    </w:p>
    <w:p w14:paraId="21A981CF" w14:textId="6AA7CD7E" w:rsidR="000D2158" w:rsidRPr="000B71E3" w:rsidRDefault="000D2158" w:rsidP="000D2158">
      <w:pPr>
        <w:pStyle w:val="Heading5"/>
      </w:pPr>
      <w:bookmarkStart w:id="544" w:name="_Toc106635712"/>
      <w:r>
        <w:t>6.1</w:t>
      </w:r>
      <w:r w:rsidRPr="000B71E3">
        <w:t>.6.2.</w:t>
      </w:r>
      <w:r>
        <w:t>4</w:t>
      </w:r>
      <w:r w:rsidRPr="000B71E3">
        <w:tab/>
        <w:t xml:space="preserve">Type: </w:t>
      </w:r>
      <w:r>
        <w:t>SteeringContainer</w:t>
      </w:r>
      <w:bookmarkEnd w:id="544"/>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5" w:name="_Toc106635713"/>
      <w:r w:rsidRPr="00544965">
        <w:lastRenderedPageBreak/>
        <w:t>6.</w:t>
      </w:r>
      <w:r>
        <w:t>1</w:t>
      </w:r>
      <w:r w:rsidRPr="00544965">
        <w:t>.6.2.</w:t>
      </w:r>
      <w:r>
        <w:t>5</w:t>
      </w:r>
      <w:r w:rsidRPr="00544965">
        <w:tab/>
        <w:t>Type: SteeringInfo</w:t>
      </w:r>
      <w:bookmarkEnd w:id="545"/>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6" w:name="_Toc34740007"/>
      <w:bookmarkStart w:id="547" w:name="_Toc34749479"/>
      <w:bookmarkStart w:id="548" w:name="_Toc35936366"/>
      <w:bookmarkStart w:id="549" w:name="_Toc36462541"/>
      <w:bookmarkStart w:id="550" w:name="_Toc45031042"/>
      <w:bookmarkStart w:id="551" w:name="_Toc82712558"/>
      <w:bookmarkStart w:id="552" w:name="_Toc90645782"/>
      <w:bookmarkStart w:id="553" w:name="_Toc1066357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2"/>
      <w:bookmarkEnd w:id="543"/>
      <w:bookmarkEnd w:id="546"/>
      <w:bookmarkEnd w:id="547"/>
      <w:bookmarkEnd w:id="548"/>
      <w:bookmarkEnd w:id="549"/>
      <w:bookmarkEnd w:id="550"/>
      <w:bookmarkEnd w:id="551"/>
      <w:bookmarkEnd w:id="552"/>
      <w:bookmarkEnd w:id="553"/>
    </w:p>
    <w:p w14:paraId="17DDA1A4" w14:textId="77777777" w:rsidR="00396589" w:rsidRPr="00384E92" w:rsidRDefault="00396589" w:rsidP="00396589">
      <w:pPr>
        <w:pStyle w:val="Heading5"/>
      </w:pPr>
      <w:bookmarkStart w:id="554" w:name="_Toc34219439"/>
      <w:bookmarkStart w:id="555" w:name="_Toc34739761"/>
      <w:bookmarkStart w:id="556" w:name="_Toc34740008"/>
      <w:bookmarkStart w:id="557" w:name="_Toc34749480"/>
      <w:bookmarkStart w:id="558" w:name="_Toc35936367"/>
      <w:bookmarkStart w:id="559" w:name="_Toc36462542"/>
      <w:bookmarkStart w:id="560" w:name="_Toc45031043"/>
      <w:bookmarkStart w:id="561" w:name="_Toc82712559"/>
      <w:bookmarkStart w:id="562" w:name="_Toc90645783"/>
      <w:bookmarkStart w:id="563" w:name="_Toc106635715"/>
      <w:r>
        <w:t>6.1.6.3.1</w:t>
      </w:r>
      <w:r w:rsidRPr="00384E92">
        <w:tab/>
        <w:t>Introduction</w:t>
      </w:r>
      <w:bookmarkEnd w:id="554"/>
      <w:bookmarkEnd w:id="555"/>
      <w:bookmarkEnd w:id="556"/>
      <w:bookmarkEnd w:id="557"/>
      <w:bookmarkEnd w:id="558"/>
      <w:bookmarkEnd w:id="559"/>
      <w:bookmarkEnd w:id="560"/>
      <w:bookmarkEnd w:id="561"/>
      <w:bookmarkEnd w:id="562"/>
      <w:bookmarkEnd w:id="563"/>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4" w:name="_Toc34219440"/>
      <w:bookmarkStart w:id="565" w:name="_Toc34739762"/>
      <w:bookmarkStart w:id="566" w:name="_Toc34740009"/>
      <w:bookmarkStart w:id="567" w:name="_Toc34749481"/>
      <w:bookmarkStart w:id="568" w:name="_Toc35936368"/>
      <w:bookmarkStart w:id="569" w:name="_Toc36462543"/>
      <w:bookmarkStart w:id="570" w:name="_Toc45031044"/>
      <w:bookmarkStart w:id="571" w:name="_Toc82712560"/>
      <w:bookmarkStart w:id="572" w:name="_Toc90645784"/>
      <w:bookmarkStart w:id="573" w:name="_Toc106635716"/>
      <w:r>
        <w:t>6.1.6.3.2</w:t>
      </w:r>
      <w:r w:rsidRPr="00384E92">
        <w:tab/>
        <w:t>Simple data types</w:t>
      </w:r>
      <w:bookmarkEnd w:id="564"/>
      <w:bookmarkEnd w:id="565"/>
      <w:bookmarkEnd w:id="566"/>
      <w:bookmarkEnd w:id="567"/>
      <w:bookmarkEnd w:id="568"/>
      <w:bookmarkEnd w:id="569"/>
      <w:bookmarkEnd w:id="570"/>
      <w:bookmarkEnd w:id="571"/>
      <w:bookmarkEnd w:id="572"/>
      <w:bookmarkEnd w:id="573"/>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4" w:name="_Toc34219441"/>
      <w:bookmarkStart w:id="575" w:name="_Toc34739763"/>
      <w:bookmarkStart w:id="576" w:name="_Toc34740010"/>
      <w:bookmarkStart w:id="577" w:name="_Toc34749482"/>
      <w:bookmarkStart w:id="578" w:name="_Toc35936369"/>
      <w:bookmarkStart w:id="579" w:name="_Toc36462544"/>
      <w:bookmarkStart w:id="580" w:name="_Toc45031045"/>
      <w:bookmarkStart w:id="581" w:name="_Toc82712561"/>
      <w:bookmarkStart w:id="582" w:name="_Toc90645785"/>
      <w:bookmarkStart w:id="583" w:name="_Toc106635717"/>
      <w:r>
        <w:t>6.1.6.3.3</w:t>
      </w:r>
      <w:r w:rsidRPr="00BC662F">
        <w:tab/>
        <w:t xml:space="preserve">Enumeration: </w:t>
      </w:r>
      <w:r>
        <w:t>SorAckStatus</w:t>
      </w:r>
      <w:bookmarkEnd w:id="574"/>
      <w:bookmarkEnd w:id="575"/>
      <w:bookmarkEnd w:id="576"/>
      <w:bookmarkEnd w:id="577"/>
      <w:bookmarkEnd w:id="578"/>
      <w:bookmarkEnd w:id="579"/>
      <w:bookmarkEnd w:id="580"/>
      <w:bookmarkEnd w:id="581"/>
      <w:bookmarkEnd w:id="582"/>
      <w:bookmarkEnd w:id="583"/>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4" w:name="_Toc34219442"/>
      <w:bookmarkStart w:id="585" w:name="_Toc34739764"/>
      <w:bookmarkStart w:id="586" w:name="_Toc34740011"/>
      <w:bookmarkStart w:id="587" w:name="_Toc34749483"/>
      <w:bookmarkStart w:id="588" w:name="_Toc35936370"/>
      <w:bookmarkStart w:id="589" w:name="_Toc36462545"/>
      <w:bookmarkStart w:id="590" w:name="_Toc45031046"/>
      <w:bookmarkStart w:id="591" w:name="_Toc82712562"/>
      <w:bookmarkStart w:id="592" w:name="_Toc90645786"/>
      <w:bookmarkStart w:id="593" w:name="_Toc106635718"/>
      <w:r>
        <w:lastRenderedPageBreak/>
        <w:t>6.1.7</w:t>
      </w:r>
      <w:r>
        <w:tab/>
        <w:t>Error Handling</w:t>
      </w:r>
      <w:bookmarkEnd w:id="584"/>
      <w:bookmarkEnd w:id="585"/>
      <w:bookmarkEnd w:id="586"/>
      <w:bookmarkEnd w:id="587"/>
      <w:bookmarkEnd w:id="588"/>
      <w:bookmarkEnd w:id="589"/>
      <w:bookmarkEnd w:id="590"/>
      <w:bookmarkEnd w:id="591"/>
      <w:bookmarkEnd w:id="592"/>
      <w:bookmarkEnd w:id="593"/>
    </w:p>
    <w:p w14:paraId="55813F5E" w14:textId="77777777" w:rsidR="00396589" w:rsidRPr="00971458" w:rsidRDefault="00396589" w:rsidP="00396589">
      <w:pPr>
        <w:pStyle w:val="Heading4"/>
      </w:pPr>
      <w:bookmarkStart w:id="594" w:name="_Toc34219443"/>
      <w:bookmarkStart w:id="595" w:name="_Toc34739765"/>
      <w:bookmarkStart w:id="596" w:name="_Toc34740012"/>
      <w:bookmarkStart w:id="597" w:name="_Toc34749484"/>
      <w:bookmarkStart w:id="598" w:name="_Toc35936371"/>
      <w:bookmarkStart w:id="599" w:name="_Toc36462546"/>
      <w:bookmarkStart w:id="600" w:name="_Toc45031047"/>
      <w:bookmarkStart w:id="601" w:name="_Toc82712563"/>
      <w:bookmarkStart w:id="602" w:name="_Toc90645787"/>
      <w:bookmarkStart w:id="603" w:name="_Toc106635719"/>
      <w:r w:rsidRPr="00971458">
        <w:t>6.1.7.1</w:t>
      </w:r>
      <w:r w:rsidRPr="00971458">
        <w:tab/>
        <w:t>General</w:t>
      </w:r>
      <w:bookmarkEnd w:id="594"/>
      <w:bookmarkEnd w:id="595"/>
      <w:bookmarkEnd w:id="596"/>
      <w:bookmarkEnd w:id="597"/>
      <w:bookmarkEnd w:id="598"/>
      <w:bookmarkEnd w:id="599"/>
      <w:bookmarkEnd w:id="600"/>
      <w:bookmarkEnd w:id="601"/>
      <w:bookmarkEnd w:id="602"/>
      <w:bookmarkEnd w:id="603"/>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4" w:name="_Toc34219444"/>
      <w:bookmarkStart w:id="605" w:name="_Toc34739766"/>
      <w:bookmarkStart w:id="606" w:name="_Toc34740013"/>
      <w:bookmarkStart w:id="607" w:name="_Toc34749485"/>
      <w:bookmarkStart w:id="608" w:name="_Toc35936372"/>
      <w:bookmarkStart w:id="609" w:name="_Toc36462547"/>
      <w:bookmarkStart w:id="610" w:name="_Toc45031048"/>
      <w:bookmarkStart w:id="611" w:name="_Toc82712564"/>
      <w:bookmarkStart w:id="612" w:name="_Toc90645788"/>
      <w:bookmarkStart w:id="613" w:name="_Toc106635720"/>
      <w:r w:rsidRPr="00971458">
        <w:t>6.1.7.2</w:t>
      </w:r>
      <w:r w:rsidRPr="00971458">
        <w:tab/>
        <w:t>Protocol Errors</w:t>
      </w:r>
      <w:bookmarkEnd w:id="604"/>
      <w:bookmarkEnd w:id="605"/>
      <w:bookmarkEnd w:id="606"/>
      <w:bookmarkEnd w:id="607"/>
      <w:bookmarkEnd w:id="608"/>
      <w:bookmarkEnd w:id="609"/>
      <w:bookmarkEnd w:id="610"/>
      <w:bookmarkEnd w:id="611"/>
      <w:bookmarkEnd w:id="612"/>
      <w:bookmarkEnd w:id="613"/>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4" w:name="_Toc34219445"/>
      <w:bookmarkStart w:id="615" w:name="_Toc34739767"/>
      <w:bookmarkStart w:id="616" w:name="_Toc34740014"/>
      <w:bookmarkStart w:id="617" w:name="_Toc34749486"/>
      <w:bookmarkStart w:id="618" w:name="_Toc35936373"/>
      <w:bookmarkStart w:id="619" w:name="_Toc36462548"/>
      <w:bookmarkStart w:id="620" w:name="_Toc45031049"/>
      <w:bookmarkStart w:id="621" w:name="_Toc82712565"/>
      <w:bookmarkStart w:id="622" w:name="_Toc90645789"/>
      <w:bookmarkStart w:id="623" w:name="_Toc106635721"/>
      <w:r>
        <w:t>6.1.7.3</w:t>
      </w:r>
      <w:r>
        <w:tab/>
        <w:t>Application Errors</w:t>
      </w:r>
      <w:bookmarkEnd w:id="614"/>
      <w:bookmarkEnd w:id="615"/>
      <w:bookmarkEnd w:id="616"/>
      <w:bookmarkEnd w:id="617"/>
      <w:bookmarkEnd w:id="618"/>
      <w:bookmarkEnd w:id="619"/>
      <w:bookmarkEnd w:id="620"/>
      <w:bookmarkEnd w:id="621"/>
      <w:bookmarkEnd w:id="622"/>
      <w:bookmarkEnd w:id="623"/>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4" w:name="_Toc492899751"/>
      <w:bookmarkStart w:id="625" w:name="_Toc492900030"/>
      <w:bookmarkStart w:id="626" w:name="_Toc492967832"/>
      <w:bookmarkStart w:id="627" w:name="_Toc492972920"/>
      <w:bookmarkStart w:id="628" w:name="_Toc492973140"/>
      <w:bookmarkStart w:id="629" w:name="_Toc493774060"/>
      <w:bookmarkStart w:id="630" w:name="_Toc508285804"/>
      <w:bookmarkStart w:id="631" w:name="_Toc508287269"/>
      <w:bookmarkStart w:id="632" w:name="_Toc34219446"/>
      <w:bookmarkStart w:id="633" w:name="_Toc34739768"/>
    </w:p>
    <w:p w14:paraId="5FE75D83" w14:textId="77777777" w:rsidR="00396589" w:rsidRPr="0023018E" w:rsidRDefault="00396589" w:rsidP="003F51E8">
      <w:pPr>
        <w:pStyle w:val="Heading3"/>
        <w:rPr>
          <w:lang w:eastAsia="zh-CN"/>
        </w:rPr>
      </w:pPr>
      <w:bookmarkStart w:id="634" w:name="_Toc34740015"/>
      <w:bookmarkStart w:id="635" w:name="_Toc34749487"/>
      <w:bookmarkStart w:id="636" w:name="_Toc35936374"/>
      <w:bookmarkStart w:id="637" w:name="_Toc36462549"/>
      <w:bookmarkStart w:id="638" w:name="_Toc45031050"/>
      <w:bookmarkStart w:id="639" w:name="_Toc82712566"/>
      <w:bookmarkStart w:id="640" w:name="_Toc90645790"/>
      <w:bookmarkStart w:id="641" w:name="_Toc106635722"/>
      <w:r>
        <w:t>6.1.8</w:t>
      </w:r>
      <w:r w:rsidRPr="0023018E">
        <w:rPr>
          <w:lang w:eastAsia="zh-CN"/>
        </w:rPr>
        <w:tab/>
        <w:t>Feature negotiation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2" w:name="_Toc532994477"/>
      <w:bookmarkStart w:id="643" w:name="_Toc34219447"/>
      <w:bookmarkStart w:id="644" w:name="_Toc34739769"/>
      <w:bookmarkStart w:id="645" w:name="_Toc34740016"/>
      <w:bookmarkStart w:id="646" w:name="_Toc34749488"/>
      <w:bookmarkStart w:id="647" w:name="_Toc35936375"/>
      <w:bookmarkStart w:id="648" w:name="_Toc36462550"/>
      <w:bookmarkStart w:id="649" w:name="_Toc45031051"/>
      <w:bookmarkStart w:id="650" w:name="_Toc82712567"/>
      <w:bookmarkStart w:id="651" w:name="_Toc90645791"/>
      <w:bookmarkStart w:id="652" w:name="_Toc106635723"/>
      <w:r>
        <w:t>6.1.9</w:t>
      </w:r>
      <w:r w:rsidRPr="001E7573">
        <w:tab/>
        <w:t>Security</w:t>
      </w:r>
      <w:bookmarkEnd w:id="642"/>
      <w:bookmarkEnd w:id="643"/>
      <w:bookmarkEnd w:id="644"/>
      <w:bookmarkEnd w:id="645"/>
      <w:bookmarkEnd w:id="646"/>
      <w:bookmarkEnd w:id="647"/>
      <w:bookmarkEnd w:id="648"/>
      <w:bookmarkEnd w:id="649"/>
      <w:bookmarkEnd w:id="650"/>
      <w:bookmarkEnd w:id="651"/>
      <w:bookmarkEnd w:id="652"/>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2435A198" w14:textId="77777777" w:rsidR="00396589"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38851538" w14:textId="77777777" w:rsidR="00396589" w:rsidRDefault="00396589" w:rsidP="00396589">
      <w:pPr>
        <w:pStyle w:val="Heading8"/>
      </w:pPr>
      <w:r>
        <w:br w:type="page"/>
      </w:r>
      <w:bookmarkStart w:id="653" w:name="_Toc34219448"/>
      <w:bookmarkStart w:id="654" w:name="_Toc34739770"/>
      <w:bookmarkStart w:id="655" w:name="_Toc34740017"/>
      <w:bookmarkStart w:id="656" w:name="_Toc34749489"/>
      <w:bookmarkStart w:id="657" w:name="_Toc35936376"/>
      <w:bookmarkStart w:id="658" w:name="_Toc36462551"/>
      <w:bookmarkStart w:id="659" w:name="_Toc45031052"/>
      <w:bookmarkStart w:id="660" w:name="_Toc82712568"/>
      <w:bookmarkStart w:id="661" w:name="_Toc90645792"/>
      <w:bookmarkStart w:id="662" w:name="_Toc106635724"/>
      <w:r w:rsidRPr="004D3578">
        <w:lastRenderedPageBreak/>
        <w:t>Annex A (normative):</w:t>
      </w:r>
      <w:r w:rsidRPr="004D3578">
        <w:br/>
      </w:r>
      <w:r>
        <w:t>OpenAPI specification</w:t>
      </w:r>
      <w:bookmarkEnd w:id="653"/>
      <w:bookmarkEnd w:id="654"/>
      <w:bookmarkEnd w:id="655"/>
      <w:bookmarkEnd w:id="656"/>
      <w:bookmarkEnd w:id="657"/>
      <w:bookmarkEnd w:id="658"/>
      <w:bookmarkEnd w:id="659"/>
      <w:bookmarkEnd w:id="660"/>
      <w:bookmarkEnd w:id="661"/>
      <w:bookmarkEnd w:id="662"/>
    </w:p>
    <w:p w14:paraId="648BC661" w14:textId="77777777" w:rsidR="00396589" w:rsidRDefault="00396589" w:rsidP="003F51E8">
      <w:pPr>
        <w:pStyle w:val="Heading1"/>
      </w:pPr>
      <w:bookmarkStart w:id="663" w:name="_Toc34219449"/>
      <w:bookmarkStart w:id="664" w:name="_Toc34739771"/>
      <w:bookmarkStart w:id="665" w:name="_Toc34740018"/>
      <w:bookmarkStart w:id="666" w:name="_Toc34749490"/>
      <w:bookmarkStart w:id="667" w:name="_Toc35936377"/>
      <w:bookmarkStart w:id="668" w:name="_Toc36462552"/>
      <w:bookmarkStart w:id="669" w:name="_Toc45031053"/>
      <w:bookmarkStart w:id="670" w:name="_Toc82712569"/>
      <w:bookmarkStart w:id="671" w:name="_Toc90645793"/>
      <w:bookmarkStart w:id="672" w:name="_Toc106635725"/>
      <w:r>
        <w:t>A.1</w:t>
      </w:r>
      <w:r>
        <w:tab/>
        <w:t>General</w:t>
      </w:r>
      <w:bookmarkEnd w:id="663"/>
      <w:bookmarkEnd w:id="664"/>
      <w:bookmarkEnd w:id="665"/>
      <w:bookmarkEnd w:id="666"/>
      <w:bookmarkEnd w:id="667"/>
      <w:bookmarkEnd w:id="668"/>
      <w:bookmarkEnd w:id="669"/>
      <w:bookmarkEnd w:id="670"/>
      <w:bookmarkEnd w:id="671"/>
      <w:bookmarkEnd w:id="672"/>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Heading1"/>
      </w:pPr>
      <w:bookmarkStart w:id="673" w:name="_Toc34219450"/>
      <w:bookmarkStart w:id="674" w:name="_Toc34739772"/>
      <w:bookmarkStart w:id="675" w:name="_Toc34740019"/>
      <w:bookmarkStart w:id="676" w:name="_Toc34749491"/>
      <w:bookmarkStart w:id="677" w:name="_Toc35936378"/>
      <w:bookmarkStart w:id="678" w:name="_Toc36462553"/>
      <w:bookmarkStart w:id="679" w:name="_Toc45031054"/>
      <w:bookmarkStart w:id="680" w:name="_Toc82712570"/>
      <w:bookmarkStart w:id="681" w:name="_Toc90645794"/>
      <w:bookmarkStart w:id="682" w:name="_Toc106635726"/>
      <w:bookmarkStart w:id="683" w:name="_Hlk104820743"/>
      <w:bookmarkStart w:id="684" w:name="_Hlk104820542"/>
      <w:r>
        <w:t>A.2</w:t>
      </w:r>
      <w:r>
        <w:tab/>
      </w:r>
      <w:r w:rsidRPr="007520CD">
        <w:t>Nsoraf_SOR</w:t>
      </w:r>
      <w:r>
        <w:t xml:space="preserve"> API</w:t>
      </w:r>
      <w:bookmarkEnd w:id="673"/>
      <w:bookmarkEnd w:id="674"/>
      <w:bookmarkEnd w:id="675"/>
      <w:bookmarkEnd w:id="676"/>
      <w:bookmarkEnd w:id="677"/>
      <w:bookmarkEnd w:id="678"/>
      <w:bookmarkEnd w:id="679"/>
      <w:bookmarkEnd w:id="680"/>
      <w:bookmarkEnd w:id="681"/>
      <w:bookmarkEnd w:id="682"/>
    </w:p>
    <w:p w14:paraId="666890B5" w14:textId="77777777" w:rsidR="00396589" w:rsidRPr="0078302A" w:rsidRDefault="00396589" w:rsidP="00396589">
      <w:pPr>
        <w:pStyle w:val="PL"/>
      </w:pPr>
      <w:bookmarkStart w:id="685" w:name="_Toc34219451"/>
      <w:bookmarkStart w:id="686" w:name="_Toc34739773"/>
      <w:bookmarkStart w:id="687" w:name="_Toc34740020"/>
      <w:bookmarkStart w:id="688" w:name="_Toc34749492"/>
      <w:bookmarkStart w:id="689" w:name="_Toc35936379"/>
      <w:bookmarkStart w:id="690" w:name="_Toc36462554"/>
      <w:bookmarkStart w:id="691" w:name="_Toc45031055"/>
      <w:bookmarkStart w:id="692" w:name="historyclause"/>
      <w:bookmarkEnd w:id="683"/>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r w:rsidRPr="0078302A">
        <w:t xml:space="preserve">  title: 'Nsoraf_SOR'</w:t>
      </w:r>
    </w:p>
    <w:p w14:paraId="6701D543" w14:textId="40A455B0" w:rsidR="00396589" w:rsidRPr="0078302A" w:rsidRDefault="00396589" w:rsidP="00396589">
      <w:pPr>
        <w:pStyle w:val="PL"/>
      </w:pPr>
      <w:r w:rsidRPr="0078302A">
        <w:t xml:space="preserve">  version: </w:t>
      </w:r>
      <w:r w:rsidR="002D26B1">
        <w:t>1.</w:t>
      </w:r>
      <w:r w:rsidR="002D4FE6">
        <w:t>1</w:t>
      </w:r>
      <w:r w:rsidR="002D26B1">
        <w:t>.0</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7B782749" w:rsidR="00396589" w:rsidRPr="0078302A" w:rsidRDefault="00396589" w:rsidP="00396589">
      <w:pPr>
        <w:pStyle w:val="PL"/>
      </w:pPr>
      <w:r w:rsidRPr="0078302A">
        <w:t xml:space="preserve">    © </w:t>
      </w:r>
      <w:r w:rsidR="002D26B1" w:rsidRPr="0078302A">
        <w:t>202</w:t>
      </w:r>
      <w:r w:rsidR="002D26B1">
        <w:t>2</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4B88205E" w:rsidR="00396589" w:rsidRPr="0078302A" w:rsidRDefault="00396589" w:rsidP="00396589">
      <w:pPr>
        <w:pStyle w:val="PL"/>
      </w:pPr>
      <w:r w:rsidRPr="0078302A">
        <w:t xml:space="preserve">  description: 3GPP TS 29.550 V17.</w:t>
      </w:r>
      <w:r w:rsidR="002D26B1">
        <w:t>4</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4"/>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77777777" w:rsidR="00396589" w:rsidRPr="0078302A" w:rsidRDefault="00396589" w:rsidP="00396589">
      <w:pPr>
        <w:pStyle w:val="PL"/>
      </w:pPr>
      <w:r w:rsidRPr="0078302A">
        <w:t xml:space="preserve">              description: Cache-Control (as described in RFC 7234)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77777777" w:rsidR="00396589" w:rsidRPr="0078302A" w:rsidRDefault="00396589" w:rsidP="00396589">
      <w:pPr>
        <w:pStyle w:val="PL"/>
      </w:pPr>
      <w:r w:rsidRPr="0078302A">
        <w:t xml:space="preserve">          $ref: 'TS29571_CommonData.yaml#/components/responses/400'</w:t>
      </w:r>
    </w:p>
    <w:p w14:paraId="27586E5E" w14:textId="77777777" w:rsidR="00396589" w:rsidRPr="0078302A" w:rsidRDefault="00396589" w:rsidP="00396589">
      <w:pPr>
        <w:pStyle w:val="PL"/>
      </w:pPr>
      <w:r w:rsidRPr="0078302A">
        <w:t xml:space="preserve">        '404':</w:t>
      </w:r>
    </w:p>
    <w:p w14:paraId="068EDA27" w14:textId="77777777" w:rsidR="00396589" w:rsidRPr="0078302A" w:rsidRDefault="00396589" w:rsidP="00396589">
      <w:pPr>
        <w:pStyle w:val="PL"/>
      </w:pPr>
      <w:r w:rsidRPr="0078302A">
        <w:t xml:space="preserve">          $ref: 'TS29571_CommonData.yaml#/components/responses/404'</w:t>
      </w:r>
    </w:p>
    <w:p w14:paraId="3153C104" w14:textId="77777777" w:rsidR="00396589" w:rsidRPr="0078302A" w:rsidRDefault="00396589" w:rsidP="00396589">
      <w:pPr>
        <w:pStyle w:val="PL"/>
      </w:pPr>
      <w:r w:rsidRPr="0078302A">
        <w:t xml:space="preserve">        '500':</w:t>
      </w:r>
    </w:p>
    <w:p w14:paraId="75208ECA" w14:textId="77777777" w:rsidR="00396589" w:rsidRPr="0078302A" w:rsidRDefault="00396589" w:rsidP="00396589">
      <w:pPr>
        <w:pStyle w:val="PL"/>
      </w:pPr>
      <w:r w:rsidRPr="0078302A">
        <w:t xml:space="preserve">          $ref: 'TS29571_CommonData.yaml#/components/responses/500'</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77777777" w:rsidR="00396589" w:rsidRPr="0078302A" w:rsidRDefault="00396589" w:rsidP="00396589">
      <w:pPr>
        <w:pStyle w:val="PL"/>
      </w:pPr>
      <w:r w:rsidRPr="0078302A">
        <w:t xml:space="preserve">          $ref: 'TS29571_CommonData.yaml#/components/responses/400'</w:t>
      </w:r>
    </w:p>
    <w:p w14:paraId="59E5BBAB" w14:textId="77777777" w:rsidR="00396589" w:rsidRPr="0078302A" w:rsidRDefault="00396589" w:rsidP="00396589">
      <w:pPr>
        <w:pStyle w:val="PL"/>
      </w:pPr>
      <w:r w:rsidRPr="0078302A">
        <w:t xml:space="preserve">        '404':</w:t>
      </w:r>
    </w:p>
    <w:p w14:paraId="5D5D6656" w14:textId="77777777" w:rsidR="00396589" w:rsidRPr="0078302A" w:rsidRDefault="00396589" w:rsidP="00396589">
      <w:pPr>
        <w:pStyle w:val="PL"/>
      </w:pPr>
      <w:r w:rsidRPr="0078302A">
        <w:t xml:space="preserve">          $ref: 'TS29571_CommonData.yaml#/components/responses/404'</w:t>
      </w:r>
    </w:p>
    <w:p w14:paraId="632BDB90" w14:textId="77777777" w:rsidR="00396589" w:rsidRPr="0078302A" w:rsidRDefault="00396589" w:rsidP="00396589">
      <w:pPr>
        <w:pStyle w:val="PL"/>
      </w:pPr>
      <w:r w:rsidRPr="0078302A">
        <w:t xml:space="preserve">        '500':</w:t>
      </w:r>
    </w:p>
    <w:p w14:paraId="249319DA" w14:textId="77777777" w:rsidR="00396589" w:rsidRPr="0078302A" w:rsidRDefault="00396589" w:rsidP="00396589">
      <w:pPr>
        <w:pStyle w:val="PL"/>
      </w:pPr>
      <w:r w:rsidRPr="0078302A">
        <w:t xml:space="preserve">          $ref: 'TS29571_CommonData.yaml#/components/responses/500'</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lastRenderedPageBreak/>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F3C4B0F" w14:textId="77777777"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4EE4E153" w14:textId="77777777" w:rsidR="00E80AD9" w:rsidRDefault="00E80AD9" w:rsidP="00E80AD9">
      <w:pPr>
        <w:pStyle w:val="PL"/>
      </w:pPr>
    </w:p>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3" w:name="_Hlk104895951"/>
      <w:r w:rsidR="00DF3A2D">
        <w:t>TS29509_</w:t>
      </w:r>
      <w:r w:rsidR="00DF3A2D" w:rsidRPr="00E9254B">
        <w:t>Nausf_SoRProtection</w:t>
      </w:r>
      <w:r w:rsidR="00DF3A2D">
        <w:t>.yaml</w:t>
      </w:r>
      <w:bookmarkEnd w:id="693"/>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lastRenderedPageBreak/>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4" w:name="_Toc82712571"/>
      <w:bookmarkStart w:id="695" w:name="_Toc90645795"/>
      <w:bookmarkStart w:id="696" w:name="_Toc106635727"/>
      <w:r w:rsidRPr="004D3578">
        <w:lastRenderedPageBreak/>
        <w:t xml:space="preserve">Annex </w:t>
      </w:r>
      <w:r>
        <w:t>B</w:t>
      </w:r>
      <w:r w:rsidRPr="004D3578">
        <w:t xml:space="preserve"> (informative):</w:t>
      </w:r>
      <w:r w:rsidRPr="004D3578">
        <w:br/>
        <w:t>Change history</w:t>
      </w:r>
      <w:bookmarkEnd w:id="685"/>
      <w:bookmarkEnd w:id="686"/>
      <w:bookmarkEnd w:id="687"/>
      <w:bookmarkEnd w:id="688"/>
      <w:bookmarkEnd w:id="689"/>
      <w:bookmarkEnd w:id="690"/>
      <w:bookmarkEnd w:id="691"/>
      <w:bookmarkEnd w:id="694"/>
      <w:bookmarkEnd w:id="695"/>
      <w:bookmarkEnd w:id="696"/>
    </w:p>
    <w:bookmarkEnd w:id="692"/>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bl>
    <w:p w14:paraId="6AE5F0B0" w14:textId="77777777" w:rsidR="00080512" w:rsidRDefault="00080512" w:rsidP="00396589"/>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B760" w14:textId="77777777" w:rsidR="00590155" w:rsidRDefault="00590155">
      <w:r>
        <w:separator/>
      </w:r>
    </w:p>
  </w:endnote>
  <w:endnote w:type="continuationSeparator" w:id="0">
    <w:p w14:paraId="1A8B3EE7" w14:textId="77777777" w:rsidR="00590155" w:rsidRDefault="0059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4AD0" w14:textId="77777777" w:rsidR="00590155" w:rsidRDefault="00590155">
      <w:r>
        <w:separator/>
      </w:r>
    </w:p>
  </w:footnote>
  <w:footnote w:type="continuationSeparator" w:id="0">
    <w:p w14:paraId="1DA9E9D9" w14:textId="77777777" w:rsidR="00590155" w:rsidRDefault="00590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350A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A2D">
      <w:rPr>
        <w:rFonts w:ascii="Arial" w:hAnsi="Arial" w:cs="Arial"/>
        <w:b/>
        <w:noProof/>
        <w:sz w:val="18"/>
        <w:szCs w:val="18"/>
      </w:rPr>
      <w:t>3GPP TS 29.550 V17.4.0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EF88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A2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4"/>
  </w:num>
  <w:num w:numId="7">
    <w:abstractNumId w:val="12"/>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51834"/>
    <w:rsid w:val="00054A22"/>
    <w:rsid w:val="00062023"/>
    <w:rsid w:val="000655A6"/>
    <w:rsid w:val="00080512"/>
    <w:rsid w:val="000C47C3"/>
    <w:rsid w:val="000D2158"/>
    <w:rsid w:val="000D58AB"/>
    <w:rsid w:val="000E105A"/>
    <w:rsid w:val="00133525"/>
    <w:rsid w:val="001A4C42"/>
    <w:rsid w:val="001A7420"/>
    <w:rsid w:val="001B6349"/>
    <w:rsid w:val="001B6637"/>
    <w:rsid w:val="001C21C3"/>
    <w:rsid w:val="001D02C2"/>
    <w:rsid w:val="001F0C1D"/>
    <w:rsid w:val="001F1132"/>
    <w:rsid w:val="001F168B"/>
    <w:rsid w:val="002347A2"/>
    <w:rsid w:val="002675F0"/>
    <w:rsid w:val="002760EE"/>
    <w:rsid w:val="002B6339"/>
    <w:rsid w:val="002D26B1"/>
    <w:rsid w:val="002D4FE6"/>
    <w:rsid w:val="002E00EE"/>
    <w:rsid w:val="00316629"/>
    <w:rsid w:val="003172DC"/>
    <w:rsid w:val="00351B1E"/>
    <w:rsid w:val="0035462D"/>
    <w:rsid w:val="00356555"/>
    <w:rsid w:val="003765B8"/>
    <w:rsid w:val="00396589"/>
    <w:rsid w:val="003C3971"/>
    <w:rsid w:val="003F51E8"/>
    <w:rsid w:val="00423334"/>
    <w:rsid w:val="004345EC"/>
    <w:rsid w:val="004641E4"/>
    <w:rsid w:val="00465515"/>
    <w:rsid w:val="0049751D"/>
    <w:rsid w:val="004B39F4"/>
    <w:rsid w:val="004C30AC"/>
    <w:rsid w:val="004D0F53"/>
    <w:rsid w:val="004D3578"/>
    <w:rsid w:val="004E213A"/>
    <w:rsid w:val="004F0988"/>
    <w:rsid w:val="004F3340"/>
    <w:rsid w:val="0053388B"/>
    <w:rsid w:val="00535773"/>
    <w:rsid w:val="00543E6C"/>
    <w:rsid w:val="00565087"/>
    <w:rsid w:val="00584550"/>
    <w:rsid w:val="00590155"/>
    <w:rsid w:val="00597B11"/>
    <w:rsid w:val="005D2E01"/>
    <w:rsid w:val="005D7526"/>
    <w:rsid w:val="005E4BB2"/>
    <w:rsid w:val="005F788A"/>
    <w:rsid w:val="00602AEA"/>
    <w:rsid w:val="00604CD8"/>
    <w:rsid w:val="00614FDF"/>
    <w:rsid w:val="0063543D"/>
    <w:rsid w:val="00647114"/>
    <w:rsid w:val="00650528"/>
    <w:rsid w:val="00651DC9"/>
    <w:rsid w:val="006912E9"/>
    <w:rsid w:val="006A323F"/>
    <w:rsid w:val="006B30D0"/>
    <w:rsid w:val="006C3D95"/>
    <w:rsid w:val="006E5C86"/>
    <w:rsid w:val="006E7BD0"/>
    <w:rsid w:val="00701116"/>
    <w:rsid w:val="0071174C"/>
    <w:rsid w:val="00713C44"/>
    <w:rsid w:val="00734A5B"/>
    <w:rsid w:val="0074026F"/>
    <w:rsid w:val="00740FBC"/>
    <w:rsid w:val="007429F6"/>
    <w:rsid w:val="00744E76"/>
    <w:rsid w:val="00765EA3"/>
    <w:rsid w:val="00774DA4"/>
    <w:rsid w:val="00781F0F"/>
    <w:rsid w:val="007B600E"/>
    <w:rsid w:val="007F0F4A"/>
    <w:rsid w:val="008028A4"/>
    <w:rsid w:val="00830747"/>
    <w:rsid w:val="00831C0B"/>
    <w:rsid w:val="008768CA"/>
    <w:rsid w:val="008C384C"/>
    <w:rsid w:val="008E2D68"/>
    <w:rsid w:val="008E6756"/>
    <w:rsid w:val="0090271F"/>
    <w:rsid w:val="00902E23"/>
    <w:rsid w:val="009114D7"/>
    <w:rsid w:val="0091348E"/>
    <w:rsid w:val="00917CCB"/>
    <w:rsid w:val="00923442"/>
    <w:rsid w:val="00927410"/>
    <w:rsid w:val="00933FB0"/>
    <w:rsid w:val="00942EC2"/>
    <w:rsid w:val="009F37B7"/>
    <w:rsid w:val="00A10F02"/>
    <w:rsid w:val="00A164B4"/>
    <w:rsid w:val="00A26956"/>
    <w:rsid w:val="00A27486"/>
    <w:rsid w:val="00A33715"/>
    <w:rsid w:val="00A53724"/>
    <w:rsid w:val="00A56066"/>
    <w:rsid w:val="00A73129"/>
    <w:rsid w:val="00A82346"/>
    <w:rsid w:val="00A92BA1"/>
    <w:rsid w:val="00A95A32"/>
    <w:rsid w:val="00AB4A5D"/>
    <w:rsid w:val="00AC6BC6"/>
    <w:rsid w:val="00AE65E2"/>
    <w:rsid w:val="00AF1460"/>
    <w:rsid w:val="00B15449"/>
    <w:rsid w:val="00B40603"/>
    <w:rsid w:val="00B93086"/>
    <w:rsid w:val="00B95532"/>
    <w:rsid w:val="00BA19ED"/>
    <w:rsid w:val="00BA4B8D"/>
    <w:rsid w:val="00BC0F7D"/>
    <w:rsid w:val="00BD7D31"/>
    <w:rsid w:val="00BE3255"/>
    <w:rsid w:val="00BF128E"/>
    <w:rsid w:val="00C074DD"/>
    <w:rsid w:val="00C128BD"/>
    <w:rsid w:val="00C1496A"/>
    <w:rsid w:val="00C33079"/>
    <w:rsid w:val="00C45231"/>
    <w:rsid w:val="00C551FF"/>
    <w:rsid w:val="00C72833"/>
    <w:rsid w:val="00C80F1D"/>
    <w:rsid w:val="00C91962"/>
    <w:rsid w:val="00C93F40"/>
    <w:rsid w:val="00CA3D0C"/>
    <w:rsid w:val="00D00FE3"/>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44582"/>
    <w:rsid w:val="00E770E8"/>
    <w:rsid w:val="00E77645"/>
    <w:rsid w:val="00E80AD9"/>
    <w:rsid w:val="00EA15B0"/>
    <w:rsid w:val="00EA5EA7"/>
    <w:rsid w:val="00EC4A25"/>
    <w:rsid w:val="00EF608C"/>
    <w:rsid w:val="00F025A2"/>
    <w:rsid w:val="00F04712"/>
    <w:rsid w:val="00F13360"/>
    <w:rsid w:val="00F22EC7"/>
    <w:rsid w:val="00F325C8"/>
    <w:rsid w:val="00F36253"/>
    <w:rsid w:val="00F55DB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6486</Words>
  <Characters>42153</Characters>
  <Application>Microsoft Office Word</Application>
  <DocSecurity>0</DocSecurity>
  <Lines>351</Lines>
  <Paragraphs>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2022-06-01T07:20:00Z</dcterms:created>
  <dcterms:modified xsi:type="dcterms:W3CDTF">2022-06-20T19:07:00Z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ies>
</file>