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160AA5C6" w:rsidR="004F0988" w:rsidRDefault="008D72A7" w:rsidP="00CE1FA2">
            <w:pPr>
              <w:pStyle w:val="ZA"/>
              <w:framePr w:w="0" w:hRule="auto" w:wrap="auto" w:vAnchor="margin" w:hAnchor="text" w:yAlign="inline"/>
            </w:pPr>
            <w:bookmarkStart w:id="0" w:name="page1"/>
            <w:r>
              <w:rPr>
                <w:sz w:val="64"/>
              </w:rPr>
              <w:t xml:space="preserve">3GPP TS 29.515 </w:t>
            </w:r>
            <w:r>
              <w:t>V</w:t>
            </w:r>
            <w:r w:rsidR="00CD0B9A">
              <w:t>1</w:t>
            </w:r>
            <w:r w:rsidR="00FF2F84">
              <w:rPr>
                <w:rFonts w:hint="eastAsia"/>
                <w:lang w:eastAsia="zh-CN"/>
              </w:rPr>
              <w:t>7</w:t>
            </w:r>
            <w:r>
              <w:t>.</w:t>
            </w:r>
            <w:r w:rsidR="00CE1FA2">
              <w:rPr>
                <w:rFonts w:eastAsiaTheme="minorEastAsia"/>
                <w:lang w:eastAsia="zh-CN"/>
              </w:rPr>
              <w:t>10</w:t>
            </w:r>
            <w:r>
              <w:t xml:space="preserve">.0 </w:t>
            </w:r>
            <w:r>
              <w:rPr>
                <w:sz w:val="32"/>
              </w:rPr>
              <w:t>(</w:t>
            </w:r>
            <w:r w:rsidR="0013513E">
              <w:rPr>
                <w:sz w:val="32"/>
              </w:rPr>
              <w:t>20</w:t>
            </w:r>
            <w:r w:rsidR="0013513E">
              <w:rPr>
                <w:rFonts w:hint="eastAsia"/>
                <w:sz w:val="32"/>
                <w:lang w:eastAsia="zh-CN"/>
              </w:rPr>
              <w:t>2</w:t>
            </w:r>
            <w:r w:rsidR="00CE1FA2">
              <w:rPr>
                <w:sz w:val="32"/>
                <w:lang w:eastAsia="zh-CN"/>
              </w:rPr>
              <w:t>4</w:t>
            </w:r>
            <w:r>
              <w:rPr>
                <w:sz w:val="32"/>
              </w:rPr>
              <w:t>-</w:t>
            </w:r>
            <w:r w:rsidR="00CE1FA2">
              <w:rPr>
                <w:sz w:val="32"/>
              </w:rPr>
              <w:t>06</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7777777"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17</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F0284F" w14:paraId="2110AF82" w14:textId="77777777" w:rsidTr="005E4BB2">
        <w:trPr>
          <w:trHeight w:hRule="exact" w:val="1531"/>
        </w:trPr>
        <w:tc>
          <w:tcPr>
            <w:tcW w:w="4883" w:type="dxa"/>
            <w:shd w:val="clear" w:color="auto" w:fill="auto"/>
          </w:tcPr>
          <w:p w14:paraId="0887390B" w14:textId="77777777" w:rsidR="00F0284F" w:rsidRDefault="00000000" w:rsidP="00F0284F">
            <w:r>
              <w:rPr>
                <w:i/>
              </w:rPr>
              <w:pict w14:anchorId="071D4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6.55pt">
                  <v:imagedata r:id="rId9" o:title="5G-logo_175px"/>
                </v:shape>
              </w:pict>
            </w:r>
          </w:p>
        </w:tc>
        <w:tc>
          <w:tcPr>
            <w:tcW w:w="5540" w:type="dxa"/>
            <w:shd w:val="clear" w:color="auto" w:fill="auto"/>
          </w:tcPr>
          <w:p w14:paraId="46A41D9B" w14:textId="77777777" w:rsidR="00F0284F" w:rsidRDefault="00000000" w:rsidP="00F0284F">
            <w:pPr>
              <w:jc w:val="right"/>
            </w:pPr>
            <w:bookmarkStart w:id="2" w:name="logos"/>
            <w:r>
              <w:pict w14:anchorId="0979F25D">
                <v:shape id="_x0000_i1026" type="#_x0000_t75" style="width:128.4pt;height:75.4pt">
                  <v:imagedata r:id="rId10" o:title="3GPP-logo_web"/>
                </v:shape>
              </w:pict>
            </w:r>
            <w:bookmarkEnd w:id="2"/>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4"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60F97ADD" w:rsidR="008D72A7" w:rsidRDefault="008D72A7">
            <w:pPr>
              <w:pStyle w:val="FP"/>
              <w:jc w:val="center"/>
              <w:rPr>
                <w:noProof/>
                <w:sz w:val="18"/>
              </w:rPr>
            </w:pPr>
            <w:r>
              <w:rPr>
                <w:noProof/>
                <w:sz w:val="18"/>
              </w:rPr>
              <w:t xml:space="preserve">© </w:t>
            </w:r>
            <w:bookmarkStart w:id="7" w:name="copyrightDate"/>
            <w:r>
              <w:rPr>
                <w:noProof/>
                <w:sz w:val="18"/>
              </w:rPr>
              <w:t>20</w:t>
            </w:r>
            <w:bookmarkEnd w:id="7"/>
            <w:r w:rsidR="0011128F">
              <w:rPr>
                <w:noProof/>
                <w:sz w:val="18"/>
              </w:rPr>
              <w:t>2</w:t>
            </w:r>
            <w:r w:rsidR="00584F39">
              <w:rPr>
                <w:noProof/>
                <w:sz w:val="18"/>
              </w:rPr>
              <w:t>4</w:t>
            </w:r>
            <w:r>
              <w:rPr>
                <w:noProof/>
                <w:sz w:val="18"/>
              </w:rPr>
              <w:t>, 3GPP Organizational Partners (ARIB, ATIS, CCSA, ETSI, TSDSI, TTA, TTC).</w:t>
            </w:r>
            <w:bookmarkStart w:id="8" w:name="copyrightaddon"/>
            <w:bookmarkEnd w:id="8"/>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6"/>
          </w:p>
          <w:p w14:paraId="47186B42" w14:textId="77777777" w:rsidR="008D72A7" w:rsidRDefault="008D72A7"/>
        </w:tc>
      </w:tr>
    </w:tbl>
    <w:p w14:paraId="0048F3DF" w14:textId="77777777" w:rsidR="008D72A7" w:rsidRDefault="008D72A7" w:rsidP="00EF4063">
      <w:pPr>
        <w:pStyle w:val="TT"/>
      </w:pPr>
      <w:r>
        <w:br w:type="page"/>
      </w:r>
      <w:bookmarkStart w:id="9" w:name="tableOfContents"/>
      <w:bookmarkEnd w:id="9"/>
      <w:r>
        <w:lastRenderedPageBreak/>
        <w:t>Contents</w:t>
      </w:r>
    </w:p>
    <w:p w14:paraId="1FD06264" w14:textId="1D700537" w:rsidR="0086652F" w:rsidRDefault="00EA6402">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6652F">
        <w:rPr>
          <w:noProof/>
        </w:rPr>
        <w:t>Foreword</w:t>
      </w:r>
      <w:r w:rsidR="0086652F">
        <w:rPr>
          <w:noProof/>
        </w:rPr>
        <w:tab/>
      </w:r>
      <w:r w:rsidR="0086652F">
        <w:rPr>
          <w:noProof/>
        </w:rPr>
        <w:fldChar w:fldCharType="begin" w:fldLock="1"/>
      </w:r>
      <w:r w:rsidR="0086652F">
        <w:rPr>
          <w:noProof/>
        </w:rPr>
        <w:instrText xml:space="preserve"> PAGEREF _Toc169685173 \h </w:instrText>
      </w:r>
      <w:r w:rsidR="0086652F">
        <w:rPr>
          <w:noProof/>
        </w:rPr>
      </w:r>
      <w:r w:rsidR="0086652F">
        <w:rPr>
          <w:noProof/>
        </w:rPr>
        <w:fldChar w:fldCharType="separate"/>
      </w:r>
      <w:r w:rsidR="0086652F">
        <w:rPr>
          <w:noProof/>
        </w:rPr>
        <w:t>5</w:t>
      </w:r>
      <w:r w:rsidR="0086652F">
        <w:rPr>
          <w:noProof/>
        </w:rPr>
        <w:fldChar w:fldCharType="end"/>
      </w:r>
    </w:p>
    <w:p w14:paraId="185B6229" w14:textId="421DBB27" w:rsidR="0086652F" w:rsidRDefault="0086652F">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_Toc169685174 \h </w:instrText>
      </w:r>
      <w:r>
        <w:rPr>
          <w:noProof/>
        </w:rPr>
      </w:r>
      <w:r>
        <w:rPr>
          <w:noProof/>
        </w:rPr>
        <w:fldChar w:fldCharType="separate"/>
      </w:r>
      <w:r>
        <w:rPr>
          <w:noProof/>
        </w:rPr>
        <w:t>6</w:t>
      </w:r>
      <w:r>
        <w:rPr>
          <w:noProof/>
        </w:rPr>
        <w:fldChar w:fldCharType="end"/>
      </w:r>
    </w:p>
    <w:p w14:paraId="04D16B7B" w14:textId="4A8510DD" w:rsidR="0086652F" w:rsidRDefault="0086652F">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_Toc169685175 \h </w:instrText>
      </w:r>
      <w:r>
        <w:rPr>
          <w:noProof/>
        </w:rPr>
      </w:r>
      <w:r>
        <w:rPr>
          <w:noProof/>
        </w:rPr>
        <w:fldChar w:fldCharType="separate"/>
      </w:r>
      <w:r>
        <w:rPr>
          <w:noProof/>
        </w:rPr>
        <w:t>6</w:t>
      </w:r>
      <w:r>
        <w:rPr>
          <w:noProof/>
        </w:rPr>
        <w:fldChar w:fldCharType="end"/>
      </w:r>
    </w:p>
    <w:p w14:paraId="71150414" w14:textId="3E661639" w:rsidR="0086652F" w:rsidRDefault="0086652F">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_Toc169685176 \h </w:instrText>
      </w:r>
      <w:r>
        <w:rPr>
          <w:noProof/>
        </w:rPr>
      </w:r>
      <w:r>
        <w:rPr>
          <w:noProof/>
        </w:rPr>
        <w:fldChar w:fldCharType="separate"/>
      </w:r>
      <w:r>
        <w:rPr>
          <w:noProof/>
        </w:rPr>
        <w:t>7</w:t>
      </w:r>
      <w:r>
        <w:rPr>
          <w:noProof/>
        </w:rPr>
        <w:fldChar w:fldCharType="end"/>
      </w:r>
    </w:p>
    <w:p w14:paraId="4E4A6E86" w14:textId="604592F5" w:rsidR="0086652F" w:rsidRDefault="0086652F">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_Toc169685177 \h </w:instrText>
      </w:r>
      <w:r>
        <w:rPr>
          <w:noProof/>
        </w:rPr>
      </w:r>
      <w:r>
        <w:rPr>
          <w:noProof/>
        </w:rPr>
        <w:fldChar w:fldCharType="separate"/>
      </w:r>
      <w:r>
        <w:rPr>
          <w:noProof/>
        </w:rPr>
        <w:t>7</w:t>
      </w:r>
      <w:r>
        <w:rPr>
          <w:noProof/>
        </w:rPr>
        <w:fldChar w:fldCharType="end"/>
      </w:r>
    </w:p>
    <w:p w14:paraId="187EDCE1" w14:textId="42F514E0" w:rsidR="0086652F" w:rsidRDefault="0086652F">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_Toc169685178 \h </w:instrText>
      </w:r>
      <w:r>
        <w:rPr>
          <w:noProof/>
        </w:rPr>
      </w:r>
      <w:r>
        <w:rPr>
          <w:noProof/>
        </w:rPr>
        <w:fldChar w:fldCharType="separate"/>
      </w:r>
      <w:r>
        <w:rPr>
          <w:noProof/>
        </w:rPr>
        <w:t>7</w:t>
      </w:r>
      <w:r>
        <w:rPr>
          <w:noProof/>
        </w:rPr>
        <w:fldChar w:fldCharType="end"/>
      </w:r>
    </w:p>
    <w:p w14:paraId="55EC612E" w14:textId="716BEAF5" w:rsidR="0086652F" w:rsidRDefault="0086652F">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_Toc169685179 \h </w:instrText>
      </w:r>
      <w:r>
        <w:rPr>
          <w:noProof/>
        </w:rPr>
      </w:r>
      <w:r>
        <w:rPr>
          <w:noProof/>
        </w:rPr>
        <w:fldChar w:fldCharType="separate"/>
      </w:r>
      <w:r>
        <w:rPr>
          <w:noProof/>
        </w:rPr>
        <w:t>7</w:t>
      </w:r>
      <w:r>
        <w:rPr>
          <w:noProof/>
        </w:rPr>
        <w:fldChar w:fldCharType="end"/>
      </w:r>
    </w:p>
    <w:p w14:paraId="6858F973" w14:textId="238577B5" w:rsidR="0086652F" w:rsidRDefault="0086652F">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_Toc169685180 \h </w:instrText>
      </w:r>
      <w:r>
        <w:rPr>
          <w:noProof/>
        </w:rPr>
      </w:r>
      <w:r>
        <w:rPr>
          <w:noProof/>
        </w:rPr>
        <w:fldChar w:fldCharType="separate"/>
      </w:r>
      <w:r>
        <w:rPr>
          <w:noProof/>
        </w:rPr>
        <w:t>7</w:t>
      </w:r>
      <w:r>
        <w:rPr>
          <w:noProof/>
        </w:rPr>
        <w:fldChar w:fldCharType="end"/>
      </w:r>
    </w:p>
    <w:p w14:paraId="3866A584" w14:textId="03CC209D" w:rsidR="0086652F" w:rsidRDefault="0086652F">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_Toc169685181 \h </w:instrText>
      </w:r>
      <w:r>
        <w:rPr>
          <w:noProof/>
        </w:rPr>
      </w:r>
      <w:r>
        <w:rPr>
          <w:noProof/>
        </w:rPr>
        <w:fldChar w:fldCharType="separate"/>
      </w:r>
      <w:r>
        <w:rPr>
          <w:noProof/>
        </w:rPr>
        <w:t>8</w:t>
      </w:r>
      <w:r>
        <w:rPr>
          <w:noProof/>
        </w:rPr>
        <w:fldChar w:fldCharType="end"/>
      </w:r>
    </w:p>
    <w:p w14:paraId="54E892A4" w14:textId="038429B6" w:rsidR="0086652F" w:rsidRDefault="0086652F">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_Toc169685182 \h </w:instrText>
      </w:r>
      <w:r>
        <w:rPr>
          <w:noProof/>
        </w:rPr>
      </w:r>
      <w:r>
        <w:rPr>
          <w:noProof/>
        </w:rPr>
        <w:fldChar w:fldCharType="separate"/>
      </w:r>
      <w:r>
        <w:rPr>
          <w:noProof/>
        </w:rPr>
        <w:t>8</w:t>
      </w:r>
      <w:r>
        <w:rPr>
          <w:noProof/>
        </w:rPr>
        <w:fldChar w:fldCharType="end"/>
      </w:r>
    </w:p>
    <w:p w14:paraId="794E87AC" w14:textId="3B1DA61A" w:rsidR="0086652F" w:rsidRDefault="0086652F">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_Toc169685183 \h </w:instrText>
      </w:r>
      <w:r>
        <w:rPr>
          <w:noProof/>
        </w:rPr>
      </w:r>
      <w:r>
        <w:rPr>
          <w:noProof/>
        </w:rPr>
        <w:fldChar w:fldCharType="separate"/>
      </w:r>
      <w:r>
        <w:rPr>
          <w:noProof/>
        </w:rPr>
        <w:t>8</w:t>
      </w:r>
      <w:r>
        <w:rPr>
          <w:noProof/>
        </w:rPr>
        <w:fldChar w:fldCharType="end"/>
      </w:r>
    </w:p>
    <w:p w14:paraId="54B7D97A" w14:textId="5E812997" w:rsidR="0086652F" w:rsidRDefault="0086652F">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_Toc169685184 \h </w:instrText>
      </w:r>
      <w:r>
        <w:rPr>
          <w:noProof/>
        </w:rPr>
      </w:r>
      <w:r>
        <w:rPr>
          <w:noProof/>
        </w:rPr>
        <w:fldChar w:fldCharType="separate"/>
      </w:r>
      <w:r>
        <w:rPr>
          <w:noProof/>
        </w:rPr>
        <w:t>8</w:t>
      </w:r>
      <w:r>
        <w:rPr>
          <w:noProof/>
        </w:rPr>
        <w:fldChar w:fldCharType="end"/>
      </w:r>
    </w:p>
    <w:p w14:paraId="2C1F113C" w14:textId="7042AB0E" w:rsidR="0086652F" w:rsidRDefault="0086652F">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_Toc169685185 \h </w:instrText>
      </w:r>
      <w:r>
        <w:rPr>
          <w:noProof/>
        </w:rPr>
      </w:r>
      <w:r>
        <w:rPr>
          <w:noProof/>
        </w:rPr>
        <w:fldChar w:fldCharType="separate"/>
      </w:r>
      <w:r>
        <w:rPr>
          <w:noProof/>
        </w:rPr>
        <w:t>9</w:t>
      </w:r>
      <w:r>
        <w:rPr>
          <w:noProof/>
        </w:rPr>
        <w:fldChar w:fldCharType="end"/>
      </w:r>
    </w:p>
    <w:p w14:paraId="3EE50490" w14:textId="212B32E8" w:rsidR="0086652F" w:rsidRDefault="0086652F">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_Toc169685186 \h </w:instrText>
      </w:r>
      <w:r>
        <w:rPr>
          <w:noProof/>
        </w:rPr>
      </w:r>
      <w:r>
        <w:rPr>
          <w:noProof/>
        </w:rPr>
        <w:fldChar w:fldCharType="separate"/>
      </w:r>
      <w:r>
        <w:rPr>
          <w:noProof/>
        </w:rPr>
        <w:t>9</w:t>
      </w:r>
      <w:r>
        <w:rPr>
          <w:noProof/>
        </w:rPr>
        <w:fldChar w:fldCharType="end"/>
      </w:r>
    </w:p>
    <w:p w14:paraId="72ECD303" w14:textId="7588357C" w:rsidR="0086652F" w:rsidRDefault="0086652F">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_Toc169685187 \h </w:instrText>
      </w:r>
      <w:r>
        <w:rPr>
          <w:noProof/>
        </w:rPr>
      </w:r>
      <w:r>
        <w:rPr>
          <w:noProof/>
        </w:rPr>
        <w:fldChar w:fldCharType="separate"/>
      </w:r>
      <w:r>
        <w:rPr>
          <w:noProof/>
        </w:rPr>
        <w:t>9</w:t>
      </w:r>
      <w:r>
        <w:rPr>
          <w:noProof/>
        </w:rPr>
        <w:fldChar w:fldCharType="end"/>
      </w:r>
    </w:p>
    <w:p w14:paraId="02681DF8" w14:textId="79627239" w:rsidR="0086652F" w:rsidRDefault="0086652F">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_Toc169685188 \h </w:instrText>
      </w:r>
      <w:r>
        <w:rPr>
          <w:noProof/>
        </w:rPr>
      </w:r>
      <w:r>
        <w:rPr>
          <w:noProof/>
        </w:rPr>
        <w:fldChar w:fldCharType="separate"/>
      </w:r>
      <w:r>
        <w:rPr>
          <w:noProof/>
        </w:rPr>
        <w:t>9</w:t>
      </w:r>
      <w:r>
        <w:rPr>
          <w:noProof/>
        </w:rPr>
        <w:fldChar w:fldCharType="end"/>
      </w:r>
    </w:p>
    <w:p w14:paraId="6F525A94" w14:textId="6FE48278" w:rsidR="0086652F" w:rsidRDefault="0086652F">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_Toc169685189 \h </w:instrText>
      </w:r>
      <w:r>
        <w:rPr>
          <w:noProof/>
        </w:rPr>
      </w:r>
      <w:r>
        <w:rPr>
          <w:noProof/>
        </w:rPr>
        <w:fldChar w:fldCharType="separate"/>
      </w:r>
      <w:r>
        <w:rPr>
          <w:noProof/>
        </w:rPr>
        <w:t>9</w:t>
      </w:r>
      <w:r>
        <w:rPr>
          <w:noProof/>
        </w:rPr>
        <w:fldChar w:fldCharType="end"/>
      </w:r>
    </w:p>
    <w:p w14:paraId="4569D568" w14:textId="317D7DCA" w:rsidR="0086652F" w:rsidRDefault="0086652F">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_Toc169685190 \h </w:instrText>
      </w:r>
      <w:r>
        <w:rPr>
          <w:noProof/>
        </w:rPr>
      </w:r>
      <w:r>
        <w:rPr>
          <w:noProof/>
        </w:rPr>
        <w:fldChar w:fldCharType="separate"/>
      </w:r>
      <w:r>
        <w:rPr>
          <w:noProof/>
        </w:rPr>
        <w:t>10</w:t>
      </w:r>
      <w:r>
        <w:rPr>
          <w:noProof/>
        </w:rPr>
        <w:fldChar w:fldCharType="end"/>
      </w:r>
    </w:p>
    <w:p w14:paraId="082CC815" w14:textId="756B98F7" w:rsidR="0086652F" w:rsidRDefault="0086652F">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_Toc169685191 \h </w:instrText>
      </w:r>
      <w:r>
        <w:rPr>
          <w:noProof/>
        </w:rPr>
      </w:r>
      <w:r>
        <w:rPr>
          <w:noProof/>
        </w:rPr>
        <w:fldChar w:fldCharType="separate"/>
      </w:r>
      <w:r>
        <w:rPr>
          <w:noProof/>
        </w:rPr>
        <w:t>11</w:t>
      </w:r>
      <w:r>
        <w:rPr>
          <w:noProof/>
        </w:rPr>
        <w:fldChar w:fldCharType="end"/>
      </w:r>
    </w:p>
    <w:p w14:paraId="3904842D" w14:textId="359F84F1" w:rsidR="0086652F" w:rsidRDefault="0086652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_Toc169685192 \h </w:instrText>
      </w:r>
      <w:r>
        <w:rPr>
          <w:noProof/>
        </w:rPr>
      </w:r>
      <w:r>
        <w:rPr>
          <w:noProof/>
        </w:rPr>
        <w:fldChar w:fldCharType="separate"/>
      </w:r>
      <w:r>
        <w:rPr>
          <w:noProof/>
        </w:rPr>
        <w:t>11</w:t>
      </w:r>
      <w:r>
        <w:rPr>
          <w:noProof/>
        </w:rPr>
        <w:fldChar w:fldCharType="end"/>
      </w:r>
    </w:p>
    <w:p w14:paraId="7D4F952D" w14:textId="5892FA84" w:rsidR="0086652F" w:rsidRDefault="0086652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_Toc169685193 \h </w:instrText>
      </w:r>
      <w:r>
        <w:rPr>
          <w:noProof/>
        </w:rPr>
      </w:r>
      <w:r>
        <w:rPr>
          <w:noProof/>
        </w:rPr>
        <w:fldChar w:fldCharType="separate"/>
      </w:r>
      <w:r>
        <w:rPr>
          <w:noProof/>
        </w:rPr>
        <w:t>11</w:t>
      </w:r>
      <w:r>
        <w:rPr>
          <w:noProof/>
        </w:rPr>
        <w:fldChar w:fldCharType="end"/>
      </w:r>
    </w:p>
    <w:p w14:paraId="711ACF96" w14:textId="51ED21D9" w:rsidR="0086652F" w:rsidRDefault="0086652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_Toc169685194 \h </w:instrText>
      </w:r>
      <w:r>
        <w:rPr>
          <w:noProof/>
        </w:rPr>
      </w:r>
      <w:r>
        <w:rPr>
          <w:noProof/>
        </w:rPr>
        <w:fldChar w:fldCharType="separate"/>
      </w:r>
      <w:r>
        <w:rPr>
          <w:noProof/>
        </w:rPr>
        <w:t>11</w:t>
      </w:r>
      <w:r>
        <w:rPr>
          <w:noProof/>
        </w:rPr>
        <w:fldChar w:fldCharType="end"/>
      </w:r>
    </w:p>
    <w:p w14:paraId="2C9AB198" w14:textId="61BACFC2" w:rsidR="0086652F" w:rsidRDefault="0086652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_Toc169685195 \h </w:instrText>
      </w:r>
      <w:r>
        <w:rPr>
          <w:noProof/>
        </w:rPr>
      </w:r>
      <w:r>
        <w:rPr>
          <w:noProof/>
        </w:rPr>
        <w:fldChar w:fldCharType="separate"/>
      </w:r>
      <w:r>
        <w:rPr>
          <w:noProof/>
        </w:rPr>
        <w:t>12</w:t>
      </w:r>
      <w:r>
        <w:rPr>
          <w:noProof/>
        </w:rPr>
        <w:fldChar w:fldCharType="end"/>
      </w:r>
    </w:p>
    <w:p w14:paraId="459BD0B0" w14:textId="1F3EE3A6" w:rsidR="0086652F" w:rsidRDefault="0086652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_Toc169685196 \h </w:instrText>
      </w:r>
      <w:r>
        <w:rPr>
          <w:noProof/>
        </w:rPr>
      </w:r>
      <w:r>
        <w:rPr>
          <w:noProof/>
        </w:rPr>
        <w:fldChar w:fldCharType="separate"/>
      </w:r>
      <w:r>
        <w:rPr>
          <w:noProof/>
        </w:rPr>
        <w:t>12</w:t>
      </w:r>
      <w:r>
        <w:rPr>
          <w:noProof/>
        </w:rPr>
        <w:fldChar w:fldCharType="end"/>
      </w:r>
    </w:p>
    <w:p w14:paraId="05A1B9D2" w14:textId="5ABF4EBB" w:rsidR="0086652F" w:rsidRDefault="0086652F">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_Toc169685197 \h </w:instrText>
      </w:r>
      <w:r>
        <w:rPr>
          <w:noProof/>
        </w:rPr>
      </w:r>
      <w:r>
        <w:rPr>
          <w:noProof/>
        </w:rPr>
        <w:fldChar w:fldCharType="separate"/>
      </w:r>
      <w:r>
        <w:rPr>
          <w:noProof/>
        </w:rPr>
        <w:t>12</w:t>
      </w:r>
      <w:r>
        <w:rPr>
          <w:noProof/>
        </w:rPr>
        <w:fldChar w:fldCharType="end"/>
      </w:r>
    </w:p>
    <w:p w14:paraId="28626483" w14:textId="0E01AC6E" w:rsidR="0086652F" w:rsidRDefault="0086652F">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_Toc169685198 \h </w:instrText>
      </w:r>
      <w:r>
        <w:rPr>
          <w:noProof/>
        </w:rPr>
      </w:r>
      <w:r>
        <w:rPr>
          <w:noProof/>
        </w:rPr>
        <w:fldChar w:fldCharType="separate"/>
      </w:r>
      <w:r>
        <w:rPr>
          <w:noProof/>
        </w:rPr>
        <w:t>13</w:t>
      </w:r>
      <w:r>
        <w:rPr>
          <w:noProof/>
        </w:rPr>
        <w:fldChar w:fldCharType="end"/>
      </w:r>
    </w:p>
    <w:p w14:paraId="61B6CA68" w14:textId="460FCFBF" w:rsidR="0086652F" w:rsidRDefault="0086652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_Toc169685199 \h </w:instrText>
      </w:r>
      <w:r>
        <w:rPr>
          <w:noProof/>
        </w:rPr>
      </w:r>
      <w:r>
        <w:rPr>
          <w:noProof/>
        </w:rPr>
        <w:fldChar w:fldCharType="separate"/>
      </w:r>
      <w:r>
        <w:rPr>
          <w:noProof/>
        </w:rPr>
        <w:t>13</w:t>
      </w:r>
      <w:r>
        <w:rPr>
          <w:noProof/>
        </w:rPr>
        <w:fldChar w:fldCharType="end"/>
      </w:r>
    </w:p>
    <w:p w14:paraId="3C7FE94C" w14:textId="5EC2CA7C" w:rsidR="0086652F" w:rsidRDefault="0086652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_Toc169685200 \h </w:instrText>
      </w:r>
      <w:r>
        <w:rPr>
          <w:noProof/>
        </w:rPr>
      </w:r>
      <w:r>
        <w:rPr>
          <w:noProof/>
        </w:rPr>
        <w:fldChar w:fldCharType="separate"/>
      </w:r>
      <w:r>
        <w:rPr>
          <w:noProof/>
        </w:rPr>
        <w:t>13</w:t>
      </w:r>
      <w:r>
        <w:rPr>
          <w:noProof/>
        </w:rPr>
        <w:fldChar w:fldCharType="end"/>
      </w:r>
    </w:p>
    <w:p w14:paraId="1225E992" w14:textId="3F369374" w:rsidR="0086652F" w:rsidRDefault="0086652F">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_Toc169685201 \h </w:instrText>
      </w:r>
      <w:r>
        <w:rPr>
          <w:noProof/>
        </w:rPr>
      </w:r>
      <w:r>
        <w:rPr>
          <w:noProof/>
        </w:rPr>
        <w:fldChar w:fldCharType="separate"/>
      </w:r>
      <w:r>
        <w:rPr>
          <w:noProof/>
        </w:rPr>
        <w:t>14</w:t>
      </w:r>
      <w:r>
        <w:rPr>
          <w:noProof/>
        </w:rPr>
        <w:fldChar w:fldCharType="end"/>
      </w:r>
    </w:p>
    <w:p w14:paraId="537E3B2A" w14:textId="6CDB109E" w:rsidR="0086652F" w:rsidRDefault="0086652F">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_Toc169685202 \h </w:instrText>
      </w:r>
      <w:r>
        <w:rPr>
          <w:noProof/>
        </w:rPr>
      </w:r>
      <w:r>
        <w:rPr>
          <w:noProof/>
        </w:rPr>
        <w:fldChar w:fldCharType="separate"/>
      </w:r>
      <w:r>
        <w:rPr>
          <w:noProof/>
        </w:rPr>
        <w:t>14</w:t>
      </w:r>
      <w:r>
        <w:rPr>
          <w:noProof/>
        </w:rPr>
        <w:fldChar w:fldCharType="end"/>
      </w:r>
    </w:p>
    <w:p w14:paraId="2CB08BC8" w14:textId="67F9D3F7" w:rsidR="0086652F" w:rsidRDefault="0086652F">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_Toc169685203 \h </w:instrText>
      </w:r>
      <w:r>
        <w:rPr>
          <w:noProof/>
        </w:rPr>
      </w:r>
      <w:r>
        <w:rPr>
          <w:noProof/>
        </w:rPr>
        <w:fldChar w:fldCharType="separate"/>
      </w:r>
      <w:r>
        <w:rPr>
          <w:noProof/>
        </w:rPr>
        <w:t>15</w:t>
      </w:r>
      <w:r>
        <w:rPr>
          <w:noProof/>
        </w:rPr>
        <w:fldChar w:fldCharType="end"/>
      </w:r>
    </w:p>
    <w:p w14:paraId="0BEF431D" w14:textId="6392950A" w:rsidR="0086652F" w:rsidRDefault="0086652F">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_Toc169685204 \h </w:instrText>
      </w:r>
      <w:r>
        <w:rPr>
          <w:noProof/>
        </w:rPr>
      </w:r>
      <w:r>
        <w:rPr>
          <w:noProof/>
        </w:rPr>
        <w:fldChar w:fldCharType="separate"/>
      </w:r>
      <w:r>
        <w:rPr>
          <w:noProof/>
        </w:rPr>
        <w:t>15</w:t>
      </w:r>
      <w:r>
        <w:rPr>
          <w:noProof/>
        </w:rPr>
        <w:fldChar w:fldCharType="end"/>
      </w:r>
    </w:p>
    <w:p w14:paraId="74EE5FA3" w14:textId="53D8B381" w:rsidR="0086652F" w:rsidRDefault="0086652F">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_Toc169685205 \h </w:instrText>
      </w:r>
      <w:r>
        <w:rPr>
          <w:noProof/>
        </w:rPr>
      </w:r>
      <w:r>
        <w:rPr>
          <w:noProof/>
        </w:rPr>
        <w:fldChar w:fldCharType="separate"/>
      </w:r>
      <w:r>
        <w:rPr>
          <w:noProof/>
        </w:rPr>
        <w:t>15</w:t>
      </w:r>
      <w:r>
        <w:rPr>
          <w:noProof/>
        </w:rPr>
        <w:fldChar w:fldCharType="end"/>
      </w:r>
    </w:p>
    <w:p w14:paraId="77D7E194" w14:textId="15BEA933" w:rsidR="0086652F" w:rsidRDefault="0086652F">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_Toc169685206 \h </w:instrText>
      </w:r>
      <w:r>
        <w:rPr>
          <w:noProof/>
        </w:rPr>
      </w:r>
      <w:r>
        <w:rPr>
          <w:noProof/>
        </w:rPr>
        <w:fldChar w:fldCharType="separate"/>
      </w:r>
      <w:r>
        <w:rPr>
          <w:noProof/>
        </w:rPr>
        <w:t>15</w:t>
      </w:r>
      <w:r>
        <w:rPr>
          <w:noProof/>
        </w:rPr>
        <w:fldChar w:fldCharType="end"/>
      </w:r>
    </w:p>
    <w:p w14:paraId="2FF5E43A" w14:textId="1C4368A0" w:rsidR="0086652F" w:rsidRDefault="0086652F">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_Toc169685207 \h </w:instrText>
      </w:r>
      <w:r>
        <w:rPr>
          <w:noProof/>
        </w:rPr>
      </w:r>
      <w:r>
        <w:rPr>
          <w:noProof/>
        </w:rPr>
        <w:fldChar w:fldCharType="separate"/>
      </w:r>
      <w:r>
        <w:rPr>
          <w:noProof/>
        </w:rPr>
        <w:t>15</w:t>
      </w:r>
      <w:r>
        <w:rPr>
          <w:noProof/>
        </w:rPr>
        <w:fldChar w:fldCharType="end"/>
      </w:r>
    </w:p>
    <w:p w14:paraId="0741497C" w14:textId="0AE88482" w:rsidR="0086652F" w:rsidRDefault="0086652F">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_Toc169685208 \h </w:instrText>
      </w:r>
      <w:r>
        <w:rPr>
          <w:noProof/>
        </w:rPr>
      </w:r>
      <w:r>
        <w:rPr>
          <w:noProof/>
        </w:rPr>
        <w:fldChar w:fldCharType="separate"/>
      </w:r>
      <w:r>
        <w:rPr>
          <w:noProof/>
        </w:rPr>
        <w:t>15</w:t>
      </w:r>
      <w:r>
        <w:rPr>
          <w:noProof/>
        </w:rPr>
        <w:fldChar w:fldCharType="end"/>
      </w:r>
    </w:p>
    <w:p w14:paraId="6EACC74D" w14:textId="664073A5" w:rsidR="0086652F" w:rsidRDefault="0086652F">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_Toc169685209 \h </w:instrText>
      </w:r>
      <w:r>
        <w:rPr>
          <w:noProof/>
        </w:rPr>
      </w:r>
      <w:r>
        <w:rPr>
          <w:noProof/>
        </w:rPr>
        <w:fldChar w:fldCharType="separate"/>
      </w:r>
      <w:r>
        <w:rPr>
          <w:noProof/>
        </w:rPr>
        <w:t>15</w:t>
      </w:r>
      <w:r>
        <w:rPr>
          <w:noProof/>
        </w:rPr>
        <w:fldChar w:fldCharType="end"/>
      </w:r>
    </w:p>
    <w:p w14:paraId="7566CA15" w14:textId="381FD1F3" w:rsidR="0086652F" w:rsidRDefault="0086652F">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_Toc169685210 \h </w:instrText>
      </w:r>
      <w:r>
        <w:rPr>
          <w:noProof/>
        </w:rPr>
      </w:r>
      <w:r>
        <w:rPr>
          <w:noProof/>
        </w:rPr>
        <w:fldChar w:fldCharType="separate"/>
      </w:r>
      <w:r>
        <w:rPr>
          <w:noProof/>
        </w:rPr>
        <w:t>15</w:t>
      </w:r>
      <w:r>
        <w:rPr>
          <w:noProof/>
        </w:rPr>
        <w:fldChar w:fldCharType="end"/>
      </w:r>
    </w:p>
    <w:p w14:paraId="0363843D" w14:textId="67CB7C86" w:rsidR="0086652F" w:rsidRDefault="0086652F">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_Toc169685211 \h </w:instrText>
      </w:r>
      <w:r>
        <w:rPr>
          <w:noProof/>
        </w:rPr>
      </w:r>
      <w:r>
        <w:rPr>
          <w:noProof/>
        </w:rPr>
        <w:fldChar w:fldCharType="separate"/>
      </w:r>
      <w:r>
        <w:rPr>
          <w:noProof/>
        </w:rPr>
        <w:t>15</w:t>
      </w:r>
      <w:r>
        <w:rPr>
          <w:noProof/>
        </w:rPr>
        <w:fldChar w:fldCharType="end"/>
      </w:r>
    </w:p>
    <w:p w14:paraId="1BD4CE56" w14:textId="441390D0" w:rsidR="0086652F" w:rsidRDefault="0086652F">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_Toc169685212 \h </w:instrText>
      </w:r>
      <w:r>
        <w:rPr>
          <w:noProof/>
        </w:rPr>
      </w:r>
      <w:r>
        <w:rPr>
          <w:noProof/>
        </w:rPr>
        <w:fldChar w:fldCharType="separate"/>
      </w:r>
      <w:r>
        <w:rPr>
          <w:noProof/>
        </w:rPr>
        <w:t>15</w:t>
      </w:r>
      <w:r>
        <w:rPr>
          <w:noProof/>
        </w:rPr>
        <w:fldChar w:fldCharType="end"/>
      </w:r>
    </w:p>
    <w:p w14:paraId="4DFC793B" w14:textId="6412D330" w:rsidR="0086652F" w:rsidRDefault="0086652F">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_Toc169685213 \h </w:instrText>
      </w:r>
      <w:r>
        <w:rPr>
          <w:noProof/>
        </w:rPr>
      </w:r>
      <w:r>
        <w:rPr>
          <w:noProof/>
        </w:rPr>
        <w:fldChar w:fldCharType="separate"/>
      </w:r>
      <w:r>
        <w:rPr>
          <w:noProof/>
        </w:rPr>
        <w:t>16</w:t>
      </w:r>
      <w:r>
        <w:rPr>
          <w:noProof/>
        </w:rPr>
        <w:fldChar w:fldCharType="end"/>
      </w:r>
    </w:p>
    <w:p w14:paraId="69C3AAEA" w14:textId="0ABC0FD9" w:rsidR="0086652F" w:rsidRDefault="0086652F">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_Toc169685214 \h </w:instrText>
      </w:r>
      <w:r>
        <w:rPr>
          <w:noProof/>
        </w:rPr>
      </w:r>
      <w:r>
        <w:rPr>
          <w:noProof/>
        </w:rPr>
        <w:fldChar w:fldCharType="separate"/>
      </w:r>
      <w:r>
        <w:rPr>
          <w:noProof/>
        </w:rPr>
        <w:t>16</w:t>
      </w:r>
      <w:r>
        <w:rPr>
          <w:noProof/>
        </w:rPr>
        <w:fldChar w:fldCharType="end"/>
      </w:r>
    </w:p>
    <w:p w14:paraId="1280D516" w14:textId="2B101306" w:rsidR="0086652F" w:rsidRDefault="0086652F">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_Toc169685215 \h </w:instrText>
      </w:r>
      <w:r>
        <w:rPr>
          <w:noProof/>
        </w:rPr>
      </w:r>
      <w:r>
        <w:rPr>
          <w:noProof/>
        </w:rPr>
        <w:fldChar w:fldCharType="separate"/>
      </w:r>
      <w:r>
        <w:rPr>
          <w:noProof/>
        </w:rPr>
        <w:t>16</w:t>
      </w:r>
      <w:r>
        <w:rPr>
          <w:noProof/>
        </w:rPr>
        <w:fldChar w:fldCharType="end"/>
      </w:r>
    </w:p>
    <w:p w14:paraId="737B6D0E" w14:textId="405735CE"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_Toc169685216 \h </w:instrText>
      </w:r>
      <w:r>
        <w:rPr>
          <w:noProof/>
        </w:rPr>
      </w:r>
      <w:r>
        <w:rPr>
          <w:noProof/>
        </w:rPr>
        <w:fldChar w:fldCharType="separate"/>
      </w:r>
      <w:r>
        <w:rPr>
          <w:noProof/>
        </w:rPr>
        <w:t>16</w:t>
      </w:r>
      <w:r>
        <w:rPr>
          <w:noProof/>
        </w:rPr>
        <w:fldChar w:fldCharType="end"/>
      </w:r>
    </w:p>
    <w:p w14:paraId="6113978A" w14:textId="12D7B2BF"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_Toc169685217 \h </w:instrText>
      </w:r>
      <w:r>
        <w:rPr>
          <w:noProof/>
        </w:rPr>
      </w:r>
      <w:r>
        <w:rPr>
          <w:noProof/>
        </w:rPr>
        <w:fldChar w:fldCharType="separate"/>
      </w:r>
      <w:r>
        <w:rPr>
          <w:noProof/>
        </w:rPr>
        <w:t>17</w:t>
      </w:r>
      <w:r>
        <w:rPr>
          <w:noProof/>
        </w:rPr>
        <w:fldChar w:fldCharType="end"/>
      </w:r>
    </w:p>
    <w:p w14:paraId="47A960E0" w14:textId="09F14E95" w:rsidR="0086652F" w:rsidRDefault="0086652F">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_Toc169685218 \h </w:instrText>
      </w:r>
      <w:r>
        <w:rPr>
          <w:noProof/>
        </w:rPr>
      </w:r>
      <w:r>
        <w:rPr>
          <w:noProof/>
        </w:rPr>
        <w:fldChar w:fldCharType="separate"/>
      </w:r>
      <w:r>
        <w:rPr>
          <w:noProof/>
        </w:rPr>
        <w:t>18</w:t>
      </w:r>
      <w:r>
        <w:rPr>
          <w:noProof/>
        </w:rPr>
        <w:fldChar w:fldCharType="end"/>
      </w:r>
    </w:p>
    <w:p w14:paraId="47F63FC0" w14:textId="1F1B8ACE"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_Toc169685219 \h </w:instrText>
      </w:r>
      <w:r>
        <w:rPr>
          <w:noProof/>
        </w:rPr>
      </w:r>
      <w:r>
        <w:rPr>
          <w:noProof/>
        </w:rPr>
        <w:fldChar w:fldCharType="separate"/>
      </w:r>
      <w:r>
        <w:rPr>
          <w:noProof/>
        </w:rPr>
        <w:t>18</w:t>
      </w:r>
      <w:r>
        <w:rPr>
          <w:noProof/>
        </w:rPr>
        <w:fldChar w:fldCharType="end"/>
      </w:r>
    </w:p>
    <w:p w14:paraId="4CF88270" w14:textId="2020D3D0"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_Toc169685220 \h </w:instrText>
      </w:r>
      <w:r>
        <w:rPr>
          <w:noProof/>
        </w:rPr>
      </w:r>
      <w:r>
        <w:rPr>
          <w:noProof/>
        </w:rPr>
        <w:fldChar w:fldCharType="separate"/>
      </w:r>
      <w:r>
        <w:rPr>
          <w:noProof/>
        </w:rPr>
        <w:t>18</w:t>
      </w:r>
      <w:r>
        <w:rPr>
          <w:noProof/>
        </w:rPr>
        <w:fldChar w:fldCharType="end"/>
      </w:r>
    </w:p>
    <w:p w14:paraId="74B0ECC8" w14:textId="21FBBBC2" w:rsidR="0086652F" w:rsidRDefault="0086652F">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_Toc169685221 \h </w:instrText>
      </w:r>
      <w:r>
        <w:rPr>
          <w:noProof/>
        </w:rPr>
      </w:r>
      <w:r>
        <w:rPr>
          <w:noProof/>
        </w:rPr>
        <w:fldChar w:fldCharType="separate"/>
      </w:r>
      <w:r>
        <w:rPr>
          <w:noProof/>
        </w:rPr>
        <w:t>19</w:t>
      </w:r>
      <w:r>
        <w:rPr>
          <w:noProof/>
        </w:rPr>
        <w:fldChar w:fldCharType="end"/>
      </w:r>
    </w:p>
    <w:p w14:paraId="4278BCA7" w14:textId="72321A7E"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_Toc169685222 \h </w:instrText>
      </w:r>
      <w:r>
        <w:rPr>
          <w:noProof/>
        </w:rPr>
      </w:r>
      <w:r>
        <w:rPr>
          <w:noProof/>
        </w:rPr>
        <w:fldChar w:fldCharType="separate"/>
      </w:r>
      <w:r>
        <w:rPr>
          <w:noProof/>
        </w:rPr>
        <w:t>19</w:t>
      </w:r>
      <w:r>
        <w:rPr>
          <w:noProof/>
        </w:rPr>
        <w:fldChar w:fldCharType="end"/>
      </w:r>
    </w:p>
    <w:p w14:paraId="2CEA2038" w14:textId="2E3E0701"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_Toc169685223 \h </w:instrText>
      </w:r>
      <w:r>
        <w:rPr>
          <w:noProof/>
        </w:rPr>
      </w:r>
      <w:r>
        <w:rPr>
          <w:noProof/>
        </w:rPr>
        <w:fldChar w:fldCharType="separate"/>
      </w:r>
      <w:r>
        <w:rPr>
          <w:noProof/>
        </w:rPr>
        <w:t>19</w:t>
      </w:r>
      <w:r>
        <w:rPr>
          <w:noProof/>
        </w:rPr>
        <w:fldChar w:fldCharType="end"/>
      </w:r>
    </w:p>
    <w:p w14:paraId="2CE2DE1C" w14:textId="18CC1539" w:rsidR="0086652F" w:rsidRDefault="0086652F">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_Toc169685224 \h </w:instrText>
      </w:r>
      <w:r>
        <w:rPr>
          <w:noProof/>
        </w:rPr>
      </w:r>
      <w:r>
        <w:rPr>
          <w:noProof/>
        </w:rPr>
        <w:fldChar w:fldCharType="separate"/>
      </w:r>
      <w:r>
        <w:rPr>
          <w:noProof/>
        </w:rPr>
        <w:t>20</w:t>
      </w:r>
      <w:r>
        <w:rPr>
          <w:noProof/>
        </w:rPr>
        <w:fldChar w:fldCharType="end"/>
      </w:r>
    </w:p>
    <w:p w14:paraId="166FA2E1" w14:textId="6336B964"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_Toc169685225 \h </w:instrText>
      </w:r>
      <w:r>
        <w:rPr>
          <w:noProof/>
        </w:rPr>
      </w:r>
      <w:r>
        <w:rPr>
          <w:noProof/>
        </w:rPr>
        <w:fldChar w:fldCharType="separate"/>
      </w:r>
      <w:r>
        <w:rPr>
          <w:noProof/>
        </w:rPr>
        <w:t>20</w:t>
      </w:r>
      <w:r>
        <w:rPr>
          <w:noProof/>
        </w:rPr>
        <w:fldChar w:fldCharType="end"/>
      </w:r>
    </w:p>
    <w:p w14:paraId="53C848E2" w14:textId="73B55FA6"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_Toc169685226 \h </w:instrText>
      </w:r>
      <w:r>
        <w:rPr>
          <w:noProof/>
        </w:rPr>
      </w:r>
      <w:r>
        <w:rPr>
          <w:noProof/>
        </w:rPr>
        <w:fldChar w:fldCharType="separate"/>
      </w:r>
      <w:r>
        <w:rPr>
          <w:noProof/>
        </w:rPr>
        <w:t>21</w:t>
      </w:r>
      <w:r>
        <w:rPr>
          <w:noProof/>
        </w:rPr>
        <w:fldChar w:fldCharType="end"/>
      </w:r>
    </w:p>
    <w:p w14:paraId="45A0FA51" w14:textId="48893FA9" w:rsidR="0086652F" w:rsidRDefault="0086652F">
      <w:pPr>
        <w:pStyle w:val="TOC3"/>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_Toc169685227 \h </w:instrText>
      </w:r>
      <w:r>
        <w:rPr>
          <w:noProof/>
        </w:rPr>
      </w:r>
      <w:r>
        <w:rPr>
          <w:noProof/>
        </w:rPr>
        <w:fldChar w:fldCharType="separate"/>
      </w:r>
      <w:r>
        <w:rPr>
          <w:noProof/>
        </w:rPr>
        <w:t>22</w:t>
      </w:r>
      <w:r>
        <w:rPr>
          <w:noProof/>
        </w:rPr>
        <w:fldChar w:fldCharType="end"/>
      </w:r>
    </w:p>
    <w:p w14:paraId="4BAFC4B3" w14:textId="355D522C" w:rsidR="0086652F" w:rsidRDefault="0086652F">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_Toc169685228 \h </w:instrText>
      </w:r>
      <w:r>
        <w:rPr>
          <w:noProof/>
        </w:rPr>
      </w:r>
      <w:r>
        <w:rPr>
          <w:noProof/>
        </w:rPr>
        <w:fldChar w:fldCharType="separate"/>
      </w:r>
      <w:r>
        <w:rPr>
          <w:noProof/>
        </w:rPr>
        <w:t>22</w:t>
      </w:r>
      <w:r>
        <w:rPr>
          <w:noProof/>
        </w:rPr>
        <w:fldChar w:fldCharType="end"/>
      </w:r>
    </w:p>
    <w:p w14:paraId="3119E79C" w14:textId="2F4DD26D" w:rsidR="0086652F" w:rsidRDefault="0086652F">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_Toc169685229 \h </w:instrText>
      </w:r>
      <w:r>
        <w:rPr>
          <w:noProof/>
        </w:rPr>
      </w:r>
      <w:r>
        <w:rPr>
          <w:noProof/>
        </w:rPr>
        <w:fldChar w:fldCharType="separate"/>
      </w:r>
      <w:r>
        <w:rPr>
          <w:noProof/>
        </w:rPr>
        <w:t>22</w:t>
      </w:r>
      <w:r>
        <w:rPr>
          <w:noProof/>
        </w:rPr>
        <w:fldChar w:fldCharType="end"/>
      </w:r>
    </w:p>
    <w:p w14:paraId="49D72AAE" w14:textId="2B3DA634" w:rsidR="0086652F" w:rsidRDefault="0086652F">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_Toc169685230 \h </w:instrText>
      </w:r>
      <w:r>
        <w:rPr>
          <w:noProof/>
        </w:rPr>
      </w:r>
      <w:r>
        <w:rPr>
          <w:noProof/>
        </w:rPr>
        <w:fldChar w:fldCharType="separate"/>
      </w:r>
      <w:r>
        <w:rPr>
          <w:noProof/>
        </w:rPr>
        <w:t>22</w:t>
      </w:r>
      <w:r>
        <w:rPr>
          <w:noProof/>
        </w:rPr>
        <w:fldChar w:fldCharType="end"/>
      </w:r>
    </w:p>
    <w:p w14:paraId="5E8D3B56" w14:textId="356285C1" w:rsidR="0086652F" w:rsidRDefault="0086652F">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_Toc169685231 \h </w:instrText>
      </w:r>
      <w:r>
        <w:rPr>
          <w:noProof/>
        </w:rPr>
      </w:r>
      <w:r>
        <w:rPr>
          <w:noProof/>
        </w:rPr>
        <w:fldChar w:fldCharType="separate"/>
      </w:r>
      <w:r>
        <w:rPr>
          <w:noProof/>
        </w:rPr>
        <w:t>22</w:t>
      </w:r>
      <w:r>
        <w:rPr>
          <w:noProof/>
        </w:rPr>
        <w:fldChar w:fldCharType="end"/>
      </w:r>
    </w:p>
    <w:p w14:paraId="6B2A422F" w14:textId="5D038225" w:rsidR="0086652F" w:rsidRDefault="0086652F">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_Toc169685232 \h </w:instrText>
      </w:r>
      <w:r>
        <w:rPr>
          <w:noProof/>
        </w:rPr>
      </w:r>
      <w:r>
        <w:rPr>
          <w:noProof/>
        </w:rPr>
        <w:fldChar w:fldCharType="separate"/>
      </w:r>
      <w:r>
        <w:rPr>
          <w:noProof/>
        </w:rPr>
        <w:t>22</w:t>
      </w:r>
      <w:r>
        <w:rPr>
          <w:noProof/>
        </w:rPr>
        <w:fldChar w:fldCharType="end"/>
      </w:r>
    </w:p>
    <w:p w14:paraId="4F39ED26" w14:textId="160EF9E2" w:rsidR="0086652F" w:rsidRDefault="0086652F">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_Toc169685233 \h </w:instrText>
      </w:r>
      <w:r>
        <w:rPr>
          <w:noProof/>
        </w:rPr>
      </w:r>
      <w:r>
        <w:rPr>
          <w:noProof/>
        </w:rPr>
        <w:fldChar w:fldCharType="separate"/>
      </w:r>
      <w:r>
        <w:rPr>
          <w:noProof/>
        </w:rPr>
        <w:t>22</w:t>
      </w:r>
      <w:r>
        <w:rPr>
          <w:noProof/>
        </w:rPr>
        <w:fldChar w:fldCharType="end"/>
      </w:r>
    </w:p>
    <w:p w14:paraId="7C4BB02E" w14:textId="49F62163" w:rsidR="0086652F" w:rsidRDefault="0086652F">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_Toc169685234 \h </w:instrText>
      </w:r>
      <w:r>
        <w:rPr>
          <w:noProof/>
        </w:rPr>
      </w:r>
      <w:r>
        <w:rPr>
          <w:noProof/>
        </w:rPr>
        <w:fldChar w:fldCharType="separate"/>
      </w:r>
      <w:r>
        <w:rPr>
          <w:noProof/>
        </w:rPr>
        <w:t>23</w:t>
      </w:r>
      <w:r>
        <w:rPr>
          <w:noProof/>
        </w:rPr>
        <w:fldChar w:fldCharType="end"/>
      </w:r>
    </w:p>
    <w:p w14:paraId="7EB2CBB2" w14:textId="18C09B10" w:rsidR="0086652F" w:rsidRDefault="0086652F">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_Toc169685235 \h </w:instrText>
      </w:r>
      <w:r>
        <w:rPr>
          <w:noProof/>
        </w:rPr>
      </w:r>
      <w:r>
        <w:rPr>
          <w:noProof/>
        </w:rPr>
        <w:fldChar w:fldCharType="separate"/>
      </w:r>
      <w:r>
        <w:rPr>
          <w:noProof/>
        </w:rPr>
        <w:t>23</w:t>
      </w:r>
      <w:r>
        <w:rPr>
          <w:noProof/>
        </w:rPr>
        <w:fldChar w:fldCharType="end"/>
      </w:r>
    </w:p>
    <w:p w14:paraId="2C3D5697" w14:textId="3FEF9C8C" w:rsidR="0086652F" w:rsidRDefault="0086652F">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_Toc169685236 \h </w:instrText>
      </w:r>
      <w:r>
        <w:rPr>
          <w:noProof/>
        </w:rPr>
      </w:r>
      <w:r>
        <w:rPr>
          <w:noProof/>
        </w:rPr>
        <w:fldChar w:fldCharType="separate"/>
      </w:r>
      <w:r>
        <w:rPr>
          <w:noProof/>
        </w:rPr>
        <w:t>23</w:t>
      </w:r>
      <w:r>
        <w:rPr>
          <w:noProof/>
        </w:rPr>
        <w:fldChar w:fldCharType="end"/>
      </w:r>
    </w:p>
    <w:p w14:paraId="482F9A20" w14:textId="61163713" w:rsidR="0086652F" w:rsidRDefault="0086652F">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_Toc169685237 \h </w:instrText>
      </w:r>
      <w:r>
        <w:rPr>
          <w:noProof/>
        </w:rPr>
      </w:r>
      <w:r>
        <w:rPr>
          <w:noProof/>
        </w:rPr>
        <w:fldChar w:fldCharType="separate"/>
      </w:r>
      <w:r>
        <w:rPr>
          <w:noProof/>
        </w:rPr>
        <w:t>23</w:t>
      </w:r>
      <w:r>
        <w:rPr>
          <w:noProof/>
        </w:rPr>
        <w:fldChar w:fldCharType="end"/>
      </w:r>
    </w:p>
    <w:p w14:paraId="65388B19" w14:textId="40B3DB32" w:rsidR="0086652F" w:rsidRDefault="0086652F">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_Toc169685238 \h </w:instrText>
      </w:r>
      <w:r>
        <w:rPr>
          <w:noProof/>
        </w:rPr>
      </w:r>
      <w:r>
        <w:rPr>
          <w:noProof/>
        </w:rPr>
        <w:fldChar w:fldCharType="separate"/>
      </w:r>
      <w:r>
        <w:rPr>
          <w:noProof/>
        </w:rPr>
        <w:t>23</w:t>
      </w:r>
      <w:r>
        <w:rPr>
          <w:noProof/>
        </w:rPr>
        <w:fldChar w:fldCharType="end"/>
      </w:r>
    </w:p>
    <w:p w14:paraId="453D373E" w14:textId="2C94ED22" w:rsidR="0086652F" w:rsidRDefault="0086652F">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_Toc169685239 \h </w:instrText>
      </w:r>
      <w:r>
        <w:rPr>
          <w:noProof/>
        </w:rPr>
      </w:r>
      <w:r>
        <w:rPr>
          <w:noProof/>
        </w:rPr>
        <w:fldChar w:fldCharType="separate"/>
      </w:r>
      <w:r>
        <w:rPr>
          <w:noProof/>
        </w:rPr>
        <w:t>24</w:t>
      </w:r>
      <w:r>
        <w:rPr>
          <w:noProof/>
        </w:rPr>
        <w:fldChar w:fldCharType="end"/>
      </w:r>
    </w:p>
    <w:p w14:paraId="587D1459" w14:textId="296F5986" w:rsidR="0086652F" w:rsidRDefault="0086652F">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_Toc169685240 \h </w:instrText>
      </w:r>
      <w:r>
        <w:rPr>
          <w:noProof/>
        </w:rPr>
      </w:r>
      <w:r>
        <w:rPr>
          <w:noProof/>
        </w:rPr>
        <w:fldChar w:fldCharType="separate"/>
      </w:r>
      <w:r>
        <w:rPr>
          <w:noProof/>
        </w:rPr>
        <w:t>24</w:t>
      </w:r>
      <w:r>
        <w:rPr>
          <w:noProof/>
        </w:rPr>
        <w:fldChar w:fldCharType="end"/>
      </w:r>
    </w:p>
    <w:p w14:paraId="51827778" w14:textId="16FE2B31" w:rsidR="0086652F" w:rsidRDefault="0086652F">
      <w:pPr>
        <w:pStyle w:val="TOC4"/>
        <w:rPr>
          <w:rFonts w:asciiTheme="minorHAnsi" w:hAnsiTheme="minorHAnsi" w:cstheme="minorBidi"/>
          <w:noProof/>
          <w:kern w:val="2"/>
          <w:sz w:val="24"/>
          <w:szCs w:val="24"/>
          <w:lang w:eastAsia="en-GB"/>
          <w14:ligatures w14:val="standardContextual"/>
        </w:rPr>
      </w:pPr>
      <w:r w:rsidRPr="009D17BD">
        <w:rPr>
          <w:noProof/>
          <w:lang w:val="en-US"/>
        </w:rPr>
        <w:t>6.1.</w:t>
      </w:r>
      <w:r w:rsidRPr="009D17BD">
        <w:rPr>
          <w:noProof/>
          <w:lang w:val="en-US" w:eastAsia="zh-CN"/>
        </w:rPr>
        <w:t>5</w:t>
      </w:r>
      <w:r w:rsidRPr="009D17BD">
        <w:rPr>
          <w:noProof/>
          <w:lang w:val="en-US"/>
        </w:rPr>
        <w:t>.2</w:t>
      </w:r>
      <w:r>
        <w:rPr>
          <w:rFonts w:asciiTheme="minorHAnsi" w:hAnsiTheme="minorHAnsi" w:cstheme="minorBidi"/>
          <w:noProof/>
          <w:kern w:val="2"/>
          <w:sz w:val="24"/>
          <w:szCs w:val="24"/>
          <w:lang w:eastAsia="en-GB"/>
          <w14:ligatures w14:val="standardContextual"/>
        </w:rPr>
        <w:tab/>
      </w:r>
      <w:r w:rsidRPr="009D17BD">
        <w:rPr>
          <w:noProof/>
          <w:lang w:val="en-US"/>
        </w:rPr>
        <w:t>Structured data types</w:t>
      </w:r>
      <w:r>
        <w:rPr>
          <w:noProof/>
        </w:rPr>
        <w:tab/>
      </w:r>
      <w:r>
        <w:rPr>
          <w:noProof/>
        </w:rPr>
        <w:fldChar w:fldCharType="begin" w:fldLock="1"/>
      </w:r>
      <w:r>
        <w:rPr>
          <w:noProof/>
        </w:rPr>
        <w:instrText xml:space="preserve"> PAGEREF _Toc169685241 \h </w:instrText>
      </w:r>
      <w:r>
        <w:rPr>
          <w:noProof/>
        </w:rPr>
      </w:r>
      <w:r>
        <w:rPr>
          <w:noProof/>
        </w:rPr>
        <w:fldChar w:fldCharType="separate"/>
      </w:r>
      <w:r>
        <w:rPr>
          <w:noProof/>
        </w:rPr>
        <w:t>26</w:t>
      </w:r>
      <w:r>
        <w:rPr>
          <w:noProof/>
        </w:rPr>
        <w:fldChar w:fldCharType="end"/>
      </w:r>
    </w:p>
    <w:p w14:paraId="152E07F8" w14:textId="738B39D2"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_Toc169685242 \h </w:instrText>
      </w:r>
      <w:r>
        <w:rPr>
          <w:noProof/>
        </w:rPr>
      </w:r>
      <w:r>
        <w:rPr>
          <w:noProof/>
        </w:rPr>
        <w:fldChar w:fldCharType="separate"/>
      </w:r>
      <w:r>
        <w:rPr>
          <w:noProof/>
        </w:rPr>
        <w:t>26</w:t>
      </w:r>
      <w:r>
        <w:rPr>
          <w:noProof/>
        </w:rPr>
        <w:fldChar w:fldCharType="end"/>
      </w:r>
    </w:p>
    <w:p w14:paraId="21F4729D" w14:textId="629DDEAE"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_Toc169685243 \h </w:instrText>
      </w:r>
      <w:r>
        <w:rPr>
          <w:noProof/>
        </w:rPr>
      </w:r>
      <w:r>
        <w:rPr>
          <w:noProof/>
        </w:rPr>
        <w:fldChar w:fldCharType="separate"/>
      </w:r>
      <w:r>
        <w:rPr>
          <w:noProof/>
        </w:rPr>
        <w:t>27</w:t>
      </w:r>
      <w:r>
        <w:rPr>
          <w:noProof/>
        </w:rPr>
        <w:fldChar w:fldCharType="end"/>
      </w:r>
    </w:p>
    <w:p w14:paraId="39DDA962" w14:textId="4492817C"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_Toc169685244 \h </w:instrText>
      </w:r>
      <w:r>
        <w:rPr>
          <w:noProof/>
        </w:rPr>
      </w:r>
      <w:r>
        <w:rPr>
          <w:noProof/>
        </w:rPr>
        <w:fldChar w:fldCharType="separate"/>
      </w:r>
      <w:r>
        <w:rPr>
          <w:noProof/>
        </w:rPr>
        <w:t>29</w:t>
      </w:r>
      <w:r>
        <w:rPr>
          <w:noProof/>
        </w:rPr>
        <w:fldChar w:fldCharType="end"/>
      </w:r>
    </w:p>
    <w:p w14:paraId="07B7DEDC" w14:textId="0551E41A"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_Toc169685245 \h </w:instrText>
      </w:r>
      <w:r>
        <w:rPr>
          <w:noProof/>
        </w:rPr>
      </w:r>
      <w:r>
        <w:rPr>
          <w:noProof/>
        </w:rPr>
        <w:fldChar w:fldCharType="separate"/>
      </w:r>
      <w:r>
        <w:rPr>
          <w:noProof/>
        </w:rPr>
        <w:t>31</w:t>
      </w:r>
      <w:r>
        <w:rPr>
          <w:noProof/>
        </w:rPr>
        <w:fldChar w:fldCharType="end"/>
      </w:r>
    </w:p>
    <w:p w14:paraId="33ED51A0" w14:textId="2AF7780D"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_Toc169685246 \h </w:instrText>
      </w:r>
      <w:r>
        <w:rPr>
          <w:noProof/>
        </w:rPr>
      </w:r>
      <w:r>
        <w:rPr>
          <w:noProof/>
        </w:rPr>
        <w:fldChar w:fldCharType="separate"/>
      </w:r>
      <w:r>
        <w:rPr>
          <w:noProof/>
        </w:rPr>
        <w:t>32</w:t>
      </w:r>
      <w:r>
        <w:rPr>
          <w:noProof/>
        </w:rPr>
        <w:fldChar w:fldCharType="end"/>
      </w:r>
    </w:p>
    <w:p w14:paraId="32612757" w14:textId="510CBE53"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_Toc169685247 \h </w:instrText>
      </w:r>
      <w:r>
        <w:rPr>
          <w:noProof/>
        </w:rPr>
      </w:r>
      <w:r>
        <w:rPr>
          <w:noProof/>
        </w:rPr>
        <w:fldChar w:fldCharType="separate"/>
      </w:r>
      <w:r>
        <w:rPr>
          <w:noProof/>
        </w:rPr>
        <w:t>33</w:t>
      </w:r>
      <w:r>
        <w:rPr>
          <w:noProof/>
        </w:rPr>
        <w:fldChar w:fldCharType="end"/>
      </w:r>
    </w:p>
    <w:p w14:paraId="542F01A1" w14:textId="0E88F9CE"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_Toc169685248 \h </w:instrText>
      </w:r>
      <w:r>
        <w:rPr>
          <w:noProof/>
        </w:rPr>
      </w:r>
      <w:r>
        <w:rPr>
          <w:noProof/>
        </w:rPr>
        <w:fldChar w:fldCharType="separate"/>
      </w:r>
      <w:r>
        <w:rPr>
          <w:noProof/>
        </w:rPr>
        <w:t>34</w:t>
      </w:r>
      <w:r>
        <w:rPr>
          <w:noProof/>
        </w:rPr>
        <w:fldChar w:fldCharType="end"/>
      </w:r>
    </w:p>
    <w:p w14:paraId="2A5E7334" w14:textId="3C7CA7E2"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_Toc169685249 \h </w:instrText>
      </w:r>
      <w:r>
        <w:rPr>
          <w:noProof/>
        </w:rPr>
      </w:r>
      <w:r>
        <w:rPr>
          <w:noProof/>
        </w:rPr>
        <w:fldChar w:fldCharType="separate"/>
      </w:r>
      <w:r>
        <w:rPr>
          <w:noProof/>
        </w:rPr>
        <w:t>35</w:t>
      </w:r>
      <w:r>
        <w:rPr>
          <w:noProof/>
        </w:rPr>
        <w:fldChar w:fldCharType="end"/>
      </w:r>
    </w:p>
    <w:p w14:paraId="04765315" w14:textId="6130314A"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_Toc169685250 \h </w:instrText>
      </w:r>
      <w:r>
        <w:rPr>
          <w:noProof/>
        </w:rPr>
      </w:r>
      <w:r>
        <w:rPr>
          <w:noProof/>
        </w:rPr>
        <w:fldChar w:fldCharType="separate"/>
      </w:r>
      <w:r>
        <w:rPr>
          <w:noProof/>
        </w:rPr>
        <w:t>35</w:t>
      </w:r>
      <w:r>
        <w:rPr>
          <w:noProof/>
        </w:rPr>
        <w:fldChar w:fldCharType="end"/>
      </w:r>
    </w:p>
    <w:p w14:paraId="4A5E0127" w14:textId="17447C1D" w:rsidR="0086652F" w:rsidRDefault="0086652F">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fldLock="1"/>
      </w:r>
      <w:r>
        <w:rPr>
          <w:noProof/>
        </w:rPr>
        <w:instrText xml:space="preserve"> PAGEREF _Toc169685251 \h </w:instrText>
      </w:r>
      <w:r>
        <w:rPr>
          <w:noProof/>
        </w:rPr>
      </w:r>
      <w:r>
        <w:rPr>
          <w:noProof/>
        </w:rPr>
        <w:fldChar w:fldCharType="separate"/>
      </w:r>
      <w:r>
        <w:rPr>
          <w:noProof/>
        </w:rPr>
        <w:t>35</w:t>
      </w:r>
      <w:r>
        <w:rPr>
          <w:noProof/>
        </w:rPr>
        <w:fldChar w:fldCharType="end"/>
      </w:r>
    </w:p>
    <w:p w14:paraId="135F1BAC" w14:textId="290A86ED"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_Toc169685252 \h </w:instrText>
      </w:r>
      <w:r>
        <w:rPr>
          <w:noProof/>
        </w:rPr>
      </w:r>
      <w:r>
        <w:rPr>
          <w:noProof/>
        </w:rPr>
        <w:fldChar w:fldCharType="separate"/>
      </w:r>
      <w:r>
        <w:rPr>
          <w:noProof/>
        </w:rPr>
        <w:t>36</w:t>
      </w:r>
      <w:r>
        <w:rPr>
          <w:noProof/>
        </w:rPr>
        <w:fldChar w:fldCharType="end"/>
      </w:r>
    </w:p>
    <w:p w14:paraId="42B55B8B" w14:textId="4C5CFAAF"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_Toc169685253 \h </w:instrText>
      </w:r>
      <w:r>
        <w:rPr>
          <w:noProof/>
        </w:rPr>
      </w:r>
      <w:r>
        <w:rPr>
          <w:noProof/>
        </w:rPr>
        <w:fldChar w:fldCharType="separate"/>
      </w:r>
      <w:r>
        <w:rPr>
          <w:noProof/>
        </w:rPr>
        <w:t>36</w:t>
      </w:r>
      <w:r>
        <w:rPr>
          <w:noProof/>
        </w:rPr>
        <w:fldChar w:fldCharType="end"/>
      </w:r>
    </w:p>
    <w:p w14:paraId="4285B6F7" w14:textId="0CCF1203" w:rsidR="0086652F" w:rsidRDefault="0086652F">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_Toc169685254 \h </w:instrText>
      </w:r>
      <w:r>
        <w:rPr>
          <w:noProof/>
        </w:rPr>
      </w:r>
      <w:r>
        <w:rPr>
          <w:noProof/>
        </w:rPr>
        <w:fldChar w:fldCharType="separate"/>
      </w:r>
      <w:r>
        <w:rPr>
          <w:noProof/>
        </w:rPr>
        <w:t>36</w:t>
      </w:r>
      <w:r>
        <w:rPr>
          <w:noProof/>
        </w:rPr>
        <w:fldChar w:fldCharType="end"/>
      </w:r>
    </w:p>
    <w:p w14:paraId="1EC908E9" w14:textId="0509CD48" w:rsidR="0086652F" w:rsidRDefault="0086652F">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fldLock="1"/>
      </w:r>
      <w:r>
        <w:rPr>
          <w:noProof/>
        </w:rPr>
        <w:instrText xml:space="preserve"> PAGEREF _Toc169685255 \h </w:instrText>
      </w:r>
      <w:r>
        <w:rPr>
          <w:noProof/>
        </w:rPr>
      </w:r>
      <w:r>
        <w:rPr>
          <w:noProof/>
        </w:rPr>
        <w:fldChar w:fldCharType="separate"/>
      </w:r>
      <w:r>
        <w:rPr>
          <w:noProof/>
        </w:rPr>
        <w:t>36</w:t>
      </w:r>
      <w:r>
        <w:rPr>
          <w:noProof/>
        </w:rPr>
        <w:fldChar w:fldCharType="end"/>
      </w:r>
    </w:p>
    <w:p w14:paraId="21678AB1" w14:textId="429CC645" w:rsidR="0086652F" w:rsidRDefault="0086652F">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_Toc169685256 \h </w:instrText>
      </w:r>
      <w:r>
        <w:rPr>
          <w:noProof/>
        </w:rPr>
      </w:r>
      <w:r>
        <w:rPr>
          <w:noProof/>
        </w:rPr>
        <w:fldChar w:fldCharType="separate"/>
      </w:r>
      <w:r>
        <w:rPr>
          <w:noProof/>
        </w:rPr>
        <w:t>36</w:t>
      </w:r>
      <w:r>
        <w:rPr>
          <w:noProof/>
        </w:rPr>
        <w:fldChar w:fldCharType="end"/>
      </w:r>
    </w:p>
    <w:p w14:paraId="1C407D0C" w14:textId="7809A6FF" w:rsidR="0086652F" w:rsidRDefault="0086652F">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_Toc169685257 \h </w:instrText>
      </w:r>
      <w:r>
        <w:rPr>
          <w:noProof/>
        </w:rPr>
      </w:r>
      <w:r>
        <w:rPr>
          <w:noProof/>
        </w:rPr>
        <w:fldChar w:fldCharType="separate"/>
      </w:r>
      <w:r>
        <w:rPr>
          <w:noProof/>
        </w:rPr>
        <w:t>37</w:t>
      </w:r>
      <w:r>
        <w:rPr>
          <w:noProof/>
        </w:rPr>
        <w:fldChar w:fldCharType="end"/>
      </w:r>
    </w:p>
    <w:p w14:paraId="7109F98B" w14:textId="4872FD36" w:rsidR="0086652F" w:rsidRDefault="0086652F">
      <w:pPr>
        <w:pStyle w:val="TOC5"/>
        <w:rPr>
          <w:rFonts w:asciiTheme="minorHAnsi" w:hAnsiTheme="minorHAnsi" w:cstheme="minorBidi"/>
          <w:noProof/>
          <w:kern w:val="2"/>
          <w:sz w:val="24"/>
          <w:szCs w:val="24"/>
          <w:lang w:eastAsia="en-GB"/>
          <w14:ligatures w14:val="standardContextual"/>
        </w:rPr>
      </w:pPr>
      <w:r>
        <w:rPr>
          <w:noProof/>
        </w:rPr>
        <w:t>6.1.5.2.17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fldLock="1"/>
      </w:r>
      <w:r>
        <w:rPr>
          <w:noProof/>
        </w:rPr>
        <w:instrText xml:space="preserve"> PAGEREF _Toc169685258 \h </w:instrText>
      </w:r>
      <w:r>
        <w:rPr>
          <w:noProof/>
        </w:rPr>
      </w:r>
      <w:r>
        <w:rPr>
          <w:noProof/>
        </w:rPr>
        <w:fldChar w:fldCharType="separate"/>
      </w:r>
      <w:r>
        <w:rPr>
          <w:noProof/>
        </w:rPr>
        <w:t>37</w:t>
      </w:r>
      <w:r>
        <w:rPr>
          <w:noProof/>
        </w:rPr>
        <w:fldChar w:fldCharType="end"/>
      </w:r>
    </w:p>
    <w:p w14:paraId="26B72E94" w14:textId="16627AB6" w:rsidR="0086652F" w:rsidRDefault="0086652F">
      <w:pPr>
        <w:pStyle w:val="TOC5"/>
        <w:rPr>
          <w:rFonts w:asciiTheme="minorHAnsi" w:hAnsiTheme="minorHAnsi" w:cstheme="minorBidi"/>
          <w:noProof/>
          <w:kern w:val="2"/>
          <w:sz w:val="24"/>
          <w:szCs w:val="24"/>
          <w:lang w:eastAsia="en-GB"/>
          <w14:ligatures w14:val="standardContextual"/>
        </w:rPr>
      </w:pPr>
      <w:r>
        <w:rPr>
          <w:noProof/>
        </w:rPr>
        <w:t>6.1.5.2.18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fldLock="1"/>
      </w:r>
      <w:r>
        <w:rPr>
          <w:noProof/>
        </w:rPr>
        <w:instrText xml:space="preserve"> PAGEREF _Toc169685259 \h </w:instrText>
      </w:r>
      <w:r>
        <w:rPr>
          <w:noProof/>
        </w:rPr>
      </w:r>
      <w:r>
        <w:rPr>
          <w:noProof/>
        </w:rPr>
        <w:fldChar w:fldCharType="separate"/>
      </w:r>
      <w:r>
        <w:rPr>
          <w:noProof/>
        </w:rPr>
        <w:t>37</w:t>
      </w:r>
      <w:r>
        <w:rPr>
          <w:noProof/>
        </w:rPr>
        <w:fldChar w:fldCharType="end"/>
      </w:r>
    </w:p>
    <w:p w14:paraId="5C829897" w14:textId="17C22505" w:rsidR="0086652F" w:rsidRDefault="0086652F">
      <w:pPr>
        <w:pStyle w:val="TOC4"/>
        <w:rPr>
          <w:rFonts w:asciiTheme="minorHAnsi" w:hAnsiTheme="minorHAnsi" w:cstheme="minorBidi"/>
          <w:noProof/>
          <w:kern w:val="2"/>
          <w:sz w:val="24"/>
          <w:szCs w:val="24"/>
          <w:lang w:eastAsia="en-GB"/>
          <w14:ligatures w14:val="standardContextual"/>
        </w:rPr>
      </w:pPr>
      <w:r w:rsidRPr="009D17BD">
        <w:rPr>
          <w:noProof/>
          <w:lang w:val="en-US"/>
        </w:rPr>
        <w:t>6.1.</w:t>
      </w:r>
      <w:r w:rsidRPr="009D17BD">
        <w:rPr>
          <w:noProof/>
          <w:lang w:val="en-US" w:eastAsia="zh-CN"/>
        </w:rPr>
        <w:t>5</w:t>
      </w:r>
      <w:r w:rsidRPr="009D17BD">
        <w:rPr>
          <w:noProof/>
          <w:lang w:val="en-US"/>
        </w:rPr>
        <w:t>.3</w:t>
      </w:r>
      <w:r>
        <w:rPr>
          <w:rFonts w:asciiTheme="minorHAnsi" w:hAnsiTheme="minorHAnsi" w:cstheme="minorBidi"/>
          <w:noProof/>
          <w:kern w:val="2"/>
          <w:sz w:val="24"/>
          <w:szCs w:val="24"/>
          <w:lang w:eastAsia="en-GB"/>
          <w14:ligatures w14:val="standardContextual"/>
        </w:rPr>
        <w:tab/>
      </w:r>
      <w:r w:rsidRPr="009D17BD">
        <w:rPr>
          <w:noProof/>
          <w:lang w:val="en-US"/>
        </w:rPr>
        <w:t>Simple data types and enumerations</w:t>
      </w:r>
      <w:r>
        <w:rPr>
          <w:noProof/>
        </w:rPr>
        <w:tab/>
      </w:r>
      <w:r>
        <w:rPr>
          <w:noProof/>
        </w:rPr>
        <w:fldChar w:fldCharType="begin" w:fldLock="1"/>
      </w:r>
      <w:r>
        <w:rPr>
          <w:noProof/>
        </w:rPr>
        <w:instrText xml:space="preserve"> PAGEREF _Toc169685260 \h </w:instrText>
      </w:r>
      <w:r>
        <w:rPr>
          <w:noProof/>
        </w:rPr>
      </w:r>
      <w:r>
        <w:rPr>
          <w:noProof/>
        </w:rPr>
        <w:fldChar w:fldCharType="separate"/>
      </w:r>
      <w:r>
        <w:rPr>
          <w:noProof/>
        </w:rPr>
        <w:t>37</w:t>
      </w:r>
      <w:r>
        <w:rPr>
          <w:noProof/>
        </w:rPr>
        <w:fldChar w:fldCharType="end"/>
      </w:r>
    </w:p>
    <w:p w14:paraId="1924B4DF" w14:textId="64AD2AB4"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_Toc169685261 \h </w:instrText>
      </w:r>
      <w:r>
        <w:rPr>
          <w:noProof/>
        </w:rPr>
      </w:r>
      <w:r>
        <w:rPr>
          <w:noProof/>
        </w:rPr>
        <w:fldChar w:fldCharType="separate"/>
      </w:r>
      <w:r>
        <w:rPr>
          <w:noProof/>
        </w:rPr>
        <w:t>37</w:t>
      </w:r>
      <w:r>
        <w:rPr>
          <w:noProof/>
        </w:rPr>
        <w:fldChar w:fldCharType="end"/>
      </w:r>
    </w:p>
    <w:p w14:paraId="303B8496" w14:textId="325BE1DB"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_Toc169685262 \h </w:instrText>
      </w:r>
      <w:r>
        <w:rPr>
          <w:noProof/>
        </w:rPr>
      </w:r>
      <w:r>
        <w:rPr>
          <w:noProof/>
        </w:rPr>
        <w:fldChar w:fldCharType="separate"/>
      </w:r>
      <w:r>
        <w:rPr>
          <w:noProof/>
        </w:rPr>
        <w:t>38</w:t>
      </w:r>
      <w:r>
        <w:rPr>
          <w:noProof/>
        </w:rPr>
        <w:fldChar w:fldCharType="end"/>
      </w:r>
    </w:p>
    <w:p w14:paraId="765A4375" w14:textId="1B741B1E"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_Toc169685263 \h </w:instrText>
      </w:r>
      <w:r>
        <w:rPr>
          <w:noProof/>
        </w:rPr>
      </w:r>
      <w:r>
        <w:rPr>
          <w:noProof/>
        </w:rPr>
        <w:fldChar w:fldCharType="separate"/>
      </w:r>
      <w:r>
        <w:rPr>
          <w:noProof/>
        </w:rPr>
        <w:t>38</w:t>
      </w:r>
      <w:r>
        <w:rPr>
          <w:noProof/>
        </w:rPr>
        <w:fldChar w:fldCharType="end"/>
      </w:r>
    </w:p>
    <w:p w14:paraId="7FDADEF4" w14:textId="1BB7FEE2"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_Toc169685264 \h </w:instrText>
      </w:r>
      <w:r>
        <w:rPr>
          <w:noProof/>
        </w:rPr>
      </w:r>
      <w:r>
        <w:rPr>
          <w:noProof/>
        </w:rPr>
        <w:fldChar w:fldCharType="separate"/>
      </w:r>
      <w:r>
        <w:rPr>
          <w:noProof/>
        </w:rPr>
        <w:t>38</w:t>
      </w:r>
      <w:r>
        <w:rPr>
          <w:noProof/>
        </w:rPr>
        <w:fldChar w:fldCharType="end"/>
      </w:r>
    </w:p>
    <w:p w14:paraId="0AA835CC" w14:textId="38E8A33D"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_Toc169685265 \h </w:instrText>
      </w:r>
      <w:r>
        <w:rPr>
          <w:noProof/>
        </w:rPr>
      </w:r>
      <w:r>
        <w:rPr>
          <w:noProof/>
        </w:rPr>
        <w:fldChar w:fldCharType="separate"/>
      </w:r>
      <w:r>
        <w:rPr>
          <w:noProof/>
        </w:rPr>
        <w:t>38</w:t>
      </w:r>
      <w:r>
        <w:rPr>
          <w:noProof/>
        </w:rPr>
        <w:fldChar w:fldCharType="end"/>
      </w:r>
    </w:p>
    <w:p w14:paraId="72249006" w14:textId="5E2B3855" w:rsidR="0086652F" w:rsidRDefault="0086652F">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_Toc169685266 \h </w:instrText>
      </w:r>
      <w:r>
        <w:rPr>
          <w:noProof/>
        </w:rPr>
      </w:r>
      <w:r>
        <w:rPr>
          <w:noProof/>
        </w:rPr>
        <w:fldChar w:fldCharType="separate"/>
      </w:r>
      <w:r>
        <w:rPr>
          <w:noProof/>
        </w:rPr>
        <w:t>39</w:t>
      </w:r>
      <w:r>
        <w:rPr>
          <w:noProof/>
        </w:rPr>
        <w:fldChar w:fldCharType="end"/>
      </w:r>
    </w:p>
    <w:p w14:paraId="7FB629DE" w14:textId="700289F6" w:rsidR="0086652F" w:rsidRDefault="0086652F">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_Toc169685267 \h </w:instrText>
      </w:r>
      <w:r>
        <w:rPr>
          <w:noProof/>
        </w:rPr>
      </w:r>
      <w:r>
        <w:rPr>
          <w:noProof/>
        </w:rPr>
        <w:fldChar w:fldCharType="separate"/>
      </w:r>
      <w:r>
        <w:rPr>
          <w:noProof/>
        </w:rPr>
        <w:t>39</w:t>
      </w:r>
      <w:r>
        <w:rPr>
          <w:noProof/>
        </w:rPr>
        <w:fldChar w:fldCharType="end"/>
      </w:r>
    </w:p>
    <w:p w14:paraId="0A7114E0" w14:textId="7A2BF75D" w:rsidR="0086652F" w:rsidRDefault="0086652F">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fldLock="1"/>
      </w:r>
      <w:r>
        <w:rPr>
          <w:noProof/>
        </w:rPr>
        <w:instrText xml:space="preserve"> PAGEREF _Toc169685268 \h </w:instrText>
      </w:r>
      <w:r>
        <w:rPr>
          <w:noProof/>
        </w:rPr>
      </w:r>
      <w:r>
        <w:rPr>
          <w:noProof/>
        </w:rPr>
        <w:fldChar w:fldCharType="separate"/>
      </w:r>
      <w:r>
        <w:rPr>
          <w:noProof/>
        </w:rPr>
        <w:t>39</w:t>
      </w:r>
      <w:r>
        <w:rPr>
          <w:noProof/>
        </w:rPr>
        <w:fldChar w:fldCharType="end"/>
      </w:r>
    </w:p>
    <w:p w14:paraId="2F3A8628" w14:textId="21697D5D" w:rsidR="0086652F" w:rsidRDefault="0086652F">
      <w:pPr>
        <w:pStyle w:val="TOC5"/>
        <w:rPr>
          <w:rFonts w:asciiTheme="minorHAnsi" w:hAnsiTheme="minorHAnsi" w:cstheme="minorBidi"/>
          <w:noProof/>
          <w:kern w:val="2"/>
          <w:sz w:val="24"/>
          <w:szCs w:val="24"/>
          <w:lang w:eastAsia="en-GB"/>
          <w14:ligatures w14:val="standardContextual"/>
        </w:rPr>
      </w:pPr>
      <w:r>
        <w:rPr>
          <w:noProof/>
        </w:rPr>
        <w:t>6.1.5.3.9</w:t>
      </w:r>
      <w:r>
        <w:rPr>
          <w:rFonts w:asciiTheme="minorHAnsi" w:hAnsiTheme="minorHAnsi" w:cstheme="minorBidi"/>
          <w:noProof/>
          <w:kern w:val="2"/>
          <w:sz w:val="24"/>
          <w:szCs w:val="24"/>
          <w:lang w:eastAsia="en-GB"/>
          <w14:ligatures w14:val="standardContextual"/>
        </w:rPr>
        <w:tab/>
      </w:r>
      <w:r>
        <w:rPr>
          <w:noProof/>
        </w:rPr>
        <w:t xml:space="preserve"> Enumeration: IntegrityComputingEntity</w:t>
      </w:r>
      <w:r>
        <w:rPr>
          <w:noProof/>
        </w:rPr>
        <w:tab/>
      </w:r>
      <w:r>
        <w:rPr>
          <w:noProof/>
        </w:rPr>
        <w:fldChar w:fldCharType="begin" w:fldLock="1"/>
      </w:r>
      <w:r>
        <w:rPr>
          <w:noProof/>
        </w:rPr>
        <w:instrText xml:space="preserve"> PAGEREF _Toc169685269 \h </w:instrText>
      </w:r>
      <w:r>
        <w:rPr>
          <w:noProof/>
        </w:rPr>
      </w:r>
      <w:r>
        <w:rPr>
          <w:noProof/>
        </w:rPr>
        <w:fldChar w:fldCharType="separate"/>
      </w:r>
      <w:r>
        <w:rPr>
          <w:noProof/>
        </w:rPr>
        <w:t>40</w:t>
      </w:r>
      <w:r>
        <w:rPr>
          <w:noProof/>
        </w:rPr>
        <w:fldChar w:fldCharType="end"/>
      </w:r>
    </w:p>
    <w:p w14:paraId="73396985" w14:textId="1B7BEA4C" w:rsidR="0086652F" w:rsidRDefault="0086652F">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_Toc169685270 \h </w:instrText>
      </w:r>
      <w:r>
        <w:rPr>
          <w:noProof/>
        </w:rPr>
      </w:r>
      <w:r>
        <w:rPr>
          <w:noProof/>
        </w:rPr>
        <w:fldChar w:fldCharType="separate"/>
      </w:r>
      <w:r>
        <w:rPr>
          <w:noProof/>
        </w:rPr>
        <w:t>40</w:t>
      </w:r>
      <w:r>
        <w:rPr>
          <w:noProof/>
        </w:rPr>
        <w:fldChar w:fldCharType="end"/>
      </w:r>
    </w:p>
    <w:p w14:paraId="7C920DF8" w14:textId="114EBD3D" w:rsidR="0086652F" w:rsidRDefault="0086652F">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_Toc169685271 \h </w:instrText>
      </w:r>
      <w:r>
        <w:rPr>
          <w:noProof/>
        </w:rPr>
      </w:r>
      <w:r>
        <w:rPr>
          <w:noProof/>
        </w:rPr>
        <w:fldChar w:fldCharType="separate"/>
      </w:r>
      <w:r>
        <w:rPr>
          <w:noProof/>
        </w:rPr>
        <w:t>40</w:t>
      </w:r>
      <w:r>
        <w:rPr>
          <w:noProof/>
        </w:rPr>
        <w:fldChar w:fldCharType="end"/>
      </w:r>
    </w:p>
    <w:p w14:paraId="0A2EF0A3" w14:textId="4F1F46B8" w:rsidR="0086652F" w:rsidRDefault="0086652F">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_Toc169685272 \h </w:instrText>
      </w:r>
      <w:r>
        <w:rPr>
          <w:noProof/>
        </w:rPr>
      </w:r>
      <w:r>
        <w:rPr>
          <w:noProof/>
        </w:rPr>
        <w:fldChar w:fldCharType="separate"/>
      </w:r>
      <w:r>
        <w:rPr>
          <w:noProof/>
        </w:rPr>
        <w:t>40</w:t>
      </w:r>
      <w:r>
        <w:rPr>
          <w:noProof/>
        </w:rPr>
        <w:fldChar w:fldCharType="end"/>
      </w:r>
    </w:p>
    <w:p w14:paraId="45D25556" w14:textId="47E27CAF" w:rsidR="0086652F" w:rsidRDefault="0086652F">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_Toc169685273 \h </w:instrText>
      </w:r>
      <w:r>
        <w:rPr>
          <w:noProof/>
        </w:rPr>
      </w:r>
      <w:r>
        <w:rPr>
          <w:noProof/>
        </w:rPr>
        <w:fldChar w:fldCharType="separate"/>
      </w:r>
      <w:r>
        <w:rPr>
          <w:noProof/>
        </w:rPr>
        <w:t>40</w:t>
      </w:r>
      <w:r>
        <w:rPr>
          <w:noProof/>
        </w:rPr>
        <w:fldChar w:fldCharType="end"/>
      </w:r>
    </w:p>
    <w:p w14:paraId="31209FF5" w14:textId="486E53DA" w:rsidR="0086652F" w:rsidRDefault="0086652F">
      <w:pPr>
        <w:pStyle w:val="TOC3"/>
        <w:rPr>
          <w:rFonts w:asciiTheme="minorHAnsi" w:hAnsiTheme="minorHAnsi" w:cstheme="minorBidi"/>
          <w:noProof/>
          <w:kern w:val="2"/>
          <w:sz w:val="24"/>
          <w:szCs w:val="24"/>
          <w:lang w:eastAsia="en-GB"/>
          <w14:ligatures w14:val="standardContextual"/>
        </w:rPr>
      </w:pPr>
      <w:r w:rsidRPr="009D17BD">
        <w:rPr>
          <w:noProof/>
          <w:lang w:val="en-US"/>
        </w:rPr>
        <w:t>6.1.</w:t>
      </w:r>
      <w:r w:rsidRPr="009D17BD">
        <w:rPr>
          <w:noProof/>
          <w:lang w:val="en-US" w:eastAsia="zh-CN"/>
        </w:rPr>
        <w:t>7</w:t>
      </w:r>
      <w:r>
        <w:rPr>
          <w:rFonts w:asciiTheme="minorHAnsi" w:hAnsiTheme="minorHAnsi" w:cstheme="minorBidi"/>
          <w:noProof/>
          <w:kern w:val="2"/>
          <w:sz w:val="24"/>
          <w:szCs w:val="24"/>
          <w:lang w:eastAsia="en-GB"/>
          <w14:ligatures w14:val="standardContextual"/>
        </w:rPr>
        <w:tab/>
      </w:r>
      <w:r w:rsidRPr="009D17BD">
        <w:rPr>
          <w:noProof/>
          <w:lang w:val="en-US"/>
        </w:rPr>
        <w:t>Feature negotiation</w:t>
      </w:r>
      <w:r>
        <w:rPr>
          <w:noProof/>
        </w:rPr>
        <w:tab/>
      </w:r>
      <w:r>
        <w:rPr>
          <w:noProof/>
        </w:rPr>
        <w:fldChar w:fldCharType="begin" w:fldLock="1"/>
      </w:r>
      <w:r>
        <w:rPr>
          <w:noProof/>
        </w:rPr>
        <w:instrText xml:space="preserve"> PAGEREF _Toc169685274 \h </w:instrText>
      </w:r>
      <w:r>
        <w:rPr>
          <w:noProof/>
        </w:rPr>
      </w:r>
      <w:r>
        <w:rPr>
          <w:noProof/>
        </w:rPr>
        <w:fldChar w:fldCharType="separate"/>
      </w:r>
      <w:r>
        <w:rPr>
          <w:noProof/>
        </w:rPr>
        <w:t>40</w:t>
      </w:r>
      <w:r>
        <w:rPr>
          <w:noProof/>
        </w:rPr>
        <w:fldChar w:fldCharType="end"/>
      </w:r>
    </w:p>
    <w:p w14:paraId="4BA53A11" w14:textId="4627D78A" w:rsidR="0086652F" w:rsidRDefault="0086652F">
      <w:pPr>
        <w:pStyle w:val="TOC3"/>
        <w:rPr>
          <w:rFonts w:asciiTheme="minorHAnsi" w:hAnsiTheme="minorHAnsi" w:cstheme="minorBidi"/>
          <w:noProof/>
          <w:kern w:val="2"/>
          <w:sz w:val="24"/>
          <w:szCs w:val="24"/>
          <w:lang w:eastAsia="en-GB"/>
          <w14:ligatures w14:val="standardContextual"/>
        </w:rPr>
      </w:pPr>
      <w:r w:rsidRPr="009D17BD">
        <w:rPr>
          <w:noProof/>
          <w:lang w:val="en-US"/>
        </w:rPr>
        <w:t>6.1.</w:t>
      </w:r>
      <w:r w:rsidRPr="009D17BD">
        <w:rPr>
          <w:noProof/>
          <w:lang w:val="en-US" w:eastAsia="zh-CN"/>
        </w:rPr>
        <w:t>8</w:t>
      </w:r>
      <w:r>
        <w:rPr>
          <w:rFonts w:asciiTheme="minorHAnsi" w:hAnsiTheme="minorHAnsi" w:cstheme="minorBidi"/>
          <w:noProof/>
          <w:kern w:val="2"/>
          <w:sz w:val="24"/>
          <w:szCs w:val="24"/>
          <w:lang w:eastAsia="en-GB"/>
          <w14:ligatures w14:val="standardContextual"/>
        </w:rPr>
        <w:tab/>
      </w:r>
      <w:r w:rsidRPr="009D17BD">
        <w:rPr>
          <w:noProof/>
          <w:lang w:val="en-US"/>
        </w:rPr>
        <w:t>Security</w:t>
      </w:r>
      <w:r>
        <w:rPr>
          <w:noProof/>
        </w:rPr>
        <w:tab/>
      </w:r>
      <w:r>
        <w:rPr>
          <w:noProof/>
        </w:rPr>
        <w:fldChar w:fldCharType="begin" w:fldLock="1"/>
      </w:r>
      <w:r>
        <w:rPr>
          <w:noProof/>
        </w:rPr>
        <w:instrText xml:space="preserve"> PAGEREF _Toc169685275 \h </w:instrText>
      </w:r>
      <w:r>
        <w:rPr>
          <w:noProof/>
        </w:rPr>
      </w:r>
      <w:r>
        <w:rPr>
          <w:noProof/>
        </w:rPr>
        <w:fldChar w:fldCharType="separate"/>
      </w:r>
      <w:r>
        <w:rPr>
          <w:noProof/>
        </w:rPr>
        <w:t>41</w:t>
      </w:r>
      <w:r>
        <w:rPr>
          <w:noProof/>
        </w:rPr>
        <w:fldChar w:fldCharType="end"/>
      </w:r>
    </w:p>
    <w:p w14:paraId="1CB183A2" w14:textId="3F27B92F" w:rsidR="0086652F" w:rsidRDefault="0086652F">
      <w:pPr>
        <w:pStyle w:val="TOC3"/>
        <w:rPr>
          <w:rFonts w:asciiTheme="minorHAnsi" w:hAnsiTheme="minorHAnsi" w:cstheme="minorBidi"/>
          <w:noProof/>
          <w:kern w:val="2"/>
          <w:sz w:val="24"/>
          <w:szCs w:val="24"/>
          <w:lang w:eastAsia="en-GB"/>
          <w14:ligatures w14:val="standardContextual"/>
        </w:rPr>
      </w:pPr>
      <w:r w:rsidRPr="009D17BD">
        <w:rPr>
          <w:noProof/>
          <w:lang w:val="en-US"/>
        </w:rPr>
        <w:t>6.1.</w:t>
      </w:r>
      <w:r w:rsidRPr="009D17BD">
        <w:rPr>
          <w:noProof/>
          <w:lang w:val="en-US" w:eastAsia="zh-CN"/>
        </w:rPr>
        <w:t>9</w:t>
      </w:r>
      <w:r>
        <w:rPr>
          <w:rFonts w:asciiTheme="minorHAnsi" w:hAnsiTheme="minorHAnsi" w:cstheme="minorBidi"/>
          <w:noProof/>
          <w:kern w:val="2"/>
          <w:sz w:val="24"/>
          <w:szCs w:val="24"/>
          <w:lang w:eastAsia="en-GB"/>
          <w14:ligatures w14:val="standardContextual"/>
        </w:rPr>
        <w:tab/>
      </w:r>
      <w:r w:rsidRPr="009D17BD">
        <w:rPr>
          <w:noProof/>
          <w:lang w:val="en-US"/>
        </w:rPr>
        <w:t>HTTP redirection</w:t>
      </w:r>
      <w:r>
        <w:rPr>
          <w:noProof/>
        </w:rPr>
        <w:tab/>
      </w:r>
      <w:r>
        <w:rPr>
          <w:noProof/>
        </w:rPr>
        <w:fldChar w:fldCharType="begin" w:fldLock="1"/>
      </w:r>
      <w:r>
        <w:rPr>
          <w:noProof/>
        </w:rPr>
        <w:instrText xml:space="preserve"> PAGEREF _Toc169685276 \h </w:instrText>
      </w:r>
      <w:r>
        <w:rPr>
          <w:noProof/>
        </w:rPr>
      </w:r>
      <w:r>
        <w:rPr>
          <w:noProof/>
        </w:rPr>
        <w:fldChar w:fldCharType="separate"/>
      </w:r>
      <w:r>
        <w:rPr>
          <w:noProof/>
        </w:rPr>
        <w:t>41</w:t>
      </w:r>
      <w:r>
        <w:rPr>
          <w:noProof/>
        </w:rPr>
        <w:fldChar w:fldCharType="end"/>
      </w:r>
    </w:p>
    <w:p w14:paraId="61138F14" w14:textId="32982E35" w:rsidR="0086652F" w:rsidRDefault="0086652F">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_Toc169685277 \h </w:instrText>
      </w:r>
      <w:r>
        <w:rPr>
          <w:noProof/>
        </w:rPr>
      </w:r>
      <w:r>
        <w:rPr>
          <w:noProof/>
        </w:rPr>
        <w:fldChar w:fldCharType="separate"/>
      </w:r>
      <w:r>
        <w:rPr>
          <w:noProof/>
        </w:rPr>
        <w:t>42</w:t>
      </w:r>
      <w:r>
        <w:rPr>
          <w:noProof/>
        </w:rPr>
        <w:fldChar w:fldCharType="end"/>
      </w:r>
    </w:p>
    <w:p w14:paraId="4664D911" w14:textId="6B027F6B" w:rsidR="0086652F" w:rsidRDefault="0086652F">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_Toc169685278 \h </w:instrText>
      </w:r>
      <w:r>
        <w:rPr>
          <w:noProof/>
        </w:rPr>
      </w:r>
      <w:r>
        <w:rPr>
          <w:noProof/>
        </w:rPr>
        <w:fldChar w:fldCharType="separate"/>
      </w:r>
      <w:r>
        <w:rPr>
          <w:noProof/>
        </w:rPr>
        <w:t>42</w:t>
      </w:r>
      <w:r>
        <w:rPr>
          <w:noProof/>
        </w:rPr>
        <w:fldChar w:fldCharType="end"/>
      </w:r>
    </w:p>
    <w:p w14:paraId="25E8431C" w14:textId="3FF78C67" w:rsidR="0086652F" w:rsidRDefault="0086652F">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_Toc169685279 \h </w:instrText>
      </w:r>
      <w:r>
        <w:rPr>
          <w:noProof/>
        </w:rPr>
      </w:r>
      <w:r>
        <w:rPr>
          <w:noProof/>
        </w:rPr>
        <w:fldChar w:fldCharType="separate"/>
      </w:r>
      <w:r>
        <w:rPr>
          <w:noProof/>
        </w:rPr>
        <w:t>42</w:t>
      </w:r>
      <w:r>
        <w:rPr>
          <w:noProof/>
        </w:rPr>
        <w:fldChar w:fldCharType="end"/>
      </w:r>
    </w:p>
    <w:p w14:paraId="5A634C28" w14:textId="6A976564" w:rsidR="0086652F" w:rsidRDefault="0086652F">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_Toc169685280 \h </w:instrText>
      </w:r>
      <w:r>
        <w:rPr>
          <w:noProof/>
        </w:rPr>
      </w:r>
      <w:r>
        <w:rPr>
          <w:noProof/>
        </w:rPr>
        <w:fldChar w:fldCharType="separate"/>
      </w:r>
      <w:r>
        <w:rPr>
          <w:noProof/>
        </w:rPr>
        <w:t>54</w:t>
      </w:r>
      <w:r>
        <w:rPr>
          <w:noProof/>
        </w:rPr>
        <w:fldChar w:fldCharType="end"/>
      </w:r>
    </w:p>
    <w:p w14:paraId="548BFB11" w14:textId="2E6D8335" w:rsidR="008D72A7" w:rsidRDefault="00EA6402"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0" w:name="foreword"/>
      <w:bookmarkStart w:id="11" w:name="_Toc2086433"/>
      <w:bookmarkStart w:id="12" w:name="_Toc22624222"/>
      <w:bookmarkStart w:id="13" w:name="_Toc26202283"/>
      <w:bookmarkStart w:id="14" w:name="_Toc26202469"/>
      <w:bookmarkStart w:id="15" w:name="_Toc34804177"/>
      <w:bookmarkStart w:id="16" w:name="_Toc35935748"/>
      <w:bookmarkStart w:id="17" w:name="_Toc45029968"/>
      <w:bookmarkStart w:id="18" w:name="_Toc51922328"/>
      <w:bookmarkStart w:id="19" w:name="_Toc51922742"/>
      <w:bookmarkStart w:id="20" w:name="_Toc114771263"/>
      <w:bookmarkStart w:id="21" w:name="_Toc138344227"/>
      <w:bookmarkStart w:id="22" w:name="_Toc153817215"/>
      <w:bookmarkStart w:id="23" w:name="_Toc169685173"/>
      <w:bookmarkEnd w:id="10"/>
      <w:r w:rsidRPr="008D72A7">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7021CA49" w14:textId="77777777" w:rsidR="008D72A7" w:rsidRPr="008D72A7" w:rsidRDefault="008D72A7" w:rsidP="008D72A7">
      <w:r>
        <w:t xml:space="preserve">This Technical </w:t>
      </w:r>
      <w:bookmarkStart w:id="24" w:name="spectype3"/>
      <w:r>
        <w:t>Specification</w:t>
      </w:r>
      <w:bookmarkEnd w:id="24"/>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5" w:name="introduction"/>
      <w:bookmarkStart w:id="26" w:name="_Toc18853021"/>
      <w:bookmarkStart w:id="27" w:name="_Toc22141021"/>
      <w:bookmarkStart w:id="28" w:name="_Toc22624223"/>
      <w:bookmarkStart w:id="29" w:name="_Toc26202284"/>
      <w:bookmarkStart w:id="30" w:name="_Toc26202470"/>
      <w:bookmarkStart w:id="31" w:name="_Toc34804178"/>
      <w:bookmarkStart w:id="32" w:name="_Toc35935749"/>
      <w:bookmarkStart w:id="33" w:name="_Toc45029969"/>
      <w:bookmarkStart w:id="34" w:name="_Toc51922329"/>
      <w:bookmarkStart w:id="35" w:name="_Toc51922743"/>
      <w:bookmarkStart w:id="36" w:name="_Toc114771264"/>
      <w:bookmarkStart w:id="37" w:name="_Toc138344228"/>
      <w:bookmarkStart w:id="38" w:name="_Toc153817216"/>
      <w:bookmarkStart w:id="39" w:name="_Toc169685174"/>
      <w:bookmarkEnd w:id="25"/>
      <w:r w:rsidRPr="008D72A7">
        <w:t>1</w:t>
      </w:r>
      <w:r w:rsidRPr="008D72A7">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40" w:name="_Toc26202285"/>
      <w:bookmarkStart w:id="41" w:name="_Toc22624224"/>
      <w:bookmarkStart w:id="42" w:name="_Toc22141022"/>
      <w:bookmarkStart w:id="43" w:name="_Toc18853022"/>
      <w:bookmarkStart w:id="44" w:name="_Toc26202471"/>
      <w:bookmarkStart w:id="45" w:name="_Toc34804179"/>
      <w:bookmarkStart w:id="46" w:name="_Toc35935750"/>
      <w:bookmarkStart w:id="47" w:name="_Toc45029970"/>
      <w:bookmarkStart w:id="48" w:name="_Toc51922330"/>
      <w:bookmarkStart w:id="49" w:name="_Toc51922744"/>
      <w:bookmarkStart w:id="50" w:name="_Toc114771265"/>
      <w:bookmarkStart w:id="51" w:name="_Toc138344229"/>
      <w:bookmarkStart w:id="52" w:name="_Toc153817217"/>
      <w:bookmarkStart w:id="53" w:name="_Toc169685175"/>
      <w:r w:rsidRPr="008D72A7">
        <w:t>2</w:t>
      </w:r>
      <w:r w:rsidRPr="008D72A7">
        <w:tab/>
        <w:t>References</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54"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1" w:history="1">
        <w:r w:rsidR="00A55D76">
          <w:rPr>
            <w:rStyle w:val="Hyperlink"/>
            <w:lang w:val="en-US"/>
          </w:rPr>
          <w:t>https://spec.openapis.org/oas/v3.0.0</w:t>
        </w:r>
      </w:hyperlink>
      <w:r>
        <w:rPr>
          <w:noProof/>
        </w:rPr>
        <w:t>.</w:t>
      </w:r>
    </w:p>
    <w:bookmarkEnd w:id="54"/>
    <w:p w14:paraId="6B0C908B" w14:textId="77777777"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77777777"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53C5B7DE"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32BB0F0" w14:textId="5860A82F" w:rsidR="00591B42" w:rsidRPr="00C2532B" w:rsidRDefault="00591B42" w:rsidP="00791867">
      <w:pPr>
        <w:pStyle w:val="EX"/>
        <w:rPr>
          <w:rFonts w:eastAsiaTheme="minorEastAsia"/>
          <w:lang w:eastAsia="zh-CN"/>
        </w:rPr>
      </w:pPr>
      <w:r>
        <w:rPr>
          <w:lang w:eastAsia="zh-CN"/>
        </w:rPr>
        <w:t>[</w:t>
      </w:r>
      <w:r w:rsidR="00EE0D85">
        <w:rPr>
          <w:lang w:eastAsia="zh-CN"/>
        </w:rPr>
        <w:t>23</w:t>
      </w:r>
      <w:r>
        <w:rPr>
          <w:lang w:eastAsia="zh-CN"/>
        </w:rPr>
        <w:t>]</w:t>
      </w:r>
      <w:r>
        <w:rPr>
          <w:lang w:eastAsia="zh-CN"/>
        </w:rPr>
        <w:tab/>
        <w:t xml:space="preserve">3GPP </w:t>
      </w:r>
      <w:r>
        <w:t>TS 37.355: "Technical Specification Group Radio Access Network; LTE Positioning Protocol (LPP)".</w:t>
      </w:r>
    </w:p>
    <w:p w14:paraId="76E7A1FD" w14:textId="77777777" w:rsidR="008D72A7" w:rsidRPr="008D72A7" w:rsidRDefault="008D72A7" w:rsidP="00EF4063">
      <w:pPr>
        <w:pStyle w:val="Heading1"/>
      </w:pPr>
      <w:r w:rsidRPr="008D72A7">
        <w:t xml:space="preserve"> </w:t>
      </w:r>
      <w:bookmarkStart w:id="55" w:name="_Toc26202286"/>
      <w:bookmarkStart w:id="56" w:name="_Toc22624225"/>
      <w:bookmarkStart w:id="57" w:name="_Toc22141023"/>
      <w:bookmarkStart w:id="58" w:name="_Toc18853023"/>
      <w:bookmarkStart w:id="59" w:name="_Toc26202472"/>
      <w:bookmarkStart w:id="60" w:name="_Toc34804180"/>
      <w:bookmarkStart w:id="61" w:name="_Toc35935751"/>
      <w:bookmarkStart w:id="62" w:name="_Toc45029971"/>
      <w:bookmarkStart w:id="63" w:name="_Toc51922331"/>
      <w:bookmarkStart w:id="64" w:name="_Toc51922745"/>
      <w:bookmarkStart w:id="65" w:name="_Toc114771266"/>
      <w:bookmarkStart w:id="66" w:name="_Toc138344230"/>
      <w:bookmarkStart w:id="67" w:name="_Toc153817218"/>
      <w:bookmarkStart w:id="68" w:name="_Toc169685176"/>
      <w:r w:rsidRPr="008D72A7">
        <w:t>3</w:t>
      </w:r>
      <w:r w:rsidRPr="008D72A7">
        <w:tab/>
      </w:r>
      <w:bookmarkEnd w:id="55"/>
      <w:bookmarkEnd w:id="56"/>
      <w:bookmarkEnd w:id="57"/>
      <w:bookmarkEnd w:id="58"/>
      <w:bookmarkEnd w:id="59"/>
      <w:bookmarkEnd w:id="60"/>
      <w:r w:rsidR="00325ACD" w:rsidRPr="004D3578">
        <w:t>Definitions</w:t>
      </w:r>
      <w:r w:rsidR="00325ACD">
        <w:t xml:space="preserve"> of terms, symbols and abbreviations</w:t>
      </w:r>
      <w:bookmarkEnd w:id="61"/>
      <w:bookmarkEnd w:id="62"/>
      <w:bookmarkEnd w:id="63"/>
      <w:bookmarkEnd w:id="64"/>
      <w:bookmarkEnd w:id="65"/>
      <w:bookmarkEnd w:id="66"/>
      <w:bookmarkEnd w:id="67"/>
      <w:bookmarkEnd w:id="68"/>
    </w:p>
    <w:p w14:paraId="2F3E6790" w14:textId="77777777" w:rsidR="008D72A7" w:rsidRPr="008D72A7" w:rsidRDefault="008D72A7" w:rsidP="00EF4063">
      <w:pPr>
        <w:pStyle w:val="Heading2"/>
      </w:pPr>
      <w:bookmarkStart w:id="69" w:name="_Toc26202287"/>
      <w:bookmarkStart w:id="70" w:name="_Toc22624226"/>
      <w:bookmarkStart w:id="71" w:name="_Toc22141024"/>
      <w:bookmarkStart w:id="72" w:name="_Toc18853024"/>
      <w:bookmarkStart w:id="73" w:name="_Toc26202473"/>
      <w:bookmarkStart w:id="74" w:name="_Toc34804181"/>
      <w:bookmarkStart w:id="75" w:name="_Toc35935752"/>
      <w:bookmarkStart w:id="76" w:name="_Toc45029972"/>
      <w:bookmarkStart w:id="77" w:name="_Toc51922332"/>
      <w:bookmarkStart w:id="78" w:name="_Toc51922746"/>
      <w:bookmarkStart w:id="79" w:name="_Toc114771267"/>
      <w:bookmarkStart w:id="80" w:name="_Toc138344231"/>
      <w:bookmarkStart w:id="81" w:name="_Toc153817219"/>
      <w:bookmarkStart w:id="82" w:name="_Toc169685177"/>
      <w:r w:rsidRPr="008D72A7">
        <w:t>3.1</w:t>
      </w:r>
      <w:r w:rsidRPr="008D72A7">
        <w:tab/>
      </w:r>
      <w:bookmarkEnd w:id="69"/>
      <w:bookmarkEnd w:id="70"/>
      <w:bookmarkEnd w:id="71"/>
      <w:bookmarkEnd w:id="72"/>
      <w:bookmarkEnd w:id="73"/>
      <w:bookmarkEnd w:id="74"/>
      <w:r w:rsidR="00325ACD">
        <w:t>Terms</w:t>
      </w:r>
      <w:bookmarkEnd w:id="75"/>
      <w:bookmarkEnd w:id="76"/>
      <w:bookmarkEnd w:id="77"/>
      <w:bookmarkEnd w:id="78"/>
      <w:bookmarkEnd w:id="79"/>
      <w:bookmarkEnd w:id="80"/>
      <w:bookmarkEnd w:id="81"/>
      <w:bookmarkEnd w:id="82"/>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83" w:name="_Toc26202288"/>
      <w:bookmarkStart w:id="84" w:name="_Toc22624227"/>
      <w:bookmarkStart w:id="85" w:name="_Toc22141025"/>
      <w:bookmarkStart w:id="86" w:name="_Toc18853025"/>
      <w:bookmarkStart w:id="87" w:name="_Toc26202474"/>
      <w:bookmarkStart w:id="88" w:name="_Toc34804182"/>
      <w:bookmarkStart w:id="89" w:name="_Toc35935753"/>
      <w:bookmarkStart w:id="90" w:name="_Toc45029973"/>
      <w:bookmarkStart w:id="91" w:name="_Toc51922333"/>
      <w:bookmarkStart w:id="92" w:name="_Toc51922747"/>
      <w:bookmarkStart w:id="93" w:name="_Toc114771268"/>
      <w:bookmarkStart w:id="94" w:name="_Toc138344232"/>
      <w:bookmarkStart w:id="95" w:name="_Toc153817220"/>
      <w:bookmarkStart w:id="96" w:name="_Toc169685178"/>
      <w:r w:rsidRPr="008D72A7">
        <w:t>3.2</w:t>
      </w:r>
      <w:r w:rsidRPr="008D72A7">
        <w:tab/>
        <w:t>Symbols</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97" w:name="_Toc26202289"/>
      <w:bookmarkStart w:id="98" w:name="_Toc22624228"/>
      <w:bookmarkStart w:id="99" w:name="_Toc22141026"/>
      <w:bookmarkStart w:id="100" w:name="_Toc18853026"/>
      <w:bookmarkStart w:id="101" w:name="_Toc26202475"/>
      <w:bookmarkStart w:id="102" w:name="_Toc34804183"/>
      <w:bookmarkStart w:id="103" w:name="_Toc35935754"/>
      <w:bookmarkStart w:id="104" w:name="_Toc45029974"/>
      <w:bookmarkStart w:id="105" w:name="_Toc51922334"/>
      <w:bookmarkStart w:id="106" w:name="_Toc51922748"/>
      <w:bookmarkStart w:id="107" w:name="_Toc114771269"/>
      <w:bookmarkStart w:id="108" w:name="_Toc138344233"/>
      <w:bookmarkStart w:id="109" w:name="_Toc153817221"/>
      <w:bookmarkStart w:id="110" w:name="_Toc169685179"/>
      <w:r w:rsidRPr="008D72A7">
        <w:t>3.3</w:t>
      </w:r>
      <w:r w:rsidRPr="008D72A7">
        <w:tab/>
        <w:t>Abbreviations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rPr>
          <w:lang w:eastAsia="zh-CN"/>
        </w:rPr>
      </w:pPr>
      <w:r>
        <w:t>LDR</w:t>
      </w:r>
      <w:r>
        <w:tab/>
        <w:t>Location Deferred Request</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11" w:name="_Toc26202290"/>
      <w:bookmarkStart w:id="112" w:name="_Toc22624229"/>
      <w:bookmarkStart w:id="113" w:name="_Toc22141027"/>
      <w:bookmarkStart w:id="114" w:name="_Toc18853027"/>
      <w:bookmarkStart w:id="115" w:name="_Toc26202476"/>
      <w:bookmarkStart w:id="116" w:name="_Toc34804184"/>
      <w:bookmarkStart w:id="117" w:name="_Toc35935755"/>
      <w:bookmarkStart w:id="118" w:name="_Toc45029975"/>
      <w:bookmarkStart w:id="119" w:name="_Toc51922335"/>
      <w:bookmarkStart w:id="120" w:name="_Toc51922749"/>
      <w:bookmarkStart w:id="121" w:name="_Toc114771270"/>
      <w:bookmarkStart w:id="122" w:name="_Toc138344234"/>
      <w:bookmarkStart w:id="123" w:name="_Toc153817222"/>
      <w:bookmarkStart w:id="124" w:name="_Toc169685180"/>
      <w:r w:rsidRPr="008D72A7">
        <w:t>4</w:t>
      </w:r>
      <w:r w:rsidRPr="008D72A7">
        <w:tab/>
        <w:t>Overview</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F7579D0" w14:textId="77777777"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77777777" w:rsidR="008D72A7" w:rsidRDefault="008D72A7" w:rsidP="008D72A7">
      <w:pPr>
        <w:pStyle w:val="TH"/>
        <w:rPr>
          <w:lang w:eastAsia="zh-CN"/>
        </w:rPr>
      </w:pPr>
      <w:r w:rsidRPr="008D72A7">
        <w:object w:dxaOrig="5760" w:dyaOrig="3990" w14:anchorId="26538146">
          <v:shape id="_x0000_i1027" type="#_x0000_t75" style="width:4in;height:201.05pt" o:ole="">
            <v:imagedata r:id="rId12" o:title=""/>
          </v:shape>
          <o:OLEObject Type="Embed" ProgID="Visio.Drawing.11" ShapeID="_x0000_i1027" DrawAspect="Content" ObjectID="_1780558125" r:id="rId13"/>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25" w:name="_Toc26202291"/>
      <w:bookmarkStart w:id="126" w:name="_Toc22624230"/>
      <w:bookmarkStart w:id="127" w:name="_Toc22141028"/>
      <w:bookmarkStart w:id="128" w:name="_Toc18853028"/>
      <w:bookmarkStart w:id="129" w:name="_Toc26202477"/>
      <w:bookmarkStart w:id="130" w:name="_Toc34804185"/>
      <w:bookmarkStart w:id="131" w:name="_Toc35935756"/>
      <w:bookmarkStart w:id="132" w:name="_Toc45029976"/>
      <w:bookmarkStart w:id="133" w:name="_Toc51922336"/>
      <w:bookmarkStart w:id="134" w:name="_Toc51922750"/>
      <w:bookmarkStart w:id="135" w:name="_Toc114771271"/>
      <w:bookmarkStart w:id="136" w:name="_Toc138344235"/>
      <w:bookmarkStart w:id="137" w:name="_Toc153817223"/>
      <w:bookmarkStart w:id="138" w:name="_Toc169685181"/>
      <w:r w:rsidRPr="008D72A7">
        <w:t>5</w:t>
      </w:r>
      <w:r w:rsidRPr="008D72A7">
        <w:tab/>
        <w:t xml:space="preserve">Services offered by the </w:t>
      </w:r>
      <w:r w:rsidRPr="008D72A7">
        <w:rPr>
          <w:lang w:eastAsia="zh-CN"/>
        </w:rPr>
        <w:t>GMLC</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7F23BFE" w14:textId="77777777" w:rsidR="008D72A7" w:rsidRPr="008D72A7" w:rsidRDefault="008D72A7" w:rsidP="00EF4063">
      <w:pPr>
        <w:pStyle w:val="Heading2"/>
      </w:pPr>
      <w:bookmarkStart w:id="139" w:name="_Toc26202292"/>
      <w:bookmarkStart w:id="140" w:name="_Toc22624231"/>
      <w:bookmarkStart w:id="141" w:name="_Toc22141029"/>
      <w:bookmarkStart w:id="142" w:name="_Toc18853029"/>
      <w:bookmarkStart w:id="143" w:name="_Toc26202478"/>
      <w:bookmarkStart w:id="144" w:name="_Toc34804186"/>
      <w:bookmarkStart w:id="145" w:name="_Toc35935757"/>
      <w:bookmarkStart w:id="146" w:name="_Toc45029977"/>
      <w:bookmarkStart w:id="147" w:name="_Toc51922337"/>
      <w:bookmarkStart w:id="148" w:name="_Toc51922751"/>
      <w:bookmarkStart w:id="149" w:name="_Toc114771272"/>
      <w:bookmarkStart w:id="150" w:name="_Toc138344236"/>
      <w:bookmarkStart w:id="151" w:name="_Toc153817224"/>
      <w:bookmarkStart w:id="152" w:name="_Toc169685182"/>
      <w:r w:rsidRPr="008D72A7">
        <w:t>5.1</w:t>
      </w:r>
      <w:r w:rsidRPr="008D72A7">
        <w:tab/>
        <w:t>Introduction</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77777777" w:rsidR="008D72A7" w:rsidRDefault="003C7B93">
            <w:pPr>
              <w:pStyle w:val="TAL"/>
              <w:rPr>
                <w:lang w:eastAsia="zh-CN"/>
              </w:rPr>
            </w:pPr>
            <w:r>
              <w:rPr>
                <w:rFonts w:hint="eastAsia"/>
                <w:lang w:eastAsia="zh-CN"/>
              </w:rPr>
              <w:t>H-</w:t>
            </w:r>
            <w:r w:rsidR="008D72A7">
              <w:rPr>
                <w:lang w:eastAsia="zh-CN"/>
              </w:rPr>
              <w:t>GMLC, NEF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77777777" w:rsidR="008D72A7" w:rsidRDefault="003C7B93">
            <w:pPr>
              <w:pStyle w:val="TAL"/>
            </w:pPr>
            <w:r>
              <w:rPr>
                <w:rFonts w:hint="eastAsia"/>
                <w:lang w:eastAsia="zh-CN"/>
              </w:rPr>
              <w:t>H-</w:t>
            </w:r>
            <w:r w:rsidR="008D72A7">
              <w:rPr>
                <w:lang w:eastAsia="zh-CN"/>
              </w:rPr>
              <w:t>GMLC, NEF</w:t>
            </w:r>
          </w:p>
        </w:tc>
      </w:tr>
      <w:tr w:rsidR="008D72A7" w14:paraId="03279139"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77777777" w:rsidR="008D72A7" w:rsidRDefault="003C7B93">
            <w:pPr>
              <w:pStyle w:val="TAL"/>
              <w:rPr>
                <w:lang w:eastAsia="zh-CN"/>
              </w:rPr>
            </w:pPr>
            <w:r>
              <w:rPr>
                <w:rFonts w:hint="eastAsia"/>
                <w:lang w:eastAsia="zh-CN"/>
              </w:rPr>
              <w:t>H-</w:t>
            </w:r>
            <w:r w:rsidR="008D72A7">
              <w:rPr>
                <w:lang w:eastAsia="zh-CN"/>
              </w:rPr>
              <w:t>GMLC, NEF</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24863">
        <w:trPr>
          <w:trHeight w:val="386"/>
        </w:trPr>
        <w:tc>
          <w:tcPr>
            <w:tcW w:w="2026" w:type="dxa"/>
          </w:tcPr>
          <w:p w14:paraId="32B678A3" w14:textId="77777777" w:rsidR="00207F13" w:rsidRPr="009C3791" w:rsidRDefault="00207F13" w:rsidP="00DA27DB">
            <w:pPr>
              <w:pStyle w:val="TAH"/>
            </w:pPr>
            <w:r w:rsidRPr="009C3791">
              <w:t>Service Name</w:t>
            </w:r>
          </w:p>
        </w:tc>
        <w:tc>
          <w:tcPr>
            <w:tcW w:w="883" w:type="dxa"/>
          </w:tcPr>
          <w:p w14:paraId="1D3EE5CD" w14:textId="77777777" w:rsidR="00207F13" w:rsidRPr="009C3791" w:rsidRDefault="00207F13" w:rsidP="00DA27DB">
            <w:pPr>
              <w:pStyle w:val="TAH"/>
            </w:pPr>
            <w:r w:rsidRPr="009C3791">
              <w:t>Clause</w:t>
            </w:r>
          </w:p>
        </w:tc>
        <w:tc>
          <w:tcPr>
            <w:tcW w:w="2031" w:type="dxa"/>
          </w:tcPr>
          <w:p w14:paraId="1102A21F" w14:textId="77777777" w:rsidR="00207F13" w:rsidRPr="009C3791" w:rsidRDefault="00207F13" w:rsidP="00DA27DB">
            <w:pPr>
              <w:pStyle w:val="TAH"/>
            </w:pPr>
            <w:r w:rsidRPr="009C3791">
              <w:t>Description</w:t>
            </w:r>
          </w:p>
        </w:tc>
        <w:tc>
          <w:tcPr>
            <w:tcW w:w="2975" w:type="dxa"/>
          </w:tcPr>
          <w:p w14:paraId="2D123F07" w14:textId="77777777" w:rsidR="00207F13" w:rsidRPr="009C3791" w:rsidRDefault="00207F13" w:rsidP="00DA27DB">
            <w:pPr>
              <w:pStyle w:val="TAH"/>
            </w:pPr>
            <w:r w:rsidRPr="009C3791">
              <w:t>OpenAPI Specification File</w:t>
            </w:r>
          </w:p>
        </w:tc>
        <w:tc>
          <w:tcPr>
            <w:tcW w:w="1080" w:type="dxa"/>
          </w:tcPr>
          <w:p w14:paraId="3008B920" w14:textId="77777777" w:rsidR="00207F13" w:rsidRPr="009C3791" w:rsidRDefault="00207F13" w:rsidP="00DA27DB">
            <w:pPr>
              <w:pStyle w:val="TAH"/>
            </w:pPr>
            <w:r w:rsidRPr="009C3791">
              <w:t>apiName</w:t>
            </w:r>
          </w:p>
        </w:tc>
        <w:tc>
          <w:tcPr>
            <w:tcW w:w="900" w:type="dxa"/>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53" w:name="_Toc26202293"/>
      <w:bookmarkStart w:id="154" w:name="_Toc22624232"/>
      <w:bookmarkStart w:id="155" w:name="_Toc22141030"/>
      <w:bookmarkStart w:id="156" w:name="_Toc18853030"/>
      <w:bookmarkStart w:id="157" w:name="_Toc26202479"/>
      <w:bookmarkStart w:id="158" w:name="_Toc34804187"/>
      <w:bookmarkStart w:id="159" w:name="_Toc35935758"/>
      <w:bookmarkStart w:id="160" w:name="_Toc45029978"/>
      <w:bookmarkStart w:id="161" w:name="_Toc51922338"/>
      <w:bookmarkStart w:id="162" w:name="_Toc51922752"/>
      <w:bookmarkStart w:id="163" w:name="_Toc114771273"/>
      <w:bookmarkStart w:id="164" w:name="_Toc138344237"/>
      <w:bookmarkStart w:id="165" w:name="_Toc153817225"/>
      <w:bookmarkStart w:id="166" w:name="_Toc169685183"/>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7D963C8" w14:textId="77777777" w:rsidR="008D72A7" w:rsidRPr="008D72A7" w:rsidRDefault="008D72A7" w:rsidP="00EF4063">
      <w:pPr>
        <w:pStyle w:val="Heading3"/>
      </w:pPr>
      <w:bookmarkStart w:id="167" w:name="_Toc26202294"/>
      <w:bookmarkStart w:id="168" w:name="_Toc22624233"/>
      <w:bookmarkStart w:id="169" w:name="_Toc22141031"/>
      <w:bookmarkStart w:id="170" w:name="_Toc18853031"/>
      <w:bookmarkStart w:id="171" w:name="_Toc26202480"/>
      <w:bookmarkStart w:id="172" w:name="_Toc34804188"/>
      <w:bookmarkStart w:id="173" w:name="_Toc35935759"/>
      <w:bookmarkStart w:id="174" w:name="_Toc45029979"/>
      <w:bookmarkStart w:id="175" w:name="_Toc51922339"/>
      <w:bookmarkStart w:id="176" w:name="_Toc51922753"/>
      <w:bookmarkStart w:id="177" w:name="_Toc114771274"/>
      <w:bookmarkStart w:id="178" w:name="_Toc138344238"/>
      <w:bookmarkStart w:id="179" w:name="_Toc153817226"/>
      <w:bookmarkStart w:id="180" w:name="_Toc169685184"/>
      <w:r w:rsidRPr="008D72A7">
        <w:t>5.2.1</w:t>
      </w:r>
      <w:r w:rsidRPr="008D72A7">
        <w:tab/>
        <w:t>Service Description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9D5B7E4" w14:textId="06FE6900"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lastRenderedPageBreak/>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0DAA34AC" w14:textId="73F27D76" w:rsidR="008D72A7" w:rsidRDefault="008D72A7" w:rsidP="008D72A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5B35890" w14:textId="77777777" w:rsidR="008D72A7" w:rsidRPr="008D72A7" w:rsidRDefault="008D72A7" w:rsidP="00EF4063">
      <w:pPr>
        <w:pStyle w:val="Heading3"/>
      </w:pPr>
      <w:bookmarkStart w:id="181" w:name="_Toc26202295"/>
      <w:bookmarkStart w:id="182" w:name="_Toc22624234"/>
      <w:bookmarkStart w:id="183" w:name="_Toc22141032"/>
      <w:bookmarkStart w:id="184" w:name="_Toc18853032"/>
      <w:bookmarkStart w:id="185" w:name="_Toc26202481"/>
      <w:bookmarkStart w:id="186" w:name="_Toc34804189"/>
      <w:bookmarkStart w:id="187" w:name="_Toc35935760"/>
      <w:bookmarkStart w:id="188" w:name="_Toc45029980"/>
      <w:bookmarkStart w:id="189" w:name="_Toc51922340"/>
      <w:bookmarkStart w:id="190" w:name="_Toc51922754"/>
      <w:bookmarkStart w:id="191" w:name="_Toc114771275"/>
      <w:bookmarkStart w:id="192" w:name="_Toc138344239"/>
      <w:bookmarkStart w:id="193" w:name="_Toc153817227"/>
      <w:bookmarkStart w:id="194" w:name="_Toc169685185"/>
      <w:r w:rsidRPr="008D72A7">
        <w:t>5.2.2</w:t>
      </w:r>
      <w:r w:rsidRPr="008D72A7">
        <w:tab/>
        <w:t>Service Operations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C598159" w14:textId="77777777" w:rsidR="008D72A7" w:rsidRPr="008D72A7" w:rsidRDefault="008D72A7" w:rsidP="00EF4063">
      <w:pPr>
        <w:pStyle w:val="Heading4"/>
      </w:pPr>
      <w:bookmarkStart w:id="195" w:name="_Toc26202296"/>
      <w:bookmarkStart w:id="196" w:name="_Toc22624235"/>
      <w:bookmarkStart w:id="197" w:name="_Toc22141033"/>
      <w:bookmarkStart w:id="198" w:name="_Toc18853033"/>
      <w:bookmarkStart w:id="199" w:name="_Toc26202482"/>
      <w:bookmarkStart w:id="200" w:name="_Toc34804190"/>
      <w:bookmarkStart w:id="201" w:name="_Toc35935761"/>
      <w:bookmarkStart w:id="202" w:name="_Toc45029981"/>
      <w:bookmarkStart w:id="203" w:name="_Toc51922341"/>
      <w:bookmarkStart w:id="204" w:name="_Toc51922755"/>
      <w:bookmarkStart w:id="205" w:name="_Toc114771276"/>
      <w:bookmarkStart w:id="206" w:name="_Toc138344240"/>
      <w:bookmarkStart w:id="207" w:name="_Toc153817228"/>
      <w:bookmarkStart w:id="208" w:name="_Toc169685186"/>
      <w:r w:rsidRPr="008D72A7">
        <w:t>5.2.2.1</w:t>
      </w:r>
      <w:r w:rsidRPr="008D72A7">
        <w:tab/>
        <w:t>Introduction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4B03CF55" w14:textId="77777777" w:rsidR="00261549" w:rsidRDefault="0016578E" w:rsidP="008D72A7">
      <w:pPr>
        <w:pStyle w:val="B1"/>
        <w:rPr>
          <w:lang w:eastAsia="zh-CN"/>
        </w:rPr>
      </w:pPr>
      <w:r w:rsidRPr="0016578E">
        <w:rPr>
          <w:lang w:eastAsia="zh-CN"/>
        </w:rPr>
        <w:t>-</w:t>
      </w:r>
      <w:r w:rsidRPr="0016578E">
        <w:rPr>
          <w:lang w:eastAsia="zh-CN"/>
        </w:rPr>
        <w:tab/>
        <w:t>LocationUpdateSubscribe</w:t>
      </w:r>
    </w:p>
    <w:p w14:paraId="63DBC87B" w14:textId="5CE4A7BC" w:rsidR="008D72A7" w:rsidRDefault="008D72A7" w:rsidP="008D72A7">
      <w:pPr>
        <w:pStyle w:val="B1"/>
        <w:rPr>
          <w:lang w:eastAsia="zh-CN"/>
        </w:rPr>
      </w:pPr>
      <w:r>
        <w:t>-</w:t>
      </w:r>
      <w:r>
        <w:tab/>
      </w:r>
      <w:r>
        <w:rPr>
          <w:lang w:eastAsia="zh-CN"/>
        </w:rPr>
        <w:t>LocationUpdateNotify</w:t>
      </w:r>
    </w:p>
    <w:p w14:paraId="01A70A27" w14:textId="77777777" w:rsidR="008D72A7" w:rsidRDefault="008D72A7" w:rsidP="008D72A7">
      <w:pPr>
        <w:pStyle w:val="B1"/>
        <w:rPr>
          <w:lang w:eastAsia="zh-CN"/>
        </w:rPr>
      </w:pPr>
      <w:r>
        <w:t>-</w:t>
      </w:r>
      <w:r>
        <w:tab/>
      </w:r>
      <w:r>
        <w:rPr>
          <w:lang w:eastAsia="zh-CN"/>
        </w:rPr>
        <w:t>CancelLocation</w:t>
      </w:r>
    </w:p>
    <w:p w14:paraId="003D2A20" w14:textId="77777777" w:rsidR="008D72A7" w:rsidRDefault="008D72A7" w:rsidP="008D72A7">
      <w:pPr>
        <w:pStyle w:val="B1"/>
        <w:rPr>
          <w:lang w:eastAsia="zh-CN"/>
        </w:rPr>
      </w:pPr>
      <w:r>
        <w:t>-</w:t>
      </w:r>
      <w:r>
        <w:tab/>
      </w:r>
      <w:r>
        <w:rPr>
          <w:lang w:eastAsia="zh-CN"/>
        </w:rPr>
        <w:t>EventNotify</w:t>
      </w:r>
    </w:p>
    <w:p w14:paraId="4585CAB1" w14:textId="77777777" w:rsidR="008D72A7" w:rsidRPr="008D72A7" w:rsidRDefault="008D72A7" w:rsidP="00EF4063">
      <w:pPr>
        <w:pStyle w:val="Heading4"/>
        <w:rPr>
          <w:lang w:eastAsia="zh-CN"/>
        </w:rPr>
      </w:pPr>
      <w:bookmarkStart w:id="209" w:name="_Toc26202297"/>
      <w:bookmarkStart w:id="210" w:name="_Toc22624236"/>
      <w:bookmarkStart w:id="211" w:name="_Toc22141034"/>
      <w:bookmarkStart w:id="212" w:name="_Toc18853034"/>
      <w:bookmarkStart w:id="213" w:name="_Toc26202483"/>
      <w:bookmarkStart w:id="214" w:name="_Toc34804191"/>
      <w:bookmarkStart w:id="215" w:name="_Toc35935762"/>
      <w:bookmarkStart w:id="216" w:name="_Toc45029982"/>
      <w:bookmarkStart w:id="217" w:name="_Toc51922342"/>
      <w:bookmarkStart w:id="218" w:name="_Toc51922756"/>
      <w:bookmarkStart w:id="219" w:name="_Toc114771277"/>
      <w:bookmarkStart w:id="220" w:name="_Toc138344241"/>
      <w:bookmarkStart w:id="221" w:name="_Toc153817229"/>
      <w:bookmarkStart w:id="222" w:name="_Toc169685187"/>
      <w:r w:rsidRPr="008D72A7">
        <w:t>5.2.2.2</w:t>
      </w:r>
      <w:r w:rsidRPr="008D72A7">
        <w:tab/>
      </w:r>
      <w:r w:rsidRPr="008D72A7">
        <w:rPr>
          <w:lang w:eastAsia="zh-CN"/>
        </w:rPr>
        <w:t>ProvideLocation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8BDCF10" w14:textId="77777777" w:rsidR="008D72A7" w:rsidRPr="008D72A7" w:rsidRDefault="008D72A7" w:rsidP="00EF4063">
      <w:pPr>
        <w:pStyle w:val="Heading5"/>
      </w:pPr>
      <w:bookmarkStart w:id="223" w:name="_Toc26202298"/>
      <w:bookmarkStart w:id="224" w:name="_Toc22624237"/>
      <w:bookmarkStart w:id="225" w:name="_Toc22141035"/>
      <w:bookmarkStart w:id="226" w:name="_Toc18853035"/>
      <w:bookmarkStart w:id="227" w:name="_Toc26202484"/>
      <w:bookmarkStart w:id="228" w:name="_Toc34804192"/>
      <w:bookmarkStart w:id="229" w:name="_Toc35935763"/>
      <w:bookmarkStart w:id="230" w:name="_Toc45029983"/>
      <w:bookmarkStart w:id="231" w:name="_Toc51922343"/>
      <w:bookmarkStart w:id="232" w:name="_Toc51922757"/>
      <w:bookmarkStart w:id="233" w:name="_Toc114771278"/>
      <w:bookmarkStart w:id="234" w:name="_Toc138344242"/>
      <w:bookmarkStart w:id="235" w:name="_Toc153817230"/>
      <w:bookmarkStart w:id="236" w:name="_Toc169685188"/>
      <w:r w:rsidRPr="008D72A7">
        <w:t>5.2.2.2.1</w:t>
      </w:r>
      <w:r w:rsidRPr="008D72A7">
        <w:tab/>
        <w:t>General</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64BD7652" w14:textId="77777777" w:rsidR="00A54158" w:rsidRDefault="00A54158" w:rsidP="00A54158">
      <w:r>
        <w:t>The following procedures are supported using the "</w:t>
      </w:r>
      <w:r>
        <w:rPr>
          <w:lang w:eastAsia="zh-CN"/>
        </w:rPr>
        <w:t>ProvideLocation</w:t>
      </w:r>
      <w:r>
        <w:t>" service operation:</w:t>
      </w:r>
    </w:p>
    <w:p w14:paraId="53711C01" w14:textId="77777777" w:rsidR="00A54158" w:rsidRDefault="00A54158" w:rsidP="00A54158">
      <w:pPr>
        <w:pStyle w:val="B1"/>
      </w:pPr>
      <w:r>
        <w:t>-</w:t>
      </w:r>
      <w:r>
        <w:tab/>
        <w:t>Provide Location of a single UE</w:t>
      </w:r>
    </w:p>
    <w:p w14:paraId="354C21A3" w14:textId="77777777" w:rsidR="00A54158" w:rsidRDefault="00A54158" w:rsidP="00A54158">
      <w:pPr>
        <w:pStyle w:val="B1"/>
        <w:rPr>
          <w:lang w:eastAsia="zh-CN"/>
        </w:rPr>
      </w:pPr>
      <w:r>
        <w:t>-</w:t>
      </w:r>
      <w:r>
        <w:tab/>
        <w:t>Provide Locaitons of a group of UEs</w:t>
      </w:r>
    </w:p>
    <w:p w14:paraId="44B34ACC" w14:textId="77777777" w:rsidR="00A54158" w:rsidRPr="00A54158" w:rsidRDefault="00A54158" w:rsidP="00EF4063">
      <w:pPr>
        <w:pStyle w:val="Heading5"/>
        <w:rPr>
          <w:lang w:eastAsia="zh-CN"/>
        </w:rPr>
      </w:pPr>
      <w:bookmarkStart w:id="237" w:name="_Toc34147867"/>
      <w:bookmarkStart w:id="238" w:name="_Toc36463251"/>
      <w:bookmarkStart w:id="239" w:name="_Toc43215091"/>
      <w:bookmarkStart w:id="240" w:name="_Toc45032339"/>
      <w:bookmarkStart w:id="241" w:name="_Toc114771279"/>
      <w:bookmarkStart w:id="242" w:name="_Toc138344243"/>
      <w:bookmarkStart w:id="243" w:name="_Toc153817231"/>
      <w:bookmarkStart w:id="244" w:name="_Toc169685189"/>
      <w:r>
        <w:t>5.2.2.2.2</w:t>
      </w:r>
      <w:r>
        <w:tab/>
      </w:r>
      <w:bookmarkEnd w:id="237"/>
      <w:bookmarkEnd w:id="238"/>
      <w:bookmarkEnd w:id="239"/>
      <w:bookmarkEnd w:id="240"/>
      <w:r>
        <w:t>Provide Location of a single UE</w:t>
      </w:r>
      <w:bookmarkEnd w:id="241"/>
      <w:bookmarkEnd w:id="242"/>
      <w:bookmarkEnd w:id="243"/>
      <w:bookmarkEnd w:id="244"/>
    </w:p>
    <w:p w14:paraId="2D49531F" w14:textId="77777777" w:rsidR="008D72A7" w:rsidRPr="008D72A7" w:rsidRDefault="008D72A7" w:rsidP="008D72A7">
      <w:pPr>
        <w:rPr>
          <w:lang w:eastAsia="zh-CN"/>
        </w:rPr>
      </w:pPr>
      <w:r>
        <w:rPr>
          <w:lang w:eastAsia="zh-CN"/>
        </w:rPr>
        <w:t>The service operation is used during the procedures:</w:t>
      </w:r>
    </w:p>
    <w:p w14:paraId="71068C06" w14:textId="77777777"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2336B220" w14:textId="77777777"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045C377E" w14:textId="084FD95D" w:rsidR="008D72A7" w:rsidRDefault="008D72A7" w:rsidP="008D72A7">
      <w:pPr>
        <w:rPr>
          <w:lang w:eastAsia="zh-CN"/>
        </w:rPr>
      </w:pPr>
      <w:r>
        <w:rPr>
          <w:lang w:eastAsia="zh-CN"/>
        </w:rPr>
        <w:t xml:space="preserve">The ProvideLocation service operation is invoked by a NF Service Consumer, e.g. a NEF or GMLC,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77777777" w:rsidR="00734F74" w:rsidRDefault="00734F74" w:rsidP="008D72A7">
      <w:pPr>
        <w:pStyle w:val="TH"/>
        <w:rPr>
          <w:lang w:val="fr-FR" w:eastAsia="zh-CN"/>
        </w:rPr>
      </w:pPr>
      <w:r w:rsidRPr="00D64FA1">
        <w:rPr>
          <w:lang w:val="fr-FR"/>
        </w:rPr>
        <w:object w:dxaOrig="8685" w:dyaOrig="2115" w14:anchorId="6C9329B4">
          <v:shape id="_x0000_i1028" type="#_x0000_t75" style="width:433.35pt;height:107.3pt" o:ole="">
            <v:imagedata r:id="rId14" o:title=""/>
          </v:shape>
          <o:OLEObject Type="Embed" ProgID="Visio.Drawing.11" ShapeID="_x0000_i1028" DrawAspect="Content" ObjectID="_1780558126" r:id="rId15"/>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11919ECE"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CE4084">
        <w:rPr>
          <w:lang w:eastAsia="zh-CN"/>
        </w:rPr>
        <w:t xml:space="preserve">, </w:t>
      </w:r>
      <w:r w:rsidR="00CE4084" w:rsidRPr="009B6F0C">
        <w:rPr>
          <w:noProof/>
        </w:rPr>
        <w:t>integrity requirement</w:t>
      </w:r>
      <w:r w:rsidR="00CE4084">
        <w:rPr>
          <w:noProof/>
        </w:rPr>
        <w:t>s</w:t>
      </w:r>
      <w:r>
        <w:rPr>
          <w:lang w:eastAsia="zh-CN"/>
        </w:rPr>
        <w:t>) should be included in the HTTP POST request body</w:t>
      </w:r>
      <w:r w:rsidR="005D6D04">
        <w:rPr>
          <w:rFonts w:hint="eastAsia"/>
          <w:lang w:eastAsia="zh-CN"/>
        </w:rPr>
        <w:t>,</w:t>
      </w:r>
      <w:r w:rsidR="005D6D04">
        <w:rPr>
          <w:lang w:eastAsia="zh-CN"/>
        </w:rPr>
        <w:t xml:space="preserve"> H-GMLC Callback URI may be included in the HTTP POST request body to </w:t>
      </w:r>
      <w:r w:rsidR="005D6D04">
        <w:rPr>
          <w:lang w:eastAsia="zh-CN"/>
        </w:rPr>
        <w:lastRenderedPageBreak/>
        <w:t>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AMF, and NEF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6B3B482F" w14:textId="603E6BEE"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B681A">
        <w:t xml:space="preserve">, </w:t>
      </w:r>
      <w:r w:rsidR="00FB681A" w:rsidRPr="009B6F0C">
        <w:rPr>
          <w:noProof/>
        </w:rPr>
        <w:t xml:space="preserve">integrity </w:t>
      </w:r>
      <w:r w:rsidR="00FB681A">
        <w:rPr>
          <w:noProof/>
        </w:rPr>
        <w:t>result,</w:t>
      </w:r>
      <w:r>
        <w:t>…</w:t>
      </w:r>
      <w:r>
        <w:rPr>
          <w:lang w:eastAsia="zh-CN"/>
        </w:rPr>
        <w:t>).</w:t>
      </w:r>
    </w:p>
    <w:p w14:paraId="5C4D294F" w14:textId="77777777" w:rsidR="00A55D76" w:rsidRDefault="00524342" w:rsidP="004A2614">
      <w:pPr>
        <w:pStyle w:val="B1"/>
        <w:ind w:hanging="1"/>
        <w:rPr>
          <w:lang w:eastAsia="zh-CN"/>
        </w:rPr>
      </w:pPr>
      <w:bookmarkStart w:id="245"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45"/>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246" w:name="_Toc114771280"/>
      <w:bookmarkStart w:id="247" w:name="_Toc138344244"/>
      <w:bookmarkStart w:id="248" w:name="_Toc153817232"/>
      <w:bookmarkStart w:id="249" w:name="_Toc169685190"/>
      <w:r>
        <w:t>5.2.2.2.3</w:t>
      </w:r>
      <w:r>
        <w:tab/>
        <w:t>Provide Locations of a group of UEs</w:t>
      </w:r>
      <w:bookmarkEnd w:id="246"/>
      <w:bookmarkEnd w:id="247"/>
      <w:bookmarkEnd w:id="248"/>
      <w:bookmarkEnd w:id="249"/>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4AC23E28" w:rsidR="00A54158" w:rsidRDefault="00A54158" w:rsidP="00A54158">
      <w:pPr>
        <w:rPr>
          <w:lang w:eastAsia="zh-CN"/>
        </w:rPr>
      </w:pPr>
      <w:r>
        <w:rPr>
          <w:lang w:eastAsia="zh-CN"/>
        </w:rPr>
        <w:t>The ProvideLocation service operation is invoked by a NF Service Consumer, e.g. a NEF,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7777777" w:rsidR="00734F74" w:rsidRDefault="00734F74" w:rsidP="00A54158">
      <w:pPr>
        <w:pStyle w:val="TH"/>
        <w:rPr>
          <w:lang w:val="fr-FR" w:eastAsia="zh-CN"/>
        </w:rPr>
      </w:pPr>
      <w:r>
        <w:rPr>
          <w:lang w:val="fr-FR"/>
        </w:rPr>
        <w:object w:dxaOrig="8685" w:dyaOrig="2115" w14:anchorId="64B3BEF9">
          <v:shape id="_x0000_i1029" type="#_x0000_t75" style="width:433.35pt;height:107.3pt" o:ole="">
            <v:imagedata r:id="rId16" o:title=""/>
          </v:shape>
          <o:OLEObject Type="Embed" ProgID="Visio.Drawing.11" ShapeID="_x0000_i1029" DrawAspect="Content" ObjectID="_1780558127" r:id="rId17"/>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447A9C0F"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1D2C132B" w14:textId="185ABF0D" w:rsidR="00A54158" w:rsidRDefault="00A54158" w:rsidP="00A54158">
      <w:pPr>
        <w:pStyle w:val="B1"/>
        <w:ind w:firstLine="0"/>
        <w:rPr>
          <w:lang w:eastAsia="zh-CN"/>
        </w:rPr>
      </w:pPr>
      <w:bookmarkStart w:id="250"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50"/>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251" w:name="_Toc26202299"/>
      <w:bookmarkStart w:id="252" w:name="_Toc22624238"/>
      <w:bookmarkStart w:id="253" w:name="_Toc22141036"/>
      <w:bookmarkStart w:id="254" w:name="_Toc18853038"/>
      <w:bookmarkStart w:id="255" w:name="_Toc26202485"/>
      <w:bookmarkStart w:id="256" w:name="_Toc34804193"/>
      <w:bookmarkStart w:id="257" w:name="_Toc35935764"/>
      <w:bookmarkStart w:id="258" w:name="_Toc45029984"/>
      <w:bookmarkStart w:id="259" w:name="_Toc51922344"/>
      <w:bookmarkStart w:id="260" w:name="_Toc51922758"/>
      <w:bookmarkStart w:id="261" w:name="_Toc114771281"/>
      <w:bookmarkStart w:id="262" w:name="_Toc138344245"/>
      <w:bookmarkStart w:id="263" w:name="_Toc153817233"/>
      <w:bookmarkStart w:id="264" w:name="_Toc169685191"/>
      <w:r w:rsidRPr="008D72A7">
        <w:lastRenderedPageBreak/>
        <w:t>5.2.2.3</w:t>
      </w:r>
      <w:r w:rsidRPr="008D72A7">
        <w:tab/>
      </w:r>
      <w:r w:rsidRPr="008D72A7">
        <w:rPr>
          <w:lang w:eastAsia="zh-CN"/>
        </w:rPr>
        <w:t>LocationUpdate</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D33FA4C" w14:textId="77777777" w:rsidR="008D72A7" w:rsidRPr="008D72A7" w:rsidRDefault="008D72A7" w:rsidP="00EF4063">
      <w:pPr>
        <w:pStyle w:val="Heading5"/>
        <w:rPr>
          <w:lang w:eastAsia="zh-CN"/>
        </w:rPr>
      </w:pPr>
      <w:bookmarkStart w:id="265" w:name="_Toc26202300"/>
      <w:bookmarkStart w:id="266" w:name="_Toc22624239"/>
      <w:bookmarkStart w:id="267" w:name="_Toc22141037"/>
      <w:bookmarkStart w:id="268" w:name="_Toc18853039"/>
      <w:bookmarkStart w:id="269" w:name="_Toc26202486"/>
      <w:bookmarkStart w:id="270" w:name="_Toc34804194"/>
      <w:bookmarkStart w:id="271" w:name="_Toc35935765"/>
      <w:bookmarkStart w:id="272" w:name="_Toc45029985"/>
      <w:bookmarkStart w:id="273" w:name="_Toc51922345"/>
      <w:bookmarkStart w:id="274" w:name="_Toc51922759"/>
      <w:bookmarkStart w:id="275" w:name="_Toc114771282"/>
      <w:bookmarkStart w:id="276" w:name="_Toc138344246"/>
      <w:bookmarkStart w:id="277" w:name="_Toc153817234"/>
      <w:bookmarkStart w:id="278" w:name="_Toc169685192"/>
      <w:r w:rsidRPr="008D72A7">
        <w:t>5.2.2.</w:t>
      </w:r>
      <w:r w:rsidRPr="008D72A7">
        <w:rPr>
          <w:lang w:eastAsia="zh-CN"/>
        </w:rPr>
        <w:t>3</w:t>
      </w:r>
      <w:r w:rsidRPr="008D72A7">
        <w:t>.1</w:t>
      </w:r>
      <w:r w:rsidRPr="008D72A7">
        <w:tab/>
        <w:t>General</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7pt;height:103.9pt" o:ole="">
            <v:imagedata r:id="rId18" o:title=""/>
          </v:shape>
          <o:OLEObject Type="Embed" ProgID="Visio.Drawing.15" ShapeID="_x0000_i1030" DrawAspect="Content" ObjectID="_1780558128" r:id="rId19"/>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279"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280" w:name="_Toc26202301"/>
      <w:bookmarkStart w:id="281" w:name="_Toc22624240"/>
      <w:bookmarkStart w:id="282" w:name="_Toc22141038"/>
      <w:bookmarkStart w:id="283" w:name="_Toc18853040"/>
      <w:bookmarkStart w:id="284" w:name="_Toc26202487"/>
      <w:bookmarkStart w:id="285" w:name="_Toc34804195"/>
      <w:bookmarkStart w:id="286" w:name="_Toc35935766"/>
      <w:bookmarkStart w:id="287" w:name="_Toc45029986"/>
      <w:bookmarkStart w:id="288" w:name="_Toc51922346"/>
      <w:bookmarkStart w:id="289" w:name="_Toc51922760"/>
      <w:bookmarkStart w:id="290" w:name="_Toc114771283"/>
      <w:bookmarkStart w:id="291" w:name="_Toc138344247"/>
      <w:bookmarkStart w:id="292" w:name="_Toc153817235"/>
      <w:bookmarkStart w:id="293" w:name="_Toc169685193"/>
      <w:bookmarkEnd w:id="279"/>
      <w:r w:rsidRPr="008D72A7">
        <w:t>5.2.2.</w:t>
      </w:r>
      <w:r w:rsidRPr="008D72A7">
        <w:rPr>
          <w:lang w:eastAsia="zh-CN"/>
        </w:rPr>
        <w:t>4</w:t>
      </w:r>
      <w:r w:rsidRPr="008D72A7">
        <w:tab/>
      </w:r>
      <w:r w:rsidRPr="008D72A7">
        <w:rPr>
          <w:lang w:eastAsia="zh-CN"/>
        </w:rPr>
        <w:t>CancelLocation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6E6EB65" w14:textId="77777777" w:rsidR="008D72A7" w:rsidRPr="008D72A7" w:rsidRDefault="008D72A7" w:rsidP="00EF4063">
      <w:pPr>
        <w:pStyle w:val="Heading5"/>
        <w:rPr>
          <w:lang w:eastAsia="zh-CN"/>
        </w:rPr>
      </w:pPr>
      <w:bookmarkStart w:id="294" w:name="_Toc26202302"/>
      <w:bookmarkStart w:id="295" w:name="_Toc22624241"/>
      <w:bookmarkStart w:id="296" w:name="_Toc22141039"/>
      <w:bookmarkStart w:id="297" w:name="_Toc18853041"/>
      <w:bookmarkStart w:id="298" w:name="_Toc26202488"/>
      <w:bookmarkStart w:id="299" w:name="_Toc34804196"/>
      <w:bookmarkStart w:id="300" w:name="_Toc35935767"/>
      <w:bookmarkStart w:id="301" w:name="_Toc45029987"/>
      <w:bookmarkStart w:id="302" w:name="_Toc51922347"/>
      <w:bookmarkStart w:id="303" w:name="_Toc51922761"/>
      <w:bookmarkStart w:id="304" w:name="_Toc114771284"/>
      <w:bookmarkStart w:id="305" w:name="_Toc138344248"/>
      <w:bookmarkStart w:id="306" w:name="_Toc153817236"/>
      <w:bookmarkStart w:id="307" w:name="_Toc169685194"/>
      <w:r w:rsidRPr="008D72A7">
        <w:t>5.2.2.</w:t>
      </w:r>
      <w:r w:rsidRPr="008D72A7">
        <w:rPr>
          <w:lang w:eastAsia="zh-CN"/>
        </w:rPr>
        <w:t>4</w:t>
      </w:r>
      <w:r w:rsidRPr="008D72A7">
        <w:t>.1</w:t>
      </w:r>
      <w:r w:rsidRPr="008D72A7">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3E1358A" w14:textId="77777777" w:rsidR="008D72A7" w:rsidRPr="008D72A7" w:rsidRDefault="008D72A7" w:rsidP="008D72A7">
      <w:pPr>
        <w:rPr>
          <w:lang w:eastAsia="zh-CN"/>
        </w:rPr>
      </w:pPr>
      <w:r>
        <w:rPr>
          <w:lang w:eastAsia="zh-CN"/>
        </w:rPr>
        <w:t>The service operation is used during the procedure:</w:t>
      </w:r>
    </w:p>
    <w:p w14:paraId="51CFE3A5"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4pt;height:107.3pt" o:ole="">
            <v:imagedata r:id="rId20" o:title=""/>
          </v:shape>
          <o:OLEObject Type="Embed" ProgID="Visio.Drawing.11" ShapeID="_x0000_i1031" DrawAspect="Content" ObjectID="_1780558129" r:id="rId21"/>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lastRenderedPageBreak/>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308" w:name="_Toc26202303"/>
      <w:bookmarkStart w:id="309" w:name="_Toc22624242"/>
      <w:bookmarkStart w:id="310" w:name="_Toc22141040"/>
      <w:bookmarkStart w:id="311" w:name="_Toc18853042"/>
      <w:bookmarkStart w:id="312" w:name="_Toc26202489"/>
      <w:bookmarkStart w:id="313" w:name="_Toc34804197"/>
      <w:bookmarkStart w:id="314" w:name="_Toc35935768"/>
      <w:bookmarkStart w:id="315" w:name="_Toc45029988"/>
      <w:bookmarkStart w:id="316" w:name="_Toc51922348"/>
      <w:bookmarkStart w:id="317" w:name="_Toc51922762"/>
      <w:bookmarkStart w:id="318" w:name="_Toc114771285"/>
      <w:bookmarkStart w:id="319" w:name="_Toc138344249"/>
      <w:bookmarkStart w:id="320" w:name="_Toc153817237"/>
      <w:bookmarkStart w:id="321" w:name="_Toc169685195"/>
      <w:r w:rsidRPr="008D72A7">
        <w:t>5.2.2.</w:t>
      </w:r>
      <w:r w:rsidRPr="008D72A7">
        <w:rPr>
          <w:lang w:eastAsia="zh-CN"/>
        </w:rPr>
        <w:t>5</w:t>
      </w:r>
      <w:r w:rsidRPr="008D72A7">
        <w:tab/>
      </w:r>
      <w:r w:rsidRPr="008D72A7">
        <w:rPr>
          <w:lang w:eastAsia="zh-CN"/>
        </w:rPr>
        <w:t>EventNotify</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C02A795" w14:textId="77777777" w:rsidR="008D72A7" w:rsidRPr="008D72A7" w:rsidRDefault="008D72A7" w:rsidP="00EF4063">
      <w:pPr>
        <w:pStyle w:val="Heading5"/>
        <w:rPr>
          <w:lang w:eastAsia="zh-CN"/>
        </w:rPr>
      </w:pPr>
      <w:bookmarkStart w:id="322" w:name="_Toc26202304"/>
      <w:bookmarkStart w:id="323" w:name="_Toc22624243"/>
      <w:bookmarkStart w:id="324" w:name="_Toc22141041"/>
      <w:bookmarkStart w:id="325" w:name="_Toc18853043"/>
      <w:bookmarkStart w:id="326" w:name="_Toc26202490"/>
      <w:bookmarkStart w:id="327" w:name="_Toc34804198"/>
      <w:bookmarkStart w:id="328" w:name="_Toc35935769"/>
      <w:bookmarkStart w:id="329" w:name="_Toc45029989"/>
      <w:bookmarkStart w:id="330" w:name="_Toc51922349"/>
      <w:bookmarkStart w:id="331" w:name="_Toc51922763"/>
      <w:bookmarkStart w:id="332" w:name="_Toc114771286"/>
      <w:bookmarkStart w:id="333" w:name="_Toc138344250"/>
      <w:bookmarkStart w:id="334" w:name="_Toc153817238"/>
      <w:bookmarkStart w:id="335" w:name="_Toc169685196"/>
      <w:r w:rsidRPr="008D72A7">
        <w:t>5.2.2.</w:t>
      </w:r>
      <w:r w:rsidRPr="008D72A7">
        <w:rPr>
          <w:lang w:eastAsia="zh-CN"/>
        </w:rPr>
        <w:t>5</w:t>
      </w:r>
      <w:r w:rsidRPr="008D72A7">
        <w:t>.1</w:t>
      </w:r>
      <w:r w:rsidRPr="008D72A7">
        <w:tab/>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6D582AD2" w14:textId="77777777" w:rsidR="0078017C" w:rsidRDefault="0078017C" w:rsidP="0078017C">
      <w:pPr>
        <w:pStyle w:val="B1"/>
        <w:rPr>
          <w:lang w:eastAsia="zh-CN"/>
        </w:rPr>
      </w:pPr>
      <w:r>
        <w:t>-</w:t>
      </w:r>
      <w:r>
        <w:tab/>
        <w:t>EventNotify for the UEs in a target group</w:t>
      </w:r>
    </w:p>
    <w:p w14:paraId="6A6FB492" w14:textId="77777777" w:rsidR="0078017C" w:rsidRDefault="0078017C" w:rsidP="00EF4063">
      <w:pPr>
        <w:pStyle w:val="Heading5"/>
        <w:rPr>
          <w:lang w:eastAsia="zh-CN"/>
        </w:rPr>
      </w:pPr>
      <w:bookmarkStart w:id="336" w:name="_Toc114771287"/>
      <w:bookmarkStart w:id="337" w:name="_Toc138344251"/>
      <w:bookmarkStart w:id="338" w:name="_Toc153817239"/>
      <w:bookmarkStart w:id="339" w:name="_Toc169685197"/>
      <w:r>
        <w:t>5.2.2.5.2</w:t>
      </w:r>
      <w:r>
        <w:tab/>
        <w:t>EventNotify for a single UE</w:t>
      </w:r>
      <w:bookmarkEnd w:id="336"/>
      <w:bookmarkEnd w:id="337"/>
      <w:bookmarkEnd w:id="338"/>
      <w:bookmarkEnd w:id="339"/>
    </w:p>
    <w:p w14:paraId="5A6F2FA9" w14:textId="77777777" w:rsidR="008D72A7" w:rsidRPr="008D72A7" w:rsidRDefault="008D72A7" w:rsidP="008D72A7">
      <w:pPr>
        <w:rPr>
          <w:lang w:eastAsia="zh-CN"/>
        </w:rPr>
      </w:pPr>
      <w:r>
        <w:rPr>
          <w:lang w:eastAsia="zh-CN"/>
        </w:rPr>
        <w:t>The service operation is used during the procedure:</w:t>
      </w:r>
    </w:p>
    <w:p w14:paraId="76845270" w14:textId="77777777"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14:paraId="4D5B900B" w14:textId="0B44165E"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77777777" w:rsidR="00B25A16" w:rsidRDefault="00B25A16" w:rsidP="008D72A7">
      <w:pPr>
        <w:pStyle w:val="TH"/>
        <w:rPr>
          <w:lang w:val="fr-FR" w:eastAsia="zh-CN"/>
        </w:rPr>
      </w:pPr>
      <w:r>
        <w:rPr>
          <w:lang w:val="fr-FR"/>
        </w:rPr>
        <w:object w:dxaOrig="8685" w:dyaOrig="2115" w14:anchorId="695988E4">
          <v:shape id="_x0000_i1032" type="#_x0000_t75" style="width:435.4pt;height:107.3pt" o:ole="">
            <v:imagedata r:id="rId22" o:title=""/>
          </v:shape>
          <o:OLEObject Type="Embed" ProgID="Visio.Drawing.11" ShapeID="_x0000_i1032" DrawAspect="Content" ObjectID="_1780558130" r:id="rId23"/>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61D4F05" w14:textId="39382EA6" w:rsidR="005D6D04" w:rsidRDefault="008D72A7" w:rsidP="005D6D0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371C44">
        <w:t xml:space="preserve">, </w:t>
      </w:r>
      <w:r w:rsidR="00371C44" w:rsidRPr="009B6F0C">
        <w:rPr>
          <w:noProof/>
        </w:rPr>
        <w:t xml:space="preserve">integrity </w:t>
      </w:r>
      <w:r w:rsidR="00371C44">
        <w:rPr>
          <w:noProof/>
        </w:rPr>
        <w:t>result,</w:t>
      </w:r>
      <w:r w:rsidR="005D6D04">
        <w:rPr>
          <w:lang w:eastAsia="zh-CN"/>
        </w:rPr>
        <w:t xml:space="preserve"> etc.</w:t>
      </w:r>
      <w:r>
        <w:rPr>
          <w:lang w:eastAsia="zh-CN"/>
        </w:rPr>
        <w:t>) should be included in the HTTP POST request body.</w:t>
      </w:r>
      <w:r w:rsidR="005D6D04" w:rsidRPr="005D6D04">
        <w:rPr>
          <w:lang w:eastAsia="zh-CN"/>
        </w:rPr>
        <w:t xml:space="preserve"> </w:t>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77777777"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t>,</w:t>
      </w:r>
    </w:p>
    <w:p w14:paraId="331C166C" w14:textId="77777777" w:rsidR="005D6D04" w:rsidRDefault="005D6D04" w:rsidP="005D6D04">
      <w:pPr>
        <w:pStyle w:val="B2"/>
      </w:pPr>
      <w:r>
        <w:t>-</w:t>
      </w:r>
      <w:r>
        <w:tab/>
        <w:t xml:space="preserve">the callback URI of NEF provided by NEF during </w:t>
      </w:r>
      <w:r>
        <w:rPr>
          <w:lang w:eastAsia="zh-CN"/>
        </w:rPr>
        <w:t>requesting the ProvideLocation service operation for the periodic or triggered deferred location for a target UE</w:t>
      </w:r>
      <w:r>
        <w:t xml:space="preserve"> or ;</w:t>
      </w:r>
    </w:p>
    <w:p w14:paraId="5794F9BC" w14:textId="77777777" w:rsidR="008D72A7" w:rsidRDefault="005D6D04" w:rsidP="005D6D04">
      <w:pPr>
        <w:pStyle w:val="B2"/>
      </w:pPr>
      <w:r>
        <w:t>-</w:t>
      </w:r>
      <w:r>
        <w:tab/>
        <w:t>the callback URI of NEF locally provisioned in the (H)GMLC.</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340" w:name="_Toc114771288"/>
      <w:bookmarkStart w:id="341" w:name="_Toc138344252"/>
      <w:bookmarkStart w:id="342" w:name="_Toc153817240"/>
      <w:bookmarkStart w:id="343" w:name="_Toc169685198"/>
      <w:r>
        <w:lastRenderedPageBreak/>
        <w:t>5.2.2.5.3</w:t>
      </w:r>
      <w:r>
        <w:tab/>
        <w:t>EventNotify for the UEs in a target group</w:t>
      </w:r>
      <w:bookmarkEnd w:id="340"/>
      <w:bookmarkEnd w:id="341"/>
      <w:bookmarkEnd w:id="342"/>
      <w:bookmarkEnd w:id="343"/>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3D35D61" w:rsidR="0078017C" w:rsidRDefault="0078017C" w:rsidP="0078017C">
      <w:pPr>
        <w:rPr>
          <w:lang w:eastAsia="zh-CN"/>
        </w:rPr>
      </w:pPr>
      <w:r>
        <w:rPr>
          <w:lang w:eastAsia="zh-CN"/>
        </w:rPr>
        <w:t>The EventNotify for the UEs in a target group enables the consumer NF (e.g. NEF)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77777777" w:rsidR="0099745A" w:rsidRDefault="0099745A" w:rsidP="0078017C">
      <w:pPr>
        <w:pStyle w:val="TH"/>
        <w:rPr>
          <w:lang w:val="fr-FR" w:eastAsia="zh-CN"/>
        </w:rPr>
      </w:pPr>
      <w:r>
        <w:rPr>
          <w:lang w:val="fr-FR"/>
        </w:rPr>
        <w:object w:dxaOrig="8685" w:dyaOrig="2115" w14:anchorId="2AE57B5B">
          <v:shape id="_x0000_i1033" type="#_x0000_t75" style="width:433.35pt;height:107.3pt" o:ole="">
            <v:imagedata r:id="rId24" o:title=""/>
          </v:shape>
          <o:OLEObject Type="Embed" ProgID="Visio.Drawing.11" ShapeID="_x0000_i1033" DrawAspect="Content" ObjectID="_1780558131" r:id="rId25"/>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7777777" w:rsidR="0078017C" w:rsidRDefault="0078017C" w:rsidP="0078017C">
      <w:pPr>
        <w:pStyle w:val="B2"/>
      </w:pPr>
      <w:r>
        <w:t>-</w:t>
      </w:r>
      <w:r>
        <w:tab/>
        <w:t xml:space="preserve">the callback URI of NEF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344" w:name="_Toc34804199"/>
      <w:bookmarkStart w:id="345" w:name="_Toc35935770"/>
      <w:bookmarkStart w:id="346" w:name="_Toc45029990"/>
      <w:bookmarkStart w:id="347" w:name="_Toc51922350"/>
      <w:bookmarkStart w:id="348" w:name="_Toc51922764"/>
      <w:bookmarkStart w:id="349" w:name="_Toc114771289"/>
      <w:bookmarkStart w:id="350" w:name="_Toc138344253"/>
      <w:bookmarkStart w:id="351" w:name="_Toc153817241"/>
      <w:bookmarkStart w:id="352" w:name="_Toc169685199"/>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344"/>
      <w:bookmarkEnd w:id="345"/>
      <w:bookmarkEnd w:id="346"/>
      <w:bookmarkEnd w:id="347"/>
      <w:bookmarkEnd w:id="348"/>
      <w:bookmarkEnd w:id="349"/>
      <w:bookmarkEnd w:id="350"/>
      <w:bookmarkEnd w:id="351"/>
      <w:bookmarkEnd w:id="352"/>
    </w:p>
    <w:p w14:paraId="1DC8CCAD" w14:textId="77777777" w:rsidR="00F332EC" w:rsidRPr="00B24285" w:rsidRDefault="00F332EC" w:rsidP="00EF4063">
      <w:pPr>
        <w:pStyle w:val="Heading5"/>
        <w:rPr>
          <w:lang w:eastAsia="zh-CN"/>
        </w:rPr>
      </w:pPr>
      <w:bookmarkStart w:id="353" w:name="_Toc34804200"/>
      <w:bookmarkStart w:id="354" w:name="_Toc35935771"/>
      <w:bookmarkStart w:id="355" w:name="_Toc45029991"/>
      <w:bookmarkStart w:id="356" w:name="_Toc51922351"/>
      <w:bookmarkStart w:id="357" w:name="_Toc51922765"/>
      <w:bookmarkStart w:id="358" w:name="_Toc114771290"/>
      <w:bookmarkStart w:id="359" w:name="_Toc138344254"/>
      <w:bookmarkStart w:id="360" w:name="_Toc153817242"/>
      <w:bookmarkStart w:id="361" w:name="_Toc169685200"/>
      <w:r w:rsidRPr="00B24285">
        <w:t>5.2.2.</w:t>
      </w:r>
      <w:r>
        <w:rPr>
          <w:rFonts w:hint="eastAsia"/>
          <w:lang w:eastAsia="zh-CN"/>
        </w:rPr>
        <w:t>6</w:t>
      </w:r>
      <w:r w:rsidRPr="00B24285">
        <w:t>.1</w:t>
      </w:r>
      <w:r w:rsidRPr="00B24285">
        <w:tab/>
        <w:t>General</w:t>
      </w:r>
      <w:bookmarkEnd w:id="353"/>
      <w:bookmarkEnd w:id="354"/>
      <w:bookmarkEnd w:id="355"/>
      <w:bookmarkEnd w:id="356"/>
      <w:bookmarkEnd w:id="357"/>
      <w:bookmarkEnd w:id="358"/>
      <w:bookmarkEnd w:id="359"/>
      <w:bookmarkEnd w:id="360"/>
      <w:bookmarkEnd w:id="361"/>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77777777" w:rsidR="008C4B7D" w:rsidRPr="00B24285" w:rsidRDefault="008C4B7D" w:rsidP="00F332EC">
      <w:pPr>
        <w:pStyle w:val="TH"/>
        <w:rPr>
          <w:lang w:val="fr-FR" w:eastAsia="zh-CN"/>
        </w:rPr>
      </w:pPr>
      <w:r>
        <w:rPr>
          <w:lang w:val="fr-FR"/>
        </w:rPr>
        <w:object w:dxaOrig="8685" w:dyaOrig="2115" w14:anchorId="40BA1472">
          <v:shape id="_x0000_i1034" type="#_x0000_t75" style="width:433.35pt;height:107.3pt" o:ole="">
            <v:imagedata r:id="rId26" o:title=""/>
          </v:shape>
          <o:OLEObject Type="Embed" ProgID="Visio.Drawing.11" ShapeID="_x0000_i1034" DrawAspect="Content" ObjectID="_1780558132" r:id="rId27"/>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77777777"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callback URI of the NF consumer (e.g. NEF). The response body shall contain a LocUpdateNotification object.</w:t>
      </w:r>
    </w:p>
    <w:p w14:paraId="45D133FD" w14:textId="77777777" w:rsidR="00F332EC" w:rsidRPr="00B24285" w:rsidRDefault="00F332EC" w:rsidP="00F332EC">
      <w:pPr>
        <w:pStyle w:val="B1"/>
        <w:rPr>
          <w:lang w:eastAsia="zh-CN"/>
        </w:rPr>
      </w:pPr>
      <w:r>
        <w:tab/>
        <w:t>The callback URI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362" w:name="_Toc51922766"/>
      <w:bookmarkStart w:id="363" w:name="_Toc114771291"/>
      <w:bookmarkStart w:id="364" w:name="_Toc138344255"/>
      <w:bookmarkStart w:id="365" w:name="_Toc153817243"/>
      <w:bookmarkStart w:id="366" w:name="_Toc169685201"/>
      <w:r w:rsidRPr="00303E07">
        <w:t>5.2.2.</w:t>
      </w:r>
      <w:r w:rsidR="00F0284F">
        <w:rPr>
          <w:lang w:eastAsia="zh-CN"/>
        </w:rPr>
        <w:t>7</w:t>
      </w:r>
      <w:r w:rsidRPr="00303E07">
        <w:tab/>
      </w:r>
      <w:r w:rsidRPr="00303E07">
        <w:rPr>
          <w:rFonts w:hint="eastAsia"/>
          <w:lang w:eastAsia="zh-CN"/>
        </w:rPr>
        <w:t>LocationUpdate</w:t>
      </w:r>
      <w:r>
        <w:rPr>
          <w:lang w:eastAsia="zh-CN"/>
        </w:rPr>
        <w:t>Subscribe</w:t>
      </w:r>
      <w:bookmarkEnd w:id="362"/>
      <w:bookmarkEnd w:id="363"/>
      <w:bookmarkEnd w:id="364"/>
      <w:bookmarkEnd w:id="365"/>
      <w:bookmarkEnd w:id="366"/>
    </w:p>
    <w:p w14:paraId="59CB583E" w14:textId="77777777" w:rsidR="0016578E" w:rsidRPr="00303E07" w:rsidRDefault="0016578E" w:rsidP="00EF4063">
      <w:pPr>
        <w:pStyle w:val="Heading5"/>
        <w:rPr>
          <w:lang w:eastAsia="zh-CN"/>
        </w:rPr>
      </w:pPr>
      <w:bookmarkStart w:id="367" w:name="_Toc51922767"/>
      <w:bookmarkStart w:id="368" w:name="_Toc114771292"/>
      <w:bookmarkStart w:id="369" w:name="_Toc138344256"/>
      <w:bookmarkStart w:id="370" w:name="_Toc153817244"/>
      <w:bookmarkStart w:id="371" w:name="_Toc169685202"/>
      <w:r w:rsidRPr="00303E07">
        <w:t>5.2.2.</w:t>
      </w:r>
      <w:r w:rsidR="00F0284F">
        <w:rPr>
          <w:lang w:eastAsia="zh-CN"/>
        </w:rPr>
        <w:t>7</w:t>
      </w:r>
      <w:r w:rsidRPr="00303E07">
        <w:t>.1</w:t>
      </w:r>
      <w:r w:rsidRPr="00303E07">
        <w:tab/>
        <w:t>General</w:t>
      </w:r>
      <w:bookmarkEnd w:id="367"/>
      <w:bookmarkEnd w:id="368"/>
      <w:bookmarkEnd w:id="369"/>
      <w:bookmarkEnd w:id="370"/>
      <w:bookmarkEnd w:id="371"/>
    </w:p>
    <w:p w14:paraId="69053024" w14:textId="77777777"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Pr="00303E07">
        <w:rPr>
          <w:rFonts w:eastAsia="DengXian" w:hint="eastAsia"/>
          <w:lang w:eastAsia="zh-CN"/>
        </w:rPr>
        <w:t>6</w:t>
      </w:r>
      <w:r>
        <w:rPr>
          <w:rFonts w:eastAsia="DengXian"/>
          <w:lang w:eastAsia="zh-CN"/>
        </w:rPr>
        <w:t>A</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3.35pt;height:118.2pt" o:ole="">
            <v:imagedata r:id="rId28" o:title=""/>
          </v:shape>
          <o:OLEObject Type="Embed" ProgID="Visio.Drawing.15" ShapeID="_x0000_i1035" DrawAspect="Content" ObjectID="_1780558133" r:id="rId29"/>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77777777" w:rsidR="0016578E" w:rsidRPr="00B24285" w:rsidRDefault="0016578E" w:rsidP="00EF4063">
      <w:pPr>
        <w:pStyle w:val="B1"/>
        <w:rPr>
          <w:lang w:eastAsia="zh-C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6.1.3.4.2-2 may be returned. For a 4xx/5xx response, the message body may contain a ProblemDetails structure with the "cause" attribute set to one of the application errors listed in Table 6.1.3.4.2-2.</w:t>
      </w:r>
    </w:p>
    <w:p w14:paraId="09520D8B" w14:textId="77777777" w:rsidR="008D72A7" w:rsidRPr="008D72A7" w:rsidRDefault="008D72A7" w:rsidP="00EF4063">
      <w:pPr>
        <w:pStyle w:val="Heading1"/>
      </w:pPr>
      <w:bookmarkStart w:id="372" w:name="_Toc26202305"/>
      <w:bookmarkStart w:id="373" w:name="_Toc22624244"/>
      <w:bookmarkStart w:id="374" w:name="_Toc22141042"/>
      <w:bookmarkStart w:id="375" w:name="_Toc18853044"/>
      <w:bookmarkStart w:id="376" w:name="_Toc26202491"/>
      <w:bookmarkStart w:id="377" w:name="_Toc34804201"/>
      <w:bookmarkStart w:id="378" w:name="_Toc35935772"/>
      <w:bookmarkStart w:id="379" w:name="_Toc45029992"/>
      <w:bookmarkStart w:id="380" w:name="_Toc51922352"/>
      <w:bookmarkStart w:id="381" w:name="_Toc51922768"/>
      <w:bookmarkStart w:id="382" w:name="_Toc114771293"/>
      <w:bookmarkStart w:id="383" w:name="_Toc138344257"/>
      <w:bookmarkStart w:id="384" w:name="_Toc153817245"/>
      <w:bookmarkStart w:id="385" w:name="_Toc169685203"/>
      <w:r w:rsidRPr="008D72A7">
        <w:lastRenderedPageBreak/>
        <w:t>6</w:t>
      </w:r>
      <w:r w:rsidRPr="008D72A7">
        <w:tab/>
        <w:t>API Definitions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2BDE4399" w14:textId="77777777" w:rsidR="008D72A7" w:rsidRPr="008D72A7" w:rsidRDefault="008D72A7" w:rsidP="00EF4063">
      <w:pPr>
        <w:pStyle w:val="Heading2"/>
      </w:pPr>
      <w:bookmarkStart w:id="386" w:name="_Toc26202306"/>
      <w:bookmarkStart w:id="387" w:name="_Toc22624245"/>
      <w:bookmarkStart w:id="388" w:name="_Toc22141043"/>
      <w:bookmarkStart w:id="389" w:name="_Toc18853045"/>
      <w:bookmarkStart w:id="390" w:name="_Toc26202492"/>
      <w:bookmarkStart w:id="391" w:name="_Toc34804202"/>
      <w:bookmarkStart w:id="392" w:name="_Toc35935773"/>
      <w:bookmarkStart w:id="393" w:name="_Toc45029993"/>
      <w:bookmarkStart w:id="394" w:name="_Toc51922353"/>
      <w:bookmarkStart w:id="395" w:name="_Toc51922769"/>
      <w:bookmarkStart w:id="396" w:name="_Toc114771294"/>
      <w:bookmarkStart w:id="397" w:name="_Toc138344258"/>
      <w:bookmarkStart w:id="398" w:name="_Toc153817246"/>
      <w:bookmarkStart w:id="399" w:name="_Toc169685204"/>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8D3FD9B" w14:textId="77777777" w:rsidR="008D72A7" w:rsidRPr="008D72A7" w:rsidRDefault="008D72A7" w:rsidP="00EF4063">
      <w:pPr>
        <w:pStyle w:val="Heading3"/>
        <w:rPr>
          <w:lang w:eastAsia="zh-CN"/>
        </w:rPr>
      </w:pPr>
      <w:bookmarkStart w:id="400" w:name="_Toc26202307"/>
      <w:bookmarkStart w:id="401" w:name="_Toc22624246"/>
      <w:bookmarkStart w:id="402" w:name="_Toc22141044"/>
      <w:bookmarkStart w:id="403" w:name="_Toc26202493"/>
      <w:bookmarkStart w:id="404" w:name="_Toc34804203"/>
      <w:bookmarkStart w:id="405" w:name="_Toc35935774"/>
      <w:bookmarkStart w:id="406" w:name="_Toc45029994"/>
      <w:bookmarkStart w:id="407" w:name="_Toc51922354"/>
      <w:bookmarkStart w:id="408" w:name="_Toc51922770"/>
      <w:bookmarkStart w:id="409" w:name="_Toc114771295"/>
      <w:bookmarkStart w:id="410" w:name="_Toc138344259"/>
      <w:bookmarkStart w:id="411" w:name="_Toc153817247"/>
      <w:bookmarkStart w:id="412" w:name="_Toc169685205"/>
      <w:r w:rsidRPr="008D72A7">
        <w:t>6.1.1</w:t>
      </w:r>
      <w:r w:rsidRPr="008D72A7">
        <w:tab/>
        <w:t>Introduction</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413" w:name="_Toc26202308"/>
      <w:bookmarkStart w:id="414" w:name="_Toc22624247"/>
      <w:bookmarkStart w:id="415" w:name="_Toc22141045"/>
      <w:bookmarkStart w:id="416" w:name="_Toc18853047"/>
      <w:bookmarkStart w:id="417" w:name="_Toc26202494"/>
      <w:bookmarkStart w:id="418" w:name="_Toc34804204"/>
      <w:bookmarkStart w:id="419" w:name="_Toc35935775"/>
      <w:bookmarkStart w:id="420" w:name="_Toc45029995"/>
      <w:bookmarkStart w:id="421" w:name="_Toc51922355"/>
      <w:bookmarkStart w:id="422" w:name="_Toc51922771"/>
      <w:bookmarkStart w:id="423" w:name="_Toc114771296"/>
      <w:bookmarkStart w:id="424" w:name="_Toc138344260"/>
      <w:bookmarkStart w:id="425" w:name="_Toc153817248"/>
      <w:bookmarkStart w:id="426" w:name="_Toc169685206"/>
      <w:r w:rsidRPr="008D72A7">
        <w:t>6.1.2</w:t>
      </w:r>
      <w:r w:rsidRPr="008D72A7">
        <w:tab/>
        <w:t>Usage of HTTP</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319ABCEA" w14:textId="77777777" w:rsidR="008D72A7" w:rsidRPr="008D72A7" w:rsidRDefault="008D72A7" w:rsidP="00EF4063">
      <w:pPr>
        <w:pStyle w:val="Heading4"/>
      </w:pPr>
      <w:bookmarkStart w:id="427" w:name="_Toc26202309"/>
      <w:bookmarkStart w:id="428" w:name="_Toc22624248"/>
      <w:bookmarkStart w:id="429" w:name="_Toc22141046"/>
      <w:bookmarkStart w:id="430" w:name="_Toc18853048"/>
      <w:bookmarkStart w:id="431" w:name="_Toc26202495"/>
      <w:bookmarkStart w:id="432" w:name="_Toc34804205"/>
      <w:bookmarkStart w:id="433" w:name="_Toc35935776"/>
      <w:bookmarkStart w:id="434" w:name="_Toc45029996"/>
      <w:bookmarkStart w:id="435" w:name="_Toc51922356"/>
      <w:bookmarkStart w:id="436" w:name="_Toc51922772"/>
      <w:bookmarkStart w:id="437" w:name="_Toc114771297"/>
      <w:bookmarkStart w:id="438" w:name="_Toc138344261"/>
      <w:bookmarkStart w:id="439" w:name="_Toc153817249"/>
      <w:bookmarkStart w:id="440" w:name="_Toc169685207"/>
      <w:r w:rsidRPr="008D72A7">
        <w:t>6.1.2.1</w:t>
      </w:r>
      <w:r w:rsidRPr="008D72A7">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84E1A01" w14:textId="77777777"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7ABD9258" w14:textId="77777777" w:rsidR="008D72A7" w:rsidRDefault="008D72A7" w:rsidP="008D72A7">
      <w:r>
        <w:t>HTTP/2, as defined in IETF RFC 7540 [</w:t>
      </w:r>
      <w:r>
        <w:rPr>
          <w:lang w:eastAsia="zh-CN"/>
        </w:rPr>
        <w:t>8</w:t>
      </w:r>
      <w:r>
        <w:t>], shall be used as specified in clause 5 of 3GPP TS 29.500 [</w:t>
      </w:r>
      <w:r>
        <w:rPr>
          <w:lang w:eastAsia="zh-CN"/>
        </w:rPr>
        <w:t>5</w:t>
      </w:r>
      <w:r>
        <w:t>].</w:t>
      </w:r>
    </w:p>
    <w:p w14:paraId="55A437C6"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441" w:name="_Toc26202310"/>
      <w:bookmarkStart w:id="442" w:name="_Toc22624249"/>
      <w:bookmarkStart w:id="443" w:name="_Toc22141047"/>
      <w:bookmarkStart w:id="444" w:name="_Toc18853049"/>
      <w:bookmarkStart w:id="445" w:name="_Toc26202496"/>
      <w:bookmarkStart w:id="446" w:name="_Toc34804206"/>
      <w:bookmarkStart w:id="447" w:name="_Toc35935777"/>
      <w:bookmarkStart w:id="448" w:name="_Toc45029997"/>
      <w:bookmarkStart w:id="449" w:name="_Toc51922357"/>
      <w:bookmarkStart w:id="450" w:name="_Toc51922773"/>
      <w:bookmarkStart w:id="451" w:name="_Toc114771298"/>
      <w:bookmarkStart w:id="452" w:name="_Toc138344262"/>
      <w:bookmarkStart w:id="453" w:name="_Toc153817250"/>
      <w:bookmarkStart w:id="454" w:name="_Toc169685208"/>
      <w:r w:rsidRPr="008D72A7">
        <w:t>6.1.2.2</w:t>
      </w:r>
      <w:r w:rsidRPr="008D72A7">
        <w:tab/>
        <w:t>HTTP standard headers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56D521DC" w14:textId="77777777" w:rsidR="008D72A7" w:rsidRPr="008D72A7" w:rsidRDefault="008D72A7" w:rsidP="00EF4063">
      <w:pPr>
        <w:pStyle w:val="Heading5"/>
        <w:rPr>
          <w:lang w:eastAsia="zh-CN"/>
        </w:rPr>
      </w:pPr>
      <w:bookmarkStart w:id="455" w:name="_Toc26202311"/>
      <w:bookmarkStart w:id="456" w:name="_Toc22624250"/>
      <w:bookmarkStart w:id="457" w:name="_Toc22141048"/>
      <w:bookmarkStart w:id="458" w:name="_Toc18853050"/>
      <w:bookmarkStart w:id="459" w:name="_Toc26202497"/>
      <w:bookmarkStart w:id="460" w:name="_Toc34804207"/>
      <w:bookmarkStart w:id="461" w:name="_Toc35935778"/>
      <w:bookmarkStart w:id="462" w:name="_Toc45029998"/>
      <w:bookmarkStart w:id="463" w:name="_Toc51922358"/>
      <w:bookmarkStart w:id="464" w:name="_Toc51922774"/>
      <w:bookmarkStart w:id="465" w:name="_Toc114771299"/>
      <w:bookmarkStart w:id="466" w:name="_Toc138344263"/>
      <w:bookmarkStart w:id="467" w:name="_Toc153817251"/>
      <w:bookmarkStart w:id="468" w:name="_Toc169685209"/>
      <w:r w:rsidRPr="008D72A7">
        <w:t>6.1.2.2.1</w:t>
      </w:r>
      <w:r w:rsidRPr="008D72A7">
        <w:rPr>
          <w:lang w:eastAsia="zh-CN"/>
        </w:rPr>
        <w:tab/>
        <w:t>General</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4980E504" w14:textId="77777777" w:rsidR="008D72A7" w:rsidRPr="008D72A7" w:rsidRDefault="008D72A7" w:rsidP="00EF4063">
      <w:pPr>
        <w:pStyle w:val="Heading5"/>
      </w:pPr>
      <w:bookmarkStart w:id="469" w:name="_Toc26202312"/>
      <w:bookmarkStart w:id="470" w:name="_Toc22624251"/>
      <w:bookmarkStart w:id="471" w:name="_Toc22141049"/>
      <w:bookmarkStart w:id="472" w:name="_Toc18853051"/>
      <w:bookmarkStart w:id="473" w:name="_Toc26202498"/>
      <w:bookmarkStart w:id="474" w:name="_Toc34804208"/>
      <w:bookmarkStart w:id="475" w:name="_Toc35935779"/>
      <w:bookmarkStart w:id="476" w:name="_Toc45029999"/>
      <w:bookmarkStart w:id="477" w:name="_Toc51922359"/>
      <w:bookmarkStart w:id="478" w:name="_Toc51922775"/>
      <w:bookmarkStart w:id="479" w:name="_Toc114771300"/>
      <w:bookmarkStart w:id="480" w:name="_Toc138344264"/>
      <w:bookmarkStart w:id="481" w:name="_Toc153817252"/>
      <w:bookmarkStart w:id="482" w:name="_Toc169685210"/>
      <w:r w:rsidRPr="008D72A7">
        <w:t>6.1.2.2.2</w:t>
      </w:r>
      <w:r w:rsidRPr="008D72A7">
        <w:tab/>
        <w:t>Content type</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77777777"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483" w:name="_Toc26202313"/>
      <w:bookmarkStart w:id="484" w:name="_Toc22624252"/>
      <w:bookmarkStart w:id="485" w:name="_Toc22141050"/>
      <w:bookmarkStart w:id="486" w:name="_Toc18853052"/>
      <w:bookmarkStart w:id="487" w:name="_Toc26202499"/>
      <w:bookmarkStart w:id="488" w:name="_Toc34804209"/>
      <w:bookmarkStart w:id="489" w:name="_Toc35935780"/>
      <w:bookmarkStart w:id="490" w:name="_Toc45030000"/>
      <w:bookmarkStart w:id="491" w:name="_Toc51922360"/>
      <w:bookmarkStart w:id="492" w:name="_Toc51922776"/>
      <w:bookmarkStart w:id="493" w:name="_Toc114771301"/>
      <w:bookmarkStart w:id="494" w:name="_Toc138344265"/>
      <w:bookmarkStart w:id="495" w:name="_Toc153817253"/>
      <w:bookmarkStart w:id="496" w:name="_Toc169685211"/>
      <w:r w:rsidRPr="008D72A7">
        <w:t>6.1.2.3</w:t>
      </w:r>
      <w:r w:rsidRPr="008D72A7">
        <w:tab/>
        <w:t>HTTP custom headers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682D0686" w14:textId="77777777" w:rsidR="008D72A7" w:rsidRPr="008D72A7" w:rsidRDefault="008D72A7" w:rsidP="00EF4063">
      <w:pPr>
        <w:pStyle w:val="Heading5"/>
        <w:rPr>
          <w:lang w:eastAsia="zh-CN"/>
        </w:rPr>
      </w:pPr>
      <w:bookmarkStart w:id="497" w:name="_Toc26202314"/>
      <w:bookmarkStart w:id="498" w:name="_Toc22624253"/>
      <w:bookmarkStart w:id="499" w:name="_Toc22141051"/>
      <w:bookmarkStart w:id="500" w:name="_Toc18853053"/>
      <w:bookmarkStart w:id="501" w:name="_Toc26202500"/>
      <w:bookmarkStart w:id="502" w:name="_Toc34804210"/>
      <w:bookmarkStart w:id="503" w:name="_Toc35935781"/>
      <w:bookmarkStart w:id="504" w:name="_Toc45030001"/>
      <w:bookmarkStart w:id="505" w:name="_Toc51922361"/>
      <w:bookmarkStart w:id="506" w:name="_Toc51922777"/>
      <w:bookmarkStart w:id="507" w:name="_Toc114771302"/>
      <w:bookmarkStart w:id="508" w:name="_Toc138344266"/>
      <w:bookmarkStart w:id="509" w:name="_Toc153817254"/>
      <w:bookmarkStart w:id="510" w:name="_Toc169685212"/>
      <w:r w:rsidRPr="008D72A7">
        <w:t>6.1.2.3.1</w:t>
      </w:r>
      <w:r w:rsidRPr="008D72A7">
        <w:rPr>
          <w:lang w:eastAsia="zh-CN"/>
        </w:rPr>
        <w:tab/>
        <w:t>General</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511" w:name="_Toc26202315"/>
      <w:bookmarkStart w:id="512" w:name="_Toc22624254"/>
      <w:bookmarkStart w:id="513" w:name="_Toc22141052"/>
      <w:bookmarkStart w:id="514" w:name="_Toc18853069"/>
      <w:bookmarkStart w:id="515" w:name="_Toc26202501"/>
      <w:bookmarkStart w:id="516" w:name="_Toc34804211"/>
      <w:bookmarkStart w:id="517" w:name="_Toc35935782"/>
      <w:bookmarkStart w:id="518" w:name="_Toc45030002"/>
      <w:bookmarkStart w:id="519" w:name="_Toc51922362"/>
      <w:bookmarkStart w:id="520" w:name="_Toc51922778"/>
      <w:bookmarkStart w:id="521" w:name="_Toc114771303"/>
      <w:bookmarkStart w:id="522" w:name="_Toc138344267"/>
      <w:bookmarkStart w:id="523" w:name="_Toc153817255"/>
      <w:bookmarkStart w:id="524" w:name="_Toc169685213"/>
      <w:r w:rsidRPr="008D72A7">
        <w:lastRenderedPageBreak/>
        <w:t>6.1.</w:t>
      </w:r>
      <w:r w:rsidRPr="008D72A7">
        <w:rPr>
          <w:lang w:eastAsia="zh-CN"/>
        </w:rPr>
        <w:t>3</w:t>
      </w:r>
      <w:r w:rsidRPr="008D72A7">
        <w:tab/>
        <w:t>Custom Operations without associated resources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0034CE7E" w14:textId="77777777" w:rsidR="008D72A7" w:rsidRPr="008D72A7" w:rsidRDefault="008D72A7" w:rsidP="00EF4063">
      <w:pPr>
        <w:pStyle w:val="Heading4"/>
      </w:pPr>
      <w:bookmarkStart w:id="525" w:name="_Toc26202316"/>
      <w:bookmarkStart w:id="526" w:name="_Toc22624255"/>
      <w:bookmarkStart w:id="527" w:name="_Toc22141053"/>
      <w:bookmarkStart w:id="528" w:name="_Toc18853070"/>
      <w:bookmarkStart w:id="529" w:name="_Toc26202502"/>
      <w:bookmarkStart w:id="530" w:name="_Toc34804212"/>
      <w:bookmarkStart w:id="531" w:name="_Toc35935783"/>
      <w:bookmarkStart w:id="532" w:name="_Toc45030003"/>
      <w:bookmarkStart w:id="533" w:name="_Toc51922363"/>
      <w:bookmarkStart w:id="534" w:name="_Toc51922779"/>
      <w:bookmarkStart w:id="535" w:name="_Toc114771304"/>
      <w:bookmarkStart w:id="536" w:name="_Toc138344268"/>
      <w:bookmarkStart w:id="537" w:name="_Toc153817256"/>
      <w:bookmarkStart w:id="538" w:name="_Toc169685214"/>
      <w:r w:rsidRPr="008D72A7">
        <w:t>6.1.</w:t>
      </w:r>
      <w:r w:rsidRPr="008D72A7">
        <w:rPr>
          <w:lang w:eastAsia="zh-CN"/>
        </w:rPr>
        <w:t>3</w:t>
      </w:r>
      <w:r w:rsidRPr="008D72A7">
        <w:t>.1</w:t>
      </w:r>
      <w:r w:rsidRPr="008D72A7">
        <w:tab/>
        <w:t>Overview</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77777777" w:rsidR="0011128F" w:rsidRDefault="0016578E" w:rsidP="0011128F">
      <w:pPr>
        <w:pStyle w:val="TH"/>
      </w:pPr>
      <w:r>
        <w:object w:dxaOrig="10140" w:dyaOrig="6915" w14:anchorId="04EC5AB0">
          <v:shape id="_x0000_i1036" type="#_x0000_t75" style="width:482.25pt;height:329.45pt" o:ole="">
            <v:imagedata r:id="rId30" o:title=""/>
          </v:shape>
          <o:OLEObject Type="Embed" ProgID="Visio.Drawing.15" ShapeID="_x0000_i1036" DrawAspect="Content" ObjectID="_1780558134" r:id="rId31"/>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77777777" w:rsidR="008D72A7" w:rsidRDefault="008D72A7">
            <w:pPr>
              <w:pStyle w:val="TAL"/>
              <w:rPr>
                <w:lang w:eastAsia="zh-CN"/>
              </w:rPr>
            </w:pPr>
            <w:r>
              <w:rPr>
                <w:lang w:eastAsia="zh-CN"/>
              </w:rPr>
              <w:t>Enable the UE to update UE location information towards the consumer NF</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192CD9A2" w14:textId="77777777" w:rsidR="008D72A7" w:rsidRDefault="008D72A7" w:rsidP="008D72A7">
      <w:bookmarkStart w:id="539" w:name="_Toc22624256"/>
      <w:bookmarkStart w:id="540" w:name="_Toc22141054"/>
    </w:p>
    <w:p w14:paraId="68A5D445" w14:textId="77777777" w:rsidR="008D72A7" w:rsidRPr="008D72A7" w:rsidRDefault="008D72A7" w:rsidP="00EF4063">
      <w:pPr>
        <w:pStyle w:val="Heading4"/>
        <w:rPr>
          <w:lang w:eastAsia="zh-CN"/>
        </w:rPr>
      </w:pPr>
      <w:bookmarkStart w:id="541" w:name="_Toc26202317"/>
      <w:bookmarkStart w:id="542" w:name="_Toc26202503"/>
      <w:bookmarkStart w:id="543" w:name="_Toc34804213"/>
      <w:bookmarkStart w:id="544" w:name="_Toc35935784"/>
      <w:bookmarkStart w:id="545" w:name="_Toc45030004"/>
      <w:bookmarkStart w:id="546" w:name="_Toc51922364"/>
      <w:bookmarkStart w:id="547" w:name="_Toc51922780"/>
      <w:bookmarkStart w:id="548" w:name="_Toc114771305"/>
      <w:bookmarkStart w:id="549" w:name="_Toc138344269"/>
      <w:bookmarkStart w:id="550" w:name="_Toc153817257"/>
      <w:bookmarkStart w:id="551" w:name="_Toc169685215"/>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539"/>
      <w:bookmarkEnd w:id="540"/>
      <w:bookmarkEnd w:id="541"/>
      <w:bookmarkEnd w:id="542"/>
      <w:bookmarkEnd w:id="543"/>
      <w:bookmarkEnd w:id="544"/>
      <w:bookmarkEnd w:id="545"/>
      <w:bookmarkEnd w:id="546"/>
      <w:bookmarkEnd w:id="547"/>
      <w:bookmarkEnd w:id="548"/>
      <w:bookmarkEnd w:id="549"/>
      <w:bookmarkEnd w:id="550"/>
      <w:bookmarkEnd w:id="551"/>
    </w:p>
    <w:p w14:paraId="3CCD52A7" w14:textId="77777777" w:rsidR="008D72A7" w:rsidRPr="008D72A7" w:rsidRDefault="008D72A7" w:rsidP="00EF4063">
      <w:pPr>
        <w:pStyle w:val="Heading5"/>
      </w:pPr>
      <w:bookmarkStart w:id="552" w:name="_Toc26202318"/>
      <w:bookmarkStart w:id="553" w:name="_Toc22624257"/>
      <w:bookmarkStart w:id="554" w:name="_Toc22141055"/>
      <w:bookmarkStart w:id="555" w:name="_Toc11339799"/>
      <w:bookmarkStart w:id="556" w:name="_Toc26202504"/>
      <w:bookmarkStart w:id="557" w:name="_Toc34804214"/>
      <w:bookmarkStart w:id="558" w:name="_Toc35935785"/>
      <w:bookmarkStart w:id="559" w:name="_Toc45030005"/>
      <w:bookmarkStart w:id="560" w:name="_Toc51922365"/>
      <w:bookmarkStart w:id="561" w:name="_Toc51922781"/>
      <w:bookmarkStart w:id="562" w:name="_Toc114771306"/>
      <w:bookmarkStart w:id="563" w:name="_Toc138344270"/>
      <w:bookmarkStart w:id="564" w:name="_Toc153817258"/>
      <w:bookmarkStart w:id="565" w:name="_Toc169685216"/>
      <w:r w:rsidRPr="008D72A7">
        <w:t>6.1.</w:t>
      </w:r>
      <w:r w:rsidRPr="008D72A7">
        <w:rPr>
          <w:lang w:eastAsia="zh-CN"/>
        </w:rPr>
        <w:t>3</w:t>
      </w:r>
      <w:r w:rsidRPr="008D72A7">
        <w:t>.2.1</w:t>
      </w:r>
      <w:r w:rsidRPr="008D72A7">
        <w:tab/>
        <w:t>Description</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566" w:name="_Toc26202319"/>
      <w:bookmarkStart w:id="567" w:name="_Toc22624258"/>
      <w:bookmarkStart w:id="568" w:name="_Toc22141056"/>
      <w:bookmarkStart w:id="569" w:name="_Toc26202505"/>
      <w:bookmarkStart w:id="570" w:name="_Toc34804215"/>
      <w:bookmarkStart w:id="571" w:name="_Toc35935786"/>
      <w:bookmarkStart w:id="572" w:name="_Toc45030006"/>
      <w:bookmarkStart w:id="573" w:name="_Toc51922366"/>
      <w:bookmarkStart w:id="574" w:name="_Toc51922782"/>
      <w:bookmarkStart w:id="575" w:name="_Toc114771307"/>
      <w:bookmarkStart w:id="576" w:name="_Toc138344271"/>
      <w:bookmarkStart w:id="577" w:name="_Toc153817259"/>
      <w:bookmarkStart w:id="578" w:name="_Toc169685217"/>
      <w:r w:rsidRPr="008D72A7">
        <w:lastRenderedPageBreak/>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2C63E452"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0F3AEB0B" w14:textId="77777777" w:rsidR="008D72A7" w:rsidRDefault="008D72A7">
            <w:pPr>
              <w:pStyle w:val="TAL"/>
            </w:pPr>
            <w:bookmarkStart w:id="579" w:name="_PERM_MCCTEMPBM_CRPT13160011___2" w:colFirst="4" w:colLast="4"/>
            <w:r>
              <w:t>LocationData</w:t>
            </w:r>
          </w:p>
        </w:tc>
        <w:tc>
          <w:tcPr>
            <w:tcW w:w="660"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579"/>
      <w:tr w:rsidR="00A23962" w14:paraId="64566B58"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0186E91" w14:textId="474290EE" w:rsidR="00A23962" w:rsidRDefault="00A23962" w:rsidP="002159A9">
            <w:pPr>
              <w:pStyle w:val="TAL"/>
            </w:pPr>
            <w:r>
              <w:t>Temporary redirection. The response shall include a Location header field containing a different URI</w:t>
            </w:r>
            <w:r w:rsidRPr="002159A9">
              <w:t>, or the same URI if a request is redirected to the same target resource via a different SCP. In the former case, t</w:t>
            </w:r>
            <w:r>
              <w:rPr>
                <w:rFonts w:hint="eastAsia"/>
                <w:lang w:eastAsia="zh-CN"/>
              </w:rPr>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6DAD8EE1"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52BE6821" w14:textId="5FBEE395" w:rsidR="00A23962" w:rsidRDefault="00A23962" w:rsidP="002159A9">
            <w:pPr>
              <w:pStyle w:val="TAL"/>
            </w:pPr>
            <w:r>
              <w:t>Permanent redirection. The response shall include a Location header field containing a different URI</w:t>
            </w:r>
            <w:r w:rsidRPr="002159A9">
              <w:t>, or the same URI if a request is redirected to the same target resource via a different SCP. In the former case,</w:t>
            </w:r>
            <w:r>
              <w:rPr>
                <w:rFonts w:hint="eastAsia"/>
                <w:lang w:eastAsia="zh-CN"/>
              </w:rPr>
              <w:t xml:space="preserv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1DB313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580"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77777777" w:rsidR="00A23962" w:rsidRDefault="00A23962" w:rsidP="007D379C">
            <w:pPr>
              <w:pStyle w:val="TAL"/>
              <w:ind w:left="284"/>
              <w:rPr>
                <w:lang w:eastAsia="zh-CN"/>
              </w:rPr>
            </w:pPr>
            <w:r w:rsidRPr="003B2883">
              <w:t>-</w:t>
            </w:r>
            <w:r w:rsidRPr="003B2883">
              <w:tab/>
              <w:t>DETACHED_USER</w:t>
            </w:r>
          </w:p>
          <w:bookmarkEnd w:id="580"/>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581" w:name="_PERM_MCCTEMPBM_CRPT13160013___2"/>
            <w:r>
              <w:t>-</w:t>
            </w:r>
            <w:r>
              <w:tab/>
              <w:t>POSITIONING_FAILED</w:t>
            </w:r>
          </w:p>
          <w:bookmarkEnd w:id="581"/>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A23962" w14:paraId="604A985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2D545C2"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AE1FFF1"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247993"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158B8A5" w14:textId="77777777" w:rsidR="00A23962" w:rsidRDefault="00A23962">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23B06D48"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A23962" w:rsidRDefault="00A23962">
            <w:pPr>
              <w:pStyle w:val="TAL"/>
              <w:ind w:left="284"/>
              <w:rPr>
                <w:lang w:eastAsia="zh-CN"/>
              </w:rPr>
            </w:pPr>
            <w:bookmarkStart w:id="582" w:name="_PERM_MCCTEMPBM_CRPT13160014___2"/>
            <w:r>
              <w:t>-</w:t>
            </w:r>
            <w:r>
              <w:tab/>
              <w:t>UNREACHABLE_USER</w:t>
            </w:r>
          </w:p>
          <w:bookmarkEnd w:id="582"/>
          <w:p w14:paraId="0AA41AB9" w14:textId="77777777" w:rsidR="00A23962" w:rsidRDefault="00A23962">
            <w:pPr>
              <w:pStyle w:val="TAL"/>
            </w:pPr>
            <w:r>
              <w:t>-</w:t>
            </w:r>
            <w:r>
              <w:tab/>
            </w:r>
            <w:r w:rsidRPr="00B1181D">
              <w:t>PEER_NOT_RESPONDING</w:t>
            </w:r>
          </w:p>
          <w:p w14:paraId="54A1DA90" w14:textId="77777777" w:rsidR="00A23962" w:rsidRDefault="00A23962">
            <w:pPr>
              <w:pStyle w:val="TAL"/>
            </w:pPr>
            <w:r>
              <w:t>See table 6.1.</w:t>
            </w:r>
            <w:r>
              <w:rPr>
                <w:lang w:eastAsia="zh-CN"/>
              </w:rPr>
              <w:t>6</w:t>
            </w:r>
            <w:r>
              <w:t>.3-1 for the description of this error.</w:t>
            </w:r>
          </w:p>
        </w:tc>
      </w:tr>
      <w:tr w:rsidR="00A23962"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3885E78C"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12859CF8" w:rsidR="003C162B" w:rsidRPr="00D67AB2" w:rsidRDefault="007509EF" w:rsidP="007509EF">
            <w:pPr>
              <w:pStyle w:val="TAL"/>
            </w:pPr>
            <w:r>
              <w:t xml:space="preserve">Or the same URI, </w:t>
            </w:r>
            <w:r w:rsidRPr="00A563BE">
              <w:t>if a request is redirected to the same target resource via a different SCP.</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583" w:name="_Toc26202320"/>
      <w:bookmarkStart w:id="584" w:name="_Toc22624259"/>
      <w:bookmarkStart w:id="585" w:name="_Toc22141057"/>
      <w:bookmarkStart w:id="586" w:name="_Toc26202506"/>
      <w:bookmarkStart w:id="587" w:name="_Toc34804216"/>
      <w:bookmarkStart w:id="588" w:name="_Toc35935787"/>
      <w:bookmarkStart w:id="589" w:name="_Toc45030007"/>
      <w:bookmarkStart w:id="590" w:name="_Toc51922367"/>
      <w:bookmarkStart w:id="591" w:name="_Toc51922783"/>
      <w:bookmarkStart w:id="592" w:name="_Toc114771308"/>
      <w:bookmarkStart w:id="593" w:name="_Toc138344272"/>
      <w:bookmarkStart w:id="594" w:name="_Toc153817260"/>
      <w:bookmarkStart w:id="595" w:name="_Toc169685218"/>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583"/>
      <w:bookmarkEnd w:id="584"/>
      <w:bookmarkEnd w:id="585"/>
      <w:bookmarkEnd w:id="586"/>
      <w:bookmarkEnd w:id="587"/>
      <w:bookmarkEnd w:id="588"/>
      <w:bookmarkEnd w:id="589"/>
      <w:bookmarkEnd w:id="590"/>
      <w:bookmarkEnd w:id="591"/>
      <w:bookmarkEnd w:id="592"/>
      <w:bookmarkEnd w:id="593"/>
      <w:bookmarkEnd w:id="594"/>
      <w:bookmarkEnd w:id="595"/>
    </w:p>
    <w:p w14:paraId="08A3D199" w14:textId="77777777" w:rsidR="008D72A7" w:rsidRPr="008D72A7" w:rsidRDefault="008D72A7" w:rsidP="00EF4063">
      <w:pPr>
        <w:pStyle w:val="Heading5"/>
      </w:pPr>
      <w:bookmarkStart w:id="596" w:name="_Toc26202321"/>
      <w:bookmarkStart w:id="597" w:name="_Toc22624260"/>
      <w:bookmarkStart w:id="598" w:name="_Toc22141058"/>
      <w:bookmarkStart w:id="599" w:name="_Toc26202507"/>
      <w:bookmarkStart w:id="600" w:name="_Toc34804217"/>
      <w:bookmarkStart w:id="601" w:name="_Toc35935788"/>
      <w:bookmarkStart w:id="602" w:name="_Toc45030008"/>
      <w:bookmarkStart w:id="603" w:name="_Toc51922368"/>
      <w:bookmarkStart w:id="604" w:name="_Toc51922784"/>
      <w:bookmarkStart w:id="605" w:name="_Toc114771309"/>
      <w:bookmarkStart w:id="606" w:name="_Toc138344273"/>
      <w:bookmarkStart w:id="607" w:name="_Toc153817261"/>
      <w:bookmarkStart w:id="608" w:name="_Toc169685219"/>
      <w:r w:rsidRPr="008D72A7">
        <w:t>6.1.</w:t>
      </w:r>
      <w:r w:rsidRPr="008D72A7">
        <w:rPr>
          <w:lang w:eastAsia="zh-CN"/>
        </w:rPr>
        <w:t>3</w:t>
      </w:r>
      <w:r w:rsidRPr="008D72A7">
        <w:t>.</w:t>
      </w:r>
      <w:r w:rsidRPr="008D72A7">
        <w:rPr>
          <w:lang w:eastAsia="zh-CN"/>
        </w:rPr>
        <w:t>3</w:t>
      </w:r>
      <w:r w:rsidRPr="008D72A7">
        <w:t>.1</w:t>
      </w:r>
      <w:r w:rsidRPr="008D72A7">
        <w:tab/>
        <w:t>Description</w:t>
      </w:r>
      <w:bookmarkEnd w:id="596"/>
      <w:bookmarkEnd w:id="597"/>
      <w:bookmarkEnd w:id="598"/>
      <w:bookmarkEnd w:id="599"/>
      <w:bookmarkEnd w:id="600"/>
      <w:bookmarkEnd w:id="601"/>
      <w:bookmarkEnd w:id="602"/>
      <w:bookmarkEnd w:id="603"/>
      <w:bookmarkEnd w:id="604"/>
      <w:bookmarkEnd w:id="605"/>
      <w:bookmarkEnd w:id="606"/>
      <w:bookmarkEnd w:id="607"/>
      <w:bookmarkEnd w:id="608"/>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609" w:name="_Toc26202322"/>
      <w:bookmarkStart w:id="610" w:name="_Toc22624261"/>
      <w:bookmarkStart w:id="611" w:name="_Toc22141059"/>
      <w:bookmarkStart w:id="612" w:name="_Toc26202508"/>
      <w:bookmarkStart w:id="613" w:name="_Toc34804218"/>
      <w:bookmarkStart w:id="614" w:name="_Toc35935789"/>
      <w:bookmarkStart w:id="615" w:name="_Toc45030009"/>
      <w:bookmarkStart w:id="616" w:name="_Toc51922369"/>
      <w:bookmarkStart w:id="617" w:name="_Toc51922785"/>
      <w:bookmarkStart w:id="618" w:name="_Toc114771310"/>
      <w:bookmarkStart w:id="619" w:name="_Toc138344274"/>
      <w:bookmarkStart w:id="620" w:name="_Toc153817262"/>
      <w:bookmarkStart w:id="621" w:name="_Toc169685220"/>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609"/>
      <w:bookmarkEnd w:id="610"/>
      <w:bookmarkEnd w:id="611"/>
      <w:bookmarkEnd w:id="612"/>
      <w:bookmarkEnd w:id="613"/>
      <w:bookmarkEnd w:id="614"/>
      <w:bookmarkEnd w:id="615"/>
      <w:bookmarkEnd w:id="616"/>
      <w:bookmarkEnd w:id="617"/>
      <w:bookmarkEnd w:id="618"/>
      <w:bookmarkEnd w:id="619"/>
      <w:bookmarkEnd w:id="620"/>
      <w:bookmarkEnd w:id="621"/>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lastRenderedPageBreak/>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392DC543" w:rsidR="00A23962" w:rsidRDefault="00A23962" w:rsidP="007509EF">
            <w:pPr>
              <w:pStyle w:val="TAL"/>
            </w:pPr>
            <w:r>
              <w:t>Temporary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2BF57807" w:rsidR="00A23962" w:rsidRDefault="00A23962" w:rsidP="007509EF">
            <w:pPr>
              <w:pStyle w:val="TAL"/>
            </w:pPr>
            <w:r>
              <w:t>Permanent redirection. The response shall include a Location header field containing a different URI</w:t>
            </w:r>
            <w:r w:rsidRPr="007509EF">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622"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622"/>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36E39D91" w:rsidR="00736596" w:rsidRPr="00D67AB2" w:rsidRDefault="00714690" w:rsidP="00714690">
            <w:pPr>
              <w:pStyle w:val="TAL"/>
            </w:pPr>
            <w:r>
              <w:t xml:space="preserve">Or the same URI, </w:t>
            </w:r>
            <w:r w:rsidRPr="00A563BE">
              <w:t>if a request is redirected to the same target resource via a different SCP.</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04D5B53E" w:rsidR="00736596" w:rsidRPr="00D67AB2" w:rsidRDefault="00473A7B" w:rsidP="00473A7B">
            <w:pPr>
              <w:pStyle w:val="TAL"/>
            </w:pPr>
            <w:r>
              <w:t xml:space="preserve">Or the same URI, </w:t>
            </w:r>
            <w:r w:rsidRPr="00A563BE">
              <w:t>if a request is redirected to the same target resource via a different SCP.</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623" w:name="_Toc26202323"/>
      <w:bookmarkStart w:id="624" w:name="_Toc22624262"/>
      <w:bookmarkStart w:id="625" w:name="_Toc22141060"/>
      <w:bookmarkStart w:id="626" w:name="_Toc26202509"/>
      <w:bookmarkStart w:id="627" w:name="_Toc34804219"/>
      <w:bookmarkStart w:id="628" w:name="_Toc35935790"/>
      <w:bookmarkStart w:id="629" w:name="_Toc45030010"/>
      <w:bookmarkStart w:id="630" w:name="_Toc51922370"/>
      <w:bookmarkStart w:id="631" w:name="_Toc51922786"/>
      <w:bookmarkStart w:id="632" w:name="_Toc114771311"/>
      <w:bookmarkStart w:id="633" w:name="_Toc138344275"/>
      <w:bookmarkStart w:id="634" w:name="_Toc153817263"/>
      <w:bookmarkStart w:id="635" w:name="_Toc169685221"/>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623"/>
      <w:bookmarkEnd w:id="624"/>
      <w:bookmarkEnd w:id="625"/>
      <w:bookmarkEnd w:id="626"/>
      <w:bookmarkEnd w:id="627"/>
      <w:bookmarkEnd w:id="628"/>
      <w:bookmarkEnd w:id="629"/>
      <w:bookmarkEnd w:id="630"/>
      <w:bookmarkEnd w:id="631"/>
      <w:bookmarkEnd w:id="632"/>
      <w:bookmarkEnd w:id="633"/>
      <w:bookmarkEnd w:id="634"/>
      <w:bookmarkEnd w:id="635"/>
    </w:p>
    <w:p w14:paraId="134BDC1C" w14:textId="77777777" w:rsidR="008D72A7" w:rsidRPr="008D72A7" w:rsidRDefault="008D72A7" w:rsidP="00EF4063">
      <w:pPr>
        <w:pStyle w:val="Heading5"/>
      </w:pPr>
      <w:bookmarkStart w:id="636" w:name="_Toc26202324"/>
      <w:bookmarkStart w:id="637" w:name="_Toc22624263"/>
      <w:bookmarkStart w:id="638" w:name="_Toc22141061"/>
      <w:bookmarkStart w:id="639" w:name="_Toc26202510"/>
      <w:bookmarkStart w:id="640" w:name="_Toc34804220"/>
      <w:bookmarkStart w:id="641" w:name="_Toc35935791"/>
      <w:bookmarkStart w:id="642" w:name="_Toc45030011"/>
      <w:bookmarkStart w:id="643" w:name="_Toc51922371"/>
      <w:bookmarkStart w:id="644" w:name="_Toc51922787"/>
      <w:bookmarkStart w:id="645" w:name="_Toc114771312"/>
      <w:bookmarkStart w:id="646" w:name="_Toc138344276"/>
      <w:bookmarkStart w:id="647" w:name="_Toc153817264"/>
      <w:bookmarkStart w:id="648" w:name="_Toc169685222"/>
      <w:r w:rsidRPr="008D72A7">
        <w:t>6.1.</w:t>
      </w:r>
      <w:r w:rsidRPr="008D72A7">
        <w:rPr>
          <w:lang w:eastAsia="zh-CN"/>
        </w:rPr>
        <w:t>3</w:t>
      </w:r>
      <w:r w:rsidRPr="008D72A7">
        <w:t>.</w:t>
      </w:r>
      <w:r w:rsidRPr="008D72A7">
        <w:rPr>
          <w:lang w:eastAsia="zh-CN"/>
        </w:rPr>
        <w:t>4</w:t>
      </w:r>
      <w:r w:rsidRPr="008D72A7">
        <w:t>.1</w:t>
      </w:r>
      <w:r w:rsidRPr="008D72A7">
        <w:tab/>
        <w:t>Description</w:t>
      </w:r>
      <w:bookmarkEnd w:id="636"/>
      <w:bookmarkEnd w:id="637"/>
      <w:bookmarkEnd w:id="638"/>
      <w:bookmarkEnd w:id="639"/>
      <w:bookmarkEnd w:id="640"/>
      <w:bookmarkEnd w:id="641"/>
      <w:bookmarkEnd w:id="642"/>
      <w:bookmarkEnd w:id="643"/>
      <w:bookmarkEnd w:id="644"/>
      <w:bookmarkEnd w:id="645"/>
      <w:bookmarkEnd w:id="646"/>
      <w:bookmarkEnd w:id="647"/>
      <w:bookmarkEnd w:id="648"/>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649" w:name="_Toc26202325"/>
      <w:bookmarkStart w:id="650" w:name="_Toc22624264"/>
      <w:bookmarkStart w:id="651" w:name="_Toc22141062"/>
      <w:bookmarkStart w:id="652" w:name="_Toc26202511"/>
      <w:bookmarkStart w:id="653" w:name="_Toc34804221"/>
      <w:bookmarkStart w:id="654" w:name="_Toc35935792"/>
      <w:bookmarkStart w:id="655" w:name="_Toc45030012"/>
      <w:bookmarkStart w:id="656" w:name="_Toc51922372"/>
      <w:bookmarkStart w:id="657" w:name="_Toc51922788"/>
      <w:bookmarkStart w:id="658" w:name="_Toc114771313"/>
      <w:bookmarkStart w:id="659" w:name="_Toc138344277"/>
      <w:bookmarkStart w:id="660" w:name="_Toc153817265"/>
      <w:bookmarkStart w:id="661" w:name="_Toc169685223"/>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649"/>
      <w:bookmarkEnd w:id="650"/>
      <w:bookmarkEnd w:id="651"/>
      <w:bookmarkEnd w:id="652"/>
      <w:bookmarkEnd w:id="653"/>
      <w:bookmarkEnd w:id="654"/>
      <w:bookmarkEnd w:id="655"/>
      <w:bookmarkEnd w:id="656"/>
      <w:bookmarkEnd w:id="657"/>
      <w:bookmarkEnd w:id="658"/>
      <w:bookmarkEnd w:id="659"/>
      <w:bookmarkEnd w:id="660"/>
      <w:bookmarkEnd w:id="661"/>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lastRenderedPageBreak/>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030A7279" w:rsidR="00275E25" w:rsidRDefault="00275E25" w:rsidP="00704B22">
            <w:pPr>
              <w:pStyle w:val="TAL"/>
            </w:pPr>
            <w:r>
              <w:t>Temporary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GMLC or GMLC (service) set.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42D63BD6" w:rsidR="00275E25" w:rsidRDefault="00275E25" w:rsidP="00704B22">
            <w:pPr>
              <w:pStyle w:val="TAL"/>
            </w:pPr>
            <w:r>
              <w:t>Permanent redirection. The response shall include a Location header field containing a different URI</w:t>
            </w:r>
            <w:r w:rsidRPr="00704B22">
              <w:t>, or the same URI if a request is redirected to the same target resource via a different SCP. In the former case, 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GMLC or GMLC (service) set.</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662"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662"/>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663" w:name="_Toc22624265"/>
      <w:bookmarkStart w:id="664" w:name="_Toc22141063"/>
      <w:bookmarkStart w:id="665"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A5E04E6"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010DB543" w:rsidR="003C162B" w:rsidRPr="00D67AB2" w:rsidRDefault="00704B22" w:rsidP="00704B22">
            <w:pPr>
              <w:pStyle w:val="TAL"/>
            </w:pPr>
            <w:r>
              <w:t xml:space="preserve">Or the same URI, </w:t>
            </w:r>
            <w:r w:rsidRPr="00A563BE">
              <w:t>if a request is redirected to the same target resource via a different SCP.</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666" w:name="_Toc51922789"/>
      <w:bookmarkStart w:id="667" w:name="_Toc114771314"/>
      <w:bookmarkStart w:id="668" w:name="_Toc138344278"/>
      <w:bookmarkStart w:id="669" w:name="_Toc153817266"/>
      <w:bookmarkStart w:id="670" w:name="_Toc169685224"/>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666"/>
      <w:bookmarkEnd w:id="667"/>
      <w:bookmarkEnd w:id="668"/>
      <w:bookmarkEnd w:id="669"/>
      <w:bookmarkEnd w:id="670"/>
    </w:p>
    <w:p w14:paraId="145AD7A4" w14:textId="77777777" w:rsidR="0016578E" w:rsidRPr="004A6A8E" w:rsidRDefault="0016578E" w:rsidP="00EF4063">
      <w:pPr>
        <w:pStyle w:val="Heading5"/>
      </w:pPr>
      <w:bookmarkStart w:id="671" w:name="_Toc51922790"/>
      <w:bookmarkStart w:id="672" w:name="_Toc114771315"/>
      <w:bookmarkStart w:id="673" w:name="_Toc138344279"/>
      <w:bookmarkStart w:id="674" w:name="_Toc153817267"/>
      <w:bookmarkStart w:id="675" w:name="_Toc169685225"/>
      <w:r w:rsidRPr="004A6A8E">
        <w:t>6.1.</w:t>
      </w:r>
      <w:r w:rsidRPr="004A6A8E">
        <w:rPr>
          <w:lang w:eastAsia="zh-CN"/>
        </w:rPr>
        <w:t>3</w:t>
      </w:r>
      <w:r w:rsidRPr="004A6A8E">
        <w:t>.</w:t>
      </w:r>
      <w:r>
        <w:rPr>
          <w:rFonts w:hint="eastAsia"/>
          <w:lang w:eastAsia="zh-CN"/>
        </w:rPr>
        <w:t>5</w:t>
      </w:r>
      <w:r w:rsidRPr="004A6A8E">
        <w:t>.1</w:t>
      </w:r>
      <w:r w:rsidRPr="004A6A8E">
        <w:tab/>
        <w:t>Description</w:t>
      </w:r>
      <w:bookmarkEnd w:id="671"/>
      <w:bookmarkEnd w:id="672"/>
      <w:bookmarkEnd w:id="673"/>
      <w:bookmarkEnd w:id="674"/>
      <w:bookmarkEnd w:id="675"/>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676" w:name="_Toc51922791"/>
      <w:bookmarkStart w:id="677" w:name="_Toc114771316"/>
      <w:bookmarkStart w:id="678" w:name="_Toc138344280"/>
      <w:bookmarkStart w:id="679" w:name="_Toc153817268"/>
      <w:bookmarkStart w:id="680" w:name="_Toc169685226"/>
      <w:r w:rsidRPr="004A6A8E">
        <w:lastRenderedPageBreak/>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676"/>
      <w:bookmarkEnd w:id="677"/>
      <w:bookmarkEnd w:id="678"/>
      <w:bookmarkEnd w:id="679"/>
      <w:bookmarkEnd w:id="680"/>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2FC25D35" w:rsidR="002763AC" w:rsidRPr="004A6A8E" w:rsidRDefault="002763AC" w:rsidP="00C041A9">
            <w:pPr>
              <w:pStyle w:val="TAL"/>
              <w:rPr>
                <w:rFonts w:eastAsia="DengXian"/>
              </w:rPr>
            </w:pPr>
            <w:r w:rsidRPr="00C0054A">
              <w:rPr>
                <w:rFonts w:eastAsia="DengXian"/>
              </w:rPr>
              <w:t>Temporary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w:t>
            </w:r>
            <w:r w:rsidRPr="00C0054A">
              <w:rPr>
                <w:rFonts w:eastAsia="DengXian"/>
              </w:rPr>
              <w:t>on an alternative service instance within the same GMLC or GMLC (service) set.</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4E7E8A47" w:rsidR="002763AC" w:rsidRPr="004A6A8E" w:rsidRDefault="002763AC" w:rsidP="00C041A9">
            <w:pPr>
              <w:pStyle w:val="TAL"/>
              <w:rPr>
                <w:rFonts w:eastAsia="DengXian"/>
              </w:rPr>
            </w:pPr>
            <w:r w:rsidRPr="00C0054A">
              <w:rPr>
                <w:rFonts w:eastAsia="DengXian"/>
              </w:rPr>
              <w:t>Permanent redirection. The response shall include a Location header field containing a different URI</w:t>
            </w:r>
            <w:r w:rsidRPr="00C041A9">
              <w:rPr>
                <w:rFonts w:eastAsia="DengXian"/>
              </w:rPr>
              <w:t>, or the same URI if a request is redirected to the same target resource via a different SCP. In the former case, t</w:t>
            </w:r>
            <w:r w:rsidRPr="00C0054A">
              <w:rPr>
                <w:rFonts w:eastAsia="DengXian"/>
              </w:rPr>
              <w:t xml:space="preserve">he URI shall be an alternative URI of the </w:t>
            </w:r>
            <w:r w:rsidRPr="00C0054A">
              <w:rPr>
                <w:rFonts w:eastAsia="DengXian" w:hint="eastAsia"/>
              </w:rPr>
              <w:t xml:space="preserve">resource located on </w:t>
            </w:r>
            <w:r w:rsidRPr="00C0054A">
              <w:rPr>
                <w:rFonts w:eastAsia="DengXian"/>
              </w:rPr>
              <w:t>an alternative service instance within the same GMLC or GMLC (service) set.</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681"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681"/>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16D3E68B"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673EA723" w:rsidR="00B63CD4" w:rsidRPr="00D67AB2" w:rsidRDefault="00C041A9" w:rsidP="00C041A9">
            <w:pPr>
              <w:pStyle w:val="TAL"/>
            </w:pPr>
            <w:r>
              <w:t xml:space="preserve">Or the same URI, </w:t>
            </w:r>
            <w:r w:rsidRPr="00A563BE">
              <w:t>if a request is redirected to the same target resource via a different SCP.</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77777777" w:rsidR="008D72A7" w:rsidRPr="00B63CD4" w:rsidRDefault="008D72A7" w:rsidP="008D72A7"/>
    <w:p w14:paraId="1488799D" w14:textId="77777777" w:rsidR="008D72A7" w:rsidRPr="008D72A7" w:rsidRDefault="008D72A7" w:rsidP="00EF4063">
      <w:pPr>
        <w:pStyle w:val="Heading3"/>
      </w:pPr>
      <w:bookmarkStart w:id="682" w:name="_Toc26202326"/>
      <w:bookmarkStart w:id="683" w:name="_Toc26202512"/>
      <w:bookmarkStart w:id="684" w:name="_Toc34804222"/>
      <w:bookmarkStart w:id="685" w:name="_Toc35935793"/>
      <w:bookmarkStart w:id="686" w:name="_Toc45030013"/>
      <w:bookmarkStart w:id="687" w:name="_Toc51922373"/>
      <w:bookmarkStart w:id="688" w:name="_Toc51922792"/>
      <w:bookmarkStart w:id="689" w:name="_Toc114771317"/>
      <w:bookmarkStart w:id="690" w:name="_Toc138344281"/>
      <w:bookmarkStart w:id="691" w:name="_Toc153817269"/>
      <w:bookmarkStart w:id="692" w:name="_Toc169685227"/>
      <w:r w:rsidRPr="008D72A7">
        <w:lastRenderedPageBreak/>
        <w:t>6.1.</w:t>
      </w:r>
      <w:r w:rsidRPr="008D72A7">
        <w:rPr>
          <w:lang w:eastAsia="zh-CN"/>
        </w:rPr>
        <w:t>4</w:t>
      </w:r>
      <w:r w:rsidRPr="008D72A7">
        <w:tab/>
        <w:t>Notifications</w:t>
      </w:r>
      <w:bookmarkEnd w:id="663"/>
      <w:bookmarkEnd w:id="664"/>
      <w:bookmarkEnd w:id="665"/>
      <w:bookmarkEnd w:id="682"/>
      <w:bookmarkEnd w:id="683"/>
      <w:bookmarkEnd w:id="684"/>
      <w:bookmarkEnd w:id="685"/>
      <w:bookmarkEnd w:id="686"/>
      <w:bookmarkEnd w:id="687"/>
      <w:bookmarkEnd w:id="688"/>
      <w:bookmarkEnd w:id="689"/>
      <w:bookmarkEnd w:id="690"/>
      <w:bookmarkEnd w:id="691"/>
      <w:bookmarkEnd w:id="692"/>
    </w:p>
    <w:p w14:paraId="52AE3342" w14:textId="77777777" w:rsidR="008D72A7" w:rsidRPr="008D72A7" w:rsidRDefault="008D72A7" w:rsidP="00EF4063">
      <w:pPr>
        <w:pStyle w:val="Heading4"/>
      </w:pPr>
      <w:bookmarkStart w:id="693" w:name="_Toc26202327"/>
      <w:bookmarkStart w:id="694" w:name="_Toc22624266"/>
      <w:bookmarkStart w:id="695" w:name="_Toc22141064"/>
      <w:bookmarkStart w:id="696" w:name="_Toc18853076"/>
      <w:bookmarkStart w:id="697" w:name="_Toc26202513"/>
      <w:bookmarkStart w:id="698" w:name="_Toc34804223"/>
      <w:bookmarkStart w:id="699" w:name="_Toc35935794"/>
      <w:bookmarkStart w:id="700" w:name="_Toc45030014"/>
      <w:bookmarkStart w:id="701" w:name="_Toc51922374"/>
      <w:bookmarkStart w:id="702" w:name="_Toc51922793"/>
      <w:bookmarkStart w:id="703" w:name="_Toc114771318"/>
      <w:bookmarkStart w:id="704" w:name="_Toc138344282"/>
      <w:bookmarkStart w:id="705" w:name="_Toc153817270"/>
      <w:bookmarkStart w:id="706" w:name="_Toc169685228"/>
      <w:r w:rsidRPr="008D72A7">
        <w:t>6.1.</w:t>
      </w:r>
      <w:r w:rsidRPr="008D72A7">
        <w:rPr>
          <w:lang w:eastAsia="zh-CN"/>
        </w:rPr>
        <w:t>4</w:t>
      </w:r>
      <w:r w:rsidRPr="008D72A7">
        <w:t>.1</w:t>
      </w:r>
      <w:r w:rsidRPr="008D72A7">
        <w:tab/>
        <w:t>General</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FF13FCB" w14:textId="77777777" w:rsidR="008D72A7" w:rsidRPr="008D72A7" w:rsidRDefault="008D72A7" w:rsidP="00EF4063">
      <w:pPr>
        <w:pStyle w:val="Heading4"/>
        <w:rPr>
          <w:lang w:eastAsia="zh-CN"/>
        </w:rPr>
      </w:pPr>
      <w:bookmarkStart w:id="707" w:name="_Toc26202328"/>
      <w:bookmarkStart w:id="708" w:name="_Toc22624267"/>
      <w:bookmarkStart w:id="709" w:name="_Toc22141065"/>
      <w:bookmarkStart w:id="710" w:name="_Toc26202514"/>
      <w:bookmarkStart w:id="711" w:name="_Toc34804224"/>
      <w:bookmarkStart w:id="712" w:name="_Toc35935795"/>
      <w:bookmarkStart w:id="713" w:name="_Toc45030015"/>
      <w:bookmarkStart w:id="714" w:name="_Toc51922375"/>
      <w:bookmarkStart w:id="715" w:name="_Toc51922794"/>
      <w:bookmarkStart w:id="716" w:name="_Toc114771319"/>
      <w:bookmarkStart w:id="717" w:name="_Toc138344283"/>
      <w:bookmarkStart w:id="718" w:name="_Toc153817271"/>
      <w:bookmarkStart w:id="719" w:name="_Toc169685229"/>
      <w:bookmarkStart w:id="720" w:name="_Toc18853077"/>
      <w:r w:rsidRPr="008D72A7">
        <w:t>6.1.</w:t>
      </w:r>
      <w:r w:rsidRPr="008D72A7">
        <w:rPr>
          <w:lang w:eastAsia="zh-CN"/>
        </w:rPr>
        <w:t>4</w:t>
      </w:r>
      <w:r w:rsidRPr="008D72A7">
        <w:t>.2</w:t>
      </w:r>
      <w:r w:rsidRPr="008D72A7">
        <w:tab/>
      </w:r>
      <w:r w:rsidRPr="008D72A7">
        <w:rPr>
          <w:lang w:eastAsia="zh-CN"/>
        </w:rPr>
        <w:t>Eventnotify</w:t>
      </w:r>
      <w:bookmarkEnd w:id="707"/>
      <w:bookmarkEnd w:id="708"/>
      <w:bookmarkEnd w:id="709"/>
      <w:bookmarkEnd w:id="710"/>
      <w:bookmarkEnd w:id="711"/>
      <w:bookmarkEnd w:id="712"/>
      <w:bookmarkEnd w:id="713"/>
      <w:bookmarkEnd w:id="714"/>
      <w:bookmarkEnd w:id="715"/>
      <w:bookmarkEnd w:id="716"/>
      <w:bookmarkEnd w:id="717"/>
      <w:bookmarkEnd w:id="718"/>
      <w:bookmarkEnd w:id="719"/>
    </w:p>
    <w:p w14:paraId="65294043" w14:textId="77777777" w:rsidR="008D72A7" w:rsidRPr="008D72A7" w:rsidRDefault="008D72A7" w:rsidP="00EF4063">
      <w:pPr>
        <w:pStyle w:val="Heading5"/>
        <w:rPr>
          <w:lang w:eastAsia="zh-CN"/>
        </w:rPr>
      </w:pPr>
      <w:bookmarkStart w:id="721" w:name="_Toc26202329"/>
      <w:bookmarkStart w:id="722" w:name="_Toc22624268"/>
      <w:bookmarkStart w:id="723" w:name="_Toc22141066"/>
      <w:bookmarkStart w:id="724" w:name="_Toc26202515"/>
      <w:bookmarkStart w:id="725" w:name="_Toc34804225"/>
      <w:bookmarkStart w:id="726" w:name="_Toc35935796"/>
      <w:bookmarkStart w:id="727" w:name="_Toc45030016"/>
      <w:bookmarkStart w:id="728" w:name="_Toc51922376"/>
      <w:bookmarkStart w:id="729" w:name="_Toc51922795"/>
      <w:bookmarkStart w:id="730" w:name="_Toc114771320"/>
      <w:bookmarkStart w:id="731" w:name="_Toc138344284"/>
      <w:bookmarkStart w:id="732" w:name="_Toc153817272"/>
      <w:bookmarkStart w:id="733" w:name="_Toc169685230"/>
      <w:r w:rsidRPr="008D72A7">
        <w:rPr>
          <w:sz w:val="24"/>
          <w:lang w:eastAsia="zh-CN"/>
        </w:rPr>
        <w:t>6.1.4.2.1</w:t>
      </w:r>
      <w:r w:rsidRPr="008D72A7">
        <w:tab/>
      </w:r>
      <w:r w:rsidRPr="008D72A7">
        <w:rPr>
          <w:lang w:eastAsia="zh-CN"/>
        </w:rPr>
        <w:t>Description</w:t>
      </w:r>
      <w:bookmarkEnd w:id="721"/>
      <w:bookmarkEnd w:id="722"/>
      <w:bookmarkEnd w:id="723"/>
      <w:bookmarkEnd w:id="724"/>
      <w:bookmarkEnd w:id="725"/>
      <w:bookmarkEnd w:id="726"/>
      <w:bookmarkEnd w:id="727"/>
      <w:bookmarkEnd w:id="728"/>
      <w:bookmarkEnd w:id="729"/>
      <w:bookmarkEnd w:id="730"/>
      <w:bookmarkEnd w:id="731"/>
      <w:bookmarkEnd w:id="732"/>
      <w:bookmarkEnd w:id="733"/>
    </w:p>
    <w:p w14:paraId="7A932B5E" w14:textId="77777777"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Pr>
          <w:lang w:eastAsia="zh-CN"/>
        </w:rPr>
        <w:t>.</w:t>
      </w:r>
    </w:p>
    <w:p w14:paraId="7AF3BDF7" w14:textId="77777777" w:rsidR="008D72A7" w:rsidRPr="008D72A7" w:rsidRDefault="008D72A7" w:rsidP="00EF4063">
      <w:pPr>
        <w:pStyle w:val="Heading5"/>
        <w:rPr>
          <w:lang w:eastAsia="zh-CN"/>
        </w:rPr>
      </w:pPr>
      <w:bookmarkStart w:id="734" w:name="_Toc26202330"/>
      <w:bookmarkStart w:id="735" w:name="_Toc22624269"/>
      <w:bookmarkStart w:id="736" w:name="_Toc22141067"/>
      <w:bookmarkStart w:id="737" w:name="_Toc26202516"/>
      <w:bookmarkStart w:id="738" w:name="_Toc34804226"/>
      <w:bookmarkStart w:id="739" w:name="_Toc35935797"/>
      <w:bookmarkStart w:id="740" w:name="_Toc45030017"/>
      <w:bookmarkStart w:id="741" w:name="_Toc51922377"/>
      <w:bookmarkStart w:id="742" w:name="_Toc51922796"/>
      <w:bookmarkStart w:id="743" w:name="_Toc114771321"/>
      <w:bookmarkStart w:id="744" w:name="_Toc138344285"/>
      <w:bookmarkStart w:id="745" w:name="_Toc153817273"/>
      <w:bookmarkStart w:id="746" w:name="_Toc169685231"/>
      <w:r w:rsidRPr="008D72A7">
        <w:rPr>
          <w:lang w:eastAsia="zh-CN"/>
        </w:rPr>
        <w:t>6.1.4.2.2</w:t>
      </w:r>
      <w:r w:rsidRPr="008D72A7">
        <w:rPr>
          <w:lang w:eastAsia="zh-CN"/>
        </w:rPr>
        <w:tab/>
        <w:t>Notification Definition</w:t>
      </w:r>
      <w:bookmarkEnd w:id="734"/>
      <w:bookmarkEnd w:id="735"/>
      <w:bookmarkEnd w:id="736"/>
      <w:bookmarkEnd w:id="737"/>
      <w:bookmarkEnd w:id="738"/>
      <w:bookmarkEnd w:id="739"/>
      <w:bookmarkEnd w:id="740"/>
      <w:bookmarkEnd w:id="741"/>
      <w:bookmarkEnd w:id="742"/>
      <w:bookmarkEnd w:id="743"/>
      <w:bookmarkEnd w:id="744"/>
      <w:bookmarkEnd w:id="745"/>
      <w:bookmarkEnd w:id="746"/>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747" w:name="_Toc26202331"/>
      <w:bookmarkStart w:id="748" w:name="_Toc22624270"/>
      <w:bookmarkStart w:id="749" w:name="_Toc22141068"/>
      <w:bookmarkStart w:id="750" w:name="_Toc26202517"/>
      <w:bookmarkStart w:id="751" w:name="_Toc34804227"/>
      <w:bookmarkStart w:id="752" w:name="_Toc35935798"/>
      <w:bookmarkStart w:id="753" w:name="_Toc45030018"/>
      <w:bookmarkStart w:id="754" w:name="_Toc51922378"/>
      <w:bookmarkStart w:id="755" w:name="_Toc51922797"/>
      <w:bookmarkStart w:id="756" w:name="_Toc114771322"/>
      <w:bookmarkStart w:id="757" w:name="_Toc138344286"/>
      <w:bookmarkStart w:id="758" w:name="_Toc153817274"/>
      <w:bookmarkStart w:id="759" w:name="_Toc169685232"/>
      <w:r w:rsidRPr="008D72A7">
        <w:rPr>
          <w:lang w:eastAsia="zh-CN"/>
        </w:rPr>
        <w:t>6.1.4.2.3</w:t>
      </w:r>
      <w:r w:rsidRPr="008D72A7">
        <w:rPr>
          <w:lang w:eastAsia="zh-CN"/>
        </w:rPr>
        <w:tab/>
        <w:t>Notification Standard Methods</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46A53CC7" w14:textId="77777777" w:rsidR="008D72A7" w:rsidRPr="008D72A7" w:rsidRDefault="008D72A7" w:rsidP="00EF4063">
      <w:pPr>
        <w:pStyle w:val="Heading6"/>
        <w:numPr>
          <w:ilvl w:val="5"/>
          <w:numId w:val="0"/>
        </w:numPr>
        <w:ind w:left="1152" w:hanging="432"/>
      </w:pPr>
      <w:bookmarkStart w:id="760" w:name="_Toc26202332"/>
      <w:bookmarkStart w:id="761" w:name="_Toc22624271"/>
      <w:bookmarkStart w:id="762" w:name="_Toc22141069"/>
      <w:bookmarkStart w:id="763" w:name="_Toc11343370"/>
      <w:bookmarkStart w:id="764" w:name="_Toc26202518"/>
      <w:bookmarkStart w:id="765" w:name="_Toc34804228"/>
      <w:bookmarkStart w:id="766" w:name="_Toc35935799"/>
      <w:bookmarkStart w:id="767" w:name="_Toc45030019"/>
      <w:bookmarkStart w:id="768" w:name="_Toc51922379"/>
      <w:bookmarkStart w:id="769" w:name="_Toc51922798"/>
      <w:bookmarkStart w:id="770" w:name="_Toc114771323"/>
      <w:bookmarkStart w:id="771" w:name="_Toc138344287"/>
      <w:bookmarkStart w:id="772" w:name="_Toc153817275"/>
      <w:bookmarkStart w:id="773" w:name="_Toc169685233"/>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76C1FD0" w14:textId="77777777" w:rsidR="003A5BCC" w:rsidRDefault="00163985" w:rsidP="00D81E70">
            <w:pPr>
              <w:pStyle w:val="TAL"/>
            </w:pPr>
            <w:r>
              <w:t>Temporary redirection. The NF service consumer shall generate a Location header field containing a URI pointing to the endpoint of another NF service consumer to which the notification should be sent.</w:t>
            </w:r>
          </w:p>
          <w:p w14:paraId="1F0F3F30" w14:textId="1A0D54EB"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0AD6F79" w14:textId="77777777" w:rsidR="003A5BCC" w:rsidRDefault="00163985" w:rsidP="00D81E70">
            <w:pPr>
              <w:pStyle w:val="TAL"/>
            </w:pPr>
            <w:r>
              <w:t>Permanent redirection. The NF service consumer shall generate a Location header field containing a URI pointing to the endpoint of another NF service consumer to which the notification should be sent.</w:t>
            </w:r>
          </w:p>
          <w:p w14:paraId="3817CE9E" w14:textId="789A5A68" w:rsidR="00163985" w:rsidRPr="00D81E70" w:rsidRDefault="00163985" w:rsidP="00840EA9">
            <w:pPr>
              <w:pStyle w:val="TAL"/>
              <w:rPr>
                <w:lang w:eastAsia="zh-CN"/>
              </w:rPr>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774"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774"/>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775" w:name="_Toc34804229"/>
    </w:p>
    <w:p w14:paraId="5DA9D52B" w14:textId="77777777" w:rsidR="00F0167D" w:rsidRDefault="00F0167D" w:rsidP="00F0167D">
      <w:pPr>
        <w:pStyle w:val="TH"/>
      </w:pPr>
      <w:r w:rsidRPr="00D67AB2">
        <w:lastRenderedPageBreak/>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678B9F55" w:rsidR="00F0167D" w:rsidRPr="00D67AB2" w:rsidRDefault="00F0167D" w:rsidP="003F36A9">
            <w:pPr>
              <w:pStyle w:val="TAL"/>
            </w:pPr>
            <w:r w:rsidRPr="00D70312">
              <w:t>A URI pointing to the endpoint of NF service consumer to which the notification should be sent</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726C5C0A" w:rsidR="00F0167D" w:rsidRPr="00D67AB2" w:rsidRDefault="00F0167D" w:rsidP="003F36A9">
            <w:pPr>
              <w:pStyle w:val="TAL"/>
            </w:pPr>
            <w:r w:rsidRPr="00D70312">
              <w:t>A URI pointing to the endpoint of NF service consumer to which the notification should be sent</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776" w:name="_Toc35935800"/>
      <w:bookmarkStart w:id="777" w:name="_Toc45030020"/>
      <w:bookmarkStart w:id="778" w:name="_Toc51922380"/>
      <w:bookmarkStart w:id="779" w:name="_Toc51922799"/>
      <w:bookmarkStart w:id="780" w:name="_Toc114771324"/>
      <w:bookmarkStart w:id="781" w:name="_Toc138344288"/>
      <w:bookmarkStart w:id="782" w:name="_Toc153817276"/>
      <w:bookmarkStart w:id="783" w:name="_Toc169685234"/>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775"/>
      <w:bookmarkEnd w:id="776"/>
      <w:bookmarkEnd w:id="777"/>
      <w:bookmarkEnd w:id="778"/>
      <w:bookmarkEnd w:id="779"/>
      <w:bookmarkEnd w:id="780"/>
      <w:bookmarkEnd w:id="781"/>
      <w:bookmarkEnd w:id="782"/>
      <w:bookmarkEnd w:id="783"/>
    </w:p>
    <w:p w14:paraId="6D79A293" w14:textId="77777777" w:rsidR="00F332EC" w:rsidRPr="00B24285" w:rsidRDefault="00F332EC" w:rsidP="00EF4063">
      <w:pPr>
        <w:pStyle w:val="Heading5"/>
        <w:rPr>
          <w:lang w:eastAsia="zh-CN"/>
        </w:rPr>
      </w:pPr>
      <w:bookmarkStart w:id="784" w:name="_Toc34804230"/>
      <w:bookmarkStart w:id="785" w:name="_Toc35935801"/>
      <w:bookmarkStart w:id="786" w:name="_Toc45030021"/>
      <w:bookmarkStart w:id="787" w:name="_Toc51922381"/>
      <w:bookmarkStart w:id="788" w:name="_Toc51922800"/>
      <w:bookmarkStart w:id="789" w:name="_Toc114771325"/>
      <w:bookmarkStart w:id="790" w:name="_Toc138344289"/>
      <w:bookmarkStart w:id="791" w:name="_Toc153817277"/>
      <w:bookmarkStart w:id="792" w:name="_Toc169685235"/>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784"/>
      <w:bookmarkEnd w:id="785"/>
      <w:bookmarkEnd w:id="786"/>
      <w:bookmarkEnd w:id="787"/>
      <w:bookmarkEnd w:id="788"/>
      <w:bookmarkEnd w:id="789"/>
      <w:bookmarkEnd w:id="790"/>
      <w:bookmarkEnd w:id="791"/>
      <w:bookmarkEnd w:id="792"/>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793" w:name="_Toc34804231"/>
      <w:bookmarkStart w:id="794" w:name="_Toc35935802"/>
      <w:bookmarkStart w:id="795" w:name="_Toc45030022"/>
      <w:bookmarkStart w:id="796" w:name="_Toc51922382"/>
      <w:bookmarkStart w:id="797" w:name="_Toc51922801"/>
      <w:bookmarkStart w:id="798" w:name="_Toc114771326"/>
      <w:bookmarkStart w:id="799" w:name="_Toc138344290"/>
      <w:bookmarkStart w:id="800" w:name="_Toc153817278"/>
      <w:bookmarkStart w:id="801" w:name="_Toc169685236"/>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793"/>
      <w:bookmarkEnd w:id="794"/>
      <w:bookmarkEnd w:id="795"/>
      <w:bookmarkEnd w:id="796"/>
      <w:bookmarkEnd w:id="797"/>
      <w:bookmarkEnd w:id="798"/>
      <w:bookmarkEnd w:id="799"/>
      <w:bookmarkEnd w:id="800"/>
      <w:bookmarkEnd w:id="801"/>
    </w:p>
    <w:p w14:paraId="35ECB422" w14:textId="77777777"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Pr>
          <w:lang w:eastAsia="zh-CN"/>
        </w:rPr>
        <w:t>locationUpdateC</w:t>
      </w:r>
      <w:r w:rsidRPr="00B24285">
        <w:rPr>
          <w:rFonts w:hint="eastAsia"/>
          <w:lang w:eastAsia="zh-CN"/>
        </w:rPr>
        <w:t>all</w:t>
      </w:r>
      <w:r>
        <w:rPr>
          <w:lang w:eastAsia="zh-CN"/>
        </w:rPr>
        <w:t>b</w:t>
      </w:r>
      <w:r w:rsidRPr="00B24285">
        <w:rPr>
          <w:rFonts w:hint="eastAsia"/>
          <w:lang w:eastAsia="zh-CN"/>
        </w:rPr>
        <w:t>ackUri}</w:t>
      </w:r>
    </w:p>
    <w:p w14:paraId="54C73FA3" w14:textId="77777777" w:rsidR="00F332EC" w:rsidRPr="00B24285" w:rsidRDefault="00F332EC" w:rsidP="00EF4063">
      <w:pPr>
        <w:pStyle w:val="Heading5"/>
        <w:rPr>
          <w:lang w:eastAsia="zh-CN"/>
        </w:rPr>
      </w:pPr>
      <w:bookmarkStart w:id="802" w:name="_Toc34804232"/>
      <w:bookmarkStart w:id="803" w:name="_Toc35935803"/>
      <w:bookmarkStart w:id="804" w:name="_Toc45030023"/>
      <w:bookmarkStart w:id="805" w:name="_Toc51922383"/>
      <w:bookmarkStart w:id="806" w:name="_Toc51922802"/>
      <w:bookmarkStart w:id="807" w:name="_Toc114771327"/>
      <w:bookmarkStart w:id="808" w:name="_Toc138344291"/>
      <w:bookmarkStart w:id="809" w:name="_Toc153817279"/>
      <w:bookmarkStart w:id="810" w:name="_Toc169685237"/>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802"/>
      <w:bookmarkEnd w:id="803"/>
      <w:bookmarkEnd w:id="804"/>
      <w:bookmarkEnd w:id="805"/>
      <w:bookmarkEnd w:id="806"/>
      <w:bookmarkEnd w:id="807"/>
      <w:bookmarkEnd w:id="808"/>
      <w:bookmarkEnd w:id="809"/>
      <w:bookmarkEnd w:id="810"/>
    </w:p>
    <w:p w14:paraId="7AE12E65" w14:textId="77777777" w:rsidR="00F332EC" w:rsidRPr="00B24285" w:rsidRDefault="00F332EC" w:rsidP="00EF4063">
      <w:pPr>
        <w:pStyle w:val="Heading6"/>
        <w:numPr>
          <w:ilvl w:val="5"/>
          <w:numId w:val="0"/>
        </w:numPr>
        <w:ind w:left="1152" w:hanging="432"/>
      </w:pPr>
      <w:bookmarkStart w:id="811" w:name="_Toc34804233"/>
      <w:bookmarkStart w:id="812" w:name="_Toc35935804"/>
      <w:bookmarkStart w:id="813" w:name="_Toc45030024"/>
      <w:bookmarkStart w:id="814" w:name="_Toc51922384"/>
      <w:bookmarkStart w:id="815" w:name="_Toc51922803"/>
      <w:bookmarkStart w:id="816" w:name="_Toc114771328"/>
      <w:bookmarkStart w:id="817" w:name="_Toc138344292"/>
      <w:bookmarkStart w:id="818" w:name="_Toc153817280"/>
      <w:bookmarkStart w:id="819" w:name="_Toc169685238"/>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811"/>
      <w:bookmarkEnd w:id="812"/>
      <w:bookmarkEnd w:id="813"/>
      <w:bookmarkEnd w:id="814"/>
      <w:bookmarkEnd w:id="815"/>
      <w:bookmarkEnd w:id="816"/>
      <w:bookmarkEnd w:id="817"/>
      <w:bookmarkEnd w:id="818"/>
      <w:bookmarkEnd w:id="819"/>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1B94E2" w14:textId="77777777" w:rsidR="003A5BCC" w:rsidRDefault="000163E7" w:rsidP="003F36A9">
            <w:pPr>
              <w:pStyle w:val="TAL"/>
            </w:pPr>
            <w:r>
              <w:t>Temporary redirection. The NF service consumer shall generate a Location header field containing a URI pointing to the endpoint of another NF service consumer to which the notification should be sent.</w:t>
            </w:r>
          </w:p>
          <w:p w14:paraId="7CD9C50B" w14:textId="7D2B8754"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001F46A" w14:textId="77777777" w:rsidR="000163E7" w:rsidRPr="003F36A9" w:rsidRDefault="000163E7" w:rsidP="00840EA9">
            <w:pPr>
              <w:pStyle w:val="TAL"/>
            </w:pP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9D34DDF" w14:textId="77777777" w:rsidR="003A5BCC" w:rsidRDefault="000163E7" w:rsidP="003F36A9">
            <w:pPr>
              <w:pStyle w:val="TAL"/>
            </w:pPr>
            <w:r>
              <w:t>Permanent redirection. The NF service consumer shall generate a Location header field containing a URI pointing to the endpoint of another NF service consumer to which the notification should be sent.</w:t>
            </w:r>
          </w:p>
          <w:p w14:paraId="697D767E" w14:textId="2A5F2952" w:rsidR="000163E7" w:rsidRDefault="000163E7" w:rsidP="003F36A9">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7DA7904" w14:textId="77777777" w:rsidR="000163E7" w:rsidRPr="003F36A9" w:rsidRDefault="000163E7" w:rsidP="00840EA9">
            <w:pPr>
              <w:pStyle w:val="TAL"/>
            </w:pP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820"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820"/>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4213D582" w:rsidR="00227CFE" w:rsidRPr="00D67AB2" w:rsidRDefault="00227CFE" w:rsidP="003F36A9">
            <w:pPr>
              <w:pStyle w:val="TAL"/>
            </w:pPr>
            <w:r w:rsidRPr="00D70312">
              <w:t>A URI pointing to the endpoint of NF service consumer to which the notification should be sent</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DF2A908" w:rsidR="00227CFE" w:rsidRPr="00D67AB2" w:rsidRDefault="00227CFE" w:rsidP="003F36A9">
            <w:pPr>
              <w:pStyle w:val="TAL"/>
            </w:pPr>
            <w:r w:rsidRPr="00D70312">
              <w:t>A URI pointing to the endpoint of NF service consumer to which the notification should be sent</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821" w:name="_Toc26202333"/>
      <w:bookmarkStart w:id="822" w:name="_Toc22624272"/>
      <w:bookmarkStart w:id="823" w:name="_Toc22141070"/>
      <w:bookmarkStart w:id="824" w:name="_Toc18853079"/>
      <w:bookmarkStart w:id="825" w:name="_Toc26202519"/>
      <w:bookmarkStart w:id="826" w:name="_Toc34804234"/>
      <w:bookmarkStart w:id="827" w:name="_Toc35935805"/>
      <w:bookmarkStart w:id="828" w:name="_Toc45030025"/>
      <w:bookmarkStart w:id="829" w:name="_Toc51922385"/>
      <w:bookmarkStart w:id="830" w:name="_Toc51922804"/>
      <w:bookmarkStart w:id="831" w:name="_Toc114771329"/>
      <w:bookmarkStart w:id="832" w:name="_Toc138344293"/>
      <w:bookmarkStart w:id="833" w:name="_Toc153817281"/>
      <w:bookmarkStart w:id="834" w:name="_Toc169685239"/>
      <w:bookmarkEnd w:id="720"/>
      <w:r w:rsidRPr="008D72A7">
        <w:t>6.1.</w:t>
      </w:r>
      <w:r w:rsidRPr="008D72A7">
        <w:rPr>
          <w:lang w:eastAsia="zh-CN"/>
        </w:rPr>
        <w:t>5</w:t>
      </w:r>
      <w:r w:rsidRPr="008D72A7">
        <w:tab/>
        <w:t>Data Model</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3A6F9089" w14:textId="77777777" w:rsidR="008D72A7" w:rsidRPr="008D72A7" w:rsidRDefault="008D72A7" w:rsidP="00EF4063">
      <w:pPr>
        <w:pStyle w:val="Heading4"/>
      </w:pPr>
      <w:bookmarkStart w:id="835" w:name="_Toc26202334"/>
      <w:bookmarkStart w:id="836" w:name="_Toc22624273"/>
      <w:bookmarkStart w:id="837" w:name="_Toc22141071"/>
      <w:bookmarkStart w:id="838" w:name="_Toc18853080"/>
      <w:bookmarkStart w:id="839" w:name="_Toc26202520"/>
      <w:bookmarkStart w:id="840" w:name="_Toc34804235"/>
      <w:bookmarkStart w:id="841" w:name="_Toc35935806"/>
      <w:bookmarkStart w:id="842" w:name="_Toc45030026"/>
      <w:bookmarkStart w:id="843" w:name="_Toc51922386"/>
      <w:bookmarkStart w:id="844" w:name="_Toc51922805"/>
      <w:bookmarkStart w:id="845" w:name="_Toc114771330"/>
      <w:bookmarkStart w:id="846" w:name="_Toc138344294"/>
      <w:bookmarkStart w:id="847" w:name="_Toc153817282"/>
      <w:bookmarkStart w:id="848" w:name="_Toc169685240"/>
      <w:r w:rsidRPr="008D72A7">
        <w:t>6.1.</w:t>
      </w:r>
      <w:r w:rsidRPr="008D72A7">
        <w:rPr>
          <w:lang w:eastAsia="zh-CN"/>
        </w:rPr>
        <w:t>5</w:t>
      </w:r>
      <w:r w:rsidRPr="008D72A7">
        <w:t>.1</w:t>
      </w:r>
      <w:r w:rsidRPr="008D72A7">
        <w:tab/>
        <w:t>General</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77777777" w:rsidR="008D72A7" w:rsidRDefault="008D72A7">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35763F" w14:paraId="0B41F68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5878D6E" w14:textId="71E5E9AD" w:rsidR="0035763F" w:rsidRDefault="0035763F" w:rsidP="0035763F">
            <w:pPr>
              <w:pStyle w:val="TAL"/>
              <w:rPr>
                <w:rFonts w:eastAsia="DengXian"/>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2C499219" w14:textId="1C428DB5" w:rsidR="0035763F" w:rsidRDefault="0035763F" w:rsidP="0035763F">
            <w:pPr>
              <w:pStyle w:val="TAL"/>
              <w:rPr>
                <w:rFonts w:eastAsia="DengXian"/>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1D769A75" w14:textId="404315F8" w:rsidR="0035763F" w:rsidRDefault="0035763F" w:rsidP="0035763F">
            <w:pPr>
              <w:pStyle w:val="TAL"/>
              <w:rPr>
                <w:rFonts w:eastAsia="DengXian" w:cs="Arial"/>
                <w:szCs w:val="18"/>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6A103805" w14:textId="77777777" w:rsidR="0035763F" w:rsidRDefault="0035763F" w:rsidP="0035763F">
            <w:pPr>
              <w:pStyle w:val="TAL"/>
              <w:rPr>
                <w:rFonts w:cs="Arial"/>
                <w:szCs w:val="18"/>
              </w:rPr>
            </w:pPr>
          </w:p>
        </w:tc>
      </w:tr>
      <w:tr w:rsidR="0035763F" w14:paraId="5D96BE2E"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C9B634B" w14:textId="68AEB44A" w:rsidR="0035763F" w:rsidRDefault="0035763F" w:rsidP="0035763F">
            <w:pPr>
              <w:pStyle w:val="TAL"/>
              <w:rPr>
                <w:rFonts w:eastAsia="DengXian"/>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703D34AC" w14:textId="11477BFD" w:rsidR="0035763F" w:rsidRDefault="0035763F" w:rsidP="0035763F">
            <w:pPr>
              <w:pStyle w:val="TAL"/>
              <w:rPr>
                <w:rFonts w:eastAsia="DengXian"/>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771A9135" w14:textId="7E6C4B1C" w:rsidR="0035763F" w:rsidRDefault="0035763F" w:rsidP="0035763F">
            <w:pPr>
              <w:pStyle w:val="TAL"/>
              <w:rPr>
                <w:rFonts w:eastAsia="DengXian" w:cs="Arial"/>
                <w:szCs w:val="18"/>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51419FA8" w14:textId="77777777" w:rsidR="0035763F" w:rsidRDefault="0035763F" w:rsidP="0035763F">
            <w:pPr>
              <w:pStyle w:val="TAL"/>
              <w:rPr>
                <w:rFonts w:cs="Arial"/>
                <w:szCs w:val="18"/>
              </w:rPr>
            </w:pPr>
          </w:p>
        </w:tc>
      </w:tr>
      <w:tr w:rsidR="0035763F"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35763F" w:rsidRDefault="0035763F" w:rsidP="0035763F">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35763F" w:rsidRDefault="0035763F" w:rsidP="0035763F">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35763F" w:rsidRDefault="0035763F" w:rsidP="0035763F">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35763F" w:rsidRDefault="0035763F" w:rsidP="0035763F">
            <w:pPr>
              <w:pStyle w:val="TAL"/>
              <w:rPr>
                <w:rFonts w:cs="Arial"/>
                <w:szCs w:val="18"/>
              </w:rPr>
            </w:pPr>
          </w:p>
        </w:tc>
      </w:tr>
      <w:tr w:rsidR="0035763F"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35763F" w:rsidRDefault="0035763F" w:rsidP="0035763F">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35763F" w:rsidRDefault="0035763F" w:rsidP="0035763F">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35763F" w:rsidRDefault="0035763F" w:rsidP="0035763F">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35763F" w:rsidRDefault="0035763F" w:rsidP="0035763F">
            <w:pPr>
              <w:pStyle w:val="TAL"/>
              <w:rPr>
                <w:rFonts w:cs="Arial"/>
                <w:szCs w:val="18"/>
              </w:rPr>
            </w:pPr>
          </w:p>
        </w:tc>
      </w:tr>
      <w:tr w:rsidR="0035763F" w14:paraId="083F640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DA2612A" w14:textId="27E35DB7" w:rsidR="0035763F" w:rsidRDefault="0035763F" w:rsidP="0035763F">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97646D2" w14:textId="580D25B3" w:rsidR="0035763F" w:rsidRDefault="0035763F" w:rsidP="0035763F">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987D9D4" w14:textId="7EB9A318" w:rsidR="0035763F" w:rsidRDefault="0035763F" w:rsidP="0035763F">
            <w:pPr>
              <w:pStyle w:val="TAL"/>
              <w:rPr>
                <w:rFonts w:cs="Arial"/>
                <w:szCs w:val="18"/>
                <w:lang w:eastAsia="zh-CN"/>
              </w:rPr>
            </w:pPr>
            <w:r>
              <w:rPr>
                <w:rFonts w:cs="Arial"/>
                <w:szCs w:val="18"/>
              </w:rPr>
              <w:t xml:space="preserve">GNSS </w:t>
            </w:r>
            <w:r w:rsidRPr="009B6F0C">
              <w:rPr>
                <w:noProof/>
              </w:rPr>
              <w:t>integrity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7BBC7773" w14:textId="77777777" w:rsidR="0035763F" w:rsidRDefault="0035763F" w:rsidP="0035763F">
            <w:pPr>
              <w:pStyle w:val="TAL"/>
              <w:rPr>
                <w:rFonts w:cs="Arial"/>
                <w:szCs w:val="18"/>
              </w:rPr>
            </w:pPr>
          </w:p>
        </w:tc>
      </w:tr>
      <w:tr w:rsidR="0035763F" w14:paraId="38BB771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2ED0DBB" w14:textId="32B2C4C2" w:rsidR="0035763F" w:rsidRDefault="0035763F" w:rsidP="0035763F">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5B34605A" w14:textId="5CE4BE01" w:rsidR="0035763F" w:rsidRDefault="0035763F" w:rsidP="0035763F">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036136FE" w14:textId="35D92734" w:rsidR="0035763F" w:rsidRDefault="0035763F" w:rsidP="0035763F">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43874DAB" w14:textId="77777777" w:rsidR="0035763F" w:rsidRDefault="0035763F" w:rsidP="0035763F">
            <w:pPr>
              <w:pStyle w:val="TAL"/>
              <w:rPr>
                <w:rFonts w:cs="Arial"/>
                <w:szCs w:val="18"/>
              </w:rPr>
            </w:pPr>
          </w:p>
        </w:tc>
      </w:tr>
      <w:tr w:rsidR="0035763F" w14:paraId="747532F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69DD7EF" w14:textId="6D31F04D" w:rsidR="0035763F" w:rsidRDefault="0035763F" w:rsidP="0035763F">
            <w:pPr>
              <w:pStyle w:val="TAL"/>
              <w:rPr>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7071B22E" w14:textId="63C3DCFC" w:rsidR="0035763F" w:rsidRDefault="0035763F" w:rsidP="0035763F">
            <w:pPr>
              <w:pStyle w:val="TAL"/>
            </w:pPr>
            <w:r>
              <w:t>6.1.</w:t>
            </w:r>
            <w:r>
              <w:rPr>
                <w:lang w:eastAsia="zh-CN"/>
              </w:rPr>
              <w:t>5</w:t>
            </w:r>
            <w:r>
              <w:t>.2.17</w:t>
            </w:r>
          </w:p>
        </w:tc>
        <w:tc>
          <w:tcPr>
            <w:tcW w:w="3325" w:type="dxa"/>
            <w:tcBorders>
              <w:top w:val="single" w:sz="4" w:space="0" w:color="auto"/>
              <w:left w:val="single" w:sz="4" w:space="0" w:color="auto"/>
              <w:bottom w:val="single" w:sz="4" w:space="0" w:color="auto"/>
              <w:right w:val="single" w:sz="4" w:space="0" w:color="auto"/>
            </w:tcBorders>
          </w:tcPr>
          <w:p w14:paraId="54CD7E0E" w14:textId="41E4E1D6" w:rsidR="0035763F" w:rsidRPr="00620099" w:rsidRDefault="0035763F" w:rsidP="0035763F">
            <w:pPr>
              <w:pStyle w:val="TAL"/>
              <w:rPr>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6A69B5ED" w14:textId="77777777" w:rsidR="0035763F" w:rsidRDefault="0035763F" w:rsidP="0035763F">
            <w:pPr>
              <w:pStyle w:val="TAL"/>
              <w:rPr>
                <w:rFonts w:cs="Arial"/>
                <w:szCs w:val="18"/>
              </w:rPr>
            </w:pPr>
          </w:p>
        </w:tc>
      </w:tr>
      <w:tr w:rsidR="0035763F" w14:paraId="2D95F1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302C54" w14:textId="04B8A6DD" w:rsidR="0035763F" w:rsidRDefault="0035763F" w:rsidP="0035763F">
            <w:pPr>
              <w:pStyle w:val="TAL"/>
              <w:rPr>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06217832" w14:textId="562F0647" w:rsidR="0035763F" w:rsidRDefault="0035763F" w:rsidP="0035763F">
            <w:pPr>
              <w:pStyle w:val="TAL"/>
            </w:pPr>
            <w:r>
              <w:t>6.1.</w:t>
            </w:r>
            <w:r>
              <w:rPr>
                <w:lang w:eastAsia="zh-CN"/>
              </w:rPr>
              <w:t>5</w:t>
            </w:r>
            <w:r>
              <w:t>.2.18</w:t>
            </w:r>
          </w:p>
        </w:tc>
        <w:tc>
          <w:tcPr>
            <w:tcW w:w="3325" w:type="dxa"/>
            <w:tcBorders>
              <w:top w:val="single" w:sz="4" w:space="0" w:color="auto"/>
              <w:left w:val="single" w:sz="4" w:space="0" w:color="auto"/>
              <w:bottom w:val="single" w:sz="4" w:space="0" w:color="auto"/>
              <w:right w:val="single" w:sz="4" w:space="0" w:color="auto"/>
            </w:tcBorders>
          </w:tcPr>
          <w:p w14:paraId="4D0CDC4C" w14:textId="271E6761" w:rsidR="0035763F" w:rsidRPr="00620099" w:rsidRDefault="0035763F" w:rsidP="0035763F">
            <w:pPr>
              <w:pStyle w:val="TAL"/>
              <w:rPr>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016C2A0D" w14:textId="77777777" w:rsidR="0035763F" w:rsidRDefault="0035763F" w:rsidP="0035763F">
            <w:pPr>
              <w:pStyle w:val="TAL"/>
              <w:rPr>
                <w:rFonts w:cs="Arial"/>
                <w:szCs w:val="18"/>
              </w:rPr>
            </w:pPr>
          </w:p>
        </w:tc>
      </w:tr>
      <w:tr w:rsidR="0035763F"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35763F" w:rsidRDefault="0035763F" w:rsidP="0035763F">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35763F" w:rsidRDefault="0035763F" w:rsidP="0035763F">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35763F" w:rsidRDefault="0035763F" w:rsidP="0035763F">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35763F" w:rsidRDefault="0035763F" w:rsidP="0035763F">
            <w:pPr>
              <w:pStyle w:val="TAL"/>
              <w:rPr>
                <w:rFonts w:cs="Arial"/>
                <w:szCs w:val="18"/>
              </w:rPr>
            </w:pPr>
          </w:p>
        </w:tc>
      </w:tr>
      <w:tr w:rsidR="0035763F"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35763F" w:rsidRDefault="0035763F" w:rsidP="0035763F">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35763F" w:rsidRDefault="0035763F" w:rsidP="0035763F">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35763F" w:rsidRDefault="0035763F" w:rsidP="0035763F">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35763F" w:rsidRDefault="0035763F" w:rsidP="0035763F">
            <w:pPr>
              <w:pStyle w:val="TAL"/>
              <w:rPr>
                <w:rFonts w:cs="Arial"/>
                <w:szCs w:val="18"/>
              </w:rPr>
            </w:pPr>
          </w:p>
        </w:tc>
      </w:tr>
      <w:tr w:rsidR="0035763F"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35763F" w:rsidRDefault="0035763F" w:rsidP="0035763F">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35763F" w:rsidRDefault="0035763F" w:rsidP="0035763F">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35763F" w:rsidRDefault="0035763F" w:rsidP="0035763F">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35763F" w:rsidRDefault="0035763F" w:rsidP="0035763F">
            <w:pPr>
              <w:pStyle w:val="TAL"/>
              <w:rPr>
                <w:rFonts w:cs="Arial"/>
                <w:szCs w:val="18"/>
              </w:rPr>
            </w:pPr>
          </w:p>
        </w:tc>
      </w:tr>
      <w:tr w:rsidR="0035763F"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35763F" w:rsidRDefault="0035763F" w:rsidP="0035763F">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35763F" w:rsidRDefault="0035763F" w:rsidP="0035763F">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35763F" w:rsidRDefault="0035763F" w:rsidP="0035763F">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35763F" w:rsidRDefault="0035763F" w:rsidP="0035763F">
            <w:pPr>
              <w:pStyle w:val="TAL"/>
              <w:rPr>
                <w:rFonts w:cs="Arial"/>
                <w:szCs w:val="18"/>
              </w:rPr>
            </w:pPr>
          </w:p>
        </w:tc>
      </w:tr>
      <w:tr w:rsidR="0035763F"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35763F" w:rsidRDefault="0035763F" w:rsidP="0035763F">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35763F" w:rsidRDefault="0035763F" w:rsidP="0035763F">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35763F" w:rsidRDefault="0035763F" w:rsidP="0035763F">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35763F" w:rsidRDefault="0035763F" w:rsidP="0035763F">
            <w:pPr>
              <w:pStyle w:val="TAL"/>
              <w:rPr>
                <w:rFonts w:cs="Arial"/>
                <w:szCs w:val="18"/>
              </w:rPr>
            </w:pPr>
          </w:p>
        </w:tc>
      </w:tr>
      <w:tr w:rsidR="0035763F" w14:paraId="5B2CDFC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1447B" w14:textId="05ACE70C" w:rsidR="0035763F" w:rsidRDefault="0035763F" w:rsidP="0035763F">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40D1E64" w14:textId="5528618B" w:rsidR="0035763F" w:rsidRDefault="0035763F" w:rsidP="0035763F">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2653B7F9" w14:textId="0932F574" w:rsidR="0035763F" w:rsidRDefault="0035763F" w:rsidP="0035763F">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4C59688" w14:textId="77777777" w:rsidR="0035763F" w:rsidRDefault="0035763F" w:rsidP="0035763F">
            <w:pPr>
              <w:pStyle w:val="TAL"/>
              <w:rPr>
                <w:rFonts w:cs="Arial"/>
                <w:szCs w:val="18"/>
              </w:rPr>
            </w:pPr>
          </w:p>
        </w:tc>
      </w:tr>
      <w:tr w:rsidR="0035763F" w14:paraId="6992E59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390F528" w14:textId="02FF2276" w:rsidR="0035763F" w:rsidRDefault="0035763F" w:rsidP="0035763F">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4B19FE03" w14:textId="10D9A8A4" w:rsidR="0035763F" w:rsidRDefault="0035763F" w:rsidP="0035763F">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F3283F2" w14:textId="09274FA9" w:rsidR="0035763F" w:rsidRDefault="0035763F" w:rsidP="0035763F">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0FFCA000" w14:textId="77777777" w:rsidR="0035763F" w:rsidRDefault="0035763F" w:rsidP="0035763F">
            <w:pPr>
              <w:pStyle w:val="TAL"/>
              <w:rPr>
                <w:rFonts w:cs="Arial"/>
                <w:szCs w:val="18"/>
              </w:rPr>
            </w:pPr>
          </w:p>
        </w:tc>
      </w:tr>
      <w:tr w:rsidR="0035763F" w14:paraId="152E9450"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37F61B2" w14:textId="4427B3BA" w:rsidR="0035763F" w:rsidRDefault="0035763F" w:rsidP="0035763F">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08D3C335" w14:textId="4226BC4A" w:rsidR="0035763F" w:rsidRDefault="0035763F" w:rsidP="0035763F">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3EF47E0E" w14:textId="631234ED" w:rsidR="0035763F" w:rsidRDefault="0035763F" w:rsidP="0035763F">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494A299" w14:textId="77777777" w:rsidR="0035763F" w:rsidRDefault="0035763F" w:rsidP="0035763F">
            <w:pPr>
              <w:pStyle w:val="TAL"/>
              <w:rPr>
                <w:rFonts w:cs="Arial"/>
                <w:szCs w:val="18"/>
              </w:rPr>
            </w:pPr>
          </w:p>
        </w:tc>
      </w:tr>
      <w:tr w:rsidR="0035763F" w14:paraId="5D92F95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FC748A" w14:textId="4C856454" w:rsidR="0035763F" w:rsidRDefault="0035763F" w:rsidP="0035763F">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0E0FA3CF" w14:textId="3466CA80" w:rsidR="0035763F" w:rsidRDefault="0035763F" w:rsidP="0035763F">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90BEF3B" w14:textId="66735E20" w:rsidR="0035763F" w:rsidRDefault="0035763F" w:rsidP="0035763F">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29E5524C" w14:textId="77777777" w:rsidR="0035763F" w:rsidRDefault="0035763F" w:rsidP="0035763F">
            <w:pPr>
              <w:pStyle w:val="TAL"/>
              <w:rPr>
                <w:rFonts w:cs="Arial"/>
                <w:szCs w:val="18"/>
              </w:rPr>
            </w:pPr>
          </w:p>
        </w:tc>
      </w:tr>
      <w:tr w:rsidR="0035763F"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35763F" w:rsidRDefault="0035763F" w:rsidP="0035763F">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35763F" w:rsidRDefault="0035763F" w:rsidP="0035763F">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35763F" w:rsidRDefault="0035763F" w:rsidP="0035763F">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35763F" w:rsidRDefault="0035763F" w:rsidP="0035763F">
            <w:pPr>
              <w:pStyle w:val="TAL"/>
              <w:rPr>
                <w:rFonts w:cs="Arial"/>
                <w:szCs w:val="18"/>
              </w:rPr>
            </w:pPr>
          </w:p>
        </w:tc>
      </w:tr>
      <w:tr w:rsidR="0035763F"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35763F" w:rsidRDefault="0035763F" w:rsidP="0035763F">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35763F" w:rsidRDefault="0035763F" w:rsidP="0035763F">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35763F" w:rsidRDefault="0035763F" w:rsidP="0035763F">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35763F" w:rsidRDefault="0035763F" w:rsidP="0035763F">
            <w:pPr>
              <w:pStyle w:val="TAL"/>
              <w:rPr>
                <w:rFonts w:cs="Arial"/>
                <w:szCs w:val="18"/>
              </w:rPr>
            </w:pPr>
          </w:p>
        </w:tc>
      </w:tr>
      <w:tr w:rsidR="0035763F"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35763F" w:rsidRDefault="0035763F" w:rsidP="0035763F">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35763F" w:rsidRDefault="0035763F" w:rsidP="0035763F">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35763F" w:rsidRDefault="0035763F" w:rsidP="0035763F">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35763F" w:rsidRDefault="0035763F" w:rsidP="0035763F">
            <w:pPr>
              <w:pStyle w:val="TAL"/>
              <w:rPr>
                <w:rFonts w:cs="Arial"/>
                <w:szCs w:val="18"/>
              </w:rPr>
            </w:pPr>
          </w:p>
        </w:tc>
      </w:tr>
      <w:tr w:rsidR="0035763F"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35763F" w:rsidRDefault="0035763F" w:rsidP="0035763F">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35763F" w:rsidRDefault="0035763F" w:rsidP="0035763F">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35763F" w:rsidRDefault="0035763F" w:rsidP="0035763F">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35763F" w:rsidRDefault="0035763F" w:rsidP="0035763F">
            <w:pPr>
              <w:pStyle w:val="TAL"/>
              <w:rPr>
                <w:rFonts w:cs="Arial"/>
                <w:szCs w:val="18"/>
              </w:rPr>
            </w:pPr>
          </w:p>
        </w:tc>
      </w:tr>
      <w:tr w:rsidR="0035763F"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35763F" w:rsidRDefault="0035763F" w:rsidP="0035763F">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35763F" w:rsidRDefault="0035763F" w:rsidP="0035763F">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35763F" w:rsidRPr="00E00EE5" w:rsidRDefault="0035763F" w:rsidP="0035763F">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35763F" w:rsidRDefault="0035763F" w:rsidP="0035763F">
            <w:pPr>
              <w:pStyle w:val="TAL"/>
              <w:rPr>
                <w:rFonts w:cs="Arial"/>
                <w:szCs w:val="18"/>
              </w:rPr>
            </w:pPr>
          </w:p>
        </w:tc>
      </w:tr>
      <w:tr w:rsidR="0035763F"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35763F" w:rsidRPr="00BB2080" w:rsidRDefault="0035763F" w:rsidP="0035763F">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35763F" w:rsidRDefault="0035763F" w:rsidP="0035763F">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35763F" w:rsidRPr="00BB2080" w:rsidRDefault="0035763F" w:rsidP="0035763F">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35763F" w:rsidRPr="00BB2080" w:rsidRDefault="0035763F" w:rsidP="0035763F">
            <w:pPr>
              <w:pStyle w:val="TAL"/>
              <w:rPr>
                <w:lang w:eastAsia="zh-CN"/>
              </w:rPr>
            </w:pPr>
          </w:p>
        </w:tc>
      </w:tr>
      <w:tr w:rsidR="0035763F" w14:paraId="50437E1A"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FA8BA03" w14:textId="7C148CFE" w:rsidR="0035763F" w:rsidRDefault="0035763F" w:rsidP="0035763F">
            <w:pPr>
              <w:pStyle w:val="TAL"/>
              <w:rPr>
                <w:lang w:eastAsia="zh-CN"/>
              </w:rPr>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76F4D017" w14:textId="7CA6B9C3" w:rsidR="0035763F" w:rsidRDefault="0035763F" w:rsidP="0035763F">
            <w:pPr>
              <w:pStyle w:val="TAL"/>
              <w:tabs>
                <w:tab w:val="left" w:pos="393"/>
              </w:tabs>
              <w:rPr>
                <w:lang w:eastAsia="zh-CN"/>
              </w:rPr>
            </w:pPr>
            <w:r>
              <w:rPr>
                <w:rFonts w:hint="eastAsia"/>
                <w:lang w:eastAsia="zh-CN"/>
              </w:rPr>
              <w:t>6</w:t>
            </w:r>
            <w:r>
              <w:rPr>
                <w:lang w:eastAsia="zh-CN"/>
              </w:rPr>
              <w:t>.1.5.3.9</w:t>
            </w:r>
          </w:p>
        </w:tc>
        <w:tc>
          <w:tcPr>
            <w:tcW w:w="3325" w:type="dxa"/>
            <w:tcBorders>
              <w:top w:val="single" w:sz="4" w:space="0" w:color="auto"/>
              <w:left w:val="single" w:sz="4" w:space="0" w:color="auto"/>
              <w:bottom w:val="single" w:sz="4" w:space="0" w:color="auto"/>
              <w:right w:val="single" w:sz="4" w:space="0" w:color="auto"/>
            </w:tcBorders>
          </w:tcPr>
          <w:p w14:paraId="28DFFBBE" w14:textId="19BB3667" w:rsidR="0035763F" w:rsidRDefault="0035763F" w:rsidP="0035763F">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33C96564" w14:textId="77777777" w:rsidR="0035763F" w:rsidRPr="00BB2080" w:rsidRDefault="0035763F" w:rsidP="0035763F">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DE164F" w14:paraId="7083F111"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3FE6844" w14:textId="53335B1A" w:rsidR="00DE164F" w:rsidRDefault="00DE164F" w:rsidP="00DE164F">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11F2C116" w14:textId="743AE762" w:rsidR="00DE164F" w:rsidRDefault="00DE164F" w:rsidP="00DE164F">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8E62E4D" w14:textId="12CB8CDF" w:rsidR="00DE164F" w:rsidRDefault="00DE164F" w:rsidP="00DE164F">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218B1A7D" w14:textId="77777777" w:rsidR="00DE164F" w:rsidRDefault="00DE164F" w:rsidP="00DE164F">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849" w:name="_Toc26202335"/>
      <w:bookmarkStart w:id="850" w:name="_Toc22624274"/>
      <w:bookmarkStart w:id="851" w:name="_Toc22141072"/>
      <w:bookmarkStart w:id="852" w:name="_Toc18853081"/>
      <w:bookmarkStart w:id="853" w:name="_Toc26202521"/>
      <w:bookmarkStart w:id="854" w:name="_Toc34804236"/>
      <w:bookmarkStart w:id="855" w:name="_Toc35935807"/>
      <w:bookmarkStart w:id="856" w:name="_Toc45030027"/>
      <w:bookmarkStart w:id="857" w:name="_Toc51922387"/>
      <w:bookmarkStart w:id="858" w:name="_Toc51922806"/>
      <w:bookmarkStart w:id="859" w:name="_Toc114771331"/>
      <w:bookmarkStart w:id="860" w:name="_Toc138344295"/>
      <w:bookmarkStart w:id="861" w:name="_Toc153817283"/>
      <w:bookmarkStart w:id="862" w:name="_Toc169685241"/>
      <w:r w:rsidRPr="008D72A7">
        <w:rPr>
          <w:lang w:val="en-US"/>
        </w:rPr>
        <w:t>6.1.</w:t>
      </w:r>
      <w:r w:rsidRPr="008D72A7">
        <w:rPr>
          <w:lang w:val="en-US" w:eastAsia="zh-CN"/>
        </w:rPr>
        <w:t>5</w:t>
      </w:r>
      <w:r w:rsidRPr="008D72A7">
        <w:rPr>
          <w:lang w:val="en-US"/>
        </w:rPr>
        <w:t>.2</w:t>
      </w:r>
      <w:r w:rsidRPr="008D72A7">
        <w:rPr>
          <w:lang w:val="en-US"/>
        </w:rPr>
        <w:tab/>
        <w:t>Structured data types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B5BEF60" w14:textId="77777777" w:rsidR="008D72A7" w:rsidRPr="008D72A7" w:rsidRDefault="008D72A7" w:rsidP="00EF4063">
      <w:pPr>
        <w:pStyle w:val="Heading5"/>
      </w:pPr>
      <w:bookmarkStart w:id="863" w:name="_Toc26202336"/>
      <w:bookmarkStart w:id="864" w:name="_Toc22624275"/>
      <w:bookmarkStart w:id="865" w:name="_Toc22141073"/>
      <w:bookmarkStart w:id="866" w:name="_Toc18853082"/>
      <w:bookmarkStart w:id="867" w:name="_Toc26202522"/>
      <w:bookmarkStart w:id="868" w:name="_Toc34804237"/>
      <w:bookmarkStart w:id="869" w:name="_Toc35935808"/>
      <w:bookmarkStart w:id="870" w:name="_Toc45030028"/>
      <w:bookmarkStart w:id="871" w:name="_Toc51922388"/>
      <w:bookmarkStart w:id="872" w:name="_Toc51922807"/>
      <w:bookmarkStart w:id="873" w:name="_Toc114771332"/>
      <w:bookmarkStart w:id="874" w:name="_Toc138344296"/>
      <w:bookmarkStart w:id="875" w:name="_Toc153817284"/>
      <w:bookmarkStart w:id="876" w:name="_Toc169685242"/>
      <w:r w:rsidRPr="008D72A7">
        <w:t>6.1.</w:t>
      </w:r>
      <w:r w:rsidRPr="008D72A7">
        <w:rPr>
          <w:lang w:eastAsia="zh-CN"/>
        </w:rPr>
        <w:t>5</w:t>
      </w:r>
      <w:r w:rsidRPr="008D72A7">
        <w:t>.2.1</w:t>
      </w:r>
      <w:r w:rsidRPr="008D72A7">
        <w:tab/>
        <w:t>Introduction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877" w:name="_Toc26202337"/>
      <w:bookmarkStart w:id="878" w:name="_Toc22624276"/>
      <w:bookmarkStart w:id="879" w:name="_Toc22141074"/>
      <w:bookmarkStart w:id="880" w:name="_Toc18853083"/>
      <w:bookmarkStart w:id="881" w:name="_Toc26202523"/>
      <w:bookmarkStart w:id="882" w:name="_Toc34804238"/>
      <w:bookmarkStart w:id="883" w:name="_Toc35935809"/>
      <w:bookmarkStart w:id="884" w:name="_Toc45030029"/>
      <w:bookmarkStart w:id="885" w:name="_Toc51922389"/>
      <w:bookmarkStart w:id="886" w:name="_Toc51922808"/>
      <w:bookmarkStart w:id="887" w:name="_Toc114771333"/>
      <w:bookmarkStart w:id="888" w:name="_Toc138344297"/>
      <w:bookmarkStart w:id="889" w:name="_Toc153817285"/>
      <w:bookmarkStart w:id="890" w:name="_Toc169685243"/>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717EA8"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AFC6B0"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2C2D9D"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6F8FC"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0C1E044E" w14:textId="77777777" w:rsidR="008A2D51" w:rsidRDefault="008A2D51" w:rsidP="008A2D51">
            <w:pPr>
              <w:pStyle w:val="TAL"/>
              <w:rPr>
                <w:rFonts w:cs="Arial"/>
                <w:szCs w:val="18"/>
                <w:lang w:eastAsia="zh-CN"/>
              </w:rPr>
            </w:pPr>
            <w:r>
              <w:rPr>
                <w:rFonts w:cs="Arial"/>
                <w:szCs w:val="18"/>
                <w:lang w:eastAsia="zh-CN"/>
              </w:rPr>
              <w:t xml:space="preserve">It shall be present in the request to VGMLC for the </w:t>
            </w:r>
            <w:r>
              <w:rPr>
                <w:rFonts w:eastAsia="SimSun"/>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F09CE45" w14:textId="77777777" w:rsidR="008D72A7" w:rsidRDefault="00F0678E">
            <w:pPr>
              <w:pStyle w:val="TAL"/>
              <w:rPr>
                <w:rFonts w:cs="Arial"/>
                <w:szCs w:val="18"/>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77777777" w:rsidR="005D6D04" w:rsidRDefault="005D6D04">
            <w:pPr>
              <w:pStyle w:val="TAL"/>
              <w:rPr>
                <w:lang w:eastAsia="zh-CN"/>
              </w:rPr>
            </w:pPr>
            <w:r>
              <w:rPr>
                <w:lang w:eastAsia="zh-CN"/>
              </w:rPr>
              <w:t>The call-back Uri of NF service consumer (i.e. NEF) for implicit subscription to notification of Eventnotify.</w:t>
            </w:r>
          </w:p>
          <w:p w14:paraId="3C318981" w14:textId="77777777" w:rsidR="00E00EE5" w:rsidRDefault="00E00EE5">
            <w:pPr>
              <w:pStyle w:val="TAL"/>
              <w:rPr>
                <w:lang w:eastAsia="zh-CN"/>
              </w:rPr>
            </w:pPr>
            <w:r>
              <w:rPr>
                <w:lang w:eastAsia="zh-CN"/>
              </w:rPr>
              <w:t xml:space="preserve">This IE should be included and is used to receive the location information for UEs in the group </w:t>
            </w:r>
            <w:r>
              <w:rPr>
                <w:lang w:eastAsia="zh-CN"/>
              </w:rPr>
              <w:lastRenderedPageBreak/>
              <w:t>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10C02300" w:rsidR="00524863" w:rsidRDefault="00524863" w:rsidP="008158A7">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0B51CF" w14:paraId="06B5C4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25C268" w14:textId="03D710D5" w:rsidR="000B51CF" w:rsidRDefault="000B51CF" w:rsidP="000B51CF">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0D9FDFCF" w14:textId="2D0E7200" w:rsidR="000B51CF" w:rsidRDefault="000B51CF" w:rsidP="000B51CF">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4959BB60" w14:textId="06A0A776" w:rsidR="000B51CF" w:rsidRPr="000C2AC0" w:rsidRDefault="000B51CF" w:rsidP="000B51CF">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12762E0A" w14:textId="5C450CAB" w:rsidR="000B51CF" w:rsidRPr="000C2AC0" w:rsidRDefault="000B51CF" w:rsidP="000B51C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AD0F924" w14:textId="256E0903" w:rsidR="000B51CF" w:rsidRDefault="000B51CF" w:rsidP="000B51CF">
            <w:pPr>
              <w:pStyle w:val="TAL"/>
              <w:rPr>
                <w:rFonts w:cs="Arial"/>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1DF2CD2C" w14:textId="77777777" w:rsidR="000B51CF" w:rsidRDefault="000B51CF" w:rsidP="000B51CF">
            <w:pPr>
              <w:pStyle w:val="TAL"/>
              <w:rPr>
                <w:rFonts w:cs="Arial"/>
                <w:szCs w:val="18"/>
              </w:rPr>
            </w:pPr>
          </w:p>
        </w:tc>
      </w:tr>
      <w:tr w:rsidR="000B51CF"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032D5653" w:rsidR="000B51CF" w:rsidRDefault="000B51CF" w:rsidP="000B51CF">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E4DE143" w14:textId="77777777" w:rsidR="000B51CF" w:rsidRDefault="000B51CF" w:rsidP="000B51CF">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77777777" w:rsidR="000B51CF" w:rsidRDefault="000B51CF" w:rsidP="000B51CF">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228ECFB" w14:textId="77777777" w:rsidR="008D72A7" w:rsidRDefault="008D72A7" w:rsidP="008D72A7"/>
    <w:p w14:paraId="771808AF" w14:textId="77777777" w:rsidR="008D72A7" w:rsidRPr="008D72A7" w:rsidRDefault="008D72A7" w:rsidP="00EF4063">
      <w:pPr>
        <w:pStyle w:val="Heading5"/>
      </w:pPr>
      <w:bookmarkStart w:id="891" w:name="_Toc26202338"/>
      <w:bookmarkStart w:id="892" w:name="_Toc22624277"/>
      <w:bookmarkStart w:id="893" w:name="_Toc22141075"/>
      <w:bookmarkStart w:id="894" w:name="_Toc18853084"/>
      <w:bookmarkStart w:id="895" w:name="_Toc26202524"/>
      <w:bookmarkStart w:id="896" w:name="_Toc34804239"/>
      <w:bookmarkStart w:id="897" w:name="_Toc35935810"/>
      <w:bookmarkStart w:id="898" w:name="_Toc45030030"/>
      <w:bookmarkStart w:id="899" w:name="_Toc51922390"/>
      <w:bookmarkStart w:id="900" w:name="_Toc51922809"/>
      <w:bookmarkStart w:id="901" w:name="_Toc114771334"/>
      <w:bookmarkStart w:id="902" w:name="_Toc138344298"/>
      <w:bookmarkStart w:id="903" w:name="_Toc153817286"/>
      <w:bookmarkStart w:id="904" w:name="_Toc169685244"/>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905"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905"/>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996260" w14:paraId="4412393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63298C04" w14:textId="01E780F8" w:rsidR="00996260" w:rsidRDefault="00996260" w:rsidP="00996260">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BED69E4" w14:textId="294B4F2F" w:rsidR="00996260" w:rsidRPr="002F5B42" w:rsidRDefault="00996260" w:rsidP="00996260">
            <w:pPr>
              <w:pStyle w:val="TAL"/>
              <w:rPr>
                <w:noProof/>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6E043401" w14:textId="4929948B" w:rsidR="00996260" w:rsidRDefault="00996260" w:rsidP="0099626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4C04F2" w14:textId="5B347A80" w:rsidR="00996260" w:rsidRDefault="00996260" w:rsidP="00996260">
            <w:pPr>
              <w:pStyle w:val="TAL"/>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074C70D2" w14:textId="77777777" w:rsidR="00996260" w:rsidRDefault="00996260" w:rsidP="00996260">
            <w:pPr>
              <w:pStyle w:val="TAL"/>
              <w:rPr>
                <w:noProof/>
              </w:rPr>
            </w:pPr>
            <w:r>
              <w:rPr>
                <w:noProof/>
              </w:rPr>
              <w:t>This IE shall be present if received from AMF/LMF.</w:t>
            </w:r>
          </w:p>
          <w:p w14:paraId="1A90E67B" w14:textId="77777777" w:rsidR="00996260" w:rsidRDefault="00996260" w:rsidP="00996260">
            <w:pPr>
              <w:pStyle w:val="TAL"/>
              <w:rPr>
                <w:noProof/>
              </w:rPr>
            </w:pPr>
          </w:p>
          <w:p w14:paraId="43E6CD62" w14:textId="77777777" w:rsidR="00996260" w:rsidRDefault="00996260" w:rsidP="00996260">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2966980C" w14:textId="77777777" w:rsidR="00996260" w:rsidRDefault="00996260" w:rsidP="00996260">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5FE3DFEC" w14:textId="77777777" w:rsidR="00996260" w:rsidRDefault="00996260" w:rsidP="00996260">
            <w:pPr>
              <w:pStyle w:val="TAL"/>
              <w:rPr>
                <w:lang w:eastAsia="zh-CN"/>
              </w:rPr>
            </w:pPr>
          </w:p>
        </w:tc>
      </w:tr>
      <w:tr w:rsidR="000937FD" w14:paraId="5AE180D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EAAA4C3" w14:textId="4A404CE7" w:rsidR="000937FD" w:rsidRDefault="000937FD" w:rsidP="000937FD">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037F9C7E" w14:textId="1FD32332" w:rsidR="000937FD" w:rsidRPr="005C2D53" w:rsidRDefault="000937FD" w:rsidP="000937FD">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1A34478" w14:textId="01F9F083" w:rsidR="000937FD" w:rsidRDefault="000937FD" w:rsidP="000937F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86A05B" w14:textId="6C8C7FAB" w:rsidR="000937FD" w:rsidRPr="00DB7787" w:rsidRDefault="000937FD" w:rsidP="000937FD">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50AB829" w14:textId="77777777" w:rsidR="000937FD" w:rsidRDefault="000937FD" w:rsidP="000937FD">
            <w:pPr>
              <w:pStyle w:val="TAL"/>
              <w:rPr>
                <w:noProof/>
              </w:rPr>
            </w:pPr>
            <w:r>
              <w:rPr>
                <w:noProof/>
              </w:rPr>
              <w:t>This IE should be included when received from LMF/AMF.</w:t>
            </w:r>
          </w:p>
          <w:p w14:paraId="6747E32B" w14:textId="77777777" w:rsidR="000937FD" w:rsidRDefault="000937FD" w:rsidP="000937FD">
            <w:pPr>
              <w:pStyle w:val="TAL"/>
              <w:rPr>
                <w:noProof/>
              </w:rPr>
            </w:pPr>
          </w:p>
          <w:p w14:paraId="4BE2E680" w14:textId="77777777" w:rsidR="000937FD" w:rsidRDefault="000937FD" w:rsidP="000937FD">
            <w:pPr>
              <w:pStyle w:val="TAL"/>
            </w:pPr>
            <w:r>
              <w:rPr>
                <w:noProof/>
              </w:rPr>
              <w:t xml:space="preserve">When present, this IE shall indicate the high accuracy GNSS metrics for the </w:t>
            </w:r>
            <w:r>
              <w:rPr>
                <w:noProof/>
              </w:rPr>
              <w:lastRenderedPageBreak/>
              <w:t>location estimate</w:t>
            </w:r>
            <w:r>
              <w:t>.</w:t>
            </w:r>
          </w:p>
          <w:p w14:paraId="6AC2D16C" w14:textId="77777777" w:rsidR="000937FD" w:rsidRDefault="000937FD" w:rsidP="000937FD">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EE8FA92" w14:textId="77777777" w:rsidR="000937FD" w:rsidRDefault="000937FD" w:rsidP="000937FD">
            <w:pPr>
              <w:pStyle w:val="TAL"/>
              <w:rPr>
                <w:lang w:eastAsia="zh-CN"/>
              </w:rPr>
            </w:pPr>
          </w:p>
        </w:tc>
      </w:tr>
      <w:tr w:rsidR="00025565" w14:paraId="48A035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A654CA3" w14:textId="7404AF8F" w:rsidR="00025565" w:rsidRDefault="00025565" w:rsidP="00025565">
            <w:pPr>
              <w:pStyle w:val="TAL"/>
              <w:rPr>
                <w:lang w:val="en-US"/>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1B3A0047" w14:textId="72CFECCE" w:rsidR="00025565" w:rsidRDefault="00025565" w:rsidP="00025565">
            <w:pPr>
              <w:pStyle w:val="TAL"/>
              <w:rPr>
                <w:noProof/>
                <w:lang w:eastAsia="zh-CN"/>
              </w:rPr>
            </w:pPr>
            <w:r>
              <w:t>IntegrityResult</w:t>
            </w:r>
          </w:p>
        </w:tc>
        <w:tc>
          <w:tcPr>
            <w:tcW w:w="425" w:type="dxa"/>
            <w:tcBorders>
              <w:top w:val="single" w:sz="4" w:space="0" w:color="auto"/>
              <w:left w:val="single" w:sz="4" w:space="0" w:color="auto"/>
              <w:bottom w:val="single" w:sz="4" w:space="0" w:color="auto"/>
              <w:right w:val="single" w:sz="4" w:space="0" w:color="auto"/>
            </w:tcBorders>
          </w:tcPr>
          <w:p w14:paraId="1B296F66" w14:textId="2DBC99FE" w:rsidR="00025565" w:rsidRDefault="00025565" w:rsidP="000255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A35A19" w14:textId="376C6231" w:rsidR="00025565" w:rsidRDefault="00025565" w:rsidP="00025565">
            <w:pPr>
              <w:pStyle w:val="TAL"/>
              <w:rPr>
                <w:noProof/>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3FFBF20" w14:textId="77777777" w:rsidR="00025565" w:rsidRDefault="00025565" w:rsidP="00025565">
            <w:pPr>
              <w:pStyle w:val="TAL"/>
              <w:rPr>
                <w:rFonts w:cs="Arial"/>
                <w:szCs w:val="18"/>
                <w:lang w:eastAsia="zh-CN"/>
              </w:rPr>
            </w:pPr>
            <w:r>
              <w:rPr>
                <w:rFonts w:cs="Arial"/>
                <w:szCs w:val="18"/>
                <w:lang w:eastAsia="zh-CN"/>
              </w:rPr>
              <w:t>This IE should be present when the integrity requirements are present in the request.</w:t>
            </w:r>
          </w:p>
          <w:p w14:paraId="155419DA" w14:textId="77777777" w:rsidR="00025565" w:rsidRDefault="00025565" w:rsidP="00025565">
            <w:pPr>
              <w:pStyle w:val="TAL"/>
              <w:rPr>
                <w:rFonts w:cs="Arial"/>
                <w:szCs w:val="18"/>
                <w:lang w:eastAsia="zh-CN"/>
              </w:rPr>
            </w:pPr>
          </w:p>
          <w:p w14:paraId="567070E6" w14:textId="77777777" w:rsidR="00025565" w:rsidRDefault="00025565" w:rsidP="00025565">
            <w:pPr>
              <w:pStyle w:val="TAL"/>
              <w:rPr>
                <w:rFonts w:cs="Arial"/>
                <w:szCs w:val="18"/>
                <w:lang w:eastAsia="zh-CN"/>
              </w:rPr>
            </w:pPr>
            <w:r>
              <w:rPr>
                <w:rFonts w:cs="Arial"/>
                <w:szCs w:val="18"/>
                <w:lang w:eastAsia="zh-CN"/>
              </w:rPr>
              <w:t>When present, this IE shall indicate the integrity result.</w:t>
            </w:r>
          </w:p>
          <w:p w14:paraId="58C433D8" w14:textId="77777777" w:rsidR="00025565" w:rsidRDefault="00025565" w:rsidP="00025565">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7A05B93C" w14:textId="77777777" w:rsidR="00025565" w:rsidRDefault="00025565" w:rsidP="00025565">
            <w:pPr>
              <w:pStyle w:val="TAL"/>
              <w:rPr>
                <w:lang w:eastAsia="zh-CN"/>
              </w:rPr>
            </w:pPr>
          </w:p>
        </w:tc>
      </w:tr>
    </w:tbl>
    <w:p w14:paraId="679E53F7" w14:textId="77777777" w:rsidR="008D72A7" w:rsidRDefault="008D72A7" w:rsidP="008D72A7">
      <w:bookmarkStart w:id="906" w:name="_Toc26202339"/>
      <w:bookmarkStart w:id="907" w:name="_Toc26202525"/>
      <w:bookmarkStart w:id="908" w:name="_Toc34804240"/>
      <w:bookmarkStart w:id="909" w:name="_Toc35935811"/>
      <w:bookmarkStart w:id="910" w:name="_Toc45030031"/>
      <w:bookmarkStart w:id="911" w:name="_Toc22624278"/>
      <w:bookmarkStart w:id="912" w:name="_Toc22141076"/>
    </w:p>
    <w:p w14:paraId="4008167A" w14:textId="77777777" w:rsidR="008D72A7" w:rsidRPr="008D72A7" w:rsidRDefault="008D72A7" w:rsidP="00EF4063">
      <w:pPr>
        <w:pStyle w:val="Heading5"/>
        <w:rPr>
          <w:lang w:eastAsia="zh-CN"/>
        </w:rPr>
      </w:pPr>
      <w:bookmarkStart w:id="913" w:name="_Toc51922391"/>
      <w:bookmarkStart w:id="914" w:name="_Toc51922810"/>
      <w:bookmarkStart w:id="915" w:name="_Toc114771335"/>
      <w:bookmarkStart w:id="916" w:name="_Toc138344299"/>
      <w:bookmarkStart w:id="917" w:name="_Toc153817287"/>
      <w:bookmarkStart w:id="918" w:name="_Toc169685245"/>
      <w:r w:rsidRPr="008D72A7">
        <w:t>6.1.</w:t>
      </w:r>
      <w:r w:rsidRPr="008D72A7">
        <w:rPr>
          <w:lang w:eastAsia="zh-CN"/>
        </w:rPr>
        <w:t>5</w:t>
      </w:r>
      <w:r w:rsidRPr="008D72A7">
        <w:t>.2.</w:t>
      </w:r>
      <w:r w:rsidRPr="008D72A7">
        <w:rPr>
          <w:lang w:eastAsia="zh-CN"/>
        </w:rPr>
        <w:t>4</w:t>
      </w:r>
      <w:r w:rsidRPr="008D72A7">
        <w:tab/>
        <w:t>Type: CancelLocData</w:t>
      </w:r>
      <w:bookmarkEnd w:id="906"/>
      <w:bookmarkEnd w:id="907"/>
      <w:bookmarkEnd w:id="908"/>
      <w:bookmarkEnd w:id="909"/>
      <w:bookmarkEnd w:id="910"/>
      <w:bookmarkEnd w:id="911"/>
      <w:bookmarkEnd w:id="912"/>
      <w:bookmarkEnd w:id="913"/>
      <w:bookmarkEnd w:id="914"/>
      <w:bookmarkEnd w:id="915"/>
      <w:bookmarkEnd w:id="916"/>
      <w:bookmarkEnd w:id="917"/>
      <w:bookmarkEnd w:id="918"/>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61524D"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42B222DD" w:rsidR="0061524D" w:rsidRDefault="0061524D" w:rsidP="0061524D">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46F05A37" w:rsidR="0061524D" w:rsidRDefault="0061524D" w:rsidP="0061524D">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61524D" w:rsidRDefault="0061524D" w:rsidP="0061524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61524D" w:rsidRDefault="0061524D" w:rsidP="0061524D">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61524D" w:rsidRDefault="0061524D" w:rsidP="0061524D">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61524D" w:rsidRDefault="0061524D" w:rsidP="0061524D">
            <w:pPr>
              <w:pStyle w:val="TAL"/>
              <w:rPr>
                <w:lang w:eastAsia="zh-CN"/>
              </w:rPr>
            </w:pPr>
          </w:p>
          <w:p w14:paraId="3E53EAEF" w14:textId="77777777" w:rsidR="0061524D" w:rsidRDefault="0061524D" w:rsidP="0061524D">
            <w:pPr>
              <w:pStyle w:val="TAL"/>
              <w:rPr>
                <w:lang w:eastAsia="zh-CN"/>
              </w:rPr>
            </w:pPr>
            <w:r>
              <w:rPr>
                <w:lang w:eastAsia="zh-CN"/>
              </w:rPr>
              <w:t>When present this IE shall contain the In</w:t>
            </w:r>
            <w:r w:rsidRPr="006A7EE2">
              <w:rPr>
                <w:lang w:eastAsia="zh-CN"/>
              </w:rPr>
              <w:t>ternal Group ID</w:t>
            </w:r>
          </w:p>
          <w:p w14:paraId="3468B4FB" w14:textId="77777777" w:rsidR="0061524D" w:rsidRDefault="0061524D" w:rsidP="0061524D">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61524D" w:rsidRDefault="0061524D" w:rsidP="0061524D">
            <w:pPr>
              <w:pStyle w:val="TAL"/>
              <w:rPr>
                <w:rFonts w:cs="Arial"/>
                <w:szCs w:val="18"/>
              </w:rPr>
            </w:pPr>
          </w:p>
        </w:tc>
      </w:tr>
      <w:tr w:rsidR="008D72A7"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8D72A7" w:rsidRDefault="008D72A7">
            <w:pPr>
              <w:pStyle w:val="TAL"/>
              <w:rPr>
                <w:lang w:eastAsia="zh-CN"/>
              </w:rPr>
            </w:pPr>
            <w:r>
              <w:rPr>
                <w:lang w:eastAsia="zh-CN"/>
              </w:rPr>
              <w:t>hgmlcCallBackU</w:t>
            </w:r>
            <w:r w:rsidR="00F748C1">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8D72A7" w:rsidRDefault="000B7BCC">
            <w:pPr>
              <w:pStyle w:val="TAL"/>
              <w:rPr>
                <w:rFonts w:cs="Arial"/>
                <w:szCs w:val="18"/>
              </w:rPr>
            </w:pPr>
            <w:r>
              <w:rPr>
                <w:rFonts w:hint="eastAsia"/>
                <w:lang w:eastAsia="zh-CN"/>
              </w:rPr>
              <w:t>N</w:t>
            </w:r>
            <w:r w:rsidR="008D72A7">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8D72A7" w:rsidRDefault="008D72A7">
            <w:pPr>
              <w:pStyle w:val="TAL"/>
              <w:rPr>
                <w:rFonts w:cs="Arial"/>
                <w:szCs w:val="18"/>
              </w:rPr>
            </w:pPr>
          </w:p>
        </w:tc>
      </w:tr>
      <w:tr w:rsidR="008D72A7"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8D72A7" w:rsidRDefault="000B7BC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8D72A7" w:rsidRDefault="008D72A7">
            <w:pPr>
              <w:pStyle w:val="TAL"/>
              <w:rPr>
                <w:rFonts w:cs="Arial"/>
                <w:szCs w:val="18"/>
              </w:rPr>
            </w:pPr>
          </w:p>
        </w:tc>
      </w:tr>
      <w:tr w:rsidR="008D72A7"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8D72A7" w:rsidRDefault="000B7BCC">
            <w:pPr>
              <w:pStyle w:val="TAL"/>
              <w:rPr>
                <w:rFonts w:cs="Arial"/>
                <w:szCs w:val="18"/>
                <w:lang w:eastAsia="zh-CN"/>
              </w:rPr>
            </w:pPr>
            <w:r>
              <w:rPr>
                <w:rFonts w:cs="Arial" w:hint="eastAsia"/>
                <w:szCs w:val="18"/>
                <w:lang w:eastAsia="zh-CN"/>
              </w:rPr>
              <w:t>T</w:t>
            </w:r>
            <w:r w:rsidR="008D72A7">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8D72A7" w:rsidRDefault="008D72A7">
            <w:pPr>
              <w:pStyle w:val="TAL"/>
              <w:rPr>
                <w:rFonts w:cs="Arial"/>
                <w:szCs w:val="18"/>
              </w:rPr>
            </w:pPr>
          </w:p>
        </w:tc>
      </w:tr>
      <w:tr w:rsidR="008D72A7"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8D72A7" w:rsidRDefault="000B7BCC" w:rsidP="000B7BCC">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8D72A7" w:rsidRDefault="000B7BCC">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8D72A7" w:rsidRDefault="008D72A7">
            <w:pPr>
              <w:pStyle w:val="TAL"/>
              <w:rPr>
                <w:rFonts w:cs="Arial"/>
                <w:szCs w:val="18"/>
              </w:rPr>
            </w:pPr>
          </w:p>
        </w:tc>
      </w:tr>
      <w:tr w:rsidR="006E19DA"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6E19DA" w:rsidRDefault="006E19DA" w:rsidP="006E19DA">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919" w:name="_Toc22624279"/>
      <w:bookmarkStart w:id="920" w:name="_Toc22141077"/>
    </w:p>
    <w:p w14:paraId="218F694E" w14:textId="77777777" w:rsidR="008D72A7" w:rsidRPr="008D72A7" w:rsidRDefault="008D72A7" w:rsidP="00EF4063">
      <w:pPr>
        <w:pStyle w:val="Heading5"/>
        <w:rPr>
          <w:lang w:eastAsia="zh-CN"/>
        </w:rPr>
      </w:pPr>
      <w:bookmarkStart w:id="921" w:name="_Toc26202340"/>
      <w:bookmarkStart w:id="922" w:name="_Toc26202526"/>
      <w:bookmarkStart w:id="923" w:name="_Toc34804241"/>
      <w:bookmarkStart w:id="924" w:name="_Toc35935812"/>
      <w:bookmarkStart w:id="925" w:name="_Toc45030032"/>
      <w:bookmarkStart w:id="926" w:name="_Toc51922392"/>
      <w:bookmarkStart w:id="927" w:name="_Toc51922811"/>
      <w:bookmarkStart w:id="928" w:name="_Toc114771336"/>
      <w:bookmarkStart w:id="929" w:name="_Toc138344300"/>
      <w:bookmarkStart w:id="930" w:name="_Toc153817288"/>
      <w:bookmarkStart w:id="931" w:name="_Toc169685246"/>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919"/>
      <w:bookmarkEnd w:id="920"/>
      <w:bookmarkEnd w:id="921"/>
      <w:bookmarkEnd w:id="922"/>
      <w:bookmarkEnd w:id="923"/>
      <w:bookmarkEnd w:id="924"/>
      <w:bookmarkEnd w:id="925"/>
      <w:bookmarkEnd w:id="926"/>
      <w:bookmarkEnd w:id="927"/>
      <w:bookmarkEnd w:id="928"/>
      <w:bookmarkEnd w:id="929"/>
      <w:bookmarkEnd w:id="930"/>
      <w:bookmarkEnd w:id="931"/>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932" w:name="_Toc22624280"/>
      <w:bookmarkStart w:id="933" w:name="_Toc22141078"/>
    </w:p>
    <w:p w14:paraId="0FB495E5" w14:textId="77777777" w:rsidR="008D72A7" w:rsidRPr="008D72A7" w:rsidRDefault="008D72A7" w:rsidP="00EF4063">
      <w:pPr>
        <w:pStyle w:val="Heading5"/>
        <w:rPr>
          <w:lang w:eastAsia="zh-CN"/>
        </w:rPr>
      </w:pPr>
      <w:bookmarkStart w:id="934" w:name="_Toc26202341"/>
      <w:bookmarkStart w:id="935" w:name="_Toc26202527"/>
      <w:bookmarkStart w:id="936" w:name="_Toc34804242"/>
      <w:bookmarkStart w:id="937" w:name="_Toc35935813"/>
      <w:bookmarkStart w:id="938" w:name="_Toc45030033"/>
      <w:bookmarkStart w:id="939" w:name="_Toc51922393"/>
      <w:bookmarkStart w:id="940" w:name="_Toc51922812"/>
      <w:bookmarkStart w:id="941" w:name="_Toc114771337"/>
      <w:bookmarkStart w:id="942" w:name="_Toc138344301"/>
      <w:bookmarkStart w:id="943" w:name="_Toc153817289"/>
      <w:bookmarkStart w:id="944" w:name="_Toc169685247"/>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932"/>
      <w:bookmarkEnd w:id="933"/>
      <w:bookmarkEnd w:id="934"/>
      <w:bookmarkEnd w:id="935"/>
      <w:bookmarkEnd w:id="936"/>
      <w:bookmarkEnd w:id="937"/>
      <w:bookmarkEnd w:id="938"/>
      <w:bookmarkEnd w:id="939"/>
      <w:bookmarkEnd w:id="940"/>
      <w:bookmarkEnd w:id="941"/>
      <w:bookmarkEnd w:id="942"/>
      <w:bookmarkEnd w:id="943"/>
      <w:bookmarkEnd w:id="944"/>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937FD" w14:paraId="50EF80E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E07AEA3" w14:textId="7348AA46" w:rsidR="000937FD" w:rsidRDefault="000937FD" w:rsidP="000937FD">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07C3A764" w14:textId="45B9452D" w:rsidR="000937FD" w:rsidRPr="002F5B42" w:rsidRDefault="000937FD" w:rsidP="000937FD">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7F96AB0" w14:textId="6F9FB207" w:rsidR="000937FD" w:rsidRDefault="000937FD" w:rsidP="000937F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67EC717" w14:textId="5C7D98D9" w:rsidR="000937FD" w:rsidRDefault="000937FD" w:rsidP="000937FD">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95DA2A9" w14:textId="77777777" w:rsidR="000937FD" w:rsidRDefault="000937FD" w:rsidP="000937FD">
            <w:pPr>
              <w:pStyle w:val="TAL"/>
              <w:rPr>
                <w:noProof/>
              </w:rPr>
            </w:pPr>
            <w:r>
              <w:rPr>
                <w:noProof/>
              </w:rPr>
              <w:t>This IE should be included when received from LMF/AMF.</w:t>
            </w:r>
          </w:p>
          <w:p w14:paraId="78360176" w14:textId="77777777" w:rsidR="000937FD" w:rsidRDefault="000937FD" w:rsidP="000937FD">
            <w:pPr>
              <w:pStyle w:val="TAL"/>
              <w:rPr>
                <w:noProof/>
              </w:rPr>
            </w:pPr>
          </w:p>
          <w:p w14:paraId="4AE3046D" w14:textId="77777777" w:rsidR="000937FD" w:rsidRDefault="000937FD" w:rsidP="000937FD">
            <w:pPr>
              <w:pStyle w:val="TAL"/>
            </w:pPr>
            <w:r>
              <w:rPr>
                <w:noProof/>
              </w:rPr>
              <w:t>When present, this IE shall indicate the high accuracy GNSS metrics for the location estimate</w:t>
            </w:r>
            <w:r>
              <w:t>.</w:t>
            </w:r>
          </w:p>
          <w:p w14:paraId="38A89F96" w14:textId="77777777" w:rsidR="000937FD" w:rsidRDefault="000937FD" w:rsidP="000937FD">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7FF1C5A" w14:textId="77777777" w:rsidR="000937FD" w:rsidRDefault="000937FD" w:rsidP="000937FD">
            <w:pPr>
              <w:pStyle w:val="TAL"/>
              <w:rPr>
                <w:lang w:eastAsia="zh-CN"/>
              </w:rPr>
            </w:pPr>
          </w:p>
        </w:tc>
      </w:tr>
      <w:tr w:rsidR="00025565" w14:paraId="6DF29EF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A35AA3F" w14:textId="45390C75" w:rsidR="00025565" w:rsidRDefault="00025565" w:rsidP="00025565">
            <w:pPr>
              <w:pStyle w:val="TAL"/>
              <w:tabs>
                <w:tab w:val="left" w:pos="964"/>
              </w:tabs>
              <w:rPr>
                <w:lang w:val="en-US"/>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07D10CBB" w14:textId="389FCD8E" w:rsidR="00025565" w:rsidRDefault="00025565" w:rsidP="00025565">
            <w:pPr>
              <w:pStyle w:val="TAL"/>
              <w:rPr>
                <w:noProof/>
                <w:lang w:eastAsia="zh-CN"/>
              </w:rPr>
            </w:pPr>
            <w:r>
              <w:t>IntegrityResult</w:t>
            </w:r>
          </w:p>
        </w:tc>
        <w:tc>
          <w:tcPr>
            <w:tcW w:w="425" w:type="dxa"/>
            <w:tcBorders>
              <w:top w:val="single" w:sz="4" w:space="0" w:color="auto"/>
              <w:left w:val="single" w:sz="4" w:space="0" w:color="auto"/>
              <w:bottom w:val="single" w:sz="4" w:space="0" w:color="auto"/>
              <w:right w:val="single" w:sz="4" w:space="0" w:color="auto"/>
            </w:tcBorders>
          </w:tcPr>
          <w:p w14:paraId="79E20D3D" w14:textId="659D8D63" w:rsidR="00025565" w:rsidRDefault="00025565" w:rsidP="000255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22DCE9" w14:textId="6845EFC5" w:rsidR="00025565" w:rsidRDefault="00025565" w:rsidP="00025565">
            <w:pPr>
              <w:pStyle w:val="TAL"/>
              <w:rPr>
                <w:noProof/>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E0C4C7B" w14:textId="77777777" w:rsidR="00025565" w:rsidRDefault="00025565" w:rsidP="00025565">
            <w:pPr>
              <w:pStyle w:val="TAL"/>
              <w:rPr>
                <w:rFonts w:cs="Arial"/>
                <w:szCs w:val="18"/>
                <w:lang w:eastAsia="zh-CN"/>
              </w:rPr>
            </w:pPr>
            <w:r>
              <w:rPr>
                <w:rFonts w:cs="Arial"/>
                <w:szCs w:val="18"/>
                <w:lang w:eastAsia="zh-CN"/>
              </w:rPr>
              <w:t>This IE should be present when the integrity requirements are present in the request.</w:t>
            </w:r>
          </w:p>
          <w:p w14:paraId="18DEE473" w14:textId="77777777" w:rsidR="00025565" w:rsidRDefault="00025565" w:rsidP="00025565">
            <w:pPr>
              <w:pStyle w:val="TAL"/>
              <w:rPr>
                <w:rFonts w:cs="Arial"/>
                <w:szCs w:val="18"/>
                <w:lang w:eastAsia="zh-CN"/>
              </w:rPr>
            </w:pPr>
          </w:p>
          <w:p w14:paraId="39EEDA7B" w14:textId="77777777" w:rsidR="00025565" w:rsidRDefault="00025565" w:rsidP="00025565">
            <w:pPr>
              <w:pStyle w:val="TAL"/>
              <w:rPr>
                <w:rFonts w:cs="Arial"/>
                <w:szCs w:val="18"/>
                <w:lang w:eastAsia="zh-CN"/>
              </w:rPr>
            </w:pPr>
            <w:r>
              <w:rPr>
                <w:rFonts w:cs="Arial"/>
                <w:szCs w:val="18"/>
                <w:lang w:eastAsia="zh-CN"/>
              </w:rPr>
              <w:t>When present, this IE shall indicate the integrity result.</w:t>
            </w:r>
          </w:p>
          <w:p w14:paraId="0481CB50" w14:textId="77777777" w:rsidR="00025565" w:rsidRDefault="00025565" w:rsidP="00025565">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02616880" w14:textId="77777777" w:rsidR="00025565" w:rsidRDefault="00025565" w:rsidP="00025565">
            <w:pPr>
              <w:pStyle w:val="TAL"/>
              <w:rPr>
                <w:lang w:eastAsia="zh-CN"/>
              </w:rPr>
            </w:pPr>
          </w:p>
        </w:tc>
      </w:tr>
    </w:tbl>
    <w:p w14:paraId="4B57A92B" w14:textId="77777777" w:rsidR="008D72A7" w:rsidRDefault="008D72A7" w:rsidP="008D72A7">
      <w:bookmarkStart w:id="945" w:name="_Toc22624281"/>
      <w:bookmarkStart w:id="946" w:name="_Toc22141079"/>
    </w:p>
    <w:p w14:paraId="7D01C344" w14:textId="77777777" w:rsidR="008D72A7" w:rsidRPr="008D72A7" w:rsidRDefault="008D72A7" w:rsidP="00EF4063">
      <w:pPr>
        <w:pStyle w:val="Heading5"/>
        <w:rPr>
          <w:lang w:eastAsia="zh-CN"/>
        </w:rPr>
      </w:pPr>
      <w:bookmarkStart w:id="947" w:name="_Toc26202342"/>
      <w:bookmarkStart w:id="948" w:name="_Toc26202528"/>
      <w:bookmarkStart w:id="949" w:name="_Toc34804243"/>
      <w:bookmarkStart w:id="950" w:name="_Toc35935814"/>
      <w:bookmarkStart w:id="951" w:name="_Toc45030034"/>
      <w:bookmarkStart w:id="952" w:name="_Toc51922394"/>
      <w:bookmarkStart w:id="953" w:name="_Toc51922813"/>
      <w:bookmarkStart w:id="954" w:name="_Toc114771338"/>
      <w:bookmarkStart w:id="955" w:name="_Toc138344302"/>
      <w:bookmarkStart w:id="956" w:name="_Toc153817290"/>
      <w:bookmarkStart w:id="957" w:name="_Toc169685248"/>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945"/>
      <w:bookmarkEnd w:id="946"/>
      <w:bookmarkEnd w:id="947"/>
      <w:bookmarkEnd w:id="948"/>
      <w:bookmarkEnd w:id="949"/>
      <w:bookmarkEnd w:id="950"/>
      <w:bookmarkEnd w:id="951"/>
      <w:bookmarkEnd w:id="952"/>
      <w:bookmarkEnd w:id="953"/>
      <w:bookmarkEnd w:id="954"/>
      <w:bookmarkEnd w:id="955"/>
      <w:bookmarkEnd w:id="956"/>
      <w:bookmarkEnd w:id="957"/>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958" w:name="_Toc22624282"/>
      <w:bookmarkStart w:id="959" w:name="_Toc22141080"/>
    </w:p>
    <w:p w14:paraId="791D80D2" w14:textId="77777777" w:rsidR="008D72A7" w:rsidRPr="008D72A7" w:rsidRDefault="008D72A7" w:rsidP="00EF4063">
      <w:pPr>
        <w:pStyle w:val="Heading5"/>
        <w:rPr>
          <w:lang w:eastAsia="zh-CN"/>
        </w:rPr>
      </w:pPr>
      <w:bookmarkStart w:id="960" w:name="_Toc26202343"/>
      <w:bookmarkStart w:id="961" w:name="_Toc26202529"/>
      <w:bookmarkStart w:id="962" w:name="_Toc34804244"/>
      <w:bookmarkStart w:id="963" w:name="_Toc35935815"/>
      <w:bookmarkStart w:id="964" w:name="_Toc45030035"/>
      <w:bookmarkStart w:id="965" w:name="_Toc51922395"/>
      <w:bookmarkStart w:id="966" w:name="_Toc51922814"/>
      <w:bookmarkStart w:id="967" w:name="_Toc114771339"/>
      <w:bookmarkStart w:id="968" w:name="_Toc138344303"/>
      <w:bookmarkStart w:id="969" w:name="_Toc153817291"/>
      <w:bookmarkStart w:id="970" w:name="_Toc169685249"/>
      <w:r w:rsidRPr="008D72A7">
        <w:lastRenderedPageBreak/>
        <w:t>6.1.</w:t>
      </w:r>
      <w:r w:rsidRPr="008D72A7">
        <w:rPr>
          <w:lang w:eastAsia="zh-CN"/>
        </w:rPr>
        <w:t>5</w:t>
      </w:r>
      <w:r w:rsidRPr="008D72A7">
        <w:t>.2.</w:t>
      </w:r>
      <w:r w:rsidRPr="008D72A7">
        <w:rPr>
          <w:lang w:eastAsia="zh-CN"/>
        </w:rPr>
        <w:t>8</w:t>
      </w:r>
      <w:r w:rsidRPr="008D72A7">
        <w:tab/>
      </w:r>
      <w:bookmarkEnd w:id="958"/>
      <w:bookmarkEnd w:id="959"/>
      <w:bookmarkEnd w:id="960"/>
      <w:bookmarkEnd w:id="961"/>
      <w:bookmarkEnd w:id="962"/>
      <w:bookmarkEnd w:id="963"/>
      <w:r w:rsidR="0014411C">
        <w:rPr>
          <w:rFonts w:hint="eastAsia"/>
          <w:lang w:eastAsia="zh-CN"/>
        </w:rPr>
        <w:t>Void</w:t>
      </w:r>
      <w:bookmarkEnd w:id="964"/>
      <w:bookmarkEnd w:id="965"/>
      <w:bookmarkEnd w:id="966"/>
      <w:bookmarkEnd w:id="967"/>
      <w:bookmarkEnd w:id="968"/>
      <w:bookmarkEnd w:id="969"/>
      <w:bookmarkEnd w:id="970"/>
    </w:p>
    <w:p w14:paraId="7BE4023B" w14:textId="77777777" w:rsidR="00F332EC" w:rsidRPr="00B24285" w:rsidRDefault="00F332EC" w:rsidP="00EF4063">
      <w:pPr>
        <w:pStyle w:val="Heading5"/>
        <w:rPr>
          <w:lang w:eastAsia="zh-CN"/>
        </w:rPr>
      </w:pPr>
      <w:bookmarkStart w:id="971" w:name="_Toc34804245"/>
      <w:bookmarkStart w:id="972" w:name="_Toc35935816"/>
      <w:bookmarkStart w:id="973" w:name="_Toc45030036"/>
      <w:bookmarkStart w:id="974" w:name="_Toc51922396"/>
      <w:bookmarkStart w:id="975" w:name="_Toc51922815"/>
      <w:bookmarkStart w:id="976" w:name="_Toc114771340"/>
      <w:bookmarkStart w:id="977" w:name="_Toc138344304"/>
      <w:bookmarkStart w:id="978" w:name="_Toc153817292"/>
      <w:bookmarkStart w:id="979" w:name="_Toc169685250"/>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971"/>
      <w:bookmarkEnd w:id="972"/>
      <w:bookmarkEnd w:id="973"/>
      <w:bookmarkEnd w:id="974"/>
      <w:bookmarkEnd w:id="975"/>
      <w:bookmarkEnd w:id="976"/>
      <w:bookmarkEnd w:id="977"/>
      <w:bookmarkEnd w:id="978"/>
      <w:bookmarkEnd w:id="979"/>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980" w:name="_Toc510696637"/>
      <w:bookmarkStart w:id="981" w:name="_Toc51922397"/>
    </w:p>
    <w:p w14:paraId="6B05AE57" w14:textId="77777777" w:rsidR="007C6ECB" w:rsidRDefault="007C6ECB" w:rsidP="00EF4063">
      <w:pPr>
        <w:pStyle w:val="Heading5"/>
      </w:pPr>
      <w:bookmarkStart w:id="982" w:name="_Toc51922816"/>
      <w:bookmarkStart w:id="983" w:name="_Toc114771341"/>
      <w:bookmarkStart w:id="984" w:name="_Toc138344305"/>
      <w:bookmarkStart w:id="985" w:name="_Toc153817293"/>
      <w:bookmarkStart w:id="986" w:name="_Toc169685251"/>
      <w:r>
        <w:t>6.1.5.2.</w:t>
      </w:r>
      <w:r>
        <w:rPr>
          <w:rFonts w:hint="eastAsia"/>
          <w:lang w:eastAsia="zh-CN"/>
        </w:rPr>
        <w:t>10</w:t>
      </w:r>
      <w:r>
        <w:tab/>
        <w:t xml:space="preserve">Type: </w:t>
      </w:r>
      <w:bookmarkEnd w:id="980"/>
      <w:r>
        <w:t>LocUpdateSubs</w:t>
      </w:r>
      <w:bookmarkEnd w:id="981"/>
      <w:bookmarkEnd w:id="982"/>
      <w:bookmarkEnd w:id="983"/>
      <w:bookmarkEnd w:id="984"/>
      <w:bookmarkEnd w:id="985"/>
      <w:bookmarkEnd w:id="986"/>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987" w:name="_Toc114771342"/>
      <w:bookmarkStart w:id="988" w:name="_Toc138344306"/>
      <w:bookmarkStart w:id="989" w:name="_Toc153817294"/>
      <w:bookmarkStart w:id="990" w:name="_Toc169685252"/>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987"/>
      <w:bookmarkEnd w:id="988"/>
      <w:bookmarkEnd w:id="989"/>
      <w:bookmarkEnd w:id="990"/>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991" w:name="_Toc114771343"/>
      <w:bookmarkStart w:id="992" w:name="_Toc138344307"/>
      <w:bookmarkStart w:id="993" w:name="_Toc153817295"/>
      <w:bookmarkStart w:id="994" w:name="_Toc169685253"/>
      <w:r>
        <w:t>6.1.</w:t>
      </w:r>
      <w:r>
        <w:rPr>
          <w:lang w:eastAsia="zh-CN"/>
        </w:rPr>
        <w:t>5</w:t>
      </w:r>
      <w:r>
        <w:t>.2.</w:t>
      </w:r>
      <w:r>
        <w:rPr>
          <w:rFonts w:hint="eastAsia"/>
          <w:lang w:eastAsia="zh-CN"/>
        </w:rPr>
        <w:t>12</w:t>
      </w:r>
      <w:r>
        <w:tab/>
        <w:t xml:space="preserve">Type: </w:t>
      </w:r>
      <w:r>
        <w:rPr>
          <w:lang w:eastAsia="zh-CN"/>
        </w:rPr>
        <w:t>EventNotifyDataExt</w:t>
      </w:r>
      <w:bookmarkEnd w:id="991"/>
      <w:bookmarkEnd w:id="992"/>
      <w:bookmarkEnd w:id="993"/>
      <w:bookmarkEnd w:id="994"/>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995" w:name="_Toc20150406"/>
      <w:bookmarkStart w:id="996" w:name="_Toc25168653"/>
      <w:bookmarkStart w:id="997" w:name="_Toc27593072"/>
      <w:bookmarkStart w:id="998" w:name="_Toc34147943"/>
      <w:bookmarkStart w:id="999" w:name="_Toc36463327"/>
      <w:bookmarkStart w:id="1000" w:name="_Toc43215167"/>
      <w:bookmarkStart w:id="1001" w:name="_Toc45032415"/>
      <w:bookmarkStart w:id="1002" w:name="_Toc49849904"/>
      <w:bookmarkStart w:id="1003" w:name="_Toc51873418"/>
      <w:bookmarkStart w:id="1004" w:name="_Toc56517546"/>
      <w:bookmarkStart w:id="1005" w:name="_Toc58594447"/>
      <w:bookmarkStart w:id="1006" w:name="_Toc114771344"/>
      <w:bookmarkStart w:id="1007" w:name="_Toc138344308"/>
      <w:bookmarkStart w:id="1008" w:name="_Toc153817296"/>
      <w:bookmarkStart w:id="1009" w:name="_Toc169685254"/>
      <w:r>
        <w:t>6.1.5.2.</w:t>
      </w:r>
      <w:r>
        <w:rPr>
          <w:rFonts w:hint="eastAsia"/>
          <w:lang w:eastAsia="zh-CN"/>
        </w:rPr>
        <w:t>13</w:t>
      </w:r>
      <w:r>
        <w:tab/>
        <w:t>Type: AreaEventInfo</w:t>
      </w:r>
      <w:bookmarkEnd w:id="995"/>
      <w:bookmarkEnd w:id="996"/>
      <w:bookmarkEnd w:id="997"/>
      <w:bookmarkEnd w:id="998"/>
      <w:bookmarkEnd w:id="999"/>
      <w:bookmarkEnd w:id="1000"/>
      <w:bookmarkEnd w:id="1001"/>
      <w:bookmarkEnd w:id="1002"/>
      <w:bookmarkEnd w:id="1003"/>
      <w:bookmarkEnd w:id="1004"/>
      <w:bookmarkEnd w:id="1005"/>
      <w:r>
        <w:t>Addition</w:t>
      </w:r>
      <w:bookmarkEnd w:id="1006"/>
      <w:bookmarkEnd w:id="1007"/>
      <w:bookmarkEnd w:id="1008"/>
      <w:bookmarkEnd w:id="1009"/>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010" w:name="_Toc114771345"/>
      <w:bookmarkStart w:id="1011" w:name="_Toc138344309"/>
      <w:bookmarkStart w:id="1012" w:name="_Toc153817297"/>
      <w:bookmarkStart w:id="1013" w:name="_Toc169685255"/>
      <w:r>
        <w:t>6.1.5.2.</w:t>
      </w:r>
      <w:r>
        <w:rPr>
          <w:rFonts w:hint="eastAsia"/>
          <w:lang w:eastAsia="zh-CN"/>
        </w:rPr>
        <w:t>14</w:t>
      </w:r>
      <w:r>
        <w:tab/>
        <w:t>Type: AreaEventInfoExt</w:t>
      </w:r>
      <w:bookmarkEnd w:id="1010"/>
      <w:bookmarkEnd w:id="1011"/>
      <w:bookmarkEnd w:id="1012"/>
      <w:bookmarkEnd w:id="1013"/>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4157A11" w:rsidR="004C7A68" w:rsidRDefault="004C7A68" w:rsidP="00F332EC">
      <w:pPr>
        <w:rPr>
          <w:lang w:eastAsia="zh-CN"/>
        </w:rPr>
      </w:pPr>
    </w:p>
    <w:p w14:paraId="6912F839" w14:textId="2616AB19" w:rsidR="00740D74" w:rsidRDefault="00740D74" w:rsidP="00740D74">
      <w:pPr>
        <w:pStyle w:val="Heading5"/>
      </w:pPr>
      <w:bookmarkStart w:id="1014" w:name="_Toc122015877"/>
      <w:bookmarkStart w:id="1015" w:name="_Toc153817298"/>
      <w:bookmarkStart w:id="1016" w:name="_Toc169685256"/>
      <w:r>
        <w:t>6.1.5.2.</w:t>
      </w:r>
      <w:r w:rsidR="00513CF4">
        <w:rPr>
          <w:lang w:eastAsia="zh-CN"/>
        </w:rPr>
        <w:t>15</w:t>
      </w:r>
      <w:r>
        <w:tab/>
        <w:t xml:space="preserve">Type: </w:t>
      </w:r>
      <w:bookmarkEnd w:id="1014"/>
      <w:r>
        <w:rPr>
          <w:lang w:eastAsia="zh-CN"/>
        </w:rPr>
        <w:t>I</w:t>
      </w:r>
      <w:r w:rsidRPr="00975D2C">
        <w:rPr>
          <w:lang w:eastAsia="zh-CN"/>
        </w:rPr>
        <w:t>ntegrity</w:t>
      </w:r>
      <w:r>
        <w:rPr>
          <w:lang w:eastAsia="zh-CN"/>
        </w:rPr>
        <w:t>Requirements</w:t>
      </w:r>
      <w:bookmarkEnd w:id="1015"/>
      <w:bookmarkEnd w:id="1016"/>
    </w:p>
    <w:p w14:paraId="17C99F04" w14:textId="556C2EF9" w:rsidR="00740D74" w:rsidRDefault="00740D74" w:rsidP="00740D74">
      <w:pPr>
        <w:pStyle w:val="TH"/>
      </w:pPr>
      <w:r>
        <w:rPr>
          <w:noProof/>
        </w:rPr>
        <w:t>Table </w:t>
      </w:r>
      <w:r>
        <w:t>6.1.5.2.</w:t>
      </w:r>
      <w:r w:rsidR="00513CF4">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740D74" w14:paraId="21B7391F"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CE61D0B" w14:textId="77777777" w:rsidR="00740D74" w:rsidRDefault="00740D74" w:rsidP="006B685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2F4F881" w14:textId="77777777" w:rsidR="00740D74" w:rsidRDefault="00740D74" w:rsidP="006B685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EE279B" w14:textId="77777777" w:rsidR="00740D74" w:rsidRDefault="00740D74" w:rsidP="006B685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D724EBB" w14:textId="77777777" w:rsidR="00740D74" w:rsidRDefault="00740D74" w:rsidP="006B6852">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5434B94" w14:textId="77777777" w:rsidR="00740D74" w:rsidRDefault="00740D74" w:rsidP="006B6852">
            <w:pPr>
              <w:pStyle w:val="TAH"/>
              <w:rPr>
                <w:rFonts w:cs="Arial"/>
                <w:szCs w:val="18"/>
              </w:rPr>
            </w:pPr>
            <w:r>
              <w:rPr>
                <w:rFonts w:cs="Arial"/>
                <w:szCs w:val="18"/>
              </w:rPr>
              <w:t>Description</w:t>
            </w:r>
          </w:p>
        </w:tc>
      </w:tr>
      <w:tr w:rsidR="00740D74" w14:paraId="0806C195"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hideMark/>
          </w:tcPr>
          <w:p w14:paraId="0D171143" w14:textId="77777777" w:rsidR="00740D74" w:rsidRDefault="00740D74" w:rsidP="006B6852">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48FDF741" w14:textId="77777777" w:rsidR="00740D74" w:rsidRDefault="00740D74" w:rsidP="006B6852">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52035021" w14:textId="77777777" w:rsidR="00740D74" w:rsidRDefault="00740D74" w:rsidP="006B685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6425E1D2" w14:textId="77777777" w:rsidR="00740D74" w:rsidRDefault="00740D74" w:rsidP="006B685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C551B58" w14:textId="09341F1B" w:rsidR="00740D74" w:rsidRPr="00B665C4" w:rsidRDefault="00740D74" w:rsidP="008B0C91">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TR 37.355 [</w:t>
            </w:r>
            <w:r w:rsidR="008B0C91">
              <w:rPr>
                <w:lang w:eastAsia="zh-CN"/>
              </w:rPr>
              <w:t>23</w:t>
            </w:r>
            <w:r>
              <w:rPr>
                <w:lang w:eastAsia="zh-CN"/>
              </w:rPr>
              <w:t>].</w:t>
            </w:r>
          </w:p>
        </w:tc>
      </w:tr>
      <w:tr w:rsidR="00740D74" w14:paraId="6D9D885C"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hideMark/>
          </w:tcPr>
          <w:p w14:paraId="063D36F7" w14:textId="77777777" w:rsidR="00740D74" w:rsidRDefault="00740D74" w:rsidP="006B6852">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7572604B" w14:textId="77777777" w:rsidR="00740D74" w:rsidRDefault="00740D74" w:rsidP="006B6852">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3FE510C9" w14:textId="77777777" w:rsidR="00740D74" w:rsidRDefault="00740D74" w:rsidP="006B685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51C1CC74" w14:textId="77777777" w:rsidR="00740D74" w:rsidRDefault="00740D74" w:rsidP="006B6852">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12CD6B64" w14:textId="77777777" w:rsidR="00740D74" w:rsidRPr="00B665C4" w:rsidRDefault="00740D74" w:rsidP="006B6852">
            <w:pPr>
              <w:pStyle w:val="TAL"/>
              <w:rPr>
                <w:lang w:eastAsia="zh-CN"/>
              </w:rPr>
            </w:pPr>
            <w:r>
              <w:rPr>
                <w:lang w:eastAsia="zh-CN"/>
              </w:rPr>
              <w:t xml:space="preserve">This IE shall indicate the </w:t>
            </w:r>
            <w:r w:rsidRPr="00C24465">
              <w:rPr>
                <w:rFonts w:eastAsia="SimSun"/>
                <w:lang w:eastAsia="ja-JP"/>
              </w:rPr>
              <w:t>Time-to-Alert (TTA)</w:t>
            </w:r>
            <w:r>
              <w:rPr>
                <w:lang w:eastAsia="zh-CN"/>
              </w:rPr>
              <w:t>.</w:t>
            </w:r>
          </w:p>
        </w:tc>
      </w:tr>
      <w:tr w:rsidR="00740D74" w14:paraId="644ACD14"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tcPr>
          <w:p w14:paraId="4F8511A1" w14:textId="77777777" w:rsidR="00740D74" w:rsidRDefault="00740D74" w:rsidP="006B6852">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3F023005" w14:textId="77777777" w:rsidR="00740D74" w:rsidRDefault="00740D74" w:rsidP="006B6852">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51F9042F" w14:textId="77777777" w:rsidR="00740D74" w:rsidRDefault="00740D74" w:rsidP="006B685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9226D25" w14:textId="77777777" w:rsidR="00740D74" w:rsidRDefault="00740D74" w:rsidP="006B685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8C1F7C4" w14:textId="7222EE8D" w:rsidR="00740D74" w:rsidRPr="00B665C4" w:rsidRDefault="00740D74" w:rsidP="008B0C91">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8B0C91">
              <w:rPr>
                <w:lang w:eastAsia="zh-CN"/>
              </w:rPr>
              <w:t>23</w:t>
            </w:r>
            <w:r>
              <w:rPr>
                <w:lang w:eastAsia="zh-CN"/>
              </w:rPr>
              <w:t>].</w:t>
            </w:r>
          </w:p>
        </w:tc>
      </w:tr>
    </w:tbl>
    <w:p w14:paraId="24AA5EEB" w14:textId="77777777" w:rsidR="00740D74" w:rsidRPr="00DA71F6" w:rsidRDefault="00740D74" w:rsidP="00740D74">
      <w:pPr>
        <w:rPr>
          <w:lang w:eastAsia="zh-CN"/>
        </w:rPr>
      </w:pPr>
    </w:p>
    <w:p w14:paraId="3708315E" w14:textId="0B2CBB1D" w:rsidR="00740D74" w:rsidRDefault="00740D74" w:rsidP="00740D74">
      <w:pPr>
        <w:pStyle w:val="Heading5"/>
      </w:pPr>
      <w:bookmarkStart w:id="1017" w:name="_Toc153817299"/>
      <w:bookmarkStart w:id="1018" w:name="_Toc169685257"/>
      <w:r>
        <w:lastRenderedPageBreak/>
        <w:t>6.1.5.2.</w:t>
      </w:r>
      <w:r w:rsidR="00513CF4">
        <w:rPr>
          <w:lang w:eastAsia="zh-CN"/>
        </w:rPr>
        <w:t>16</w:t>
      </w:r>
      <w:r>
        <w:tab/>
        <w:t xml:space="preserve">Type: </w:t>
      </w:r>
      <w:r>
        <w:rPr>
          <w:lang w:eastAsia="zh-CN"/>
        </w:rPr>
        <w:t>AlertLimit</w:t>
      </w:r>
      <w:bookmarkEnd w:id="1017"/>
      <w:bookmarkEnd w:id="1018"/>
    </w:p>
    <w:p w14:paraId="505AAE60" w14:textId="27724BDB" w:rsidR="00740D74" w:rsidRDefault="00740D74" w:rsidP="00740D74">
      <w:pPr>
        <w:pStyle w:val="TH"/>
      </w:pPr>
      <w:r>
        <w:rPr>
          <w:noProof/>
        </w:rPr>
        <w:t>Table </w:t>
      </w:r>
      <w:r>
        <w:t>6.1.5.2.</w:t>
      </w:r>
      <w:r w:rsidR="00513CF4">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740D74" w14:paraId="48DFAED5"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1E080CD" w14:textId="77777777" w:rsidR="00740D74" w:rsidRDefault="00740D74" w:rsidP="006B685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CBA0FD6" w14:textId="77777777" w:rsidR="00740D74" w:rsidRDefault="00740D74" w:rsidP="006B685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FE7D00" w14:textId="77777777" w:rsidR="00740D74" w:rsidRDefault="00740D74" w:rsidP="006B685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60E574C" w14:textId="77777777" w:rsidR="00740D74" w:rsidRDefault="00740D74" w:rsidP="006B6852">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F37C078" w14:textId="77777777" w:rsidR="00740D74" w:rsidRDefault="00740D74" w:rsidP="006B6852">
            <w:pPr>
              <w:pStyle w:val="TAH"/>
              <w:rPr>
                <w:rFonts w:cs="Arial"/>
                <w:szCs w:val="18"/>
              </w:rPr>
            </w:pPr>
            <w:r>
              <w:rPr>
                <w:rFonts w:cs="Arial"/>
                <w:szCs w:val="18"/>
              </w:rPr>
              <w:t>Description</w:t>
            </w:r>
          </w:p>
        </w:tc>
      </w:tr>
      <w:tr w:rsidR="00740D74" w14:paraId="1704CA43"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hideMark/>
          </w:tcPr>
          <w:p w14:paraId="4843094E" w14:textId="77777777" w:rsidR="00740D74" w:rsidRDefault="00740D74" w:rsidP="006B6852">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4EC8CCB4" w14:textId="77777777" w:rsidR="00740D74" w:rsidRDefault="00740D74" w:rsidP="006B6852">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0861E74A" w14:textId="77777777" w:rsidR="00740D74" w:rsidRDefault="00740D74" w:rsidP="006B685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2EF2C9D1" w14:textId="77777777" w:rsidR="00740D74" w:rsidRDefault="00740D74" w:rsidP="006B685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33518CA" w14:textId="161C433D" w:rsidR="00740D74" w:rsidRPr="00B665C4" w:rsidRDefault="00740D74" w:rsidP="008B0C91">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8B0C91">
              <w:rPr>
                <w:lang w:eastAsia="zh-CN"/>
              </w:rPr>
              <w:t>23</w:t>
            </w:r>
            <w:r>
              <w:rPr>
                <w:lang w:eastAsia="zh-CN"/>
              </w:rPr>
              <w:t>].</w:t>
            </w:r>
          </w:p>
        </w:tc>
      </w:tr>
      <w:tr w:rsidR="00740D74" w14:paraId="69C18217" w14:textId="77777777" w:rsidTr="006B6852">
        <w:trPr>
          <w:jc w:val="center"/>
        </w:trPr>
        <w:tc>
          <w:tcPr>
            <w:tcW w:w="1807" w:type="dxa"/>
            <w:tcBorders>
              <w:top w:val="single" w:sz="4" w:space="0" w:color="auto"/>
              <w:left w:val="single" w:sz="4" w:space="0" w:color="auto"/>
              <w:bottom w:val="single" w:sz="4" w:space="0" w:color="auto"/>
              <w:right w:val="single" w:sz="4" w:space="0" w:color="auto"/>
            </w:tcBorders>
            <w:hideMark/>
          </w:tcPr>
          <w:p w14:paraId="2DD02DC1" w14:textId="77777777" w:rsidR="00740D74" w:rsidRDefault="00740D74" w:rsidP="006B6852">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26780E8B" w14:textId="77777777" w:rsidR="00740D74" w:rsidRDefault="00740D74" w:rsidP="006B6852">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66D2C4A2" w14:textId="77777777" w:rsidR="00740D74" w:rsidRDefault="00740D74" w:rsidP="006B685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3ECE6866" w14:textId="77777777" w:rsidR="00740D74" w:rsidRDefault="00740D74" w:rsidP="006B685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F87D9F7" w14:textId="0B0320DD" w:rsidR="00740D74" w:rsidRPr="00B665C4" w:rsidRDefault="00740D74" w:rsidP="008B0C91">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8B0C91">
              <w:rPr>
                <w:lang w:eastAsia="zh-CN"/>
              </w:rPr>
              <w:t>23</w:t>
            </w:r>
            <w:r>
              <w:rPr>
                <w:lang w:eastAsia="zh-CN"/>
              </w:rPr>
              <w:t>].</w:t>
            </w:r>
          </w:p>
        </w:tc>
      </w:tr>
    </w:tbl>
    <w:p w14:paraId="26F8C3EE" w14:textId="07B779A9" w:rsidR="00740D74" w:rsidRDefault="00740D74" w:rsidP="00F332EC">
      <w:pPr>
        <w:rPr>
          <w:lang w:eastAsia="zh-CN"/>
        </w:rPr>
      </w:pPr>
    </w:p>
    <w:p w14:paraId="3E212F59" w14:textId="0EBA6701" w:rsidR="000524D1" w:rsidRDefault="000524D1" w:rsidP="000524D1">
      <w:pPr>
        <w:pStyle w:val="Heading5"/>
      </w:pPr>
      <w:bookmarkStart w:id="1019" w:name="_Toc169685258"/>
      <w:r>
        <w:t>6.1.5.2.17</w:t>
      </w:r>
      <w:r>
        <w:tab/>
        <w:t>Type: IntegrityProtectionLevel</w:t>
      </w:r>
      <w:bookmarkEnd w:id="1019"/>
    </w:p>
    <w:p w14:paraId="1A223D1B" w14:textId="1E0AD7CC" w:rsidR="000524D1" w:rsidRDefault="000524D1" w:rsidP="000524D1">
      <w:pPr>
        <w:pStyle w:val="TH"/>
      </w:pPr>
      <w:r>
        <w:rPr>
          <w:noProof/>
        </w:rPr>
        <w:t>Table </w:t>
      </w:r>
      <w:r>
        <w:t xml:space="preserve">6.1.5.2.17-1: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0524D1" w14:paraId="14104AC7" w14:textId="77777777" w:rsidTr="0021281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E8EEB22" w14:textId="77777777" w:rsidR="000524D1" w:rsidRDefault="000524D1" w:rsidP="0021281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BDF4547" w14:textId="77777777" w:rsidR="000524D1" w:rsidRDefault="000524D1" w:rsidP="0021281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718B08" w14:textId="77777777" w:rsidR="000524D1" w:rsidRDefault="000524D1" w:rsidP="0021281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1EFB4BB" w14:textId="77777777" w:rsidR="000524D1" w:rsidRDefault="000524D1" w:rsidP="00212813">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23F54978" w14:textId="77777777" w:rsidR="000524D1" w:rsidRDefault="000524D1" w:rsidP="00212813">
            <w:pPr>
              <w:pStyle w:val="TAH"/>
              <w:rPr>
                <w:rFonts w:cs="Arial"/>
                <w:szCs w:val="18"/>
              </w:rPr>
            </w:pPr>
            <w:r>
              <w:rPr>
                <w:rFonts w:cs="Arial"/>
                <w:szCs w:val="18"/>
              </w:rPr>
              <w:t>Description</w:t>
            </w:r>
          </w:p>
        </w:tc>
      </w:tr>
      <w:tr w:rsidR="000524D1" w14:paraId="5EA02CCD" w14:textId="77777777" w:rsidTr="00212813">
        <w:trPr>
          <w:jc w:val="center"/>
        </w:trPr>
        <w:tc>
          <w:tcPr>
            <w:tcW w:w="1807" w:type="dxa"/>
            <w:tcBorders>
              <w:top w:val="single" w:sz="4" w:space="0" w:color="auto"/>
              <w:left w:val="single" w:sz="4" w:space="0" w:color="auto"/>
              <w:bottom w:val="single" w:sz="4" w:space="0" w:color="auto"/>
              <w:right w:val="single" w:sz="4" w:space="0" w:color="auto"/>
            </w:tcBorders>
            <w:hideMark/>
          </w:tcPr>
          <w:p w14:paraId="50116106" w14:textId="77777777" w:rsidR="000524D1" w:rsidRDefault="000524D1" w:rsidP="00212813">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45C40DE1" w14:textId="77777777" w:rsidR="000524D1" w:rsidRDefault="000524D1" w:rsidP="00212813">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0D553D65" w14:textId="77777777" w:rsidR="000524D1" w:rsidRDefault="000524D1" w:rsidP="00212813">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A20F834" w14:textId="77777777" w:rsidR="000524D1" w:rsidRDefault="000524D1" w:rsidP="00212813">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7DDE9251" w14:textId="77777777" w:rsidR="000524D1" w:rsidRPr="00B665C4" w:rsidRDefault="000524D1" w:rsidP="00212813">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0524D1" w14:paraId="454B0B45" w14:textId="77777777" w:rsidTr="00212813">
        <w:trPr>
          <w:jc w:val="center"/>
        </w:trPr>
        <w:tc>
          <w:tcPr>
            <w:tcW w:w="1807" w:type="dxa"/>
            <w:tcBorders>
              <w:top w:val="single" w:sz="4" w:space="0" w:color="auto"/>
              <w:left w:val="single" w:sz="4" w:space="0" w:color="auto"/>
              <w:bottom w:val="single" w:sz="4" w:space="0" w:color="auto"/>
              <w:right w:val="single" w:sz="4" w:space="0" w:color="auto"/>
            </w:tcBorders>
            <w:hideMark/>
          </w:tcPr>
          <w:p w14:paraId="41E3AC95" w14:textId="77777777" w:rsidR="000524D1" w:rsidRDefault="000524D1" w:rsidP="00212813">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5660B07C" w14:textId="77777777" w:rsidR="000524D1" w:rsidRDefault="000524D1" w:rsidP="00212813">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565F7583" w14:textId="77777777" w:rsidR="000524D1" w:rsidRDefault="000524D1" w:rsidP="00212813">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72C1515" w14:textId="77777777" w:rsidR="000524D1" w:rsidRDefault="000524D1" w:rsidP="00212813">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1318F15" w14:textId="77777777" w:rsidR="000524D1" w:rsidRPr="00B665C4" w:rsidRDefault="000524D1" w:rsidP="00212813">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24C3096F" w14:textId="415DC55E" w:rsidR="000524D1" w:rsidRDefault="000524D1" w:rsidP="00F332EC">
      <w:pPr>
        <w:rPr>
          <w:lang w:eastAsia="zh-CN"/>
        </w:rPr>
      </w:pPr>
    </w:p>
    <w:p w14:paraId="655C2F96" w14:textId="468889A7" w:rsidR="000524D1" w:rsidRDefault="000524D1" w:rsidP="000524D1">
      <w:pPr>
        <w:pStyle w:val="Heading5"/>
      </w:pPr>
      <w:bookmarkStart w:id="1020" w:name="_Toc169685259"/>
      <w:r>
        <w:t>6.1.5.2.18</w:t>
      </w:r>
      <w:r>
        <w:tab/>
        <w:t>Type: IntegrityResult</w:t>
      </w:r>
      <w:bookmarkEnd w:id="1020"/>
    </w:p>
    <w:p w14:paraId="1C9A7D4A" w14:textId="07161BAF" w:rsidR="000524D1" w:rsidRDefault="000524D1" w:rsidP="000524D1">
      <w:pPr>
        <w:pStyle w:val="TH"/>
      </w:pPr>
      <w:r>
        <w:rPr>
          <w:noProof/>
        </w:rPr>
        <w:t>Table </w:t>
      </w:r>
      <w:r>
        <w:t xml:space="preserve">6.1.5.2.18-1: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0524D1" w14:paraId="3B637CF3" w14:textId="77777777" w:rsidTr="0021281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C533A8" w14:textId="77777777" w:rsidR="000524D1" w:rsidRDefault="000524D1" w:rsidP="0021281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BA194" w14:textId="77777777" w:rsidR="000524D1" w:rsidRDefault="000524D1" w:rsidP="0021281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5273D1" w14:textId="77777777" w:rsidR="000524D1" w:rsidRDefault="000524D1" w:rsidP="0021281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D321CF3" w14:textId="77777777" w:rsidR="000524D1" w:rsidRDefault="000524D1" w:rsidP="00212813">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68D7237" w14:textId="77777777" w:rsidR="000524D1" w:rsidRDefault="000524D1" w:rsidP="00212813">
            <w:pPr>
              <w:pStyle w:val="TAH"/>
              <w:rPr>
                <w:rFonts w:cs="Arial"/>
                <w:szCs w:val="18"/>
              </w:rPr>
            </w:pPr>
            <w:r>
              <w:rPr>
                <w:rFonts w:cs="Arial"/>
                <w:szCs w:val="18"/>
              </w:rPr>
              <w:t>Description</w:t>
            </w:r>
          </w:p>
        </w:tc>
      </w:tr>
      <w:tr w:rsidR="000524D1" w14:paraId="6A2EB9A1" w14:textId="77777777" w:rsidTr="00212813">
        <w:trPr>
          <w:jc w:val="center"/>
        </w:trPr>
        <w:tc>
          <w:tcPr>
            <w:tcW w:w="1807" w:type="dxa"/>
            <w:tcBorders>
              <w:top w:val="single" w:sz="4" w:space="0" w:color="auto"/>
              <w:left w:val="single" w:sz="4" w:space="0" w:color="auto"/>
              <w:bottom w:val="single" w:sz="4" w:space="0" w:color="auto"/>
              <w:right w:val="single" w:sz="4" w:space="0" w:color="auto"/>
            </w:tcBorders>
          </w:tcPr>
          <w:p w14:paraId="72BD4F5D" w14:textId="77777777" w:rsidR="000524D1" w:rsidRDefault="000524D1" w:rsidP="00212813">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639AA1DD" w14:textId="77777777" w:rsidR="000524D1" w:rsidRDefault="000524D1" w:rsidP="00212813">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3E407786" w14:textId="77777777" w:rsidR="000524D1" w:rsidRDefault="000524D1" w:rsidP="0021281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4A361A28" w14:textId="77777777" w:rsidR="000524D1" w:rsidRDefault="000524D1" w:rsidP="00212813">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18965F81" w14:textId="77777777" w:rsidR="000524D1" w:rsidRDefault="000524D1" w:rsidP="00212813">
            <w:pPr>
              <w:pStyle w:val="TAL"/>
              <w:rPr>
                <w:lang w:eastAsia="zh-CN"/>
              </w:rPr>
            </w:pPr>
            <w:r>
              <w:rPr>
                <w:lang w:eastAsia="zh-CN"/>
              </w:rPr>
              <w:t>When present, this IE shall indicate the entity(ies) who calculated (and determined) the integrity result.</w:t>
            </w:r>
          </w:p>
          <w:p w14:paraId="5BDA8BB6" w14:textId="77777777" w:rsidR="000524D1" w:rsidRDefault="000524D1" w:rsidP="00212813">
            <w:pPr>
              <w:pStyle w:val="TAL"/>
              <w:rPr>
                <w:lang w:eastAsia="zh-CN"/>
              </w:rPr>
            </w:pPr>
          </w:p>
        </w:tc>
      </w:tr>
      <w:tr w:rsidR="000524D1" w14:paraId="5E2454BC" w14:textId="77777777" w:rsidTr="00212813">
        <w:trPr>
          <w:jc w:val="center"/>
        </w:trPr>
        <w:tc>
          <w:tcPr>
            <w:tcW w:w="1807" w:type="dxa"/>
            <w:tcBorders>
              <w:top w:val="single" w:sz="4" w:space="0" w:color="auto"/>
              <w:left w:val="single" w:sz="4" w:space="0" w:color="auto"/>
              <w:bottom w:val="single" w:sz="4" w:space="0" w:color="auto"/>
              <w:right w:val="single" w:sz="4" w:space="0" w:color="auto"/>
            </w:tcBorders>
          </w:tcPr>
          <w:p w14:paraId="1D9440A3" w14:textId="77777777" w:rsidR="000524D1" w:rsidRDefault="000524D1" w:rsidP="00212813">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5B807D50" w14:textId="77777777" w:rsidR="000524D1" w:rsidRDefault="000524D1" w:rsidP="00212813">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6B544691" w14:textId="77777777" w:rsidR="000524D1" w:rsidRDefault="000524D1" w:rsidP="00212813">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B242715" w14:textId="77777777" w:rsidR="000524D1" w:rsidRDefault="000524D1" w:rsidP="00212813">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54FC1497" w14:textId="77777777" w:rsidR="000524D1" w:rsidRDefault="000524D1" w:rsidP="00212813">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65AEB507" w14:textId="77777777" w:rsidR="000524D1" w:rsidRDefault="000524D1" w:rsidP="00212813">
            <w:pPr>
              <w:pStyle w:val="TAL"/>
              <w:rPr>
                <w:lang w:eastAsia="zh-CN"/>
              </w:rPr>
            </w:pPr>
          </w:p>
          <w:p w14:paraId="7A63B504" w14:textId="77777777" w:rsidR="000524D1" w:rsidRDefault="000524D1" w:rsidP="00212813">
            <w:pPr>
              <w:pStyle w:val="TAL"/>
              <w:rPr>
                <w:lang w:eastAsia="zh-CN"/>
              </w:rPr>
            </w:pPr>
            <w:r>
              <w:rPr>
                <w:lang w:eastAsia="zh-CN"/>
              </w:rPr>
              <w:t>(NOTE)</w:t>
            </w:r>
          </w:p>
        </w:tc>
      </w:tr>
      <w:tr w:rsidR="000524D1" w14:paraId="49963A69" w14:textId="77777777" w:rsidTr="00212813">
        <w:trPr>
          <w:jc w:val="center"/>
        </w:trPr>
        <w:tc>
          <w:tcPr>
            <w:tcW w:w="1807" w:type="dxa"/>
            <w:tcBorders>
              <w:top w:val="single" w:sz="4" w:space="0" w:color="auto"/>
              <w:left w:val="single" w:sz="4" w:space="0" w:color="auto"/>
              <w:bottom w:val="single" w:sz="4" w:space="0" w:color="auto"/>
              <w:right w:val="single" w:sz="4" w:space="0" w:color="auto"/>
            </w:tcBorders>
          </w:tcPr>
          <w:p w14:paraId="32D39AEC" w14:textId="77777777" w:rsidR="000524D1" w:rsidRDefault="000524D1" w:rsidP="00212813">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7AEB156A" w14:textId="77777777" w:rsidR="000524D1" w:rsidRDefault="000524D1" w:rsidP="0021281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7A180DD" w14:textId="77777777" w:rsidR="000524D1" w:rsidRDefault="000524D1" w:rsidP="00212813">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79D973C6" w14:textId="77777777" w:rsidR="000524D1" w:rsidRDefault="000524D1" w:rsidP="00212813">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263B7CCD" w14:textId="77777777" w:rsidR="000524D1" w:rsidRDefault="000524D1" w:rsidP="00212813">
            <w:pPr>
              <w:pStyle w:val="TAL"/>
              <w:rPr>
                <w:lang w:eastAsia="zh-CN"/>
              </w:rPr>
            </w:pPr>
            <w:r>
              <w:rPr>
                <w:lang w:eastAsia="zh-CN"/>
              </w:rPr>
              <w:t>When present, this IE shall indicate whether the integrity requirements in the request are met or not:</w:t>
            </w:r>
          </w:p>
          <w:p w14:paraId="532F8057" w14:textId="12F2BB53" w:rsidR="000524D1" w:rsidRPr="0086652F" w:rsidRDefault="0086652F" w:rsidP="0086652F">
            <w:pPr>
              <w:pStyle w:val="B1"/>
              <w:rPr>
                <w:rFonts w:ascii="Arial" w:hAnsi="Arial" w:cs="Arial"/>
                <w:sz w:val="18"/>
                <w:szCs w:val="18"/>
                <w:lang w:eastAsia="zh-CN"/>
              </w:rPr>
            </w:pPr>
            <w:r>
              <w:rPr>
                <w:lang w:eastAsia="zh-CN"/>
              </w:rPr>
              <w:t>-</w:t>
            </w:r>
            <w:r>
              <w:tab/>
            </w:r>
            <w:r w:rsidR="000524D1" w:rsidRPr="0086652F">
              <w:rPr>
                <w:rFonts w:ascii="Arial" w:hAnsi="Arial" w:cs="Arial"/>
                <w:sz w:val="18"/>
                <w:szCs w:val="18"/>
                <w:lang w:eastAsia="zh-CN"/>
              </w:rPr>
              <w:t>true: the integrity requirements were met.</w:t>
            </w:r>
          </w:p>
          <w:p w14:paraId="2DC3756C" w14:textId="28E5450C" w:rsidR="000524D1" w:rsidRDefault="0086652F" w:rsidP="0086652F">
            <w:pPr>
              <w:pStyle w:val="B1"/>
              <w:rPr>
                <w:lang w:eastAsia="zh-CN"/>
              </w:rPr>
            </w:pPr>
            <w:r w:rsidRPr="0086652F">
              <w:rPr>
                <w:rFonts w:ascii="Arial" w:hAnsi="Arial" w:cs="Arial"/>
                <w:sz w:val="18"/>
                <w:szCs w:val="18"/>
                <w:lang w:eastAsia="zh-CN"/>
              </w:rPr>
              <w:t>-</w:t>
            </w:r>
            <w:r w:rsidRPr="0086652F">
              <w:rPr>
                <w:rFonts w:ascii="Arial" w:hAnsi="Arial" w:cs="Arial"/>
                <w:sz w:val="18"/>
                <w:szCs w:val="18"/>
              </w:rPr>
              <w:tab/>
            </w:r>
            <w:r w:rsidR="000524D1" w:rsidRPr="0086652F">
              <w:rPr>
                <w:rFonts w:ascii="Arial" w:hAnsi="Arial" w:cs="Arial"/>
                <w:sz w:val="18"/>
                <w:szCs w:val="18"/>
                <w:lang w:eastAsia="zh-CN"/>
              </w:rPr>
              <w:t>false: the integrity requiremesnt were not</w:t>
            </w:r>
            <w:r w:rsidR="000524D1">
              <w:rPr>
                <w:lang w:eastAsia="zh-CN"/>
              </w:rPr>
              <w:t xml:space="preserve"> met.</w:t>
            </w:r>
          </w:p>
          <w:p w14:paraId="3E7C820E" w14:textId="77777777" w:rsidR="000524D1" w:rsidRPr="00B665C4" w:rsidRDefault="000524D1" w:rsidP="00212813">
            <w:pPr>
              <w:pStyle w:val="TAL"/>
              <w:rPr>
                <w:lang w:eastAsia="zh-CN"/>
              </w:rPr>
            </w:pPr>
            <w:r>
              <w:rPr>
                <w:lang w:eastAsia="zh-CN"/>
              </w:rPr>
              <w:t>(NOTE)</w:t>
            </w:r>
          </w:p>
        </w:tc>
      </w:tr>
      <w:tr w:rsidR="000524D1" w14:paraId="6299C20C" w14:textId="77777777" w:rsidTr="00212813">
        <w:trPr>
          <w:jc w:val="center"/>
        </w:trPr>
        <w:tc>
          <w:tcPr>
            <w:tcW w:w="1807" w:type="dxa"/>
            <w:tcBorders>
              <w:top w:val="single" w:sz="4" w:space="0" w:color="auto"/>
              <w:left w:val="single" w:sz="4" w:space="0" w:color="auto"/>
              <w:bottom w:val="single" w:sz="4" w:space="0" w:color="auto"/>
              <w:right w:val="single" w:sz="4" w:space="0" w:color="auto"/>
            </w:tcBorders>
          </w:tcPr>
          <w:p w14:paraId="234BBA7E" w14:textId="77777777" w:rsidR="000524D1" w:rsidRDefault="000524D1" w:rsidP="00212813">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2B3E4047" w14:textId="77777777" w:rsidR="000524D1" w:rsidRDefault="000524D1" w:rsidP="00212813">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0E34A8BB" w14:textId="77777777" w:rsidR="000524D1" w:rsidRDefault="000524D1" w:rsidP="0021281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539C59C" w14:textId="77777777" w:rsidR="000524D1" w:rsidRDefault="000524D1" w:rsidP="00212813">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5EA392" w14:textId="77777777" w:rsidR="000524D1" w:rsidRDefault="000524D1" w:rsidP="00212813">
            <w:pPr>
              <w:pStyle w:val="TAL"/>
              <w:rPr>
                <w:lang w:val="en-US"/>
              </w:rPr>
            </w:pPr>
            <w:r>
              <w:rPr>
                <w:lang w:eastAsia="zh-CN"/>
              </w:rPr>
              <w:t xml:space="preserve">The IE may be present when the </w:t>
            </w:r>
            <w:r>
              <w:rPr>
                <w:lang w:val="en-US"/>
              </w:rPr>
              <w:t>integrityReqMetInd IE is present with the value false.</w:t>
            </w:r>
          </w:p>
          <w:p w14:paraId="1DB61732" w14:textId="77777777" w:rsidR="000524D1" w:rsidRDefault="000524D1" w:rsidP="00212813">
            <w:pPr>
              <w:pStyle w:val="TAL"/>
              <w:rPr>
                <w:lang w:val="en-US"/>
              </w:rPr>
            </w:pPr>
          </w:p>
          <w:p w14:paraId="6DA49601" w14:textId="77777777" w:rsidR="000524D1" w:rsidRDefault="000524D1" w:rsidP="00212813">
            <w:pPr>
              <w:pStyle w:val="TAL"/>
              <w:rPr>
                <w:lang w:eastAsia="zh-CN"/>
              </w:rPr>
            </w:pPr>
            <w:r>
              <w:rPr>
                <w:lang w:val="en-US"/>
              </w:rPr>
              <w:t>When present, this IE shall indicate the achieved Target Integrity Risk (TIR).</w:t>
            </w:r>
          </w:p>
          <w:p w14:paraId="5E1B9115" w14:textId="77777777" w:rsidR="000524D1" w:rsidRDefault="000524D1" w:rsidP="00212813">
            <w:pPr>
              <w:pStyle w:val="TAL"/>
              <w:rPr>
                <w:lang w:eastAsia="zh-CN"/>
              </w:rPr>
            </w:pPr>
          </w:p>
        </w:tc>
      </w:tr>
      <w:tr w:rsidR="000524D1" w14:paraId="4EAD9457" w14:textId="77777777" w:rsidTr="00212813">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3FB62405" w14:textId="77777777" w:rsidR="000524D1" w:rsidRDefault="000524D1" w:rsidP="00212813">
            <w:pPr>
              <w:pStyle w:val="TAN"/>
              <w:rPr>
                <w:lang w:eastAsia="zh-CN"/>
              </w:rPr>
            </w:pPr>
            <w:r>
              <w:rPr>
                <w:lang w:eastAsia="zh-CN"/>
              </w:rPr>
              <w:t>NOTE:</w:t>
            </w:r>
            <w:r>
              <w:rPr>
                <w:lang w:eastAsia="zh-CN"/>
              </w:rPr>
              <w:tab/>
              <w:t>Either the "protectionLevel" IE or the "</w:t>
            </w:r>
            <w:r>
              <w:rPr>
                <w:lang w:val="en-US"/>
              </w:rPr>
              <w:t>integrityReqMetInd" IE shall be present.</w:t>
            </w:r>
          </w:p>
          <w:p w14:paraId="4990AF9A" w14:textId="77777777" w:rsidR="000524D1" w:rsidRPr="00B665C4" w:rsidRDefault="000524D1" w:rsidP="00212813">
            <w:pPr>
              <w:pStyle w:val="PL"/>
              <w:rPr>
                <w:lang w:eastAsia="zh-CN"/>
              </w:rPr>
            </w:pPr>
          </w:p>
        </w:tc>
      </w:tr>
    </w:tbl>
    <w:p w14:paraId="45698855" w14:textId="77777777" w:rsidR="000524D1" w:rsidRPr="004C7A68" w:rsidRDefault="000524D1" w:rsidP="00F332EC">
      <w:pPr>
        <w:rPr>
          <w:lang w:eastAsia="zh-CN"/>
        </w:rPr>
      </w:pPr>
    </w:p>
    <w:p w14:paraId="36011C6C" w14:textId="77777777" w:rsidR="008D72A7" w:rsidRPr="008D72A7" w:rsidRDefault="008D72A7" w:rsidP="00EF4063">
      <w:pPr>
        <w:pStyle w:val="Heading4"/>
        <w:rPr>
          <w:lang w:val="en-US"/>
        </w:rPr>
      </w:pPr>
      <w:bookmarkStart w:id="1021" w:name="_Toc26202344"/>
      <w:bookmarkStart w:id="1022" w:name="_Toc22624283"/>
      <w:bookmarkStart w:id="1023" w:name="_Toc22141081"/>
      <w:bookmarkStart w:id="1024" w:name="_Toc18853085"/>
      <w:bookmarkStart w:id="1025" w:name="_Toc26202530"/>
      <w:bookmarkStart w:id="1026" w:name="_Toc34804246"/>
      <w:bookmarkStart w:id="1027" w:name="_Toc35935817"/>
      <w:bookmarkStart w:id="1028" w:name="_Toc45030037"/>
      <w:bookmarkStart w:id="1029" w:name="_Toc51922398"/>
      <w:bookmarkStart w:id="1030" w:name="_Toc51922817"/>
      <w:bookmarkStart w:id="1031" w:name="_Toc114771346"/>
      <w:bookmarkStart w:id="1032" w:name="_Toc138344310"/>
      <w:bookmarkStart w:id="1033" w:name="_Toc153817300"/>
      <w:bookmarkStart w:id="1034" w:name="_Toc169685260"/>
      <w:r w:rsidRPr="008D72A7">
        <w:rPr>
          <w:lang w:val="en-US"/>
        </w:rPr>
        <w:lastRenderedPageBreak/>
        <w:t>6.1.</w:t>
      </w:r>
      <w:r w:rsidRPr="008D72A7">
        <w:rPr>
          <w:lang w:val="en-US" w:eastAsia="zh-CN"/>
        </w:rPr>
        <w:t>5</w:t>
      </w:r>
      <w:r w:rsidRPr="008D72A7">
        <w:rPr>
          <w:lang w:val="en-US"/>
        </w:rPr>
        <w:t>.3</w:t>
      </w:r>
      <w:r w:rsidRPr="008D72A7">
        <w:rPr>
          <w:lang w:val="en-US"/>
        </w:rPr>
        <w:tab/>
        <w:t>Simple data types and enumerations</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63AC2B55" w14:textId="77777777" w:rsidR="008D72A7" w:rsidRPr="008D72A7" w:rsidRDefault="008D72A7" w:rsidP="00EF4063">
      <w:pPr>
        <w:pStyle w:val="Heading5"/>
      </w:pPr>
      <w:bookmarkStart w:id="1035" w:name="_Toc26202345"/>
      <w:bookmarkStart w:id="1036" w:name="_Toc22624284"/>
      <w:bookmarkStart w:id="1037" w:name="_Toc22141082"/>
      <w:bookmarkStart w:id="1038" w:name="_Toc18853086"/>
      <w:bookmarkStart w:id="1039" w:name="_Toc26202531"/>
      <w:bookmarkStart w:id="1040" w:name="_Toc34804247"/>
      <w:bookmarkStart w:id="1041" w:name="_Toc35935818"/>
      <w:bookmarkStart w:id="1042" w:name="_Toc45030038"/>
      <w:bookmarkStart w:id="1043" w:name="_Toc51922399"/>
      <w:bookmarkStart w:id="1044" w:name="_Toc51922818"/>
      <w:bookmarkStart w:id="1045" w:name="_Toc114771347"/>
      <w:bookmarkStart w:id="1046" w:name="_Toc138344311"/>
      <w:bookmarkStart w:id="1047" w:name="_Toc153817301"/>
      <w:bookmarkStart w:id="1048" w:name="_Toc169685261"/>
      <w:r w:rsidRPr="008D72A7">
        <w:t>6.1.</w:t>
      </w:r>
      <w:r w:rsidRPr="008D72A7">
        <w:rPr>
          <w:lang w:eastAsia="zh-CN"/>
        </w:rPr>
        <w:t>5</w:t>
      </w:r>
      <w:r w:rsidRPr="008D72A7">
        <w:t>.3.1</w:t>
      </w:r>
      <w:r w:rsidRPr="008D72A7">
        <w:tab/>
        <w:t>Introduction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049" w:name="_Toc26202346"/>
      <w:bookmarkStart w:id="1050" w:name="_Toc22624285"/>
      <w:bookmarkStart w:id="1051" w:name="_Toc22141083"/>
      <w:bookmarkStart w:id="1052" w:name="_Toc18853087"/>
      <w:bookmarkStart w:id="1053" w:name="_Toc26202532"/>
      <w:bookmarkStart w:id="1054" w:name="_Toc34804248"/>
      <w:bookmarkStart w:id="1055" w:name="_Toc35935819"/>
      <w:bookmarkStart w:id="1056" w:name="_Toc45030039"/>
      <w:bookmarkStart w:id="1057" w:name="_Toc51922400"/>
      <w:bookmarkStart w:id="1058" w:name="_Toc51922819"/>
      <w:bookmarkStart w:id="1059" w:name="_Toc114771348"/>
      <w:bookmarkStart w:id="1060" w:name="_Toc138344312"/>
      <w:bookmarkStart w:id="1061" w:name="_Toc153817302"/>
      <w:bookmarkStart w:id="1062" w:name="_Toc169685262"/>
      <w:r w:rsidRPr="008D72A7">
        <w:t>6.1.</w:t>
      </w:r>
      <w:r w:rsidRPr="008D72A7">
        <w:rPr>
          <w:lang w:eastAsia="zh-CN"/>
        </w:rPr>
        <w:t>5</w:t>
      </w:r>
      <w:r w:rsidRPr="008D72A7">
        <w:t>.3.2</w:t>
      </w:r>
      <w:r w:rsidRPr="008D72A7">
        <w:tab/>
        <w:t>Simple data types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77777777" w:rsidR="000E7159" w:rsidRDefault="000E7159" w:rsidP="003A5BCC">
            <w:pPr>
              <w:pStyle w:val="TAL"/>
              <w:rPr>
                <w:lang w:eastAsia="zh-CN"/>
              </w:rPr>
            </w:pPr>
            <w:r>
              <w:rPr>
                <w:lang w:eastAsia="zh-CN"/>
              </w:rPr>
              <w:t>LCS Service Type Id, as specified clause </w:t>
            </w:r>
            <w:r>
              <w:t xml:space="preserve">7.6.11.15 of </w:t>
            </w:r>
            <w:r>
              <w:rPr>
                <w:lang w:eastAsia="zh-CN"/>
              </w:rPr>
              <w:t>3GPP TS 29.002 [xx].</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6346E4" w14:paraId="4009AAF8"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14AF62" w14:textId="19556801" w:rsidR="006346E4" w:rsidRDefault="006346E4" w:rsidP="006346E4">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992BA7" w14:textId="7C83AA4D" w:rsidR="006346E4" w:rsidRDefault="006346E4" w:rsidP="006346E4">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62295829" w14:textId="77777777" w:rsidR="006346E4" w:rsidRPr="008A77AF" w:rsidRDefault="006346E4" w:rsidP="006346E4">
            <w:pPr>
              <w:pStyle w:val="TAL"/>
              <w:rPr>
                <w:rFonts w:eastAsia="SimSun"/>
                <w:lang w:eastAsia="ja-JP"/>
              </w:rPr>
            </w:pPr>
            <w:r w:rsidRPr="008A77AF">
              <w:rPr>
                <w:rFonts w:eastAsia="SimSun"/>
                <w:lang w:eastAsia="ja-JP"/>
              </w:rPr>
              <w:t>Time-to-Alert</w:t>
            </w:r>
          </w:p>
          <w:p w14:paraId="67281766" w14:textId="77777777" w:rsidR="006346E4" w:rsidRPr="008A77AF" w:rsidRDefault="006346E4" w:rsidP="006346E4">
            <w:pPr>
              <w:pStyle w:val="TAL"/>
              <w:rPr>
                <w:rFonts w:eastAsia="SimSun"/>
                <w:lang w:eastAsia="ja-JP"/>
              </w:rPr>
            </w:pPr>
          </w:p>
          <w:p w14:paraId="0D2C7279" w14:textId="0816A396" w:rsidR="006346E4" w:rsidRDefault="006346E4" w:rsidP="006346E4">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7D304666" w14:textId="77777777" w:rsidR="006346E4" w:rsidRDefault="006346E4" w:rsidP="006346E4">
            <w:pPr>
              <w:pStyle w:val="TAL"/>
            </w:pPr>
          </w:p>
        </w:tc>
      </w:tr>
      <w:tr w:rsidR="006346E4" w14:paraId="3EE90FD2"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F0C5EF" w14:textId="678E6ACF" w:rsidR="006346E4" w:rsidRDefault="006346E4" w:rsidP="006346E4">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E6337F" w14:textId="5DA485AD" w:rsidR="006346E4" w:rsidRDefault="006346E4" w:rsidP="006346E4">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0BA92F11" w14:textId="77777777" w:rsidR="006346E4" w:rsidRDefault="006346E4" w:rsidP="006346E4">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47F6442" w14:textId="77777777" w:rsidR="006346E4" w:rsidRDefault="006346E4" w:rsidP="006346E4">
            <w:pPr>
              <w:pStyle w:val="TAL"/>
              <w:rPr>
                <w:lang w:eastAsia="zh-CN"/>
              </w:rPr>
            </w:pPr>
          </w:p>
          <w:p w14:paraId="22526887" w14:textId="563623F2" w:rsidR="006346E4" w:rsidRDefault="006346E4" w:rsidP="006346E4">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0D144" w14:textId="77777777" w:rsidR="006346E4" w:rsidRDefault="006346E4" w:rsidP="006346E4">
            <w:pPr>
              <w:pStyle w:val="TAL"/>
            </w:pPr>
          </w:p>
        </w:tc>
      </w:tr>
      <w:tr w:rsidR="006346E4" w14:paraId="5DB9E26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10B745" w14:textId="760DF15F" w:rsidR="006346E4" w:rsidRDefault="006346E4" w:rsidP="006346E4">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538C96" w14:textId="0FF1D063" w:rsidR="006346E4" w:rsidRDefault="006346E4" w:rsidP="006346E4">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4AD417A4" w14:textId="77777777" w:rsidR="006346E4" w:rsidRDefault="006346E4" w:rsidP="006346E4">
            <w:pPr>
              <w:pStyle w:val="TAL"/>
              <w:rPr>
                <w:rFonts w:eastAsia="SimSun"/>
                <w:lang w:eastAsia="ja-JP"/>
              </w:rPr>
            </w:pPr>
            <w:r>
              <w:rPr>
                <w:snapToGrid w:val="0"/>
              </w:rPr>
              <w:t>Horizontal Protection Level</w:t>
            </w:r>
          </w:p>
          <w:p w14:paraId="459BD8D4" w14:textId="77777777" w:rsidR="006346E4" w:rsidRDefault="006346E4" w:rsidP="006346E4">
            <w:pPr>
              <w:pStyle w:val="TAL"/>
              <w:rPr>
                <w:rFonts w:eastAsia="SimSun"/>
                <w:lang w:eastAsia="ja-JP"/>
              </w:rPr>
            </w:pPr>
          </w:p>
          <w:p w14:paraId="4A452B03" w14:textId="06DA0639" w:rsidR="006346E4" w:rsidRDefault="006346E4" w:rsidP="006346E4">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A8FE7BB" w14:textId="77777777" w:rsidR="006346E4" w:rsidRDefault="006346E4" w:rsidP="006346E4">
            <w:pPr>
              <w:pStyle w:val="TAL"/>
            </w:pPr>
          </w:p>
        </w:tc>
      </w:tr>
      <w:tr w:rsidR="006346E4" w14:paraId="41B149B6"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E56DD" w14:textId="752D7DF0" w:rsidR="006346E4" w:rsidRDefault="006346E4" w:rsidP="006346E4">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C73BE4" w14:textId="6D455A18" w:rsidR="006346E4" w:rsidRDefault="006346E4" w:rsidP="006346E4">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89E38F1" w14:textId="77777777" w:rsidR="006346E4" w:rsidRDefault="006346E4" w:rsidP="006346E4">
            <w:pPr>
              <w:pStyle w:val="TAL"/>
              <w:rPr>
                <w:snapToGrid w:val="0"/>
              </w:rPr>
            </w:pPr>
            <w:r>
              <w:rPr>
                <w:snapToGrid w:val="0"/>
              </w:rPr>
              <w:t>Vertical Protection Level</w:t>
            </w:r>
          </w:p>
          <w:p w14:paraId="08FB3086" w14:textId="77777777" w:rsidR="006346E4" w:rsidRDefault="006346E4" w:rsidP="006346E4">
            <w:pPr>
              <w:pStyle w:val="TAL"/>
              <w:rPr>
                <w:rFonts w:eastAsia="SimSun"/>
                <w:lang w:eastAsia="ja-JP"/>
              </w:rPr>
            </w:pPr>
          </w:p>
          <w:p w14:paraId="49519157" w14:textId="27813649" w:rsidR="006346E4" w:rsidRDefault="006346E4" w:rsidP="006346E4">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94185A7" w14:textId="77777777" w:rsidR="006346E4" w:rsidRDefault="006346E4" w:rsidP="006346E4">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063" w:name="_Toc26202347"/>
      <w:bookmarkStart w:id="1064" w:name="_Toc22624286"/>
      <w:bookmarkStart w:id="1065" w:name="_Toc22141084"/>
      <w:bookmarkStart w:id="1066" w:name="_Toc18853088"/>
      <w:bookmarkStart w:id="1067" w:name="_Toc26202533"/>
      <w:bookmarkStart w:id="1068" w:name="_Toc34804249"/>
      <w:bookmarkStart w:id="1069" w:name="_Toc35935820"/>
      <w:bookmarkStart w:id="1070" w:name="_Toc45030040"/>
      <w:bookmarkStart w:id="1071" w:name="_Toc51922401"/>
      <w:bookmarkStart w:id="1072" w:name="_Toc51922820"/>
      <w:bookmarkStart w:id="1073" w:name="_Toc114771349"/>
      <w:bookmarkStart w:id="1074" w:name="_Toc138344313"/>
      <w:bookmarkStart w:id="1075" w:name="_Toc153817303"/>
      <w:bookmarkStart w:id="1076" w:name="_Toc169685263"/>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077" w:name="_Toc26202348"/>
      <w:bookmarkStart w:id="1078" w:name="_Toc22624287"/>
      <w:bookmarkStart w:id="1079" w:name="_Toc22141085"/>
      <w:bookmarkStart w:id="1080" w:name="_Toc18853089"/>
      <w:bookmarkStart w:id="1081" w:name="_Toc26202534"/>
      <w:bookmarkStart w:id="1082" w:name="_Toc34804250"/>
      <w:bookmarkStart w:id="1083" w:name="_Toc35935821"/>
      <w:bookmarkStart w:id="1084" w:name="_Toc45030041"/>
      <w:bookmarkStart w:id="1085" w:name="_Toc51922402"/>
      <w:bookmarkStart w:id="1086" w:name="_Toc51922821"/>
      <w:bookmarkStart w:id="1087" w:name="_Toc114771350"/>
      <w:bookmarkStart w:id="1088" w:name="_Toc138344314"/>
      <w:bookmarkStart w:id="1089" w:name="_Toc153817304"/>
      <w:bookmarkStart w:id="1090" w:name="_Toc169685264"/>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77777777" w:rsidR="008D72A7" w:rsidRDefault="008D72A7" w:rsidP="008D72A7">
      <w:bookmarkStart w:id="1091" w:name="_Toc22624288"/>
      <w:bookmarkStart w:id="1092" w:name="_Toc22141086"/>
    </w:p>
    <w:p w14:paraId="06FBBCCF" w14:textId="77777777" w:rsidR="008D72A7" w:rsidRPr="008D72A7" w:rsidRDefault="008D72A7" w:rsidP="00EF4063">
      <w:pPr>
        <w:pStyle w:val="Heading5"/>
      </w:pPr>
      <w:bookmarkStart w:id="1093" w:name="_Toc26202349"/>
      <w:bookmarkStart w:id="1094" w:name="_Toc26202535"/>
      <w:bookmarkStart w:id="1095" w:name="_Toc34804251"/>
      <w:bookmarkStart w:id="1096" w:name="_Toc35935822"/>
      <w:bookmarkStart w:id="1097" w:name="_Toc45030042"/>
      <w:bookmarkStart w:id="1098" w:name="_Toc51922403"/>
      <w:bookmarkStart w:id="1099" w:name="_Toc51922822"/>
      <w:bookmarkStart w:id="1100" w:name="_Toc114771351"/>
      <w:bookmarkStart w:id="1101" w:name="_Toc138344315"/>
      <w:bookmarkStart w:id="1102" w:name="_Toc153817305"/>
      <w:bookmarkStart w:id="1103" w:name="_Toc169685265"/>
      <w:r w:rsidRPr="008D72A7">
        <w:lastRenderedPageBreak/>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104" w:name="_Toc22624289"/>
      <w:bookmarkStart w:id="1105"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106" w:name="_Toc26202350"/>
      <w:bookmarkStart w:id="1107" w:name="_Toc26202536"/>
      <w:bookmarkStart w:id="1108" w:name="_Toc34804252"/>
      <w:bookmarkStart w:id="1109" w:name="_Toc35935823"/>
      <w:bookmarkStart w:id="1110" w:name="_Toc45030043"/>
      <w:bookmarkStart w:id="1111" w:name="_Toc51922404"/>
      <w:bookmarkStart w:id="1112" w:name="_Toc51922823"/>
      <w:bookmarkStart w:id="1113" w:name="_Toc114771352"/>
      <w:bookmarkStart w:id="1114" w:name="_Toc138344316"/>
      <w:bookmarkStart w:id="1115" w:name="_Toc153817306"/>
      <w:bookmarkStart w:id="1116" w:name="_Toc169685266"/>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96"/>
        <w:gridCol w:w="1836"/>
      </w:tblGrid>
      <w:tr w:rsidR="008D72A7" w14:paraId="484CD238" w14:textId="7777777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1083"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1083"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1083"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1083"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1083"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1083"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1083"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1083"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1083"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117" w:name="_Toc114771353"/>
      <w:bookmarkStart w:id="1118" w:name="_Toc138344317"/>
      <w:bookmarkStart w:id="1119" w:name="_Toc153817307"/>
      <w:bookmarkStart w:id="1120" w:name="_Toc169685267"/>
      <w:r>
        <w:t>6.1.5.3.</w:t>
      </w:r>
      <w:r>
        <w:rPr>
          <w:rFonts w:hint="eastAsia"/>
        </w:rPr>
        <w:t>7</w:t>
      </w:r>
      <w:r w:rsidR="006B79A1">
        <w:tab/>
      </w:r>
      <w:r>
        <w:t xml:space="preserve">Enumeration: </w:t>
      </w:r>
      <w:r w:rsidRPr="00043171">
        <w:t>FailureCause</w:t>
      </w:r>
      <w:bookmarkEnd w:id="1117"/>
      <w:bookmarkEnd w:id="1118"/>
      <w:bookmarkEnd w:id="1119"/>
      <w:bookmarkEnd w:id="1120"/>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121" w:name="_Toc114771354"/>
      <w:bookmarkStart w:id="1122" w:name="_Toc138344318"/>
      <w:bookmarkStart w:id="1123" w:name="_Toc153817308"/>
      <w:bookmarkStart w:id="1124" w:name="_Toc169685268"/>
      <w:r>
        <w:t>6.1.5.3.</w:t>
      </w:r>
      <w:r>
        <w:rPr>
          <w:rFonts w:hint="eastAsia"/>
        </w:rPr>
        <w:t>8</w:t>
      </w:r>
      <w:r>
        <w:tab/>
        <w:t>Enumeration: SuccessType</w:t>
      </w:r>
      <w:bookmarkEnd w:id="1121"/>
      <w:bookmarkEnd w:id="1122"/>
      <w:bookmarkEnd w:id="1123"/>
      <w:bookmarkEnd w:id="1124"/>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lastRenderedPageBreak/>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08D08114" w:rsidR="00043171" w:rsidRDefault="00043171" w:rsidP="008D72A7">
      <w:pPr>
        <w:rPr>
          <w:lang w:eastAsia="zh-CN"/>
        </w:rPr>
      </w:pPr>
    </w:p>
    <w:p w14:paraId="0E5A39D6" w14:textId="7149F873" w:rsidR="000524D1" w:rsidRDefault="000524D1" w:rsidP="000524D1">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125" w:name="_Toc169685269"/>
      <w:bookmarkStart w:id="1126" w:name="_Toc145946683"/>
      <w:r>
        <w:t>6.1.5.3.9</w:t>
      </w:r>
      <w:r>
        <w:tab/>
      </w:r>
      <w:r>
        <w:tab/>
        <w:t>Enumeration: IntegrityComputingEntity</w:t>
      </w:r>
      <w:bookmarkEnd w:id="1125"/>
    </w:p>
    <w:p w14:paraId="36697B58" w14:textId="2CF498B2" w:rsidR="000524D1" w:rsidRDefault="000524D1" w:rsidP="000524D1">
      <w:r>
        <w:t>The enumeration IntegrityComputingEntity represents the entity who calculated (and determined) the integrity result. It shall comply with the provisions defined in table 6.1.5.3.9-1.</w:t>
      </w:r>
    </w:p>
    <w:p w14:paraId="07ADA614" w14:textId="72F11469" w:rsidR="000524D1" w:rsidRDefault="000524D1" w:rsidP="000524D1">
      <w:pPr>
        <w:pStyle w:val="TH"/>
      </w:pPr>
      <w:r>
        <w:t>Table 6.1.5.3.9-1: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0524D1" w14:paraId="030A3CF5" w14:textId="77777777" w:rsidTr="00212813">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C90F34" w14:textId="77777777" w:rsidR="000524D1" w:rsidRDefault="000524D1" w:rsidP="00212813">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5911BC" w14:textId="77777777" w:rsidR="000524D1" w:rsidRDefault="000524D1" w:rsidP="00212813">
            <w:pPr>
              <w:pStyle w:val="TAH"/>
            </w:pPr>
            <w:r>
              <w:t>Description</w:t>
            </w:r>
          </w:p>
        </w:tc>
      </w:tr>
      <w:tr w:rsidR="000524D1" w14:paraId="5739B4D9" w14:textId="77777777" w:rsidTr="00212813">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D12672" w14:textId="77777777" w:rsidR="000524D1" w:rsidRDefault="000524D1" w:rsidP="00212813">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BCBA0A" w14:textId="77777777" w:rsidR="000524D1" w:rsidRDefault="000524D1" w:rsidP="00212813">
            <w:pPr>
              <w:pStyle w:val="TAL"/>
            </w:pPr>
            <w:r>
              <w:t>Indicates that the Integrity result was calculated (and determined) by the UE.</w:t>
            </w:r>
          </w:p>
        </w:tc>
      </w:tr>
      <w:tr w:rsidR="000524D1" w14:paraId="26AFF926" w14:textId="77777777" w:rsidTr="00212813">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DBD0E8" w14:textId="77777777" w:rsidR="000524D1" w:rsidRDefault="000524D1" w:rsidP="00212813">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EA3996" w14:textId="77777777" w:rsidR="000524D1" w:rsidRDefault="000524D1" w:rsidP="00212813">
            <w:pPr>
              <w:pStyle w:val="TAL"/>
            </w:pPr>
            <w:r>
              <w:t>Indicates that the Integrity result was calculated (and determined) by the LMF.</w:t>
            </w:r>
          </w:p>
        </w:tc>
      </w:tr>
      <w:tr w:rsidR="000524D1" w14:paraId="03932677" w14:textId="77777777" w:rsidTr="00212813">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F5EF7C" w14:textId="77777777" w:rsidR="000524D1" w:rsidRDefault="000524D1" w:rsidP="00212813">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F1493B" w14:textId="77777777" w:rsidR="000524D1" w:rsidRDefault="000524D1" w:rsidP="00212813">
            <w:pPr>
              <w:pStyle w:val="TAL"/>
            </w:pPr>
            <w:r>
              <w:t>Indicates that the Integrity result was calculated (and determined) by both the UE and the LMF.</w:t>
            </w:r>
          </w:p>
        </w:tc>
      </w:tr>
      <w:bookmarkEnd w:id="1126"/>
    </w:tbl>
    <w:p w14:paraId="41F49549" w14:textId="77777777" w:rsidR="000524D1" w:rsidRDefault="000524D1" w:rsidP="008D72A7">
      <w:pPr>
        <w:rPr>
          <w:lang w:eastAsia="zh-CN"/>
        </w:rPr>
      </w:pPr>
    </w:p>
    <w:p w14:paraId="4B1A21DD" w14:textId="77777777" w:rsidR="008D72A7" w:rsidRPr="008D72A7" w:rsidRDefault="008D72A7" w:rsidP="00EF4063">
      <w:pPr>
        <w:pStyle w:val="Heading3"/>
      </w:pPr>
      <w:bookmarkStart w:id="1127" w:name="_Toc26202355"/>
      <w:bookmarkStart w:id="1128" w:name="_Toc22624294"/>
      <w:bookmarkStart w:id="1129" w:name="_Toc22141092"/>
      <w:bookmarkStart w:id="1130" w:name="_Toc18853094"/>
      <w:bookmarkStart w:id="1131" w:name="_Toc26202541"/>
      <w:bookmarkStart w:id="1132" w:name="_Toc34804253"/>
      <w:bookmarkStart w:id="1133" w:name="_Toc35935824"/>
      <w:bookmarkStart w:id="1134" w:name="_Toc45030044"/>
      <w:bookmarkStart w:id="1135" w:name="_Toc51922405"/>
      <w:bookmarkStart w:id="1136" w:name="_Toc51922824"/>
      <w:bookmarkStart w:id="1137" w:name="_Toc114771355"/>
      <w:bookmarkStart w:id="1138" w:name="_Toc138344319"/>
      <w:bookmarkStart w:id="1139" w:name="_Toc153817309"/>
      <w:bookmarkStart w:id="1140" w:name="_Toc169685270"/>
      <w:r w:rsidRPr="008D72A7">
        <w:t>6.1.</w:t>
      </w:r>
      <w:r w:rsidRPr="008D72A7">
        <w:rPr>
          <w:lang w:eastAsia="zh-CN"/>
        </w:rPr>
        <w:t>6</w:t>
      </w:r>
      <w:r w:rsidRPr="008D72A7">
        <w:tab/>
        <w:t>Error Handling</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4491F978" w14:textId="77777777" w:rsidR="008D72A7" w:rsidRPr="008D72A7" w:rsidRDefault="008D72A7" w:rsidP="00EF4063">
      <w:pPr>
        <w:pStyle w:val="Heading4"/>
      </w:pPr>
      <w:bookmarkStart w:id="1141" w:name="_Toc26202356"/>
      <w:bookmarkStart w:id="1142" w:name="_Toc22624295"/>
      <w:bookmarkStart w:id="1143" w:name="_Toc22141093"/>
      <w:bookmarkStart w:id="1144" w:name="_Toc18853095"/>
      <w:bookmarkStart w:id="1145" w:name="_Toc26202542"/>
      <w:bookmarkStart w:id="1146" w:name="_Toc34804254"/>
      <w:bookmarkStart w:id="1147" w:name="_Toc35935825"/>
      <w:bookmarkStart w:id="1148" w:name="_Toc45030045"/>
      <w:bookmarkStart w:id="1149" w:name="_Toc51922406"/>
      <w:bookmarkStart w:id="1150" w:name="_Toc51922825"/>
      <w:bookmarkStart w:id="1151" w:name="_Toc114771356"/>
      <w:bookmarkStart w:id="1152" w:name="_Toc138344320"/>
      <w:bookmarkStart w:id="1153" w:name="_Toc153817310"/>
      <w:bookmarkStart w:id="1154" w:name="_Toc169685271"/>
      <w:r w:rsidRPr="008D72A7">
        <w:t>6.1.</w:t>
      </w:r>
      <w:r w:rsidRPr="008D72A7">
        <w:rPr>
          <w:lang w:eastAsia="zh-CN"/>
        </w:rPr>
        <w:t>6</w:t>
      </w:r>
      <w:r w:rsidRPr="008D72A7">
        <w:t>.1</w:t>
      </w:r>
      <w:r w:rsidRPr="008D72A7">
        <w:tab/>
        <w:t>General</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155" w:name="_Toc26202357"/>
      <w:bookmarkStart w:id="1156" w:name="_Toc22624296"/>
      <w:bookmarkStart w:id="1157" w:name="_Toc22141094"/>
      <w:bookmarkStart w:id="1158" w:name="_Toc18853096"/>
      <w:bookmarkStart w:id="1159" w:name="_Toc26202543"/>
      <w:bookmarkStart w:id="1160" w:name="_Toc34804255"/>
      <w:bookmarkStart w:id="1161" w:name="_Toc35935826"/>
      <w:bookmarkStart w:id="1162" w:name="_Toc45030046"/>
      <w:bookmarkStart w:id="1163" w:name="_Toc51922407"/>
      <w:bookmarkStart w:id="1164" w:name="_Toc51922826"/>
      <w:bookmarkStart w:id="1165" w:name="_Toc114771357"/>
      <w:bookmarkStart w:id="1166" w:name="_Toc138344321"/>
      <w:bookmarkStart w:id="1167" w:name="_Toc153817311"/>
      <w:bookmarkStart w:id="1168" w:name="_Toc169685272"/>
      <w:r w:rsidRPr="008D72A7">
        <w:t>6.1.</w:t>
      </w:r>
      <w:r w:rsidRPr="008D72A7">
        <w:rPr>
          <w:lang w:eastAsia="zh-CN"/>
        </w:rPr>
        <w:t>6</w:t>
      </w:r>
      <w:r w:rsidRPr="008D72A7">
        <w:t>.2</w:t>
      </w:r>
      <w:r w:rsidRPr="008D72A7">
        <w:tab/>
        <w:t>Protocol Errors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169" w:name="_Toc26202358"/>
      <w:bookmarkStart w:id="1170" w:name="_Toc22624297"/>
      <w:bookmarkStart w:id="1171" w:name="_Toc22141095"/>
      <w:bookmarkStart w:id="1172" w:name="_Toc18853097"/>
      <w:bookmarkStart w:id="1173" w:name="_Toc26202544"/>
      <w:bookmarkStart w:id="1174" w:name="_Toc34804256"/>
      <w:bookmarkStart w:id="1175" w:name="_Toc35935827"/>
      <w:bookmarkStart w:id="1176" w:name="_Toc45030047"/>
      <w:bookmarkStart w:id="1177" w:name="_Toc51922408"/>
      <w:bookmarkStart w:id="1178" w:name="_Toc51922827"/>
      <w:bookmarkStart w:id="1179" w:name="_Toc114771358"/>
      <w:bookmarkStart w:id="1180" w:name="_Toc138344322"/>
      <w:bookmarkStart w:id="1181" w:name="_Toc153817312"/>
      <w:bookmarkStart w:id="1182" w:name="_Toc169685273"/>
      <w:r w:rsidRPr="008D72A7">
        <w:t>6.1.</w:t>
      </w:r>
      <w:r w:rsidRPr="008D72A7">
        <w:rPr>
          <w:lang w:eastAsia="zh-CN"/>
        </w:rPr>
        <w:t>6</w:t>
      </w:r>
      <w:r w:rsidRPr="008D72A7">
        <w:t>.3</w:t>
      </w:r>
      <w:r w:rsidRPr="008D72A7">
        <w:tab/>
        <w:t>Application Errors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7D379C" w:rsidRDefault="007D379C" w:rsidP="007D379C">
            <w:pPr>
              <w:pStyle w:val="TAL"/>
              <w:rPr>
                <w:lang w:val="en-US"/>
              </w:rPr>
            </w:pPr>
            <w:r>
              <w:rPr>
                <w:lang w:val="en-US"/>
              </w:rPr>
              <w:t>No response is received from a remote peer, i.e.,</w:t>
            </w:r>
          </w:p>
          <w:p w14:paraId="1BAF30A7" w14:textId="77777777" w:rsidR="007D379C" w:rsidRDefault="007D379C" w:rsidP="007D379C">
            <w:pPr>
              <w:pStyle w:val="TAL"/>
              <w:rPr>
                <w:lang w:val="en-US"/>
              </w:rPr>
            </w:pPr>
            <w:r>
              <w:rPr>
                <w:lang w:val="en-US"/>
              </w:rPr>
              <w:t>1) The response from the serving AMF wasn't received by (V)GMLC, or;</w:t>
            </w:r>
          </w:p>
          <w:p w14:paraId="2AEA29EC"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183" w:name="_Toc26202359"/>
      <w:bookmarkStart w:id="1184" w:name="_Toc22624298"/>
      <w:bookmarkStart w:id="1185" w:name="_Toc22141096"/>
      <w:bookmarkStart w:id="1186" w:name="_Toc18853098"/>
      <w:bookmarkStart w:id="1187" w:name="_Toc26202545"/>
      <w:bookmarkStart w:id="1188" w:name="_Toc34804257"/>
      <w:bookmarkStart w:id="1189" w:name="_Toc35935828"/>
      <w:bookmarkStart w:id="1190" w:name="_Toc45030048"/>
      <w:bookmarkStart w:id="1191" w:name="_Toc51922409"/>
      <w:bookmarkStart w:id="1192" w:name="_Toc51922828"/>
      <w:bookmarkStart w:id="1193" w:name="_Toc114771359"/>
      <w:bookmarkStart w:id="1194" w:name="_Toc138344323"/>
      <w:bookmarkStart w:id="1195" w:name="_Toc153817313"/>
      <w:bookmarkStart w:id="1196" w:name="_Toc169685274"/>
      <w:r w:rsidRPr="006128D2">
        <w:rPr>
          <w:lang w:val="en-US"/>
        </w:rPr>
        <w:t>6.1.</w:t>
      </w:r>
      <w:r w:rsidR="00BB2BE5">
        <w:rPr>
          <w:rFonts w:hint="eastAsia"/>
          <w:lang w:val="en-US" w:eastAsia="zh-CN"/>
        </w:rPr>
        <w:t>7</w:t>
      </w:r>
      <w:r w:rsidRPr="006128D2">
        <w:rPr>
          <w:lang w:val="en-US"/>
        </w:rPr>
        <w:tab/>
        <w:t>Feature negotiation</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lastRenderedPageBreak/>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61F3D22E" w:rsidR="006929CC" w:rsidRDefault="006929CC">
            <w:pPr>
              <w:pStyle w:val="TAL"/>
              <w:rPr>
                <w:rFonts w:cs="Arial"/>
                <w:szCs w:val="18"/>
              </w:rPr>
            </w:pPr>
            <w:r>
              <w:rPr>
                <w:lang w:eastAsia="zh-CN"/>
              </w:rPr>
              <w:t xml:space="preserve">This feature bit indicates whether the GMLC support that </w:t>
            </w:r>
            <w:r>
              <w:t>more than one Location QoSes during consuming location service are required.</w:t>
            </w:r>
          </w:p>
        </w:tc>
      </w:tr>
    </w:tbl>
    <w:p w14:paraId="36387CD1" w14:textId="77777777" w:rsidR="008D72A7" w:rsidRDefault="008D72A7" w:rsidP="008D72A7"/>
    <w:p w14:paraId="30192C14" w14:textId="77777777" w:rsidR="00F748C1" w:rsidRDefault="00F748C1" w:rsidP="00EF4063">
      <w:pPr>
        <w:pStyle w:val="Heading3"/>
        <w:rPr>
          <w:lang w:val="en-US"/>
        </w:rPr>
      </w:pPr>
      <w:bookmarkStart w:id="1197" w:name="_Toc34804258"/>
      <w:bookmarkStart w:id="1198" w:name="_Toc35935829"/>
      <w:bookmarkStart w:id="1199" w:name="_Toc45030049"/>
      <w:bookmarkStart w:id="1200" w:name="_Toc51922410"/>
      <w:bookmarkStart w:id="1201" w:name="_Toc51922829"/>
      <w:bookmarkStart w:id="1202" w:name="_Toc114771360"/>
      <w:bookmarkStart w:id="1203" w:name="_Toc138344324"/>
      <w:bookmarkStart w:id="1204" w:name="_Toc153817314"/>
      <w:bookmarkStart w:id="1205" w:name="_Toc169685275"/>
      <w:r>
        <w:rPr>
          <w:lang w:val="en-US"/>
        </w:rPr>
        <w:t>6.1.</w:t>
      </w:r>
      <w:r>
        <w:rPr>
          <w:rFonts w:hint="eastAsia"/>
          <w:lang w:val="en-US" w:eastAsia="zh-CN"/>
        </w:rPr>
        <w:t>8</w:t>
      </w:r>
      <w:r>
        <w:rPr>
          <w:lang w:val="en-US"/>
        </w:rPr>
        <w:tab/>
        <w:t>Security</w:t>
      </w:r>
      <w:bookmarkEnd w:id="1197"/>
      <w:bookmarkEnd w:id="1198"/>
      <w:bookmarkEnd w:id="1199"/>
      <w:bookmarkEnd w:id="1200"/>
      <w:bookmarkEnd w:id="1201"/>
      <w:bookmarkEnd w:id="1202"/>
      <w:bookmarkEnd w:id="1203"/>
      <w:bookmarkEnd w:id="1204"/>
      <w:bookmarkEnd w:id="1205"/>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77777777" w:rsidR="000847BD" w:rsidRDefault="00F748C1" w:rsidP="00F748C1">
      <w:pPr>
        <w:rPr>
          <w:lang w:val="en-US"/>
        </w:rPr>
      </w:pPr>
      <w:r>
        <w:rPr>
          <w:lang w:val="en-US"/>
        </w:rPr>
        <w:t>The Ngmlc_Location API defines scopes for OAuth2 authorization</w:t>
      </w:r>
      <w:r w:rsidRPr="00630ADB">
        <w:rPr>
          <w:lang w:val="en-US"/>
        </w:rPr>
        <w:t xml:space="preserve"> </w:t>
      </w:r>
      <w:r>
        <w:rPr>
          <w:lang w:val="en-US"/>
        </w:rPr>
        <w:t>as specified in 3GPP TS 33.501 [</w:t>
      </w:r>
      <w:r>
        <w:rPr>
          <w:rFonts w:hint="eastAsia"/>
          <w:lang w:val="en-US" w:eastAsia="zh-CN"/>
        </w:rPr>
        <w:t>15</w:t>
      </w:r>
      <w:r>
        <w:rPr>
          <w:lang w:val="en-US"/>
        </w:rPr>
        <w:t>]; it defines a single scope consisting on the name of the service (i.e., "ngmlc-loc"), and it does not define any additional scopes at resource or operation level.</w:t>
      </w:r>
    </w:p>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206" w:name="_Toc25074008"/>
      <w:bookmarkStart w:id="1207" w:name="_Toc34063200"/>
      <w:bookmarkStart w:id="1208" w:name="_Toc43120185"/>
      <w:bookmarkStart w:id="1209" w:name="_Toc49768242"/>
      <w:bookmarkStart w:id="1210" w:name="_Toc51867092"/>
      <w:bookmarkStart w:id="1211" w:name="_Toc114771361"/>
      <w:bookmarkStart w:id="1212" w:name="_Toc138344325"/>
      <w:bookmarkStart w:id="1213" w:name="_Toc153817315"/>
      <w:bookmarkStart w:id="1214" w:name="_Toc169685276"/>
      <w:r>
        <w:rPr>
          <w:lang w:val="en-US"/>
        </w:rPr>
        <w:t>6.1.</w:t>
      </w:r>
      <w:r>
        <w:rPr>
          <w:rFonts w:hint="eastAsia"/>
          <w:lang w:val="en-US" w:eastAsia="zh-CN"/>
        </w:rPr>
        <w:t>9</w:t>
      </w:r>
      <w:r>
        <w:rPr>
          <w:lang w:val="en-US"/>
        </w:rPr>
        <w:tab/>
      </w:r>
      <w:bookmarkEnd w:id="1206"/>
      <w:bookmarkEnd w:id="1207"/>
      <w:bookmarkEnd w:id="1208"/>
      <w:bookmarkEnd w:id="1209"/>
      <w:bookmarkEnd w:id="1210"/>
      <w:r>
        <w:rPr>
          <w:lang w:val="en-US"/>
        </w:rPr>
        <w:t>HTTP redirection</w:t>
      </w:r>
      <w:bookmarkEnd w:id="1211"/>
      <w:bookmarkEnd w:id="1212"/>
      <w:bookmarkEnd w:id="1213"/>
      <w:bookmarkEnd w:id="1214"/>
    </w:p>
    <w:p w14:paraId="1CA9DC8F" w14:textId="77777777"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[4]).</w:t>
      </w:r>
    </w:p>
    <w:p w14:paraId="3795812D" w14:textId="2EA570AD"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[4].</w:t>
      </w:r>
    </w:p>
    <w:p w14:paraId="5B56CBB1" w14:textId="77777777"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F4C4978" w14:textId="2BD13206" w:rsidR="008D72A7" w:rsidRDefault="008D72A7" w:rsidP="00EF4063">
      <w:pPr>
        <w:pStyle w:val="Heading8"/>
      </w:pPr>
      <w:r>
        <w:br w:type="page"/>
      </w:r>
      <w:bookmarkStart w:id="1215" w:name="_Toc26202360"/>
      <w:bookmarkStart w:id="1216" w:name="_Toc22624299"/>
      <w:bookmarkStart w:id="1217" w:name="_Toc22141097"/>
      <w:bookmarkStart w:id="1218" w:name="_Toc18853099"/>
      <w:bookmarkStart w:id="1219" w:name="_Toc26202546"/>
      <w:bookmarkStart w:id="1220" w:name="_Toc34804259"/>
      <w:bookmarkStart w:id="1221" w:name="_Toc35935830"/>
      <w:bookmarkStart w:id="1222" w:name="_Toc45030050"/>
      <w:bookmarkStart w:id="1223" w:name="_Toc51922411"/>
      <w:bookmarkStart w:id="1224" w:name="_Toc51922830"/>
      <w:bookmarkStart w:id="1225" w:name="_Toc114771362"/>
      <w:bookmarkStart w:id="1226" w:name="_Toc138344326"/>
      <w:bookmarkStart w:id="1227" w:name="_Toc153817316"/>
      <w:bookmarkStart w:id="1228" w:name="_Toc169685277"/>
      <w:r w:rsidR="009D54C9">
        <w:lastRenderedPageBreak/>
        <w:t>Annex A (normative):</w:t>
      </w:r>
      <w:r w:rsidR="009D54C9">
        <w:br/>
        <w:t>OpenAPI specification</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CAB788F" w14:textId="77777777" w:rsidR="008D72A7" w:rsidRDefault="008D72A7" w:rsidP="00254A98">
      <w:pPr>
        <w:pStyle w:val="Heading1"/>
        <w:rPr>
          <w:lang w:eastAsia="zh-CN"/>
        </w:rPr>
      </w:pPr>
      <w:bookmarkStart w:id="1229" w:name="_Toc26202361"/>
      <w:bookmarkStart w:id="1230" w:name="_Toc22624300"/>
      <w:bookmarkStart w:id="1231" w:name="_Toc22141098"/>
      <w:bookmarkStart w:id="1232" w:name="_Toc18853100"/>
      <w:bookmarkStart w:id="1233" w:name="_Toc26202547"/>
      <w:bookmarkStart w:id="1234" w:name="_Toc34804260"/>
      <w:bookmarkStart w:id="1235" w:name="_Toc35935831"/>
      <w:bookmarkStart w:id="1236" w:name="_Toc45030051"/>
      <w:bookmarkStart w:id="1237" w:name="_Toc51922412"/>
      <w:bookmarkStart w:id="1238" w:name="_Toc51922831"/>
      <w:bookmarkStart w:id="1239" w:name="_Toc114771363"/>
      <w:bookmarkStart w:id="1240" w:name="_Toc138344327"/>
      <w:bookmarkStart w:id="1241" w:name="_Toc153817317"/>
      <w:bookmarkStart w:id="1242" w:name="_Toc169685278"/>
      <w:r w:rsidRPr="008D72A7">
        <w:t>A.1</w:t>
      </w:r>
      <w:r w:rsidRPr="008D72A7">
        <w:tab/>
        <w:t>General</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1243" w:name="_Toc26202362"/>
      <w:bookmarkStart w:id="1244" w:name="_Toc22624301"/>
      <w:bookmarkStart w:id="1245" w:name="_Toc22141099"/>
      <w:bookmarkStart w:id="1246" w:name="_Toc18853101"/>
      <w:bookmarkStart w:id="1247" w:name="_Toc26202548"/>
      <w:bookmarkStart w:id="1248" w:name="_Toc34804261"/>
      <w:bookmarkStart w:id="1249" w:name="_Toc35935832"/>
      <w:bookmarkStart w:id="1250" w:name="_Toc45030052"/>
      <w:bookmarkStart w:id="1251" w:name="_Toc51922413"/>
      <w:bookmarkStart w:id="1252" w:name="_Toc51922832"/>
      <w:bookmarkStart w:id="1253" w:name="_Toc114771364"/>
      <w:bookmarkStart w:id="1254" w:name="_Toc138344328"/>
      <w:bookmarkStart w:id="1255" w:name="_Toc153817318"/>
      <w:bookmarkStart w:id="1256" w:name="_Toc169685279"/>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5849CB2D" w14:textId="77777777" w:rsidR="008D72A7" w:rsidRPr="008D72A7" w:rsidRDefault="008D72A7" w:rsidP="008D72A7">
      <w:pPr>
        <w:pStyle w:val="PL"/>
      </w:pPr>
      <w:bookmarkStart w:id="1257" w:name="OLE_LINK5"/>
      <w:r>
        <w:t>openapi: 3.0.0</w:t>
      </w:r>
    </w:p>
    <w:p w14:paraId="2204649A" w14:textId="77777777" w:rsidR="008D72A7" w:rsidRPr="00C67917" w:rsidRDefault="008D72A7" w:rsidP="008D72A7">
      <w:pPr>
        <w:pStyle w:val="PL"/>
      </w:pPr>
      <w:r>
        <w:t>info:</w:t>
      </w:r>
    </w:p>
    <w:bookmarkEnd w:id="1257"/>
    <w:p w14:paraId="5069AE1E" w14:textId="455B71DE" w:rsidR="00287628" w:rsidRDefault="00287628" w:rsidP="00287628">
      <w:pPr>
        <w:pStyle w:val="PL"/>
      </w:pPr>
      <w:r>
        <w:t xml:space="preserve">  version: '</w:t>
      </w:r>
      <w:r w:rsidRPr="00530D38">
        <w:t>1.1.</w:t>
      </w:r>
      <w:r w:rsidR="006B50D9">
        <w:t>4</w:t>
      </w:r>
      <w:r>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602C2BEF" w:rsidR="008D72A7" w:rsidRPr="00AA59C7" w:rsidRDefault="008D72A7" w:rsidP="008D72A7">
      <w:pPr>
        <w:pStyle w:val="PL"/>
      </w:pPr>
      <w:r>
        <w:t xml:space="preserve">    © </w:t>
      </w:r>
      <w:r w:rsidR="001F299B">
        <w:t>20</w:t>
      </w:r>
      <w:r w:rsidR="001F299B">
        <w:rPr>
          <w:rFonts w:hint="eastAsia"/>
          <w:lang w:eastAsia="zh-CN"/>
        </w:rPr>
        <w:t>2</w:t>
      </w:r>
      <w:r w:rsidR="006B50D9">
        <w:rPr>
          <w:lang w:eastAsia="zh-CN"/>
        </w:rPr>
        <w:t>4</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258" w:name="OLE_LINK2"/>
      <w:r>
        <w:t>externalDocs:</w:t>
      </w:r>
    </w:p>
    <w:bookmarkEnd w:id="1258"/>
    <w:p w14:paraId="43C16036" w14:textId="199E6B4F" w:rsidR="008D72A7" w:rsidRDefault="008D72A7" w:rsidP="008D72A7">
      <w:pPr>
        <w:pStyle w:val="PL"/>
      </w:pPr>
      <w:r>
        <w:t xml:space="preserve">  description: 3GPP TS 29.515 </w:t>
      </w:r>
      <w:r w:rsidR="00CE30C8">
        <w:t>V</w:t>
      </w:r>
      <w:r w:rsidR="00CE30C8">
        <w:rPr>
          <w:rFonts w:hint="eastAsia"/>
          <w:lang w:eastAsia="zh-CN"/>
        </w:rPr>
        <w:t>17</w:t>
      </w:r>
      <w:r>
        <w:t>.</w:t>
      </w:r>
      <w:r w:rsidR="006B50D9">
        <w:t>10</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77777777" w:rsidR="00DA773C" w:rsidRDefault="008D72A7" w:rsidP="00DA773C">
      <w:pPr>
        <w:pStyle w:val="PL"/>
        <w:rPr>
          <w:lang w:eastAsia="zh-CN"/>
        </w:rPr>
      </w:pPr>
      <w:r>
        <w:t xml:space="preserve">                $ref: '#/components/schemas/LocationData'</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lastRenderedPageBreak/>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1E313890" w14:textId="77777777" w:rsidR="008D72A7" w:rsidRDefault="008D72A7" w:rsidP="008D72A7">
      <w:pPr>
        <w:pStyle w:val="PL"/>
      </w:pPr>
      <w:r>
        <w:t xml:space="preserve">        '500':</w:t>
      </w:r>
    </w:p>
    <w:p w14:paraId="6153A6CB" w14:textId="77777777" w:rsidR="008D72A7" w:rsidRDefault="008D72A7" w:rsidP="008D72A7">
      <w:pPr>
        <w:pStyle w:val="PL"/>
      </w:pPr>
      <w:r>
        <w:t xml:space="preserve">          $ref: 'TS29571_CommonData.yaml#/components/responses/500'</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5975267A" w14:textId="77777777" w:rsidR="008D72A7" w:rsidRDefault="008D72A7" w:rsidP="008D72A7">
      <w:pPr>
        <w:pStyle w:val="PL"/>
      </w:pPr>
      <w:r>
        <w:t xml:space="preserve">                  $ref: 'TS29571_CommonData.yaml#/components/responses/500'</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77777777" w:rsidR="006306AB" w:rsidRDefault="006306AB" w:rsidP="006306AB">
      <w:pPr>
        <w:pStyle w:val="PL"/>
      </w:pPr>
      <w:r>
        <w:t xml:space="preserve">        EventNotifyNef: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7777777" w:rsidR="006306AB" w:rsidRDefault="006306AB" w:rsidP="006306AB">
      <w:pPr>
        <w:pStyle w:val="PL"/>
      </w:pPr>
      <w:r>
        <w:t xml:space="preserve">                      $ref: '#/components/schemas/EventNotifyData'</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lastRenderedPageBreak/>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6224BDA2" w14:textId="77777777" w:rsidR="006306AB" w:rsidRDefault="006306AB" w:rsidP="006306AB">
      <w:pPr>
        <w:pStyle w:val="PL"/>
      </w:pPr>
      <w:r>
        <w:t xml:space="preserve">                  $ref: 'TS29571_CommonData.yaml#/components/responses/500'</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6C86404B" w14:textId="77777777" w:rsidR="008D72A7" w:rsidRDefault="008D72A7" w:rsidP="008D72A7">
      <w:pPr>
        <w:pStyle w:val="PL"/>
      </w:pPr>
      <w:r>
        <w:t xml:space="preserve">          $ref: 'TS29571_CommonData.yaml#/components/responses/500'</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lastRenderedPageBreak/>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583F703A" w14:textId="77777777" w:rsidR="008D72A7" w:rsidRDefault="008D72A7" w:rsidP="008D72A7">
      <w:pPr>
        <w:pStyle w:val="PL"/>
      </w:pPr>
      <w:r>
        <w:t xml:space="preserve">          $ref: 'TS29571_CommonData.yaml#/components/responses/500'</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766E9180" w14:textId="77777777" w:rsidR="007C6ECB" w:rsidRPr="004638A2" w:rsidRDefault="007C6ECB" w:rsidP="00EF4063">
      <w:pPr>
        <w:pStyle w:val="PL"/>
        <w:rPr>
          <w:rFonts w:eastAsia="DengXian"/>
        </w:rPr>
      </w:pPr>
      <w:r w:rsidRPr="00EF4063">
        <w:rPr>
          <w:rFonts w:eastAsia="DengXian"/>
        </w:rPr>
        <w:t xml:space="preserve">          $ref: 'TS29571_CommonData.yaml#/components/responses/500'</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lastRenderedPageBreak/>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516367B1" w14:textId="77777777" w:rsidR="007C6ECB" w:rsidRPr="004638A2" w:rsidRDefault="007C6ECB" w:rsidP="00EF4063">
      <w:pPr>
        <w:pStyle w:val="PL"/>
        <w:rPr>
          <w:rFonts w:eastAsia="DengXian"/>
        </w:rPr>
      </w:pPr>
      <w:r w:rsidRPr="00EF4063">
        <w:rPr>
          <w:rFonts w:eastAsia="DengXian"/>
        </w:rPr>
        <w:t xml:space="preserve">                  $ref: 'TS29571_CommonData.yaml#/components/responses/500'</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35070B6E" w14:textId="77777777"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4098C847" w14:textId="77777777" w:rsidR="008D72A7" w:rsidRDefault="008D72A7" w:rsidP="008D72A7">
      <w:pPr>
        <w:pStyle w:val="PL"/>
        <w:rPr>
          <w:lang w:eastAsia="zh-CN"/>
        </w:rPr>
      </w:pPr>
      <w:r>
        <w:t xml:space="preserve">          $ref: 'TS29571_CommonData.yaml#/components/schemas/Supi'</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lastRenderedPageBreak/>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6B99F2" w:rsidR="00F35C78" w:rsidRDefault="00F35C78" w:rsidP="00F35C78">
      <w:pPr>
        <w:pStyle w:val="PL"/>
        <w:rPr>
          <w:lang w:val="en-US"/>
        </w:rPr>
      </w:pPr>
      <w:r>
        <w:rPr>
          <w:lang w:val="en-US"/>
        </w:rPr>
        <w:t xml:space="preserve">          default: false</w:t>
      </w:r>
    </w:p>
    <w:p w14:paraId="6C8C278B" w14:textId="77777777" w:rsidR="008F07FC" w:rsidRPr="008F07FC" w:rsidRDefault="008F07FC" w:rsidP="008F07FC">
      <w:pPr>
        <w:pStyle w:val="PL"/>
        <w:rPr>
          <w:lang w:val="en-US"/>
        </w:rPr>
      </w:pPr>
      <w:r w:rsidRPr="008F07FC">
        <w:rPr>
          <w:lang w:val="en-US"/>
        </w:rPr>
        <w:t xml:space="preserve">        integrityRequirements:</w:t>
      </w:r>
    </w:p>
    <w:p w14:paraId="75FDD0F2" w14:textId="57D5EB64" w:rsidR="008F07FC" w:rsidRDefault="008F07FC" w:rsidP="008F07FC">
      <w:pPr>
        <w:pStyle w:val="PL"/>
        <w:rPr>
          <w:lang w:val="en-US"/>
        </w:rPr>
      </w:pPr>
      <w:r w:rsidRPr="008F07FC">
        <w:rPr>
          <w:lang w:val="en-US"/>
        </w:rPr>
        <w:t xml:space="preserve">          $ref: '#/components/schemas/IntegrityRequirements'</w:t>
      </w:r>
    </w:p>
    <w:p w14:paraId="6AAF3CC7" w14:textId="77777777" w:rsidR="00DE01B1" w:rsidRPr="00DE01B1" w:rsidRDefault="00DE01B1" w:rsidP="00613CC8">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lastRenderedPageBreak/>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472686A3" w14:textId="77777777" w:rsidR="004E0648" w:rsidRPr="004375A7" w:rsidRDefault="004E0648" w:rsidP="004E0648">
      <w:pPr>
        <w:pStyle w:val="PL"/>
        <w:rPr>
          <w:lang w:val="en-US"/>
        </w:rPr>
      </w:pPr>
      <w:r w:rsidRPr="004375A7">
        <w:rPr>
          <w:lang w:val="en-US"/>
        </w:rPr>
        <w:t xml:space="preserve">        </w:t>
      </w:r>
      <w:r>
        <w:rPr>
          <w:lang w:val="en-US"/>
        </w:rPr>
        <w:t>acceptedPeriodicEventInfo</w:t>
      </w:r>
      <w:r w:rsidRPr="004375A7">
        <w:rPr>
          <w:lang w:val="en-US"/>
        </w:rPr>
        <w:t>:</w:t>
      </w:r>
    </w:p>
    <w:p w14:paraId="2C07F1AF" w14:textId="29D8FEF5" w:rsidR="004E0648" w:rsidRDefault="004E0648" w:rsidP="004E0648">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1B3BEE01" w14:textId="77777777" w:rsidR="000937FD" w:rsidRPr="004375A7" w:rsidRDefault="000937FD" w:rsidP="000937FD">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04B9BD72" w14:textId="078A1C8E" w:rsidR="000937FD" w:rsidRDefault="000937FD" w:rsidP="000937F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5EB257DB" w14:textId="77777777" w:rsidR="00F25E4C" w:rsidRPr="00F25E4C" w:rsidRDefault="00F25E4C" w:rsidP="00F25E4C">
      <w:pPr>
        <w:pStyle w:val="PL"/>
        <w:rPr>
          <w:lang w:val="en-US"/>
        </w:rPr>
      </w:pPr>
      <w:r w:rsidRPr="00F25E4C">
        <w:rPr>
          <w:lang w:val="en-US"/>
        </w:rPr>
        <w:t xml:space="preserve">        integrityResult:</w:t>
      </w:r>
    </w:p>
    <w:p w14:paraId="587616BA" w14:textId="7AE14E1D" w:rsidR="00F25E4C" w:rsidRPr="004375A7" w:rsidRDefault="00F25E4C" w:rsidP="00F25E4C">
      <w:pPr>
        <w:pStyle w:val="PL"/>
        <w:rPr>
          <w:lang w:val="en-US"/>
        </w:rPr>
      </w:pPr>
      <w:r w:rsidRPr="00F25E4C">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lastRenderedPageBreak/>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5A95A104" w14:textId="0D856983"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77777777" w:rsidR="009C23BE" w:rsidRPr="002E7305" w:rsidRDefault="009C23BE" w:rsidP="00EF4063">
      <w:pPr>
        <w:pStyle w:val="PL"/>
        <w:rPr>
          <w:rFonts w:eastAsia="DengXian"/>
        </w:rPr>
      </w:pPr>
      <w:r w:rsidRPr="00EF4063">
        <w:rPr>
          <w:rFonts w:eastAsia="DengXian"/>
        </w:rPr>
        <w:t xml:space="preserve">        accuracyFulfilmentIndicator:</w:t>
      </w:r>
    </w:p>
    <w:p w14:paraId="549110B0" w14:textId="77777777" w:rsidR="009C23BE" w:rsidRPr="002E7305" w:rsidRDefault="009C23BE" w:rsidP="00EF4063">
      <w:pPr>
        <w:pStyle w:val="PL"/>
        <w:rPr>
          <w:rFonts w:eastAsia="DengXian"/>
        </w:rPr>
      </w:pPr>
      <w:r w:rsidRPr="00EF4063">
        <w:rPr>
          <w:rFonts w:eastAsia="DengXian"/>
        </w:rPr>
        <w:t xml:space="preserve">          $ref: 'TS29572_Nlmf_Location.yaml#/components/schemas/AccuracyFulfilmentIndicator'</w:t>
      </w:r>
    </w:p>
    <w:p w14:paraId="5C3A2499" w14:textId="77777777" w:rsidR="009C23BE" w:rsidRPr="002E7305" w:rsidRDefault="009C23BE" w:rsidP="00EF4063">
      <w:pPr>
        <w:pStyle w:val="PL"/>
        <w:rPr>
          <w:rFonts w:eastAsia="DengXian"/>
        </w:rPr>
      </w:pPr>
      <w:r w:rsidRPr="00EF4063">
        <w:rPr>
          <w:rFonts w:eastAsia="DengXian"/>
        </w:rPr>
        <w:t xml:space="preserve">        failureCause:</w:t>
      </w:r>
    </w:p>
    <w:p w14:paraId="3D9AFAAB" w14:textId="77777777" w:rsidR="009C23BE" w:rsidRDefault="009C23BE" w:rsidP="009C23BE">
      <w:pPr>
        <w:pStyle w:val="PL"/>
        <w:rPr>
          <w:rFonts w:eastAsia="DengXian"/>
          <w:lang w:eastAsia="zh-CN"/>
        </w:rPr>
      </w:pPr>
      <w:r w:rsidRPr="002E7305">
        <w:rPr>
          <w:rFonts w:eastAsia="DengXian"/>
        </w:rPr>
        <w:t xml:space="preserve">          $ref: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4FA8707F" w:rsidR="006929CC" w:rsidRDefault="006929CC" w:rsidP="006929CC">
      <w:pPr>
        <w:pStyle w:val="PL"/>
      </w:pPr>
      <w:r>
        <w:t xml:space="preserve">          $ref: 'TS29572_Nlmf_Location.yaml#/components/schemas/</w:t>
      </w:r>
      <w:r w:rsidRPr="002F5B42">
        <w:rPr>
          <w:lang w:eastAsia="zh-CN"/>
        </w:rPr>
        <w:t>MinorLocationQoS</w:t>
      </w:r>
      <w:r>
        <w:t>'</w:t>
      </w:r>
    </w:p>
    <w:p w14:paraId="40A13311" w14:textId="77777777" w:rsidR="00366688" w:rsidRDefault="00366688" w:rsidP="00366688">
      <w:pPr>
        <w:pStyle w:val="PL"/>
        <w:rPr>
          <w:lang w:eastAsia="zh-CN"/>
        </w:rPr>
      </w:pPr>
      <w:r>
        <w:rPr>
          <w:lang w:eastAsia="zh-CN"/>
        </w:rPr>
        <w:t xml:space="preserve">        haGnssMetrics:</w:t>
      </w:r>
    </w:p>
    <w:p w14:paraId="0BF09487" w14:textId="026F0FA1" w:rsidR="00366688" w:rsidRDefault="00366688" w:rsidP="00366688">
      <w:pPr>
        <w:pStyle w:val="PL"/>
        <w:rPr>
          <w:lang w:eastAsia="zh-CN"/>
        </w:rPr>
      </w:pPr>
      <w:r>
        <w:rPr>
          <w:lang w:eastAsia="zh-CN"/>
        </w:rPr>
        <w:t xml:space="preserve">          $ref: 'TS29572_Nlmf_Location.yaml#/components/schemas/HighAccuracyGnssMetrics'</w:t>
      </w:r>
    </w:p>
    <w:p w14:paraId="51EB894E" w14:textId="77777777" w:rsidR="0084298A" w:rsidRDefault="0084298A" w:rsidP="0084298A">
      <w:pPr>
        <w:pStyle w:val="PL"/>
        <w:rPr>
          <w:lang w:eastAsia="zh-CN"/>
        </w:rPr>
      </w:pPr>
      <w:r>
        <w:rPr>
          <w:lang w:eastAsia="zh-CN"/>
        </w:rPr>
        <w:t xml:space="preserve">        integrityResult:</w:t>
      </w:r>
    </w:p>
    <w:p w14:paraId="79B73966" w14:textId="53FF5D69" w:rsidR="0084298A" w:rsidRPr="006306AB" w:rsidRDefault="0084298A" w:rsidP="0084298A">
      <w:pPr>
        <w:pStyle w:val="PL"/>
        <w:rPr>
          <w:lang w:eastAsia="zh-CN"/>
        </w:rPr>
      </w:pPr>
      <w:r>
        <w:rPr>
          <w:lang w:eastAsia="zh-CN"/>
        </w:rPr>
        <w:t xml:space="preserve">          $ref: '#/components/schemas/IntegrityResult'</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7AB00D13" w14:textId="4015FBD0" w:rsidR="008D72A7" w:rsidRDefault="00D72CA1" w:rsidP="00D72CA1">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lastRenderedPageBreak/>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77777777" w:rsidR="00B7044A" w:rsidRDefault="00B7044A" w:rsidP="00B7044A">
      <w:pPr>
        <w:pStyle w:val="PL"/>
      </w:pPr>
      <w:r>
        <w:t xml:space="preserve">      - </w:t>
      </w:r>
      <w:r w:rsidRPr="00D65A82">
        <w:t>$ref: '#/components/schemas/</w:t>
      </w:r>
      <w:r>
        <w:rPr>
          <w:lang w:eastAsia="zh-CN"/>
        </w:rPr>
        <w:t>EventNotifyData</w:t>
      </w:r>
      <w:r w:rsidRPr="00D65A82">
        <w:t>'</w:t>
      </w:r>
    </w:p>
    <w:p w14:paraId="23C45DC1" w14:textId="77777777" w:rsidR="00B7044A" w:rsidRDefault="00B7044A" w:rsidP="00B7044A">
      <w:pPr>
        <w:pStyle w:val="PL"/>
      </w:pPr>
      <w:r>
        <w:t xml:space="preserve">      -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lang w:eastAsia="zh-CN"/>
        </w:rPr>
      </w:pPr>
      <w:r w:rsidRPr="002E7305">
        <w:rPr>
          <w:rFonts w:eastAsia="DengXian"/>
        </w:rPr>
        <w:t xml:space="preserve">          minItems: 1</w:t>
      </w: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lastRenderedPageBreak/>
        <w:t xml:space="preserve">          default: false</w:t>
      </w:r>
    </w:p>
    <w:p w14:paraId="40A7C6C7" w14:textId="77777777" w:rsidR="00D26885" w:rsidRDefault="00D26885" w:rsidP="00D26885">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3B2814D" w:rsidR="00D26885" w:rsidRDefault="00D26885" w:rsidP="00D26885">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02174E27" w14:textId="77777777" w:rsidR="002A5319" w:rsidRDefault="002A5319" w:rsidP="00D26885">
      <w:pPr>
        <w:pStyle w:val="PL"/>
        <w:rPr>
          <w:rFonts w:eastAsia="DengXian"/>
        </w:rPr>
      </w:pPr>
    </w:p>
    <w:p w14:paraId="740CA7A8" w14:textId="77777777" w:rsidR="002A5319" w:rsidRPr="002A5319" w:rsidRDefault="002A5319" w:rsidP="002A5319">
      <w:pPr>
        <w:pStyle w:val="PL"/>
        <w:rPr>
          <w:rFonts w:eastAsia="DengXian"/>
          <w:lang w:eastAsia="zh-CN"/>
        </w:rPr>
      </w:pPr>
      <w:r w:rsidRPr="002A5319">
        <w:rPr>
          <w:rFonts w:eastAsia="DengXian"/>
          <w:lang w:eastAsia="zh-CN"/>
        </w:rPr>
        <w:t xml:space="preserve">    IntegrityRequirements:</w:t>
      </w:r>
    </w:p>
    <w:p w14:paraId="2488C0DC" w14:textId="77777777" w:rsidR="002A5319" w:rsidRPr="002A5319" w:rsidRDefault="002A5319" w:rsidP="002A5319">
      <w:pPr>
        <w:pStyle w:val="PL"/>
        <w:rPr>
          <w:rFonts w:eastAsia="DengXian"/>
          <w:lang w:eastAsia="zh-CN"/>
        </w:rPr>
      </w:pPr>
      <w:r w:rsidRPr="002A5319">
        <w:rPr>
          <w:rFonts w:eastAsia="DengXian"/>
          <w:lang w:eastAsia="zh-CN"/>
        </w:rPr>
        <w:t xml:space="preserve">      description: integrity requirements.</w:t>
      </w:r>
    </w:p>
    <w:p w14:paraId="2D5B6FE5" w14:textId="77777777" w:rsidR="002A5319" w:rsidRPr="002A5319" w:rsidRDefault="002A5319" w:rsidP="002A5319">
      <w:pPr>
        <w:pStyle w:val="PL"/>
        <w:rPr>
          <w:rFonts w:eastAsia="DengXian"/>
          <w:lang w:eastAsia="zh-CN"/>
        </w:rPr>
      </w:pPr>
      <w:r w:rsidRPr="002A5319">
        <w:rPr>
          <w:rFonts w:eastAsia="DengXian"/>
          <w:lang w:eastAsia="zh-CN"/>
        </w:rPr>
        <w:t xml:space="preserve">      type: object</w:t>
      </w:r>
    </w:p>
    <w:p w14:paraId="27E071F8" w14:textId="77777777" w:rsidR="002A5319" w:rsidRPr="002A5319" w:rsidRDefault="002A5319" w:rsidP="002A5319">
      <w:pPr>
        <w:pStyle w:val="PL"/>
        <w:rPr>
          <w:rFonts w:eastAsia="DengXian"/>
          <w:lang w:eastAsia="zh-CN"/>
        </w:rPr>
      </w:pPr>
      <w:r w:rsidRPr="002A5319">
        <w:rPr>
          <w:rFonts w:eastAsia="DengXian"/>
          <w:lang w:eastAsia="zh-CN"/>
        </w:rPr>
        <w:t xml:space="preserve">      properties:</w:t>
      </w:r>
    </w:p>
    <w:p w14:paraId="6880FF66" w14:textId="77777777" w:rsidR="002A5319" w:rsidRPr="002A5319" w:rsidRDefault="002A5319" w:rsidP="002A5319">
      <w:pPr>
        <w:pStyle w:val="PL"/>
        <w:rPr>
          <w:rFonts w:eastAsia="DengXian"/>
          <w:lang w:eastAsia="zh-CN"/>
        </w:rPr>
      </w:pPr>
      <w:r w:rsidRPr="002A5319">
        <w:rPr>
          <w:rFonts w:eastAsia="DengXian"/>
          <w:lang w:eastAsia="zh-CN"/>
        </w:rPr>
        <w:t xml:space="preserve">        timeToAlert:</w:t>
      </w:r>
    </w:p>
    <w:p w14:paraId="37D2D0C2" w14:textId="77777777" w:rsidR="002A5319" w:rsidRPr="002A5319" w:rsidRDefault="002A5319" w:rsidP="002A5319">
      <w:pPr>
        <w:pStyle w:val="PL"/>
        <w:rPr>
          <w:rFonts w:eastAsia="DengXian"/>
          <w:lang w:eastAsia="zh-CN"/>
        </w:rPr>
      </w:pPr>
      <w:r w:rsidRPr="002A5319">
        <w:rPr>
          <w:rFonts w:eastAsia="DengXian"/>
          <w:lang w:eastAsia="zh-CN"/>
        </w:rPr>
        <w:t xml:space="preserve">          $ref: '#/components/schemas/TimeToAlert'</w:t>
      </w:r>
    </w:p>
    <w:p w14:paraId="2D9F811D" w14:textId="77777777" w:rsidR="002A5319" w:rsidRPr="002A5319" w:rsidRDefault="002A5319" w:rsidP="002A5319">
      <w:pPr>
        <w:pStyle w:val="PL"/>
        <w:rPr>
          <w:rFonts w:eastAsia="DengXian"/>
          <w:lang w:eastAsia="zh-CN"/>
        </w:rPr>
      </w:pPr>
      <w:r w:rsidRPr="002A5319">
        <w:rPr>
          <w:rFonts w:eastAsia="DengXian"/>
          <w:lang w:eastAsia="zh-CN"/>
        </w:rPr>
        <w:t xml:space="preserve">        targetIntegrityRisk:</w:t>
      </w:r>
    </w:p>
    <w:p w14:paraId="5B28F8D2" w14:textId="77777777" w:rsidR="002A5319" w:rsidRPr="002A5319" w:rsidRDefault="002A5319" w:rsidP="002A5319">
      <w:pPr>
        <w:pStyle w:val="PL"/>
        <w:rPr>
          <w:rFonts w:eastAsia="DengXian"/>
          <w:lang w:eastAsia="zh-CN"/>
        </w:rPr>
      </w:pPr>
      <w:r w:rsidRPr="002A5319">
        <w:rPr>
          <w:rFonts w:eastAsia="DengXian"/>
          <w:lang w:eastAsia="zh-CN"/>
        </w:rPr>
        <w:t xml:space="preserve">          $ref: '#/components/schemas/TargetIntegrityRisk'</w:t>
      </w:r>
    </w:p>
    <w:p w14:paraId="4DDE6E79" w14:textId="77777777" w:rsidR="002A5319" w:rsidRPr="002A5319" w:rsidRDefault="002A5319" w:rsidP="002A5319">
      <w:pPr>
        <w:pStyle w:val="PL"/>
        <w:rPr>
          <w:rFonts w:eastAsia="DengXian"/>
          <w:lang w:eastAsia="zh-CN"/>
        </w:rPr>
      </w:pPr>
      <w:r w:rsidRPr="002A5319">
        <w:rPr>
          <w:rFonts w:eastAsia="DengXian"/>
          <w:lang w:eastAsia="zh-CN"/>
        </w:rPr>
        <w:t xml:space="preserve">        alertLimit:</w:t>
      </w:r>
    </w:p>
    <w:p w14:paraId="6940FE28" w14:textId="77777777" w:rsidR="002A5319" w:rsidRPr="002A5319" w:rsidRDefault="002A5319" w:rsidP="002A5319">
      <w:pPr>
        <w:pStyle w:val="PL"/>
        <w:rPr>
          <w:rFonts w:eastAsia="DengXian"/>
          <w:lang w:eastAsia="zh-CN"/>
        </w:rPr>
      </w:pPr>
      <w:r w:rsidRPr="002A5319">
        <w:rPr>
          <w:rFonts w:eastAsia="DengXian"/>
          <w:lang w:eastAsia="zh-CN"/>
        </w:rPr>
        <w:t xml:space="preserve">          $ref: '#/components/schemas/AlertLimit'</w:t>
      </w:r>
    </w:p>
    <w:p w14:paraId="7D633B70" w14:textId="77777777" w:rsidR="002A5319" w:rsidRPr="002A5319" w:rsidRDefault="002A5319" w:rsidP="002A5319">
      <w:pPr>
        <w:pStyle w:val="PL"/>
        <w:rPr>
          <w:rFonts w:eastAsia="DengXian"/>
          <w:lang w:eastAsia="zh-CN"/>
        </w:rPr>
      </w:pPr>
    </w:p>
    <w:p w14:paraId="62EC4201" w14:textId="77777777" w:rsidR="002A5319" w:rsidRPr="002A5319" w:rsidRDefault="002A5319" w:rsidP="002A5319">
      <w:pPr>
        <w:pStyle w:val="PL"/>
        <w:rPr>
          <w:rFonts w:eastAsia="DengXian"/>
          <w:lang w:eastAsia="zh-CN"/>
        </w:rPr>
      </w:pPr>
      <w:r w:rsidRPr="002A5319">
        <w:rPr>
          <w:rFonts w:eastAsia="DengXian"/>
          <w:lang w:eastAsia="zh-CN"/>
        </w:rPr>
        <w:t xml:space="preserve">    AlertLimit:</w:t>
      </w:r>
    </w:p>
    <w:p w14:paraId="1CAD0631" w14:textId="77777777" w:rsidR="002A5319" w:rsidRPr="002A5319" w:rsidRDefault="002A5319" w:rsidP="002A5319">
      <w:pPr>
        <w:pStyle w:val="PL"/>
        <w:rPr>
          <w:rFonts w:eastAsia="DengXian"/>
          <w:lang w:eastAsia="zh-CN"/>
        </w:rPr>
      </w:pPr>
      <w:r w:rsidRPr="002A5319">
        <w:rPr>
          <w:rFonts w:eastAsia="DengXian"/>
          <w:lang w:eastAsia="zh-CN"/>
        </w:rPr>
        <w:t xml:space="preserve">      description: Alert Limit.</w:t>
      </w:r>
    </w:p>
    <w:p w14:paraId="34D359DF" w14:textId="77777777" w:rsidR="002A5319" w:rsidRPr="002A5319" w:rsidRDefault="002A5319" w:rsidP="002A5319">
      <w:pPr>
        <w:pStyle w:val="PL"/>
        <w:rPr>
          <w:rFonts w:eastAsia="DengXian"/>
          <w:lang w:eastAsia="zh-CN"/>
        </w:rPr>
      </w:pPr>
      <w:r w:rsidRPr="002A5319">
        <w:rPr>
          <w:rFonts w:eastAsia="DengXian"/>
          <w:lang w:eastAsia="zh-CN"/>
        </w:rPr>
        <w:t xml:space="preserve">      type: object</w:t>
      </w:r>
    </w:p>
    <w:p w14:paraId="2B2B9236" w14:textId="77777777" w:rsidR="002A5319" w:rsidRPr="002A5319" w:rsidRDefault="002A5319" w:rsidP="002A5319">
      <w:pPr>
        <w:pStyle w:val="PL"/>
        <w:rPr>
          <w:rFonts w:eastAsia="DengXian"/>
          <w:lang w:eastAsia="zh-CN"/>
        </w:rPr>
      </w:pPr>
      <w:r w:rsidRPr="002A5319">
        <w:rPr>
          <w:rFonts w:eastAsia="DengXian"/>
          <w:lang w:eastAsia="zh-CN"/>
        </w:rPr>
        <w:t xml:space="preserve">      required:</w:t>
      </w:r>
    </w:p>
    <w:p w14:paraId="4194DF0F" w14:textId="77777777" w:rsidR="002A5319" w:rsidRPr="002A5319" w:rsidRDefault="002A5319" w:rsidP="002A5319">
      <w:pPr>
        <w:pStyle w:val="PL"/>
        <w:rPr>
          <w:rFonts w:eastAsia="DengXian"/>
          <w:lang w:eastAsia="zh-CN"/>
        </w:rPr>
      </w:pPr>
      <w:r w:rsidRPr="002A5319">
        <w:rPr>
          <w:rFonts w:eastAsia="DengXian"/>
          <w:lang w:eastAsia="zh-CN"/>
        </w:rPr>
        <w:t xml:space="preserve">        - horizontalProtectionLevel</w:t>
      </w:r>
    </w:p>
    <w:p w14:paraId="073E1A32" w14:textId="77777777" w:rsidR="002A5319" w:rsidRPr="002A5319" w:rsidRDefault="002A5319" w:rsidP="002A5319">
      <w:pPr>
        <w:pStyle w:val="PL"/>
        <w:rPr>
          <w:rFonts w:eastAsia="DengXian"/>
          <w:lang w:eastAsia="zh-CN"/>
        </w:rPr>
      </w:pPr>
      <w:r w:rsidRPr="002A5319">
        <w:rPr>
          <w:rFonts w:eastAsia="DengXian"/>
          <w:lang w:eastAsia="zh-CN"/>
        </w:rPr>
        <w:t xml:space="preserve">      properties:</w:t>
      </w:r>
    </w:p>
    <w:p w14:paraId="747F982C" w14:textId="77777777" w:rsidR="002A5319" w:rsidRPr="002A5319" w:rsidRDefault="002A5319" w:rsidP="002A5319">
      <w:pPr>
        <w:pStyle w:val="PL"/>
        <w:rPr>
          <w:rFonts w:eastAsia="DengXian"/>
          <w:lang w:eastAsia="zh-CN"/>
        </w:rPr>
      </w:pPr>
      <w:r w:rsidRPr="002A5319">
        <w:rPr>
          <w:rFonts w:eastAsia="DengXian"/>
          <w:lang w:eastAsia="zh-CN"/>
        </w:rPr>
        <w:t xml:space="preserve">        horizontalProtectionLevel:</w:t>
      </w:r>
    </w:p>
    <w:p w14:paraId="5DFDD009" w14:textId="77777777" w:rsidR="002A5319" w:rsidRPr="002A5319" w:rsidRDefault="002A5319" w:rsidP="002A5319">
      <w:pPr>
        <w:pStyle w:val="PL"/>
        <w:rPr>
          <w:rFonts w:eastAsia="DengXian"/>
          <w:lang w:eastAsia="zh-CN"/>
        </w:rPr>
      </w:pPr>
      <w:r w:rsidRPr="002A5319">
        <w:rPr>
          <w:rFonts w:eastAsia="DengXian"/>
          <w:lang w:eastAsia="zh-CN"/>
        </w:rPr>
        <w:t xml:space="preserve">          $ref: '#/components/schemas/HorizontalProtectionLevel'</w:t>
      </w:r>
    </w:p>
    <w:p w14:paraId="6D22D371" w14:textId="77777777" w:rsidR="002A5319" w:rsidRPr="002A5319" w:rsidRDefault="002A5319" w:rsidP="002A5319">
      <w:pPr>
        <w:pStyle w:val="PL"/>
        <w:rPr>
          <w:rFonts w:eastAsia="DengXian"/>
          <w:lang w:eastAsia="zh-CN"/>
        </w:rPr>
      </w:pPr>
      <w:r w:rsidRPr="002A5319">
        <w:rPr>
          <w:rFonts w:eastAsia="DengXian"/>
          <w:lang w:eastAsia="zh-CN"/>
        </w:rPr>
        <w:t xml:space="preserve">        verticalProtectionLevel:</w:t>
      </w:r>
    </w:p>
    <w:p w14:paraId="15B21463" w14:textId="6C167EA6" w:rsidR="002A5319" w:rsidRDefault="002A5319" w:rsidP="002A5319">
      <w:pPr>
        <w:pStyle w:val="PL"/>
        <w:rPr>
          <w:rFonts w:eastAsia="DengXian"/>
          <w:lang w:eastAsia="zh-CN"/>
        </w:rPr>
      </w:pPr>
      <w:r w:rsidRPr="002A5319">
        <w:rPr>
          <w:rFonts w:eastAsia="DengXian"/>
          <w:lang w:eastAsia="zh-CN"/>
        </w:rPr>
        <w:t xml:space="preserve">          $ref: '#/components/schemas/VerticalProtectionLevel'</w:t>
      </w:r>
    </w:p>
    <w:p w14:paraId="55438D10" w14:textId="77777777" w:rsidR="007C6ECB" w:rsidRPr="006A7EE2" w:rsidRDefault="007C6ECB" w:rsidP="007C6ECB">
      <w:pPr>
        <w:pStyle w:val="PL"/>
      </w:pPr>
    </w:p>
    <w:p w14:paraId="6C888934" w14:textId="77777777" w:rsidR="0074105D" w:rsidRDefault="0074105D" w:rsidP="0074105D">
      <w:pPr>
        <w:pStyle w:val="PL"/>
        <w:rPr>
          <w:lang w:eastAsia="zh-CN"/>
        </w:rPr>
      </w:pPr>
      <w:r>
        <w:rPr>
          <w:lang w:eastAsia="zh-CN"/>
        </w:rPr>
        <w:t xml:space="preserve">    IntegrityProtectionLevel:</w:t>
      </w:r>
    </w:p>
    <w:p w14:paraId="4D047365" w14:textId="77777777" w:rsidR="0074105D" w:rsidRDefault="0074105D" w:rsidP="0074105D">
      <w:pPr>
        <w:pStyle w:val="PL"/>
        <w:rPr>
          <w:lang w:eastAsia="zh-CN"/>
        </w:rPr>
      </w:pPr>
      <w:r>
        <w:rPr>
          <w:lang w:eastAsia="zh-CN"/>
        </w:rPr>
        <w:t xml:space="preserve">      description: Integrity Protection Level.</w:t>
      </w:r>
    </w:p>
    <w:p w14:paraId="3ECBCBEC" w14:textId="77777777" w:rsidR="0074105D" w:rsidRDefault="0074105D" w:rsidP="0074105D">
      <w:pPr>
        <w:pStyle w:val="PL"/>
        <w:rPr>
          <w:lang w:eastAsia="zh-CN"/>
        </w:rPr>
      </w:pPr>
      <w:r>
        <w:rPr>
          <w:lang w:eastAsia="zh-CN"/>
        </w:rPr>
        <w:t xml:space="preserve">      type: object</w:t>
      </w:r>
    </w:p>
    <w:p w14:paraId="2B5AFB98" w14:textId="77777777" w:rsidR="0074105D" w:rsidRDefault="0074105D" w:rsidP="0074105D">
      <w:pPr>
        <w:pStyle w:val="PL"/>
        <w:rPr>
          <w:lang w:eastAsia="zh-CN"/>
        </w:rPr>
      </w:pPr>
      <w:r>
        <w:rPr>
          <w:lang w:eastAsia="zh-CN"/>
        </w:rPr>
        <w:t xml:space="preserve">      required:</w:t>
      </w:r>
    </w:p>
    <w:p w14:paraId="5C72CE68" w14:textId="77777777" w:rsidR="0074105D" w:rsidRDefault="0074105D" w:rsidP="0074105D">
      <w:pPr>
        <w:pStyle w:val="PL"/>
        <w:rPr>
          <w:lang w:eastAsia="zh-CN"/>
        </w:rPr>
      </w:pPr>
      <w:r>
        <w:rPr>
          <w:lang w:eastAsia="zh-CN"/>
        </w:rPr>
        <w:t xml:space="preserve">        - horizontalProtectionLevel</w:t>
      </w:r>
    </w:p>
    <w:p w14:paraId="3B6563F8" w14:textId="77777777" w:rsidR="0074105D" w:rsidRDefault="0074105D" w:rsidP="0074105D">
      <w:pPr>
        <w:pStyle w:val="PL"/>
        <w:rPr>
          <w:lang w:eastAsia="zh-CN"/>
        </w:rPr>
      </w:pPr>
      <w:r>
        <w:rPr>
          <w:lang w:eastAsia="zh-CN"/>
        </w:rPr>
        <w:t xml:space="preserve">      properties:</w:t>
      </w:r>
    </w:p>
    <w:p w14:paraId="3BB8E20F" w14:textId="77777777" w:rsidR="0074105D" w:rsidRDefault="0074105D" w:rsidP="0074105D">
      <w:pPr>
        <w:pStyle w:val="PL"/>
        <w:rPr>
          <w:lang w:eastAsia="zh-CN"/>
        </w:rPr>
      </w:pPr>
      <w:r>
        <w:rPr>
          <w:lang w:eastAsia="zh-CN"/>
        </w:rPr>
        <w:t xml:space="preserve">        horizontalProtectionLevel:</w:t>
      </w:r>
    </w:p>
    <w:p w14:paraId="3EC51F6F" w14:textId="77777777" w:rsidR="0074105D" w:rsidRDefault="0074105D" w:rsidP="0074105D">
      <w:pPr>
        <w:pStyle w:val="PL"/>
        <w:rPr>
          <w:lang w:eastAsia="zh-CN"/>
        </w:rPr>
      </w:pPr>
      <w:r>
        <w:rPr>
          <w:lang w:eastAsia="zh-CN"/>
        </w:rPr>
        <w:t xml:space="preserve">          $ref: '#/components/schemas/HorizontalProtectionLevel'</w:t>
      </w:r>
    </w:p>
    <w:p w14:paraId="2B53B1D4" w14:textId="77777777" w:rsidR="0074105D" w:rsidRDefault="0074105D" w:rsidP="0074105D">
      <w:pPr>
        <w:pStyle w:val="PL"/>
        <w:rPr>
          <w:lang w:eastAsia="zh-CN"/>
        </w:rPr>
      </w:pPr>
      <w:r>
        <w:rPr>
          <w:lang w:eastAsia="zh-CN"/>
        </w:rPr>
        <w:t xml:space="preserve">        verticalProtectionLevel:</w:t>
      </w:r>
    </w:p>
    <w:p w14:paraId="44D9D6F3" w14:textId="77777777" w:rsidR="0074105D" w:rsidRDefault="0074105D" w:rsidP="0074105D">
      <w:pPr>
        <w:pStyle w:val="PL"/>
        <w:rPr>
          <w:lang w:eastAsia="zh-CN"/>
        </w:rPr>
      </w:pPr>
      <w:r>
        <w:rPr>
          <w:lang w:eastAsia="zh-CN"/>
        </w:rPr>
        <w:t xml:space="preserve">          $ref: '#/components/schemas/VerticalProtectionLevel'</w:t>
      </w:r>
    </w:p>
    <w:p w14:paraId="7418064F" w14:textId="77777777" w:rsidR="0074105D" w:rsidRDefault="0074105D" w:rsidP="0074105D">
      <w:pPr>
        <w:pStyle w:val="PL"/>
        <w:rPr>
          <w:lang w:eastAsia="zh-CN"/>
        </w:rPr>
      </w:pPr>
    </w:p>
    <w:p w14:paraId="58B70354" w14:textId="77777777" w:rsidR="0074105D" w:rsidRDefault="0074105D" w:rsidP="0074105D">
      <w:pPr>
        <w:pStyle w:val="PL"/>
        <w:rPr>
          <w:lang w:eastAsia="zh-CN"/>
        </w:rPr>
      </w:pPr>
      <w:r>
        <w:rPr>
          <w:lang w:eastAsia="zh-CN"/>
        </w:rPr>
        <w:t xml:space="preserve">    IntegrityResult:</w:t>
      </w:r>
    </w:p>
    <w:p w14:paraId="00078676" w14:textId="77777777" w:rsidR="0074105D" w:rsidRDefault="0074105D" w:rsidP="0074105D">
      <w:pPr>
        <w:pStyle w:val="PL"/>
        <w:rPr>
          <w:lang w:eastAsia="zh-CN"/>
        </w:rPr>
      </w:pPr>
      <w:r>
        <w:rPr>
          <w:lang w:eastAsia="zh-CN"/>
        </w:rPr>
        <w:t xml:space="preserve">      description: Integrity Result.</w:t>
      </w:r>
    </w:p>
    <w:p w14:paraId="3BBE0148" w14:textId="77777777" w:rsidR="0074105D" w:rsidRDefault="0074105D" w:rsidP="0074105D">
      <w:pPr>
        <w:pStyle w:val="PL"/>
        <w:rPr>
          <w:lang w:eastAsia="zh-CN"/>
        </w:rPr>
      </w:pPr>
      <w:r>
        <w:rPr>
          <w:lang w:eastAsia="zh-CN"/>
        </w:rPr>
        <w:t xml:space="preserve">      type: object</w:t>
      </w:r>
    </w:p>
    <w:p w14:paraId="03440BA4" w14:textId="77777777" w:rsidR="0074105D" w:rsidRDefault="0074105D" w:rsidP="0074105D">
      <w:pPr>
        <w:pStyle w:val="PL"/>
        <w:rPr>
          <w:lang w:eastAsia="zh-CN"/>
        </w:rPr>
      </w:pPr>
      <w:r>
        <w:rPr>
          <w:lang w:eastAsia="zh-CN"/>
        </w:rPr>
        <w:t xml:space="preserve">      properties:</w:t>
      </w:r>
    </w:p>
    <w:p w14:paraId="647F4394" w14:textId="77777777" w:rsidR="0074105D" w:rsidRDefault="0074105D" w:rsidP="0074105D">
      <w:pPr>
        <w:pStyle w:val="PL"/>
        <w:rPr>
          <w:lang w:eastAsia="zh-CN"/>
        </w:rPr>
      </w:pPr>
      <w:r>
        <w:rPr>
          <w:lang w:eastAsia="zh-CN"/>
        </w:rPr>
        <w:t xml:space="preserve">        computingEntity:</w:t>
      </w:r>
    </w:p>
    <w:p w14:paraId="01507D08" w14:textId="77777777" w:rsidR="0074105D" w:rsidRDefault="0074105D" w:rsidP="0074105D">
      <w:pPr>
        <w:pStyle w:val="PL"/>
        <w:rPr>
          <w:lang w:eastAsia="zh-CN"/>
        </w:rPr>
      </w:pPr>
      <w:r>
        <w:rPr>
          <w:lang w:eastAsia="zh-CN"/>
        </w:rPr>
        <w:t xml:space="preserve">          $ref: '#/components/schemas/IntegrityComputingEntity'</w:t>
      </w:r>
    </w:p>
    <w:p w14:paraId="07D9547B" w14:textId="77777777" w:rsidR="0074105D" w:rsidRDefault="0074105D" w:rsidP="0074105D">
      <w:pPr>
        <w:pStyle w:val="PL"/>
        <w:rPr>
          <w:lang w:eastAsia="zh-CN"/>
        </w:rPr>
      </w:pPr>
      <w:r>
        <w:rPr>
          <w:lang w:eastAsia="zh-CN"/>
        </w:rPr>
        <w:t xml:space="preserve">        protectionLevel:</w:t>
      </w:r>
    </w:p>
    <w:p w14:paraId="378AAB7B" w14:textId="77777777" w:rsidR="0074105D" w:rsidRDefault="0074105D" w:rsidP="0074105D">
      <w:pPr>
        <w:pStyle w:val="PL"/>
        <w:rPr>
          <w:lang w:eastAsia="zh-CN"/>
        </w:rPr>
      </w:pPr>
      <w:r>
        <w:rPr>
          <w:lang w:eastAsia="zh-CN"/>
        </w:rPr>
        <w:t xml:space="preserve">          $ref: '#/components/schemas/IntegrityProtectionLevel'</w:t>
      </w:r>
    </w:p>
    <w:p w14:paraId="5DE166E2" w14:textId="77777777" w:rsidR="0074105D" w:rsidRDefault="0074105D" w:rsidP="0074105D">
      <w:pPr>
        <w:pStyle w:val="PL"/>
        <w:rPr>
          <w:lang w:eastAsia="zh-CN"/>
        </w:rPr>
      </w:pPr>
      <w:r>
        <w:rPr>
          <w:lang w:eastAsia="zh-CN"/>
        </w:rPr>
        <w:t xml:space="preserve">        integrityReqMetInd:</w:t>
      </w:r>
    </w:p>
    <w:p w14:paraId="2B34E27D" w14:textId="77777777" w:rsidR="0074105D" w:rsidRDefault="0074105D" w:rsidP="0074105D">
      <w:pPr>
        <w:pStyle w:val="PL"/>
        <w:rPr>
          <w:lang w:eastAsia="zh-CN"/>
        </w:rPr>
      </w:pPr>
      <w:r>
        <w:rPr>
          <w:lang w:eastAsia="zh-CN"/>
        </w:rPr>
        <w:t xml:space="preserve">          type: boolean</w:t>
      </w:r>
    </w:p>
    <w:p w14:paraId="26E1AEF4" w14:textId="77777777" w:rsidR="0074105D" w:rsidRDefault="0074105D" w:rsidP="0074105D">
      <w:pPr>
        <w:pStyle w:val="PL"/>
        <w:rPr>
          <w:lang w:eastAsia="zh-CN"/>
        </w:rPr>
      </w:pPr>
      <w:r>
        <w:rPr>
          <w:lang w:eastAsia="zh-CN"/>
        </w:rPr>
        <w:t xml:space="preserve">        achievedTir:</w:t>
      </w:r>
    </w:p>
    <w:p w14:paraId="1B878744" w14:textId="3B017C71" w:rsidR="005B2F20" w:rsidRDefault="0074105D" w:rsidP="0074105D">
      <w:pPr>
        <w:pStyle w:val="PL"/>
        <w:rPr>
          <w:lang w:eastAsia="zh-CN"/>
        </w:rPr>
      </w:pPr>
      <w:r>
        <w:rPr>
          <w:lang w:eastAsia="zh-CN"/>
        </w:rPr>
        <w:t xml:space="preserve">          $ref: '#/components/schemas/TargetIntegrityRisk'</w:t>
      </w:r>
    </w:p>
    <w:p w14:paraId="28A99B14" w14:textId="77777777" w:rsidR="0074105D" w:rsidRPr="007C6ECB" w:rsidRDefault="0074105D" w:rsidP="00F332EC">
      <w:pPr>
        <w:pStyle w:val="PL"/>
        <w:rPr>
          <w:lang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479772C7" w:rsidR="000009DB" w:rsidRDefault="000009DB" w:rsidP="000009DB">
      <w:pPr>
        <w:pStyle w:val="PL"/>
      </w:pPr>
      <w:r>
        <w:t xml:space="preserve">      maximum: 127</w:t>
      </w:r>
    </w:p>
    <w:p w14:paraId="5F7867F6" w14:textId="77777777" w:rsidR="00D30C1D" w:rsidRDefault="00D30C1D" w:rsidP="00D30C1D">
      <w:pPr>
        <w:pStyle w:val="PL"/>
        <w:rPr>
          <w:lang w:eastAsia="zh-CN"/>
        </w:rPr>
      </w:pPr>
      <w:r>
        <w:rPr>
          <w:lang w:eastAsia="zh-CN"/>
        </w:rPr>
        <w:t xml:space="preserve">    TimeToAlert:</w:t>
      </w:r>
    </w:p>
    <w:p w14:paraId="2939383D" w14:textId="77777777" w:rsidR="00D30C1D" w:rsidRDefault="00D30C1D" w:rsidP="00D30C1D">
      <w:pPr>
        <w:pStyle w:val="PL"/>
        <w:rPr>
          <w:lang w:eastAsia="zh-CN"/>
        </w:rPr>
      </w:pPr>
      <w:r>
        <w:rPr>
          <w:lang w:eastAsia="zh-CN"/>
        </w:rPr>
        <w:t xml:space="preserve">      description: Contains the time-to-alert</w:t>
      </w:r>
    </w:p>
    <w:p w14:paraId="132F36E8" w14:textId="77777777" w:rsidR="00D30C1D" w:rsidRDefault="00D30C1D" w:rsidP="00D30C1D">
      <w:pPr>
        <w:pStyle w:val="PL"/>
        <w:rPr>
          <w:lang w:eastAsia="zh-CN"/>
        </w:rPr>
      </w:pPr>
      <w:r>
        <w:rPr>
          <w:lang w:eastAsia="zh-CN"/>
        </w:rPr>
        <w:t xml:space="preserve">      type: integer</w:t>
      </w:r>
    </w:p>
    <w:p w14:paraId="155A2558" w14:textId="77777777" w:rsidR="00D30C1D" w:rsidRDefault="00D30C1D" w:rsidP="00D30C1D">
      <w:pPr>
        <w:pStyle w:val="PL"/>
        <w:rPr>
          <w:lang w:eastAsia="zh-CN"/>
        </w:rPr>
      </w:pPr>
      <w:r>
        <w:rPr>
          <w:lang w:eastAsia="zh-CN"/>
        </w:rPr>
        <w:t xml:space="preserve">      minimum: 1</w:t>
      </w:r>
    </w:p>
    <w:p w14:paraId="3E576A40" w14:textId="77777777" w:rsidR="00D30C1D" w:rsidRDefault="00D30C1D" w:rsidP="00D30C1D">
      <w:pPr>
        <w:pStyle w:val="PL"/>
        <w:rPr>
          <w:lang w:eastAsia="zh-CN"/>
        </w:rPr>
      </w:pPr>
      <w:r>
        <w:rPr>
          <w:lang w:eastAsia="zh-CN"/>
        </w:rPr>
        <w:lastRenderedPageBreak/>
        <w:t xml:space="preserve">      maximum: 300</w:t>
      </w:r>
    </w:p>
    <w:p w14:paraId="3A93E574" w14:textId="77777777" w:rsidR="00D30C1D" w:rsidRDefault="00D30C1D" w:rsidP="00D30C1D">
      <w:pPr>
        <w:pStyle w:val="PL"/>
        <w:rPr>
          <w:lang w:eastAsia="zh-CN"/>
        </w:rPr>
      </w:pPr>
      <w:r>
        <w:rPr>
          <w:lang w:eastAsia="zh-CN"/>
        </w:rPr>
        <w:t xml:space="preserve">    TargetIntegrityRisk:</w:t>
      </w:r>
    </w:p>
    <w:p w14:paraId="56D66290" w14:textId="77777777" w:rsidR="00D30C1D" w:rsidRDefault="00D30C1D" w:rsidP="00D30C1D">
      <w:pPr>
        <w:pStyle w:val="PL"/>
        <w:rPr>
          <w:lang w:eastAsia="zh-CN"/>
        </w:rPr>
      </w:pPr>
      <w:r>
        <w:rPr>
          <w:lang w:eastAsia="zh-CN"/>
        </w:rPr>
        <w:t xml:space="preserve">      description: Contains the target integrity risk</w:t>
      </w:r>
    </w:p>
    <w:p w14:paraId="79901CD4" w14:textId="77777777" w:rsidR="00D30C1D" w:rsidRDefault="00D30C1D" w:rsidP="00D30C1D">
      <w:pPr>
        <w:pStyle w:val="PL"/>
        <w:rPr>
          <w:lang w:eastAsia="zh-CN"/>
        </w:rPr>
      </w:pPr>
      <w:r>
        <w:rPr>
          <w:lang w:eastAsia="zh-CN"/>
        </w:rPr>
        <w:t xml:space="preserve">      type: integer</w:t>
      </w:r>
    </w:p>
    <w:p w14:paraId="28AEEE26" w14:textId="77777777" w:rsidR="00D30C1D" w:rsidRDefault="00D30C1D" w:rsidP="00D30C1D">
      <w:pPr>
        <w:pStyle w:val="PL"/>
        <w:rPr>
          <w:lang w:eastAsia="zh-CN"/>
        </w:rPr>
      </w:pPr>
      <w:r>
        <w:rPr>
          <w:lang w:eastAsia="zh-CN"/>
        </w:rPr>
        <w:t xml:space="preserve">      minimum: 10</w:t>
      </w:r>
    </w:p>
    <w:p w14:paraId="59F2E877" w14:textId="77777777" w:rsidR="00D30C1D" w:rsidRDefault="00D30C1D" w:rsidP="00D30C1D">
      <w:pPr>
        <w:pStyle w:val="PL"/>
        <w:rPr>
          <w:lang w:eastAsia="zh-CN"/>
        </w:rPr>
      </w:pPr>
      <w:r>
        <w:rPr>
          <w:lang w:eastAsia="zh-CN"/>
        </w:rPr>
        <w:t xml:space="preserve">      maximum: 90</w:t>
      </w:r>
    </w:p>
    <w:p w14:paraId="56CD1411" w14:textId="77777777" w:rsidR="00D30C1D" w:rsidRDefault="00D30C1D" w:rsidP="00D30C1D">
      <w:pPr>
        <w:pStyle w:val="PL"/>
        <w:rPr>
          <w:lang w:eastAsia="zh-CN"/>
        </w:rPr>
      </w:pPr>
      <w:r>
        <w:rPr>
          <w:lang w:eastAsia="zh-CN"/>
        </w:rPr>
        <w:t xml:space="preserve">    HorizontalProtectionLevel:</w:t>
      </w:r>
    </w:p>
    <w:p w14:paraId="1487AD2A" w14:textId="77777777" w:rsidR="00D30C1D" w:rsidRDefault="00D30C1D" w:rsidP="00D30C1D">
      <w:pPr>
        <w:pStyle w:val="PL"/>
        <w:rPr>
          <w:lang w:eastAsia="zh-CN"/>
        </w:rPr>
      </w:pPr>
      <w:r>
        <w:rPr>
          <w:lang w:eastAsia="zh-CN"/>
        </w:rPr>
        <w:t xml:space="preserve">      description: Contains the Horizontal Protection Level</w:t>
      </w:r>
    </w:p>
    <w:p w14:paraId="340AE7B2" w14:textId="77777777" w:rsidR="00D30C1D" w:rsidRDefault="00D30C1D" w:rsidP="00D30C1D">
      <w:pPr>
        <w:pStyle w:val="PL"/>
        <w:rPr>
          <w:lang w:eastAsia="zh-CN"/>
        </w:rPr>
      </w:pPr>
      <w:r>
        <w:rPr>
          <w:lang w:eastAsia="zh-CN"/>
        </w:rPr>
        <w:t xml:space="preserve">      type: integer</w:t>
      </w:r>
    </w:p>
    <w:p w14:paraId="21675D6D" w14:textId="77777777" w:rsidR="00D30C1D" w:rsidRDefault="00D30C1D" w:rsidP="00D30C1D">
      <w:pPr>
        <w:pStyle w:val="PL"/>
        <w:rPr>
          <w:lang w:eastAsia="zh-CN"/>
        </w:rPr>
      </w:pPr>
      <w:r>
        <w:rPr>
          <w:lang w:eastAsia="zh-CN"/>
        </w:rPr>
        <w:t xml:space="preserve">      minimum: 0</w:t>
      </w:r>
    </w:p>
    <w:p w14:paraId="1577D633" w14:textId="77777777" w:rsidR="00D30C1D" w:rsidRDefault="00D30C1D" w:rsidP="00D30C1D">
      <w:pPr>
        <w:pStyle w:val="PL"/>
        <w:rPr>
          <w:lang w:eastAsia="zh-CN"/>
        </w:rPr>
      </w:pPr>
      <w:r>
        <w:rPr>
          <w:lang w:eastAsia="zh-CN"/>
        </w:rPr>
        <w:t xml:space="preserve">      maximum: 50000</w:t>
      </w:r>
    </w:p>
    <w:p w14:paraId="31610D76" w14:textId="77777777" w:rsidR="00D30C1D" w:rsidRDefault="00D30C1D" w:rsidP="00D30C1D">
      <w:pPr>
        <w:pStyle w:val="PL"/>
        <w:rPr>
          <w:lang w:eastAsia="zh-CN"/>
        </w:rPr>
      </w:pPr>
      <w:r>
        <w:rPr>
          <w:lang w:eastAsia="zh-CN"/>
        </w:rPr>
        <w:t xml:space="preserve">    VerticalProtectionLevel:</w:t>
      </w:r>
    </w:p>
    <w:p w14:paraId="734E44C7" w14:textId="77777777" w:rsidR="00D30C1D" w:rsidRDefault="00D30C1D" w:rsidP="00D30C1D">
      <w:pPr>
        <w:pStyle w:val="PL"/>
        <w:rPr>
          <w:lang w:eastAsia="zh-CN"/>
        </w:rPr>
      </w:pPr>
      <w:r>
        <w:rPr>
          <w:lang w:eastAsia="zh-CN"/>
        </w:rPr>
        <w:t xml:space="preserve">      description: Contains the Vertical Protection Level</w:t>
      </w:r>
    </w:p>
    <w:p w14:paraId="1CB16920" w14:textId="77777777" w:rsidR="00D30C1D" w:rsidRDefault="00D30C1D" w:rsidP="00D30C1D">
      <w:pPr>
        <w:pStyle w:val="PL"/>
        <w:rPr>
          <w:lang w:eastAsia="zh-CN"/>
        </w:rPr>
      </w:pPr>
      <w:r>
        <w:rPr>
          <w:lang w:eastAsia="zh-CN"/>
        </w:rPr>
        <w:t xml:space="preserve">      type: integer</w:t>
      </w:r>
    </w:p>
    <w:p w14:paraId="5D1ABA94" w14:textId="77777777" w:rsidR="00D30C1D" w:rsidRDefault="00D30C1D" w:rsidP="00D30C1D">
      <w:pPr>
        <w:pStyle w:val="PL"/>
        <w:rPr>
          <w:lang w:eastAsia="zh-CN"/>
        </w:rPr>
      </w:pPr>
      <w:r>
        <w:rPr>
          <w:lang w:eastAsia="zh-CN"/>
        </w:rPr>
        <w:t xml:space="preserve">      minimum: 0</w:t>
      </w:r>
    </w:p>
    <w:p w14:paraId="181B1C81" w14:textId="6574A451" w:rsidR="00D30C1D" w:rsidRDefault="00D30C1D" w:rsidP="00D30C1D">
      <w:pPr>
        <w:pStyle w:val="PL"/>
        <w:rPr>
          <w:lang w:eastAsia="zh-CN"/>
        </w:rPr>
      </w:pPr>
      <w:r>
        <w:rPr>
          <w:lang w:eastAsia="zh-CN"/>
        </w:rPr>
        <w:t xml:space="preserve">      maximum: 50000</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6380A294" w14:textId="77777777" w:rsidR="00B7044A" w:rsidRPr="006306AB" w:rsidRDefault="00B7044A" w:rsidP="008D72A7">
      <w:pPr>
        <w:pStyle w:val="PL"/>
        <w:rPr>
          <w:lang w:eastAsia="zh-CN"/>
        </w:rPr>
      </w:pPr>
      <w:r>
        <w:t xml:space="preserve">            - </w:t>
      </w:r>
      <w:r w:rsidRPr="00533B64">
        <w:t>5GC_MT_LR</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lastRenderedPageBreak/>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3FEA9261" w14:textId="56CCD908" w:rsidR="004141B8" w:rsidRDefault="006C5D01" w:rsidP="004141B8">
      <w:pPr>
        <w:pStyle w:val="PL"/>
      </w:pPr>
      <w:r>
        <w:t xml:space="preserve">        - type: string</w:t>
      </w:r>
    </w:p>
    <w:p w14:paraId="0BAEE126" w14:textId="7ED30B59" w:rsidR="00161FFE" w:rsidRDefault="00161FFE" w:rsidP="004141B8">
      <w:pPr>
        <w:pStyle w:val="PL"/>
        <w:rPr>
          <w:lang w:eastAsia="zh-CN"/>
        </w:rPr>
      </w:pPr>
    </w:p>
    <w:p w14:paraId="32B42202" w14:textId="77777777" w:rsidR="00161FFE" w:rsidRDefault="00161FFE" w:rsidP="00161FFE">
      <w:pPr>
        <w:pStyle w:val="PL"/>
        <w:rPr>
          <w:lang w:eastAsia="zh-CN"/>
        </w:rPr>
      </w:pPr>
      <w:r>
        <w:rPr>
          <w:lang w:eastAsia="zh-CN"/>
        </w:rPr>
        <w:t xml:space="preserve">    IntegrityComputingEntity:</w:t>
      </w:r>
    </w:p>
    <w:p w14:paraId="43898849" w14:textId="77777777" w:rsidR="00161FFE" w:rsidRDefault="00161FFE" w:rsidP="00161FFE">
      <w:pPr>
        <w:pStyle w:val="PL"/>
        <w:rPr>
          <w:lang w:eastAsia="zh-CN"/>
        </w:rPr>
      </w:pPr>
      <w:r>
        <w:rPr>
          <w:lang w:eastAsia="zh-CN"/>
        </w:rPr>
        <w:t xml:space="preserve">      description: Integrity Computing Entity</w:t>
      </w:r>
    </w:p>
    <w:p w14:paraId="0E3E1F08" w14:textId="77777777" w:rsidR="00161FFE" w:rsidRDefault="00161FFE" w:rsidP="00161FFE">
      <w:pPr>
        <w:pStyle w:val="PL"/>
        <w:rPr>
          <w:lang w:eastAsia="zh-CN"/>
        </w:rPr>
      </w:pPr>
      <w:r>
        <w:rPr>
          <w:lang w:eastAsia="zh-CN"/>
        </w:rPr>
        <w:t xml:space="preserve">      anyOf:</w:t>
      </w:r>
    </w:p>
    <w:p w14:paraId="00392677" w14:textId="77777777" w:rsidR="00161FFE" w:rsidRDefault="00161FFE" w:rsidP="00161FFE">
      <w:pPr>
        <w:pStyle w:val="PL"/>
        <w:rPr>
          <w:lang w:eastAsia="zh-CN"/>
        </w:rPr>
      </w:pPr>
      <w:r>
        <w:rPr>
          <w:lang w:eastAsia="zh-CN"/>
        </w:rPr>
        <w:t xml:space="preserve">        - type: string</w:t>
      </w:r>
    </w:p>
    <w:p w14:paraId="2B854B52" w14:textId="77777777" w:rsidR="00161FFE" w:rsidRDefault="00161FFE" w:rsidP="00161FFE">
      <w:pPr>
        <w:pStyle w:val="PL"/>
        <w:rPr>
          <w:lang w:eastAsia="zh-CN"/>
        </w:rPr>
      </w:pPr>
      <w:r>
        <w:rPr>
          <w:lang w:eastAsia="zh-CN"/>
        </w:rPr>
        <w:t xml:space="preserve">          enum:</w:t>
      </w:r>
    </w:p>
    <w:p w14:paraId="33A74316" w14:textId="77777777" w:rsidR="00161FFE" w:rsidRDefault="00161FFE" w:rsidP="00161FFE">
      <w:pPr>
        <w:pStyle w:val="PL"/>
        <w:rPr>
          <w:lang w:eastAsia="zh-CN"/>
        </w:rPr>
      </w:pPr>
      <w:r>
        <w:rPr>
          <w:lang w:eastAsia="zh-CN"/>
        </w:rPr>
        <w:t xml:space="preserve">            - UE</w:t>
      </w:r>
    </w:p>
    <w:p w14:paraId="32C570FE" w14:textId="77777777" w:rsidR="00161FFE" w:rsidRDefault="00161FFE" w:rsidP="00161FFE">
      <w:pPr>
        <w:pStyle w:val="PL"/>
        <w:rPr>
          <w:lang w:eastAsia="zh-CN"/>
        </w:rPr>
      </w:pPr>
      <w:r>
        <w:rPr>
          <w:lang w:eastAsia="zh-CN"/>
        </w:rPr>
        <w:t xml:space="preserve">            - LMF</w:t>
      </w:r>
    </w:p>
    <w:p w14:paraId="5B8C9D7C" w14:textId="77777777" w:rsidR="00161FFE" w:rsidRDefault="00161FFE" w:rsidP="00161FFE">
      <w:pPr>
        <w:pStyle w:val="PL"/>
        <w:rPr>
          <w:lang w:eastAsia="zh-CN"/>
        </w:rPr>
      </w:pPr>
      <w:r>
        <w:rPr>
          <w:lang w:eastAsia="zh-CN"/>
        </w:rPr>
        <w:t xml:space="preserve">            - BOTH</w:t>
      </w:r>
    </w:p>
    <w:p w14:paraId="0167638D" w14:textId="3C827663" w:rsidR="00161FFE" w:rsidRDefault="00161FFE" w:rsidP="00161FFE">
      <w:pPr>
        <w:pStyle w:val="PL"/>
        <w:rPr>
          <w:lang w:eastAsia="zh-CN"/>
        </w:rPr>
      </w:pPr>
      <w:r>
        <w:rPr>
          <w:lang w:eastAsia="zh-CN"/>
        </w:rPr>
        <w:t xml:space="preserve">        - type: string</w:t>
      </w:r>
    </w:p>
    <w:p w14:paraId="56370394" w14:textId="77777777" w:rsidR="008D72A7" w:rsidRDefault="008D72A7" w:rsidP="00EF4063">
      <w:pPr>
        <w:pStyle w:val="Heading8"/>
        <w:rPr>
          <w:lang w:eastAsia="zh-CN"/>
        </w:rPr>
      </w:pPr>
      <w:bookmarkStart w:id="1259" w:name="_Toc26202363"/>
      <w:bookmarkStart w:id="1260" w:name="_Toc22624302"/>
      <w:bookmarkStart w:id="1261" w:name="_Toc22141100"/>
      <w:bookmarkStart w:id="1262" w:name="_Toc18853102"/>
      <w:bookmarkStart w:id="1263" w:name="_Toc26202549"/>
      <w:bookmarkStart w:id="1264" w:name="_Toc34804262"/>
      <w:bookmarkStart w:id="1265" w:name="_Toc35935833"/>
      <w:bookmarkStart w:id="1266" w:name="_Toc45030053"/>
      <w:bookmarkStart w:id="1267" w:name="_Toc51922414"/>
      <w:bookmarkStart w:id="1268" w:name="_Toc51922833"/>
      <w:bookmarkStart w:id="1269" w:name="_Toc114771365"/>
      <w:bookmarkStart w:id="1270" w:name="_Toc138344329"/>
      <w:bookmarkStart w:id="1271" w:name="_Toc153817319"/>
      <w:bookmarkStart w:id="1272" w:name="_Toc169685280"/>
      <w:bookmarkStart w:id="1273" w:name="historyclause"/>
      <w:r>
        <w:lastRenderedPageBreak/>
        <w:t>Annex B (informative):</w:t>
      </w:r>
      <w:r>
        <w:br/>
        <w:t>Change history</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bookmarkEnd w:id="1273"/>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00000" w:rsidP="00F60DFE">
            <w:pPr>
              <w:pStyle w:val="TAC"/>
              <w:rPr>
                <w:sz w:val="16"/>
                <w:szCs w:val="16"/>
                <w:lang w:eastAsia="zh-CN"/>
              </w:rPr>
            </w:pPr>
            <w:hyperlink r:id="rId32"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00000" w:rsidP="00F60DFE">
            <w:pPr>
              <w:pStyle w:val="TAC"/>
              <w:rPr>
                <w:sz w:val="16"/>
                <w:szCs w:val="16"/>
                <w:lang w:eastAsia="zh-CN"/>
              </w:rPr>
            </w:pPr>
            <w:hyperlink r:id="rId33"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00000" w:rsidP="00F60DFE">
            <w:pPr>
              <w:pStyle w:val="TAC"/>
              <w:rPr>
                <w:sz w:val="16"/>
                <w:szCs w:val="16"/>
                <w:lang w:eastAsia="zh-CN"/>
              </w:rPr>
            </w:pPr>
            <w:hyperlink r:id="rId34"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00000" w:rsidP="00F60DFE">
            <w:pPr>
              <w:pStyle w:val="TAC"/>
              <w:rPr>
                <w:sz w:val="16"/>
                <w:szCs w:val="16"/>
                <w:lang w:eastAsia="zh-CN"/>
              </w:rPr>
            </w:pPr>
            <w:hyperlink r:id="rId35"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00000" w:rsidP="00F60DFE">
            <w:pPr>
              <w:pStyle w:val="TAC"/>
              <w:rPr>
                <w:sz w:val="16"/>
                <w:szCs w:val="16"/>
                <w:lang w:eastAsia="zh-CN"/>
              </w:rPr>
            </w:pPr>
            <w:hyperlink r:id="rId36"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00000" w:rsidP="00F60DFE">
            <w:pPr>
              <w:pStyle w:val="TAC"/>
              <w:rPr>
                <w:sz w:val="16"/>
                <w:szCs w:val="16"/>
                <w:lang w:eastAsia="zh-CN"/>
              </w:rPr>
            </w:pPr>
            <w:hyperlink r:id="rId37"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00000" w:rsidP="00840EA9">
            <w:pPr>
              <w:pStyle w:val="TAC"/>
              <w:rPr>
                <w:sz w:val="16"/>
                <w:szCs w:val="16"/>
                <w:lang w:eastAsia="zh-CN"/>
              </w:rPr>
            </w:pPr>
            <w:hyperlink r:id="rId38"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00000" w:rsidP="00840EA9">
            <w:pPr>
              <w:pStyle w:val="TAC"/>
              <w:rPr>
                <w:sz w:val="16"/>
                <w:szCs w:val="16"/>
                <w:lang w:eastAsia="zh-CN"/>
              </w:rPr>
            </w:pPr>
            <w:hyperlink r:id="rId39"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1D2245" w14:paraId="4C6C9A66"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4C05AC92" w14:textId="2CB234F6" w:rsidR="001D2245" w:rsidRDefault="001D2245" w:rsidP="001D2245">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3</w:t>
            </w:r>
            <w:r>
              <w:rPr>
                <w:rFonts w:eastAsiaTheme="minorEastAsia" w:hint="eastAsia"/>
                <w:sz w:val="16"/>
                <w:szCs w:val="16"/>
                <w:lang w:eastAsia="zh-CN"/>
              </w:rPr>
              <w:t>-0</w:t>
            </w:r>
            <w:r>
              <w:rPr>
                <w:rFonts w:eastAsiaTheme="minor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A3562" w14:textId="6DB9A2CB" w:rsidR="001D2245" w:rsidRPr="000160E0" w:rsidRDefault="001D2245" w:rsidP="001D2245">
            <w:pPr>
              <w:pStyle w:val="TAC"/>
              <w:rPr>
                <w:sz w:val="16"/>
                <w:szCs w:val="16"/>
                <w:lang w:eastAsia="zh-CN"/>
              </w:rPr>
            </w:pPr>
            <w:r w:rsidRPr="000160E0">
              <w:rPr>
                <w:sz w:val="16"/>
                <w:szCs w:val="16"/>
              </w:rPr>
              <w:t>CT#</w:t>
            </w:r>
            <w:r>
              <w:rPr>
                <w:sz w:val="16"/>
                <w:szCs w:val="16"/>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EA9FF" w14:textId="1EDB22CC" w:rsidR="001D2245" w:rsidRPr="005751B7" w:rsidRDefault="001D2245" w:rsidP="001D2245">
            <w:pPr>
              <w:pStyle w:val="TAC"/>
              <w:rPr>
                <w:rFonts w:eastAsiaTheme="minorEastAsia"/>
                <w:sz w:val="16"/>
                <w:szCs w:val="16"/>
                <w:lang w:eastAsia="zh-CN"/>
              </w:rPr>
            </w:pPr>
            <w:r w:rsidRPr="001D2245">
              <w:rPr>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C7AB9" w14:textId="47338879" w:rsidR="001D2245" w:rsidRDefault="001D2245" w:rsidP="001D2245">
            <w:pPr>
              <w:pStyle w:val="TAL"/>
              <w:rPr>
                <w:rFonts w:eastAsiaTheme="minorEastAsia" w:cs="Arial"/>
                <w:sz w:val="16"/>
                <w:szCs w:val="16"/>
                <w:lang w:eastAsia="zh-CN"/>
              </w:rPr>
            </w:pPr>
            <w:r w:rsidRPr="001D2245">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D1F1" w14:textId="32C2F535" w:rsidR="001D2245" w:rsidRDefault="001D2245" w:rsidP="001D224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ED003" w14:textId="449395A3" w:rsidR="001D2245" w:rsidRDefault="001D2245" w:rsidP="001D2245">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FEC52D" w14:textId="6B9F4833" w:rsidR="001D2245" w:rsidRPr="005751B7" w:rsidRDefault="001D2245" w:rsidP="001D2245">
            <w:pPr>
              <w:pStyle w:val="TAL"/>
              <w:rPr>
                <w:rFonts w:cs="Arial"/>
                <w:sz w:val="16"/>
                <w:szCs w:val="16"/>
              </w:rPr>
            </w:pPr>
            <w:r w:rsidRPr="006D73C3">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F3121" w14:textId="47E2F3E4" w:rsidR="001D2245" w:rsidRDefault="001D2245" w:rsidP="001D2245">
            <w:pPr>
              <w:pStyle w:val="TAC"/>
              <w:rPr>
                <w:rFonts w:eastAsiaTheme="minorEastAsia"/>
                <w:sz w:val="16"/>
                <w:szCs w:val="16"/>
                <w:lang w:eastAsia="zh-CN"/>
              </w:rPr>
            </w:pPr>
            <w:r>
              <w:rPr>
                <w:rFonts w:eastAsiaTheme="minorEastAsia" w:hint="eastAsia"/>
                <w:sz w:val="16"/>
                <w:szCs w:val="16"/>
                <w:lang w:eastAsia="zh-CN"/>
              </w:rPr>
              <w:t>17.</w:t>
            </w:r>
            <w:r>
              <w:rPr>
                <w:rFonts w:eastAsiaTheme="minorEastAsia"/>
                <w:sz w:val="16"/>
                <w:szCs w:val="16"/>
                <w:lang w:eastAsia="zh-CN"/>
              </w:rPr>
              <w:t>7</w:t>
            </w:r>
            <w:r>
              <w:rPr>
                <w:rFonts w:eastAsiaTheme="minorEastAsia" w:hint="eastAsia"/>
                <w:sz w:val="16"/>
                <w:szCs w:val="16"/>
                <w:lang w:eastAsia="zh-CN"/>
              </w:rPr>
              <w:t>.0</w:t>
            </w:r>
          </w:p>
        </w:tc>
      </w:tr>
      <w:tr w:rsidR="001D2245" w14:paraId="60C98236"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2DA47C84" w14:textId="43B9ACA5" w:rsidR="001D2245" w:rsidRDefault="001D2245" w:rsidP="001D2245">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3</w:t>
            </w:r>
            <w:r>
              <w:rPr>
                <w:rFonts w:eastAsiaTheme="minorEastAsia" w:hint="eastAsia"/>
                <w:sz w:val="16"/>
                <w:szCs w:val="16"/>
                <w:lang w:eastAsia="zh-CN"/>
              </w:rPr>
              <w:t>-0</w:t>
            </w:r>
            <w:r>
              <w:rPr>
                <w:rFonts w:eastAsiaTheme="minor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9AE9E" w14:textId="785EDC66" w:rsidR="001D2245" w:rsidRPr="000160E0" w:rsidRDefault="001D2245" w:rsidP="001D2245">
            <w:pPr>
              <w:pStyle w:val="TAC"/>
              <w:rPr>
                <w:sz w:val="16"/>
                <w:szCs w:val="16"/>
                <w:lang w:eastAsia="zh-CN"/>
              </w:rPr>
            </w:pPr>
            <w:r w:rsidRPr="000160E0">
              <w:rPr>
                <w:sz w:val="16"/>
                <w:szCs w:val="16"/>
              </w:rPr>
              <w:t>CT#</w:t>
            </w:r>
            <w:r>
              <w:rPr>
                <w:sz w:val="16"/>
                <w:szCs w:val="16"/>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CB500" w14:textId="7157AE3B" w:rsidR="001D2245" w:rsidRPr="005751B7" w:rsidRDefault="001D332F" w:rsidP="001D2245">
            <w:pPr>
              <w:pStyle w:val="TAC"/>
              <w:rPr>
                <w:rFonts w:eastAsiaTheme="minorEastAsia"/>
                <w:sz w:val="16"/>
                <w:szCs w:val="16"/>
                <w:lang w:eastAsia="zh-CN"/>
              </w:rPr>
            </w:pPr>
            <w:r w:rsidRPr="001D332F">
              <w:rPr>
                <w:sz w:val="16"/>
                <w:szCs w:val="16"/>
                <w:lang w:eastAsia="zh-CN"/>
              </w:rPr>
              <w:t>CP-231085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86D0F" w14:textId="39E2B093" w:rsidR="001D2245" w:rsidRDefault="00124A85" w:rsidP="001D2245">
            <w:pPr>
              <w:pStyle w:val="TAL"/>
              <w:rPr>
                <w:rFonts w:eastAsiaTheme="minorEastAsia" w:cs="Arial"/>
                <w:sz w:val="16"/>
                <w:szCs w:val="16"/>
                <w:lang w:eastAsia="zh-CN"/>
              </w:rPr>
            </w:pPr>
            <w:r w:rsidRPr="00124A85">
              <w:rPr>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CAACB" w14:textId="16E946EE" w:rsidR="001D2245" w:rsidRDefault="00124A85" w:rsidP="001D224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11F7D" w14:textId="5384C2DF" w:rsidR="001D2245" w:rsidRDefault="001D2245" w:rsidP="001D2245">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91CDE9" w14:textId="5606C80C" w:rsidR="001D2245" w:rsidRPr="005751B7" w:rsidRDefault="001D2245" w:rsidP="001D2245">
            <w:pPr>
              <w:pStyle w:val="TAL"/>
              <w:rPr>
                <w:rFonts w:cs="Arial"/>
                <w:sz w:val="16"/>
                <w:szCs w:val="16"/>
              </w:rPr>
            </w:pPr>
            <w:r w:rsidRPr="001D2245">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532C4" w14:textId="2EC3D4C6" w:rsidR="001D2245" w:rsidRDefault="001D2245" w:rsidP="001D2245">
            <w:pPr>
              <w:pStyle w:val="TAC"/>
              <w:rPr>
                <w:rFonts w:eastAsiaTheme="minorEastAsia"/>
                <w:sz w:val="16"/>
                <w:szCs w:val="16"/>
                <w:lang w:eastAsia="zh-CN"/>
              </w:rPr>
            </w:pPr>
            <w:r>
              <w:rPr>
                <w:rFonts w:eastAsiaTheme="minorEastAsia" w:hint="eastAsia"/>
                <w:sz w:val="16"/>
                <w:szCs w:val="16"/>
                <w:lang w:eastAsia="zh-CN"/>
              </w:rPr>
              <w:t>17.</w:t>
            </w:r>
            <w:r>
              <w:rPr>
                <w:rFonts w:eastAsiaTheme="minorEastAsia"/>
                <w:sz w:val="16"/>
                <w:szCs w:val="16"/>
                <w:lang w:eastAsia="zh-CN"/>
              </w:rPr>
              <w:t>7</w:t>
            </w:r>
            <w:r>
              <w:rPr>
                <w:rFonts w:eastAsiaTheme="minorEastAsia" w:hint="eastAsia"/>
                <w:sz w:val="16"/>
                <w:szCs w:val="16"/>
                <w:lang w:eastAsia="zh-CN"/>
              </w:rPr>
              <w:t>.0</w:t>
            </w:r>
          </w:p>
        </w:tc>
      </w:tr>
      <w:tr w:rsidR="00042117" w14:paraId="2045AC39"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32CE7BAD" w14:textId="3FCAF89D" w:rsidR="00042117" w:rsidRDefault="00042117" w:rsidP="001D2245">
            <w:pPr>
              <w:pStyle w:val="TAC"/>
              <w:rPr>
                <w:rFonts w:eastAsiaTheme="minorEastAsia"/>
                <w:sz w:val="16"/>
                <w:szCs w:val="16"/>
                <w:lang w:eastAsia="zh-CN"/>
              </w:rPr>
            </w:pPr>
            <w:r>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B5B03" w14:textId="7257162E" w:rsidR="00042117" w:rsidRPr="000160E0" w:rsidRDefault="008C5E5A" w:rsidP="001D2245">
            <w:pPr>
              <w:pStyle w:val="TAC"/>
              <w:rPr>
                <w:sz w:val="16"/>
                <w:szCs w:val="16"/>
              </w:rPr>
            </w:pPr>
            <w:r w:rsidRPr="000160E0">
              <w:rPr>
                <w:sz w:val="16"/>
                <w:szCs w:val="16"/>
              </w:rPr>
              <w:t>CT#</w:t>
            </w:r>
            <w:r>
              <w:rPr>
                <w:sz w:val="16"/>
                <w:szCs w:val="16"/>
              </w:rPr>
              <w: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8F60A6" w14:textId="01632312" w:rsidR="00042117" w:rsidRPr="001D332F" w:rsidRDefault="00A92E45" w:rsidP="001D2245">
            <w:pPr>
              <w:pStyle w:val="TAC"/>
              <w:rPr>
                <w:sz w:val="16"/>
                <w:szCs w:val="16"/>
                <w:lang w:eastAsia="zh-CN"/>
              </w:rPr>
            </w:pPr>
            <w:r w:rsidRPr="00A92E45">
              <w:rPr>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BA2FC" w14:textId="1F0CB7BC" w:rsidR="00042117" w:rsidRPr="00124A85" w:rsidRDefault="007B5693" w:rsidP="001D2245">
            <w:pPr>
              <w:pStyle w:val="TAL"/>
              <w:rPr>
                <w:sz w:val="16"/>
                <w:szCs w:val="16"/>
                <w:lang w:eastAsia="zh-CN"/>
              </w:rPr>
            </w:pPr>
            <w:r w:rsidRPr="007B5693">
              <w:rPr>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7FDB" w14:textId="2801C648" w:rsidR="00042117" w:rsidRDefault="007B5693" w:rsidP="001D224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DB406" w14:textId="6872C120" w:rsidR="00042117" w:rsidRDefault="007B5693" w:rsidP="001D2245">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01E40" w14:textId="7673AD40" w:rsidR="00042117" w:rsidRPr="001D2245" w:rsidRDefault="00BE673F" w:rsidP="001D2245">
            <w:pPr>
              <w:pStyle w:val="TAL"/>
              <w:rPr>
                <w:rFonts w:cs="Arial"/>
                <w:sz w:val="16"/>
                <w:szCs w:val="16"/>
              </w:rPr>
            </w:pPr>
            <w:r w:rsidRPr="00BE673F">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54F73" w14:textId="35A7B750" w:rsidR="00042117" w:rsidRDefault="007B5693" w:rsidP="001D2245">
            <w:pPr>
              <w:pStyle w:val="TAC"/>
              <w:rPr>
                <w:rFonts w:eastAsiaTheme="minorEastAsia"/>
                <w:sz w:val="16"/>
                <w:szCs w:val="16"/>
                <w:lang w:eastAsia="zh-CN"/>
              </w:rPr>
            </w:pPr>
            <w:r>
              <w:rPr>
                <w:rFonts w:eastAsiaTheme="minorEastAsia"/>
                <w:sz w:val="16"/>
                <w:szCs w:val="16"/>
                <w:lang w:eastAsia="zh-CN"/>
              </w:rPr>
              <w:t>17.8.0</w:t>
            </w:r>
          </w:p>
        </w:tc>
      </w:tr>
      <w:tr w:rsidR="00042117" w14:paraId="50E76C29"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65E0F801" w14:textId="57C328A6" w:rsidR="00042117" w:rsidRDefault="00042117" w:rsidP="001D2245">
            <w:pPr>
              <w:pStyle w:val="TAC"/>
              <w:rPr>
                <w:rFonts w:eastAsiaTheme="minorEastAsia"/>
                <w:sz w:val="16"/>
                <w:szCs w:val="16"/>
                <w:lang w:eastAsia="zh-CN"/>
              </w:rPr>
            </w:pPr>
            <w:r>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72BB0" w14:textId="5A16C747" w:rsidR="00042117" w:rsidRPr="000160E0" w:rsidRDefault="008C5E5A" w:rsidP="001D2245">
            <w:pPr>
              <w:pStyle w:val="TAC"/>
              <w:rPr>
                <w:sz w:val="16"/>
                <w:szCs w:val="16"/>
              </w:rPr>
            </w:pPr>
            <w:r w:rsidRPr="000160E0">
              <w:rPr>
                <w:sz w:val="16"/>
                <w:szCs w:val="16"/>
              </w:rPr>
              <w:t>CT#</w:t>
            </w:r>
            <w:r>
              <w:rPr>
                <w:sz w:val="16"/>
                <w:szCs w:val="16"/>
              </w:rPr>
              <w: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C73B2EF" w14:textId="2BADE046" w:rsidR="00042117" w:rsidRPr="001D332F" w:rsidRDefault="00D7375E" w:rsidP="001D2245">
            <w:pPr>
              <w:pStyle w:val="TAC"/>
              <w:rPr>
                <w:sz w:val="16"/>
                <w:szCs w:val="16"/>
                <w:lang w:eastAsia="zh-CN"/>
              </w:rPr>
            </w:pPr>
            <w:r w:rsidRPr="00D7375E">
              <w:rPr>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47D46" w14:textId="57E8CC53" w:rsidR="00042117" w:rsidRPr="00124A85" w:rsidRDefault="007B5693" w:rsidP="001D2245">
            <w:pPr>
              <w:pStyle w:val="TAL"/>
              <w:rPr>
                <w:sz w:val="16"/>
                <w:szCs w:val="16"/>
                <w:lang w:eastAsia="zh-CN"/>
              </w:rPr>
            </w:pPr>
            <w:r w:rsidRPr="007B5693">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6E057" w14:textId="0B82ADC9" w:rsidR="00042117" w:rsidRDefault="007B5693" w:rsidP="001D224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93176" w14:textId="06CEC38B" w:rsidR="00042117" w:rsidRDefault="007B5693" w:rsidP="001D2245">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B5D20" w14:textId="0BE00A43" w:rsidR="00042117" w:rsidRPr="001D2245" w:rsidRDefault="00BE673F" w:rsidP="001D2245">
            <w:pPr>
              <w:pStyle w:val="TAL"/>
              <w:rPr>
                <w:rFonts w:cs="Arial"/>
                <w:sz w:val="16"/>
                <w:szCs w:val="16"/>
              </w:rPr>
            </w:pPr>
            <w:r w:rsidRPr="00BE673F">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065A0" w14:textId="5BDF5ADB" w:rsidR="00042117" w:rsidRDefault="007B5693" w:rsidP="001D2245">
            <w:pPr>
              <w:pStyle w:val="TAC"/>
              <w:rPr>
                <w:rFonts w:eastAsiaTheme="minorEastAsia"/>
                <w:sz w:val="16"/>
                <w:szCs w:val="16"/>
                <w:lang w:eastAsia="zh-CN"/>
              </w:rPr>
            </w:pPr>
            <w:r>
              <w:rPr>
                <w:rFonts w:eastAsiaTheme="minorEastAsia"/>
                <w:sz w:val="16"/>
                <w:szCs w:val="16"/>
                <w:lang w:eastAsia="zh-CN"/>
              </w:rPr>
              <w:t>17.8.0</w:t>
            </w:r>
          </w:p>
        </w:tc>
      </w:tr>
      <w:tr w:rsidR="00042117" w14:paraId="1C017750"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07AF610B" w14:textId="036AE146" w:rsidR="00042117" w:rsidRDefault="00042117" w:rsidP="001D2245">
            <w:pPr>
              <w:pStyle w:val="TAC"/>
              <w:rPr>
                <w:rFonts w:eastAsiaTheme="minorEastAsia"/>
                <w:sz w:val="16"/>
                <w:szCs w:val="16"/>
                <w:lang w:eastAsia="zh-CN"/>
              </w:rPr>
            </w:pPr>
            <w:r>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2A968B" w14:textId="26391A5E" w:rsidR="00042117" w:rsidRPr="000160E0" w:rsidRDefault="008C5E5A" w:rsidP="001D2245">
            <w:pPr>
              <w:pStyle w:val="TAC"/>
              <w:rPr>
                <w:sz w:val="16"/>
                <w:szCs w:val="16"/>
              </w:rPr>
            </w:pPr>
            <w:r w:rsidRPr="000160E0">
              <w:rPr>
                <w:sz w:val="16"/>
                <w:szCs w:val="16"/>
              </w:rPr>
              <w:t>CT#</w:t>
            </w:r>
            <w:r>
              <w:rPr>
                <w:sz w:val="16"/>
                <w:szCs w:val="16"/>
              </w:rPr>
              <w: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DE517F" w14:textId="239D0BAA" w:rsidR="00042117" w:rsidRPr="001D332F" w:rsidRDefault="00D7375E" w:rsidP="001D2245">
            <w:pPr>
              <w:pStyle w:val="TAC"/>
              <w:rPr>
                <w:sz w:val="16"/>
                <w:szCs w:val="16"/>
                <w:lang w:eastAsia="zh-CN"/>
              </w:rPr>
            </w:pPr>
            <w:r w:rsidRPr="00D7375E">
              <w:rPr>
                <w:sz w:val="16"/>
                <w:szCs w:val="16"/>
                <w:lang w:eastAsia="zh-CN"/>
              </w:rPr>
              <w:t>CP-232074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970D8" w14:textId="63FD32D5" w:rsidR="00042117" w:rsidRPr="00124A85" w:rsidRDefault="007B5693" w:rsidP="001D2245">
            <w:pPr>
              <w:pStyle w:val="TAL"/>
              <w:rPr>
                <w:sz w:val="16"/>
                <w:szCs w:val="16"/>
                <w:lang w:eastAsia="zh-CN"/>
              </w:rPr>
            </w:pPr>
            <w:r w:rsidRPr="007B5693">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AE41C" w14:textId="7014B214" w:rsidR="00042117" w:rsidRDefault="007B5693" w:rsidP="001D224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DF79E" w14:textId="1BE776F5" w:rsidR="00042117" w:rsidRDefault="007B5693" w:rsidP="001D2245">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A811C2C" w14:textId="07FFF14C" w:rsidR="00042117" w:rsidRPr="001D2245" w:rsidRDefault="00BE673F" w:rsidP="001D2245">
            <w:pPr>
              <w:pStyle w:val="TAL"/>
              <w:rPr>
                <w:rFonts w:cs="Arial"/>
                <w:sz w:val="16"/>
                <w:szCs w:val="16"/>
              </w:rPr>
            </w:pPr>
            <w:r w:rsidRPr="00BE673F">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2B188" w14:textId="3E53126F" w:rsidR="00042117" w:rsidRDefault="00BE673F" w:rsidP="001D2245">
            <w:pPr>
              <w:pStyle w:val="TAC"/>
              <w:rPr>
                <w:rFonts w:eastAsiaTheme="minorEastAsia"/>
                <w:sz w:val="16"/>
                <w:szCs w:val="16"/>
                <w:lang w:eastAsia="zh-CN"/>
              </w:rPr>
            </w:pPr>
            <w:r>
              <w:rPr>
                <w:rFonts w:eastAsiaTheme="minorEastAsia"/>
                <w:sz w:val="16"/>
                <w:szCs w:val="16"/>
                <w:lang w:eastAsia="zh-CN"/>
              </w:rPr>
              <w:t>17.8.0</w:t>
            </w:r>
          </w:p>
        </w:tc>
      </w:tr>
      <w:tr w:rsidR="002A3513" w14:paraId="2CCE8181"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4318336A" w14:textId="170C45EA" w:rsidR="002A3513" w:rsidRDefault="002A3513" w:rsidP="002A3513">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9345E" w14:textId="18863528" w:rsidR="002A3513" w:rsidRPr="000160E0" w:rsidRDefault="002A3513" w:rsidP="002A3513">
            <w:pPr>
              <w:pStyle w:val="TAC"/>
              <w:rPr>
                <w:sz w:val="16"/>
                <w:szCs w:val="16"/>
              </w:rPr>
            </w:pPr>
            <w:r w:rsidRPr="000160E0">
              <w:rPr>
                <w:sz w:val="16"/>
                <w:szCs w:val="16"/>
              </w:rPr>
              <w:t>CT#</w:t>
            </w:r>
            <w:r>
              <w:rPr>
                <w:sz w:val="16"/>
                <w:szCs w:val="16"/>
              </w:rPr>
              <w: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EDAAFDF" w14:textId="441723C4" w:rsidR="002A3513" w:rsidRPr="00D7375E" w:rsidRDefault="00E62674" w:rsidP="002A3513">
            <w:pPr>
              <w:pStyle w:val="TAC"/>
              <w:rPr>
                <w:sz w:val="16"/>
                <w:szCs w:val="16"/>
                <w:lang w:eastAsia="zh-CN"/>
              </w:rPr>
            </w:pPr>
            <w:r w:rsidRPr="00E62674">
              <w:rPr>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9E0EB" w14:textId="42A5C8C7" w:rsidR="002A3513" w:rsidRPr="007B5693" w:rsidRDefault="002A3513" w:rsidP="002A3513">
            <w:pPr>
              <w:pStyle w:val="TAL"/>
              <w:rPr>
                <w:sz w:val="16"/>
                <w:szCs w:val="16"/>
                <w:lang w:eastAsia="zh-CN"/>
              </w:rPr>
            </w:pPr>
            <w:r w:rsidRPr="007B5693">
              <w:rPr>
                <w:sz w:val="16"/>
                <w:szCs w:val="16"/>
                <w:lang w:eastAsia="zh-CN"/>
              </w:rPr>
              <w:t>01</w:t>
            </w:r>
            <w:r>
              <w:rPr>
                <w:sz w:val="16"/>
                <w:szCs w:val="16"/>
                <w:lang w:eastAsia="zh-CN"/>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66838" w14:textId="22955B62" w:rsidR="002A3513" w:rsidRDefault="002A3513" w:rsidP="002A3513">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905CF" w14:textId="082EB96E" w:rsidR="002A3513" w:rsidRDefault="002A3513" w:rsidP="002A3513">
            <w:pPr>
              <w:pStyle w:val="TAL"/>
              <w:jc w:val="center"/>
              <w:rPr>
                <w:rFonts w:eastAsiaTheme="minorEastAsia" w:cs="Arial"/>
                <w:sz w:val="16"/>
                <w:szCs w:val="16"/>
                <w:lang w:eastAsia="zh-CN"/>
              </w:rPr>
            </w:pPr>
            <w:r>
              <w:rPr>
                <w:rFonts w:eastAsiaTheme="minorEastAsia"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790AB64" w14:textId="4D6E3756" w:rsidR="002A3513" w:rsidRPr="00BE673F" w:rsidRDefault="002A3513" w:rsidP="002A3513">
            <w:pPr>
              <w:pStyle w:val="TAL"/>
              <w:rPr>
                <w:rFonts w:cs="Arial"/>
                <w:sz w:val="16"/>
                <w:szCs w:val="16"/>
              </w:rPr>
            </w:pPr>
            <w:r w:rsidRPr="002A3513">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C0953" w14:textId="272FD1DE" w:rsidR="002A3513" w:rsidRDefault="002A3513" w:rsidP="002A3513">
            <w:pPr>
              <w:pStyle w:val="TAC"/>
              <w:rPr>
                <w:rFonts w:eastAsiaTheme="minorEastAsia"/>
                <w:sz w:val="16"/>
                <w:szCs w:val="16"/>
                <w:lang w:eastAsia="zh-CN"/>
              </w:rPr>
            </w:pPr>
            <w:r>
              <w:rPr>
                <w:rFonts w:eastAsiaTheme="minorEastAsia"/>
                <w:sz w:val="16"/>
                <w:szCs w:val="16"/>
                <w:lang w:eastAsia="zh-CN"/>
              </w:rPr>
              <w:t>17.9.0</w:t>
            </w:r>
          </w:p>
        </w:tc>
      </w:tr>
      <w:tr w:rsidR="004C1BBB" w14:paraId="49B6230F"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63334961" w14:textId="7A57B3C1" w:rsidR="004C1BBB" w:rsidRDefault="004C1BBB" w:rsidP="002A3513">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-0</w:t>
            </w:r>
            <w:r>
              <w:rPr>
                <w:rFonts w:eastAsiaTheme="minor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2FF75" w14:textId="3E775013" w:rsidR="004C1BBB" w:rsidRPr="000160E0" w:rsidRDefault="004C1BBB" w:rsidP="002A3513">
            <w:pPr>
              <w:pStyle w:val="TAC"/>
              <w:rPr>
                <w:sz w:val="16"/>
                <w:szCs w:val="16"/>
              </w:rPr>
            </w:pPr>
            <w:r w:rsidRPr="000160E0">
              <w:rPr>
                <w:sz w:val="16"/>
                <w:szCs w:val="16"/>
              </w:rPr>
              <w:t>CT#</w:t>
            </w:r>
            <w:r>
              <w:rPr>
                <w:sz w:val="16"/>
                <w:szCs w:val="16"/>
              </w:rPr>
              <w: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5EF097" w14:textId="619DDF2E" w:rsidR="004C1BBB" w:rsidRPr="00E62674" w:rsidRDefault="004C1BBB" w:rsidP="002A3513">
            <w:pPr>
              <w:pStyle w:val="TAC"/>
              <w:rPr>
                <w:sz w:val="16"/>
                <w:szCs w:val="16"/>
                <w:lang w:eastAsia="zh-CN"/>
              </w:rPr>
            </w:pPr>
            <w:r w:rsidRPr="004C1BBB">
              <w:rPr>
                <w:sz w:val="16"/>
                <w:szCs w:val="16"/>
                <w:lang w:eastAsia="zh-CN"/>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9677" w14:textId="48A22BB6" w:rsidR="004C1BBB" w:rsidRPr="007B5693" w:rsidRDefault="004C1BBB" w:rsidP="002A3513">
            <w:pPr>
              <w:pStyle w:val="TAL"/>
              <w:rPr>
                <w:sz w:val="16"/>
                <w:szCs w:val="16"/>
                <w:lang w:eastAsia="zh-CN"/>
              </w:rPr>
            </w:pPr>
            <w:r w:rsidRPr="004C1BBB">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92342" w14:textId="3260B56D" w:rsidR="004C1BBB" w:rsidRDefault="004C1BBB" w:rsidP="002A3513">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A4E27" w14:textId="3C70D9ED" w:rsidR="004C1BBB" w:rsidRDefault="004C1BBB" w:rsidP="002A3513">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050A55" w14:textId="579A3EA3" w:rsidR="004C1BBB" w:rsidRPr="002A3513" w:rsidRDefault="004C1BBB" w:rsidP="002A3513">
            <w:pPr>
              <w:pStyle w:val="TAL"/>
              <w:rPr>
                <w:rFonts w:cs="Arial"/>
                <w:sz w:val="16"/>
                <w:szCs w:val="16"/>
              </w:rPr>
            </w:pPr>
            <w:r w:rsidRPr="004C1BBB">
              <w:rPr>
                <w:rFonts w:cs="Arial"/>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A2263" w14:textId="65A727D6" w:rsidR="004C1BBB" w:rsidRDefault="004C1BBB" w:rsidP="002A3513">
            <w:pPr>
              <w:pStyle w:val="TAC"/>
              <w:rPr>
                <w:rFonts w:eastAsiaTheme="minorEastAsia"/>
                <w:sz w:val="16"/>
                <w:szCs w:val="16"/>
                <w:lang w:eastAsia="zh-CN"/>
              </w:rPr>
            </w:pPr>
            <w:r>
              <w:rPr>
                <w:rFonts w:eastAsiaTheme="minorEastAsia"/>
                <w:sz w:val="16"/>
                <w:szCs w:val="16"/>
                <w:lang w:eastAsia="zh-CN"/>
              </w:rPr>
              <w:t>17.10.0</w:t>
            </w:r>
          </w:p>
        </w:tc>
      </w:tr>
      <w:tr w:rsidR="004C1BBB" w14:paraId="60739483" w14:textId="77777777" w:rsidTr="000E3E26">
        <w:tc>
          <w:tcPr>
            <w:tcW w:w="800" w:type="dxa"/>
            <w:tcBorders>
              <w:top w:val="single" w:sz="6" w:space="0" w:color="auto"/>
              <w:left w:val="single" w:sz="6" w:space="0" w:color="auto"/>
              <w:bottom w:val="single" w:sz="6" w:space="0" w:color="auto"/>
              <w:right w:val="single" w:sz="6" w:space="0" w:color="auto"/>
            </w:tcBorders>
            <w:shd w:val="solid" w:color="FFFFFF" w:fill="auto"/>
          </w:tcPr>
          <w:p w14:paraId="6B6BC100" w14:textId="5DD53726" w:rsidR="004C1BBB" w:rsidRDefault="004C1BBB" w:rsidP="002A3513">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-0</w:t>
            </w:r>
            <w:r>
              <w:rPr>
                <w:rFonts w:eastAsiaTheme="minorEastAsia"/>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812F0" w14:textId="17647CD5" w:rsidR="004C1BBB" w:rsidRPr="000160E0" w:rsidRDefault="004C1BBB" w:rsidP="002A3513">
            <w:pPr>
              <w:pStyle w:val="TAC"/>
              <w:rPr>
                <w:sz w:val="16"/>
                <w:szCs w:val="16"/>
              </w:rPr>
            </w:pPr>
            <w:r w:rsidRPr="000160E0">
              <w:rPr>
                <w:sz w:val="16"/>
                <w:szCs w:val="16"/>
              </w:rPr>
              <w:t>CT#</w:t>
            </w:r>
            <w:r>
              <w:rPr>
                <w:sz w:val="16"/>
                <w:szCs w:val="16"/>
              </w:rPr>
              <w: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5B576E" w14:textId="7A5BED7B" w:rsidR="004C1BBB" w:rsidRPr="00E62674" w:rsidRDefault="004C1BBB" w:rsidP="002A3513">
            <w:pPr>
              <w:pStyle w:val="TAC"/>
              <w:rPr>
                <w:sz w:val="16"/>
                <w:szCs w:val="16"/>
                <w:lang w:eastAsia="zh-CN"/>
              </w:rPr>
            </w:pPr>
            <w:r w:rsidRPr="004C1BBB">
              <w:rPr>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5F36D" w14:textId="63A53525" w:rsidR="004C1BBB" w:rsidRPr="007B5693" w:rsidRDefault="004C1BBB" w:rsidP="002A3513">
            <w:pPr>
              <w:pStyle w:val="TAL"/>
              <w:rPr>
                <w:sz w:val="16"/>
                <w:szCs w:val="16"/>
                <w:lang w:eastAsia="zh-CN"/>
              </w:rPr>
            </w:pPr>
            <w:r>
              <w:rPr>
                <w:sz w:val="16"/>
                <w:szCs w:val="16"/>
                <w:lang w:eastAsia="zh-CN"/>
              </w:rPr>
              <w:t>018</w:t>
            </w:r>
            <w:r w:rsidRPr="004C1BBB">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8559E" w14:textId="084B158C" w:rsidR="004C1BBB" w:rsidRDefault="004C1BBB" w:rsidP="002A3513">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97101" w14:textId="127A716D" w:rsidR="004C1BBB" w:rsidRDefault="004C1BBB" w:rsidP="002A3513">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C10EB3" w14:textId="601465E4" w:rsidR="004C1BBB" w:rsidRPr="002A3513" w:rsidRDefault="004C1BBB" w:rsidP="002A3513">
            <w:pPr>
              <w:pStyle w:val="TAL"/>
              <w:rPr>
                <w:rFonts w:cs="Arial"/>
                <w:sz w:val="16"/>
                <w:szCs w:val="16"/>
              </w:rPr>
            </w:pPr>
            <w:r w:rsidRPr="004C1BBB">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DD2FA" w14:textId="4D5BEBA5" w:rsidR="004C1BBB" w:rsidRDefault="004C1BBB" w:rsidP="002A3513">
            <w:pPr>
              <w:pStyle w:val="TAC"/>
              <w:rPr>
                <w:rFonts w:eastAsiaTheme="minorEastAsia"/>
                <w:sz w:val="16"/>
                <w:szCs w:val="16"/>
                <w:lang w:eastAsia="zh-CN"/>
              </w:rPr>
            </w:pPr>
            <w:r>
              <w:rPr>
                <w:rFonts w:eastAsiaTheme="minorEastAsia"/>
                <w:sz w:val="16"/>
                <w:szCs w:val="16"/>
                <w:lang w:eastAsia="zh-CN"/>
              </w:rPr>
              <w:t>17.10.0</w:t>
            </w:r>
          </w:p>
        </w:tc>
      </w:tr>
    </w:tbl>
    <w:p w14:paraId="1B61844D"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72442" w14:textId="77777777" w:rsidR="000F0D46" w:rsidRDefault="000F0D46">
      <w:r>
        <w:separator/>
      </w:r>
    </w:p>
  </w:endnote>
  <w:endnote w:type="continuationSeparator" w:id="0">
    <w:p w14:paraId="4E3F5C4B" w14:textId="77777777" w:rsidR="000F0D46" w:rsidRDefault="000F0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C6F2E" w14:textId="77777777" w:rsidR="00DE164F" w:rsidRDefault="00DE164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77569A" w14:textId="77777777" w:rsidR="000F0D46" w:rsidRDefault="000F0D46">
      <w:r>
        <w:separator/>
      </w:r>
    </w:p>
  </w:footnote>
  <w:footnote w:type="continuationSeparator" w:id="0">
    <w:p w14:paraId="06904D6D" w14:textId="77777777" w:rsidR="000F0D46" w:rsidRDefault="000F0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5B199" w14:textId="7336BF59" w:rsidR="00DE164F" w:rsidRDefault="00DE16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3A0F">
      <w:rPr>
        <w:rFonts w:ascii="Arial" w:hAnsi="Arial" w:cs="Arial"/>
        <w:b/>
        <w:noProof/>
        <w:sz w:val="18"/>
        <w:szCs w:val="18"/>
      </w:rPr>
      <w:t>3GPP TS 29.515 V17.10.0 (2024-06)</w:t>
    </w:r>
    <w:r>
      <w:rPr>
        <w:rFonts w:ascii="Arial" w:hAnsi="Arial" w:cs="Arial"/>
        <w:b/>
        <w:sz w:val="18"/>
        <w:szCs w:val="18"/>
      </w:rPr>
      <w:fldChar w:fldCharType="end"/>
    </w:r>
  </w:p>
  <w:p w14:paraId="414B0BCE" w14:textId="061566A6" w:rsidR="00DE164F" w:rsidRDefault="00DE16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344">
      <w:rPr>
        <w:rFonts w:ascii="Arial" w:hAnsi="Arial" w:cs="Arial"/>
        <w:b/>
        <w:noProof/>
        <w:sz w:val="18"/>
        <w:szCs w:val="18"/>
      </w:rPr>
      <w:t>52</w:t>
    </w:r>
    <w:r>
      <w:rPr>
        <w:rFonts w:ascii="Arial" w:hAnsi="Arial" w:cs="Arial"/>
        <w:b/>
        <w:sz w:val="18"/>
        <w:szCs w:val="18"/>
      </w:rPr>
      <w:fldChar w:fldCharType="end"/>
    </w:r>
  </w:p>
  <w:p w14:paraId="7710B3C7" w14:textId="3E1F5266" w:rsidR="00DE164F" w:rsidRDefault="00DE16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3A0F">
      <w:rPr>
        <w:rFonts w:ascii="Arial" w:hAnsi="Arial" w:cs="Arial"/>
        <w:b/>
        <w:noProof/>
        <w:sz w:val="18"/>
        <w:szCs w:val="18"/>
      </w:rPr>
      <w:t>Release 17</w:t>
    </w:r>
    <w:r>
      <w:rPr>
        <w:rFonts w:ascii="Arial" w:hAnsi="Arial" w:cs="Arial"/>
        <w:b/>
        <w:sz w:val="18"/>
        <w:szCs w:val="18"/>
      </w:rPr>
      <w:fldChar w:fldCharType="end"/>
    </w:r>
  </w:p>
  <w:p w14:paraId="56CDC03E" w14:textId="77777777" w:rsidR="00DE164F" w:rsidRDefault="00DE16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390961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19532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9672318">
    <w:abstractNumId w:val="11"/>
  </w:num>
  <w:num w:numId="4" w16cid:durableId="312875153">
    <w:abstractNumId w:val="16"/>
  </w:num>
  <w:num w:numId="5" w16cid:durableId="385177339">
    <w:abstractNumId w:val="12"/>
  </w:num>
  <w:num w:numId="6" w16cid:durableId="202522985">
    <w:abstractNumId w:val="13"/>
  </w:num>
  <w:num w:numId="7" w16cid:durableId="1264918033">
    <w:abstractNumId w:val="14"/>
  </w:num>
  <w:num w:numId="8" w16cid:durableId="874544143">
    <w:abstractNumId w:val="9"/>
  </w:num>
  <w:num w:numId="9" w16cid:durableId="1645889878">
    <w:abstractNumId w:val="7"/>
  </w:num>
  <w:num w:numId="10" w16cid:durableId="2129933988">
    <w:abstractNumId w:val="6"/>
  </w:num>
  <w:num w:numId="11" w16cid:durableId="54668720">
    <w:abstractNumId w:val="5"/>
  </w:num>
  <w:num w:numId="12" w16cid:durableId="6716771">
    <w:abstractNumId w:val="4"/>
  </w:num>
  <w:num w:numId="13" w16cid:durableId="660503274">
    <w:abstractNumId w:val="8"/>
  </w:num>
  <w:num w:numId="14" w16cid:durableId="176238495">
    <w:abstractNumId w:val="3"/>
  </w:num>
  <w:num w:numId="15" w16cid:durableId="1518345390">
    <w:abstractNumId w:val="2"/>
  </w:num>
  <w:num w:numId="16" w16cid:durableId="1800763593">
    <w:abstractNumId w:val="1"/>
  </w:num>
  <w:num w:numId="17" w16cid:durableId="75129776">
    <w:abstractNumId w:val="0"/>
  </w:num>
  <w:num w:numId="18" w16cid:durableId="9066759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1218"/>
    <w:rsid w:val="0000426D"/>
    <w:rsid w:val="00011B3D"/>
    <w:rsid w:val="000163E7"/>
    <w:rsid w:val="0002178C"/>
    <w:rsid w:val="00023FFA"/>
    <w:rsid w:val="00025565"/>
    <w:rsid w:val="0002794E"/>
    <w:rsid w:val="00032AD9"/>
    <w:rsid w:val="00033397"/>
    <w:rsid w:val="00033712"/>
    <w:rsid w:val="00036B44"/>
    <w:rsid w:val="00040095"/>
    <w:rsid w:val="00042117"/>
    <w:rsid w:val="00043171"/>
    <w:rsid w:val="00045EA4"/>
    <w:rsid w:val="00051834"/>
    <w:rsid w:val="000524D1"/>
    <w:rsid w:val="000545C0"/>
    <w:rsid w:val="00054A22"/>
    <w:rsid w:val="00055E01"/>
    <w:rsid w:val="00062023"/>
    <w:rsid w:val="000655A6"/>
    <w:rsid w:val="00065FB0"/>
    <w:rsid w:val="00074186"/>
    <w:rsid w:val="00076E0A"/>
    <w:rsid w:val="00080512"/>
    <w:rsid w:val="000832B0"/>
    <w:rsid w:val="000847BD"/>
    <w:rsid w:val="0008634A"/>
    <w:rsid w:val="00093116"/>
    <w:rsid w:val="000937FD"/>
    <w:rsid w:val="00093B41"/>
    <w:rsid w:val="000958CF"/>
    <w:rsid w:val="00096D4A"/>
    <w:rsid w:val="000976F7"/>
    <w:rsid w:val="000B51CF"/>
    <w:rsid w:val="000B6DB9"/>
    <w:rsid w:val="000B7BCC"/>
    <w:rsid w:val="000C47C3"/>
    <w:rsid w:val="000D00CF"/>
    <w:rsid w:val="000D58AB"/>
    <w:rsid w:val="000D64A2"/>
    <w:rsid w:val="000E2BC0"/>
    <w:rsid w:val="000E3E26"/>
    <w:rsid w:val="000E5FC3"/>
    <w:rsid w:val="000E7159"/>
    <w:rsid w:val="000E7B52"/>
    <w:rsid w:val="000F0D46"/>
    <w:rsid w:val="00110C8F"/>
    <w:rsid w:val="0011128F"/>
    <w:rsid w:val="0011320C"/>
    <w:rsid w:val="00116621"/>
    <w:rsid w:val="00117D2A"/>
    <w:rsid w:val="00124A85"/>
    <w:rsid w:val="00130710"/>
    <w:rsid w:val="001316BD"/>
    <w:rsid w:val="00133525"/>
    <w:rsid w:val="0013513E"/>
    <w:rsid w:val="0014411C"/>
    <w:rsid w:val="001517E5"/>
    <w:rsid w:val="00151BB9"/>
    <w:rsid w:val="00155002"/>
    <w:rsid w:val="00161044"/>
    <w:rsid w:val="00161FFE"/>
    <w:rsid w:val="00163985"/>
    <w:rsid w:val="0016578E"/>
    <w:rsid w:val="00173D91"/>
    <w:rsid w:val="00176D53"/>
    <w:rsid w:val="00181019"/>
    <w:rsid w:val="00182EB3"/>
    <w:rsid w:val="001A4C42"/>
    <w:rsid w:val="001A5102"/>
    <w:rsid w:val="001A7420"/>
    <w:rsid w:val="001B2FF0"/>
    <w:rsid w:val="001B3121"/>
    <w:rsid w:val="001B620B"/>
    <w:rsid w:val="001B6637"/>
    <w:rsid w:val="001B6E4F"/>
    <w:rsid w:val="001C0A4D"/>
    <w:rsid w:val="001C21C3"/>
    <w:rsid w:val="001C38E8"/>
    <w:rsid w:val="001C3B0B"/>
    <w:rsid w:val="001D02C2"/>
    <w:rsid w:val="001D2245"/>
    <w:rsid w:val="001D332F"/>
    <w:rsid w:val="001D457F"/>
    <w:rsid w:val="001F0C1D"/>
    <w:rsid w:val="001F0D02"/>
    <w:rsid w:val="001F1132"/>
    <w:rsid w:val="001F168B"/>
    <w:rsid w:val="001F299B"/>
    <w:rsid w:val="001F44CF"/>
    <w:rsid w:val="001F4629"/>
    <w:rsid w:val="001F723F"/>
    <w:rsid w:val="001F74F5"/>
    <w:rsid w:val="00207F13"/>
    <w:rsid w:val="00212990"/>
    <w:rsid w:val="002159A9"/>
    <w:rsid w:val="00227CFE"/>
    <w:rsid w:val="002347A2"/>
    <w:rsid w:val="00240737"/>
    <w:rsid w:val="00246131"/>
    <w:rsid w:val="00253BDF"/>
    <w:rsid w:val="00254A98"/>
    <w:rsid w:val="002556EB"/>
    <w:rsid w:val="00257D84"/>
    <w:rsid w:val="00261549"/>
    <w:rsid w:val="0026166B"/>
    <w:rsid w:val="00263468"/>
    <w:rsid w:val="0026360B"/>
    <w:rsid w:val="002675F0"/>
    <w:rsid w:val="00275E25"/>
    <w:rsid w:val="002763AC"/>
    <w:rsid w:val="002768FA"/>
    <w:rsid w:val="00280B34"/>
    <w:rsid w:val="002857C3"/>
    <w:rsid w:val="002866C1"/>
    <w:rsid w:val="00287628"/>
    <w:rsid w:val="002915CC"/>
    <w:rsid w:val="0029370F"/>
    <w:rsid w:val="002973B4"/>
    <w:rsid w:val="002A3513"/>
    <w:rsid w:val="002A3AD8"/>
    <w:rsid w:val="002A5319"/>
    <w:rsid w:val="002B4E9B"/>
    <w:rsid w:val="002B6339"/>
    <w:rsid w:val="002C3E6A"/>
    <w:rsid w:val="002C6079"/>
    <w:rsid w:val="002C641B"/>
    <w:rsid w:val="002C6CEC"/>
    <w:rsid w:val="002D470B"/>
    <w:rsid w:val="002D4E7F"/>
    <w:rsid w:val="002D7401"/>
    <w:rsid w:val="002E00EE"/>
    <w:rsid w:val="002E7CD7"/>
    <w:rsid w:val="002F25F9"/>
    <w:rsid w:val="003002C4"/>
    <w:rsid w:val="003062B1"/>
    <w:rsid w:val="003172DC"/>
    <w:rsid w:val="00322122"/>
    <w:rsid w:val="00325ACD"/>
    <w:rsid w:val="00334265"/>
    <w:rsid w:val="00340418"/>
    <w:rsid w:val="003417E5"/>
    <w:rsid w:val="00346044"/>
    <w:rsid w:val="0035288C"/>
    <w:rsid w:val="0035462D"/>
    <w:rsid w:val="003553A9"/>
    <w:rsid w:val="003556FD"/>
    <w:rsid w:val="003560DF"/>
    <w:rsid w:val="003574B0"/>
    <w:rsid w:val="0035763F"/>
    <w:rsid w:val="00363FA0"/>
    <w:rsid w:val="00366688"/>
    <w:rsid w:val="00367F2C"/>
    <w:rsid w:val="00367FA6"/>
    <w:rsid w:val="00371C44"/>
    <w:rsid w:val="00371CD2"/>
    <w:rsid w:val="003765B8"/>
    <w:rsid w:val="00390F76"/>
    <w:rsid w:val="003A5BCC"/>
    <w:rsid w:val="003B2369"/>
    <w:rsid w:val="003C0947"/>
    <w:rsid w:val="003C162B"/>
    <w:rsid w:val="003C3107"/>
    <w:rsid w:val="003C3885"/>
    <w:rsid w:val="003C3971"/>
    <w:rsid w:val="003C7B93"/>
    <w:rsid w:val="003D056A"/>
    <w:rsid w:val="003E0827"/>
    <w:rsid w:val="003E4D12"/>
    <w:rsid w:val="003F36A9"/>
    <w:rsid w:val="003F443C"/>
    <w:rsid w:val="003F58DF"/>
    <w:rsid w:val="003F5C17"/>
    <w:rsid w:val="004141B8"/>
    <w:rsid w:val="00421065"/>
    <w:rsid w:val="00423334"/>
    <w:rsid w:val="004345EC"/>
    <w:rsid w:val="00436F25"/>
    <w:rsid w:val="00437F66"/>
    <w:rsid w:val="00452FC8"/>
    <w:rsid w:val="00465515"/>
    <w:rsid w:val="00470807"/>
    <w:rsid w:val="00473854"/>
    <w:rsid w:val="00473A7B"/>
    <w:rsid w:val="00480950"/>
    <w:rsid w:val="00481E15"/>
    <w:rsid w:val="00485F49"/>
    <w:rsid w:val="0048661E"/>
    <w:rsid w:val="00486646"/>
    <w:rsid w:val="00494E9C"/>
    <w:rsid w:val="004A0A1E"/>
    <w:rsid w:val="004A0E19"/>
    <w:rsid w:val="004A2614"/>
    <w:rsid w:val="004A27BA"/>
    <w:rsid w:val="004A31A2"/>
    <w:rsid w:val="004B5161"/>
    <w:rsid w:val="004B6EC9"/>
    <w:rsid w:val="004C1BBB"/>
    <w:rsid w:val="004C7A68"/>
    <w:rsid w:val="004D3578"/>
    <w:rsid w:val="004D4A34"/>
    <w:rsid w:val="004D7473"/>
    <w:rsid w:val="004E0648"/>
    <w:rsid w:val="004E213A"/>
    <w:rsid w:val="004E4959"/>
    <w:rsid w:val="004E496F"/>
    <w:rsid w:val="004E58B3"/>
    <w:rsid w:val="004F0988"/>
    <w:rsid w:val="004F0E5B"/>
    <w:rsid w:val="004F0F06"/>
    <w:rsid w:val="004F1258"/>
    <w:rsid w:val="004F3340"/>
    <w:rsid w:val="00507F29"/>
    <w:rsid w:val="00513CF4"/>
    <w:rsid w:val="005169C1"/>
    <w:rsid w:val="00521C07"/>
    <w:rsid w:val="005226E2"/>
    <w:rsid w:val="00524342"/>
    <w:rsid w:val="00524863"/>
    <w:rsid w:val="005265B5"/>
    <w:rsid w:val="00530D38"/>
    <w:rsid w:val="0053388B"/>
    <w:rsid w:val="00535773"/>
    <w:rsid w:val="0053650A"/>
    <w:rsid w:val="00537333"/>
    <w:rsid w:val="005376D5"/>
    <w:rsid w:val="00543E6C"/>
    <w:rsid w:val="0055045E"/>
    <w:rsid w:val="00561EDB"/>
    <w:rsid w:val="00565087"/>
    <w:rsid w:val="005751B7"/>
    <w:rsid w:val="0057636B"/>
    <w:rsid w:val="00580A99"/>
    <w:rsid w:val="00584F39"/>
    <w:rsid w:val="005853AB"/>
    <w:rsid w:val="00591B42"/>
    <w:rsid w:val="00594B6D"/>
    <w:rsid w:val="005975A3"/>
    <w:rsid w:val="00597B11"/>
    <w:rsid w:val="005A055C"/>
    <w:rsid w:val="005A7DB9"/>
    <w:rsid w:val="005B2F20"/>
    <w:rsid w:val="005C243A"/>
    <w:rsid w:val="005D1217"/>
    <w:rsid w:val="005D2E01"/>
    <w:rsid w:val="005D417D"/>
    <w:rsid w:val="005D4C92"/>
    <w:rsid w:val="005D6D04"/>
    <w:rsid w:val="005D7526"/>
    <w:rsid w:val="005E2B0B"/>
    <w:rsid w:val="005E4BB2"/>
    <w:rsid w:val="005E509F"/>
    <w:rsid w:val="005F46EE"/>
    <w:rsid w:val="005F5F06"/>
    <w:rsid w:val="00601C0C"/>
    <w:rsid w:val="00602AEA"/>
    <w:rsid w:val="006031CE"/>
    <w:rsid w:val="006128D2"/>
    <w:rsid w:val="0061389F"/>
    <w:rsid w:val="00613CC8"/>
    <w:rsid w:val="00614FDF"/>
    <w:rsid w:val="0061524D"/>
    <w:rsid w:val="00625FE4"/>
    <w:rsid w:val="006306AB"/>
    <w:rsid w:val="006346E4"/>
    <w:rsid w:val="0063543D"/>
    <w:rsid w:val="00647114"/>
    <w:rsid w:val="00652EF7"/>
    <w:rsid w:val="00653B7E"/>
    <w:rsid w:val="0065558F"/>
    <w:rsid w:val="00690F85"/>
    <w:rsid w:val="00691E53"/>
    <w:rsid w:val="006929CC"/>
    <w:rsid w:val="00697AC0"/>
    <w:rsid w:val="00697D71"/>
    <w:rsid w:val="00697FC8"/>
    <w:rsid w:val="006A323F"/>
    <w:rsid w:val="006A377E"/>
    <w:rsid w:val="006B2472"/>
    <w:rsid w:val="006B30D0"/>
    <w:rsid w:val="006B50D9"/>
    <w:rsid w:val="006B79A1"/>
    <w:rsid w:val="006C3D95"/>
    <w:rsid w:val="006C5D01"/>
    <w:rsid w:val="006D71BB"/>
    <w:rsid w:val="006D73C3"/>
    <w:rsid w:val="006E19DA"/>
    <w:rsid w:val="006E5C86"/>
    <w:rsid w:val="006F0671"/>
    <w:rsid w:val="006F38A9"/>
    <w:rsid w:val="00701116"/>
    <w:rsid w:val="0070220A"/>
    <w:rsid w:val="00704B22"/>
    <w:rsid w:val="007055D2"/>
    <w:rsid w:val="00710E21"/>
    <w:rsid w:val="00713C44"/>
    <w:rsid w:val="00714690"/>
    <w:rsid w:val="00715F77"/>
    <w:rsid w:val="0071635C"/>
    <w:rsid w:val="007179B6"/>
    <w:rsid w:val="00734A5B"/>
    <w:rsid w:val="00734F74"/>
    <w:rsid w:val="00736596"/>
    <w:rsid w:val="00736A26"/>
    <w:rsid w:val="007378DF"/>
    <w:rsid w:val="0074026F"/>
    <w:rsid w:val="00740D74"/>
    <w:rsid w:val="0074105D"/>
    <w:rsid w:val="00742531"/>
    <w:rsid w:val="007429F6"/>
    <w:rsid w:val="00744E76"/>
    <w:rsid w:val="00745DB1"/>
    <w:rsid w:val="007509EF"/>
    <w:rsid w:val="007600BF"/>
    <w:rsid w:val="00774DA4"/>
    <w:rsid w:val="0078017C"/>
    <w:rsid w:val="0078180F"/>
    <w:rsid w:val="00781F0F"/>
    <w:rsid w:val="00782875"/>
    <w:rsid w:val="0078372D"/>
    <w:rsid w:val="00791136"/>
    <w:rsid w:val="00791867"/>
    <w:rsid w:val="00793FBA"/>
    <w:rsid w:val="007A4504"/>
    <w:rsid w:val="007B00D3"/>
    <w:rsid w:val="007B0A1C"/>
    <w:rsid w:val="007B11DD"/>
    <w:rsid w:val="007B5693"/>
    <w:rsid w:val="007B600E"/>
    <w:rsid w:val="007B6841"/>
    <w:rsid w:val="007C2A6D"/>
    <w:rsid w:val="007C6ECB"/>
    <w:rsid w:val="007D2F02"/>
    <w:rsid w:val="007D379C"/>
    <w:rsid w:val="007E2C13"/>
    <w:rsid w:val="007E7490"/>
    <w:rsid w:val="007F0F4A"/>
    <w:rsid w:val="007F39C0"/>
    <w:rsid w:val="007F4DFB"/>
    <w:rsid w:val="007F6969"/>
    <w:rsid w:val="0080140A"/>
    <w:rsid w:val="008028A4"/>
    <w:rsid w:val="008046BA"/>
    <w:rsid w:val="00805BDB"/>
    <w:rsid w:val="0081164B"/>
    <w:rsid w:val="008158A7"/>
    <w:rsid w:val="00821DC5"/>
    <w:rsid w:val="00824445"/>
    <w:rsid w:val="00830747"/>
    <w:rsid w:val="00840EA9"/>
    <w:rsid w:val="0084101B"/>
    <w:rsid w:val="0084298A"/>
    <w:rsid w:val="00845981"/>
    <w:rsid w:val="008565CA"/>
    <w:rsid w:val="00856925"/>
    <w:rsid w:val="00861869"/>
    <w:rsid w:val="008641A3"/>
    <w:rsid w:val="00865864"/>
    <w:rsid w:val="0086652F"/>
    <w:rsid w:val="008768CA"/>
    <w:rsid w:val="00880731"/>
    <w:rsid w:val="00880D6E"/>
    <w:rsid w:val="00883CE2"/>
    <w:rsid w:val="00894625"/>
    <w:rsid w:val="008A2D51"/>
    <w:rsid w:val="008A2EA0"/>
    <w:rsid w:val="008A37D2"/>
    <w:rsid w:val="008A3F4B"/>
    <w:rsid w:val="008A61CA"/>
    <w:rsid w:val="008B0C91"/>
    <w:rsid w:val="008C1589"/>
    <w:rsid w:val="008C36C1"/>
    <w:rsid w:val="008C384C"/>
    <w:rsid w:val="008C4B7D"/>
    <w:rsid w:val="008C5E5A"/>
    <w:rsid w:val="008D72A7"/>
    <w:rsid w:val="008E5BAA"/>
    <w:rsid w:val="008F07FC"/>
    <w:rsid w:val="008F2075"/>
    <w:rsid w:val="008F6317"/>
    <w:rsid w:val="008F7F7E"/>
    <w:rsid w:val="0090123C"/>
    <w:rsid w:val="0090271F"/>
    <w:rsid w:val="00902E23"/>
    <w:rsid w:val="009060E3"/>
    <w:rsid w:val="009114D7"/>
    <w:rsid w:val="00912F1F"/>
    <w:rsid w:val="0091348E"/>
    <w:rsid w:val="00913BA8"/>
    <w:rsid w:val="00914770"/>
    <w:rsid w:val="00917C8E"/>
    <w:rsid w:val="00917CCB"/>
    <w:rsid w:val="0092229D"/>
    <w:rsid w:val="00930E96"/>
    <w:rsid w:val="00934066"/>
    <w:rsid w:val="0093433A"/>
    <w:rsid w:val="00935500"/>
    <w:rsid w:val="00936E16"/>
    <w:rsid w:val="0093764B"/>
    <w:rsid w:val="00942EC2"/>
    <w:rsid w:val="009432EF"/>
    <w:rsid w:val="00984A08"/>
    <w:rsid w:val="00996260"/>
    <w:rsid w:val="00996577"/>
    <w:rsid w:val="0099745A"/>
    <w:rsid w:val="009A0E25"/>
    <w:rsid w:val="009B4846"/>
    <w:rsid w:val="009C23BE"/>
    <w:rsid w:val="009C679C"/>
    <w:rsid w:val="009C7456"/>
    <w:rsid w:val="009D42A5"/>
    <w:rsid w:val="009D54C9"/>
    <w:rsid w:val="009D647C"/>
    <w:rsid w:val="009D6678"/>
    <w:rsid w:val="009D6D4E"/>
    <w:rsid w:val="009E3A0F"/>
    <w:rsid w:val="009E3E16"/>
    <w:rsid w:val="009E40CC"/>
    <w:rsid w:val="009E536A"/>
    <w:rsid w:val="009E7614"/>
    <w:rsid w:val="009F1BC4"/>
    <w:rsid w:val="009F37B7"/>
    <w:rsid w:val="009F3F5B"/>
    <w:rsid w:val="009F74A0"/>
    <w:rsid w:val="00A00B75"/>
    <w:rsid w:val="00A03598"/>
    <w:rsid w:val="00A050C7"/>
    <w:rsid w:val="00A10F02"/>
    <w:rsid w:val="00A13B7A"/>
    <w:rsid w:val="00A164B4"/>
    <w:rsid w:val="00A17EA6"/>
    <w:rsid w:val="00A23962"/>
    <w:rsid w:val="00A23CB1"/>
    <w:rsid w:val="00A26956"/>
    <w:rsid w:val="00A27486"/>
    <w:rsid w:val="00A32971"/>
    <w:rsid w:val="00A37897"/>
    <w:rsid w:val="00A452DB"/>
    <w:rsid w:val="00A45B00"/>
    <w:rsid w:val="00A4652A"/>
    <w:rsid w:val="00A53724"/>
    <w:rsid w:val="00A538C7"/>
    <w:rsid w:val="00A54158"/>
    <w:rsid w:val="00A55723"/>
    <w:rsid w:val="00A55D55"/>
    <w:rsid w:val="00A55D76"/>
    <w:rsid w:val="00A56066"/>
    <w:rsid w:val="00A56349"/>
    <w:rsid w:val="00A62281"/>
    <w:rsid w:val="00A6719A"/>
    <w:rsid w:val="00A73129"/>
    <w:rsid w:val="00A82346"/>
    <w:rsid w:val="00A87C8A"/>
    <w:rsid w:val="00A92BA1"/>
    <w:rsid w:val="00A92E45"/>
    <w:rsid w:val="00A9669B"/>
    <w:rsid w:val="00AA59C7"/>
    <w:rsid w:val="00AC1296"/>
    <w:rsid w:val="00AC6BC6"/>
    <w:rsid w:val="00AE1F45"/>
    <w:rsid w:val="00AE65E2"/>
    <w:rsid w:val="00B0340B"/>
    <w:rsid w:val="00B035FC"/>
    <w:rsid w:val="00B07E87"/>
    <w:rsid w:val="00B12E29"/>
    <w:rsid w:val="00B14344"/>
    <w:rsid w:val="00B15449"/>
    <w:rsid w:val="00B173B3"/>
    <w:rsid w:val="00B2084B"/>
    <w:rsid w:val="00B2337C"/>
    <w:rsid w:val="00B25A16"/>
    <w:rsid w:val="00B25DD3"/>
    <w:rsid w:val="00B27523"/>
    <w:rsid w:val="00B328EC"/>
    <w:rsid w:val="00B3482A"/>
    <w:rsid w:val="00B35354"/>
    <w:rsid w:val="00B35675"/>
    <w:rsid w:val="00B435B2"/>
    <w:rsid w:val="00B45358"/>
    <w:rsid w:val="00B519B7"/>
    <w:rsid w:val="00B55304"/>
    <w:rsid w:val="00B60566"/>
    <w:rsid w:val="00B63CD4"/>
    <w:rsid w:val="00B649A4"/>
    <w:rsid w:val="00B654B4"/>
    <w:rsid w:val="00B7044A"/>
    <w:rsid w:val="00B70B77"/>
    <w:rsid w:val="00B712E7"/>
    <w:rsid w:val="00B73AA5"/>
    <w:rsid w:val="00B8218A"/>
    <w:rsid w:val="00B827CB"/>
    <w:rsid w:val="00B916CB"/>
    <w:rsid w:val="00B93086"/>
    <w:rsid w:val="00BA19ED"/>
    <w:rsid w:val="00BA2A2E"/>
    <w:rsid w:val="00BA4B8D"/>
    <w:rsid w:val="00BA5C7C"/>
    <w:rsid w:val="00BB2080"/>
    <w:rsid w:val="00BB2BE5"/>
    <w:rsid w:val="00BB3DAC"/>
    <w:rsid w:val="00BB63A2"/>
    <w:rsid w:val="00BC0F7D"/>
    <w:rsid w:val="00BD1177"/>
    <w:rsid w:val="00BD6407"/>
    <w:rsid w:val="00BD71F4"/>
    <w:rsid w:val="00BD7D31"/>
    <w:rsid w:val="00BE146E"/>
    <w:rsid w:val="00BE3255"/>
    <w:rsid w:val="00BE673F"/>
    <w:rsid w:val="00BE7B42"/>
    <w:rsid w:val="00BF128E"/>
    <w:rsid w:val="00C00BEF"/>
    <w:rsid w:val="00C041A9"/>
    <w:rsid w:val="00C048A2"/>
    <w:rsid w:val="00C074DD"/>
    <w:rsid w:val="00C120E7"/>
    <w:rsid w:val="00C1496A"/>
    <w:rsid w:val="00C155F3"/>
    <w:rsid w:val="00C17326"/>
    <w:rsid w:val="00C2466B"/>
    <w:rsid w:val="00C2532B"/>
    <w:rsid w:val="00C3048E"/>
    <w:rsid w:val="00C33079"/>
    <w:rsid w:val="00C40925"/>
    <w:rsid w:val="00C40A91"/>
    <w:rsid w:val="00C40AE8"/>
    <w:rsid w:val="00C45231"/>
    <w:rsid w:val="00C608E5"/>
    <w:rsid w:val="00C61969"/>
    <w:rsid w:val="00C67917"/>
    <w:rsid w:val="00C72833"/>
    <w:rsid w:val="00C8009C"/>
    <w:rsid w:val="00C80F1D"/>
    <w:rsid w:val="00C8668A"/>
    <w:rsid w:val="00C87E8E"/>
    <w:rsid w:val="00C92ACB"/>
    <w:rsid w:val="00C93F40"/>
    <w:rsid w:val="00C9697E"/>
    <w:rsid w:val="00C971AB"/>
    <w:rsid w:val="00CA13CF"/>
    <w:rsid w:val="00CA1A16"/>
    <w:rsid w:val="00CA3D0C"/>
    <w:rsid w:val="00CB6628"/>
    <w:rsid w:val="00CC3880"/>
    <w:rsid w:val="00CC3B50"/>
    <w:rsid w:val="00CD0B9A"/>
    <w:rsid w:val="00CD0F50"/>
    <w:rsid w:val="00CD609F"/>
    <w:rsid w:val="00CD6C70"/>
    <w:rsid w:val="00CE1FA2"/>
    <w:rsid w:val="00CE30C8"/>
    <w:rsid w:val="00CE4084"/>
    <w:rsid w:val="00CE6802"/>
    <w:rsid w:val="00CF1DC6"/>
    <w:rsid w:val="00CF3712"/>
    <w:rsid w:val="00D0615C"/>
    <w:rsid w:val="00D15FD0"/>
    <w:rsid w:val="00D1773D"/>
    <w:rsid w:val="00D20422"/>
    <w:rsid w:val="00D26885"/>
    <w:rsid w:val="00D30C1D"/>
    <w:rsid w:val="00D351A5"/>
    <w:rsid w:val="00D412DF"/>
    <w:rsid w:val="00D435F6"/>
    <w:rsid w:val="00D527FA"/>
    <w:rsid w:val="00D53F32"/>
    <w:rsid w:val="00D57972"/>
    <w:rsid w:val="00D60049"/>
    <w:rsid w:val="00D61CAF"/>
    <w:rsid w:val="00D6354C"/>
    <w:rsid w:val="00D675A9"/>
    <w:rsid w:val="00D72CA1"/>
    <w:rsid w:val="00D7375E"/>
    <w:rsid w:val="00D738D6"/>
    <w:rsid w:val="00D74904"/>
    <w:rsid w:val="00D755EB"/>
    <w:rsid w:val="00D76048"/>
    <w:rsid w:val="00D81E70"/>
    <w:rsid w:val="00D8654D"/>
    <w:rsid w:val="00D87E00"/>
    <w:rsid w:val="00D9134D"/>
    <w:rsid w:val="00DA27DB"/>
    <w:rsid w:val="00DA6A9C"/>
    <w:rsid w:val="00DA773C"/>
    <w:rsid w:val="00DA7A03"/>
    <w:rsid w:val="00DB1818"/>
    <w:rsid w:val="00DB2A83"/>
    <w:rsid w:val="00DB49C6"/>
    <w:rsid w:val="00DC1C17"/>
    <w:rsid w:val="00DC2A27"/>
    <w:rsid w:val="00DC309B"/>
    <w:rsid w:val="00DC4DA2"/>
    <w:rsid w:val="00DD3343"/>
    <w:rsid w:val="00DD47DC"/>
    <w:rsid w:val="00DD4C17"/>
    <w:rsid w:val="00DD53A4"/>
    <w:rsid w:val="00DD74A5"/>
    <w:rsid w:val="00DE01B1"/>
    <w:rsid w:val="00DE164F"/>
    <w:rsid w:val="00DE189B"/>
    <w:rsid w:val="00DE26F1"/>
    <w:rsid w:val="00DE2D56"/>
    <w:rsid w:val="00DE6F6F"/>
    <w:rsid w:val="00DF2B1F"/>
    <w:rsid w:val="00DF4991"/>
    <w:rsid w:val="00DF62CD"/>
    <w:rsid w:val="00E00EE5"/>
    <w:rsid w:val="00E04B51"/>
    <w:rsid w:val="00E055BC"/>
    <w:rsid w:val="00E056C0"/>
    <w:rsid w:val="00E057BA"/>
    <w:rsid w:val="00E05F35"/>
    <w:rsid w:val="00E13F9C"/>
    <w:rsid w:val="00E16509"/>
    <w:rsid w:val="00E21242"/>
    <w:rsid w:val="00E23065"/>
    <w:rsid w:val="00E35D6A"/>
    <w:rsid w:val="00E44582"/>
    <w:rsid w:val="00E44A3F"/>
    <w:rsid w:val="00E62674"/>
    <w:rsid w:val="00E65AAF"/>
    <w:rsid w:val="00E74564"/>
    <w:rsid w:val="00E75E1C"/>
    <w:rsid w:val="00E77645"/>
    <w:rsid w:val="00E82D2C"/>
    <w:rsid w:val="00E86EE9"/>
    <w:rsid w:val="00E9249D"/>
    <w:rsid w:val="00E93473"/>
    <w:rsid w:val="00E95281"/>
    <w:rsid w:val="00E96E4A"/>
    <w:rsid w:val="00EA15B0"/>
    <w:rsid w:val="00EA21D3"/>
    <w:rsid w:val="00EA32B4"/>
    <w:rsid w:val="00EA5D53"/>
    <w:rsid w:val="00EA5EA7"/>
    <w:rsid w:val="00EA6402"/>
    <w:rsid w:val="00EB4CE5"/>
    <w:rsid w:val="00EC0BD0"/>
    <w:rsid w:val="00EC1584"/>
    <w:rsid w:val="00EC1A24"/>
    <w:rsid w:val="00EC4A25"/>
    <w:rsid w:val="00EC7711"/>
    <w:rsid w:val="00ED3957"/>
    <w:rsid w:val="00ED5D27"/>
    <w:rsid w:val="00EE0D85"/>
    <w:rsid w:val="00EE0F08"/>
    <w:rsid w:val="00EE36C1"/>
    <w:rsid w:val="00EE4947"/>
    <w:rsid w:val="00EF1B1F"/>
    <w:rsid w:val="00EF4063"/>
    <w:rsid w:val="00EF6074"/>
    <w:rsid w:val="00F0167D"/>
    <w:rsid w:val="00F025A2"/>
    <w:rsid w:val="00F0284F"/>
    <w:rsid w:val="00F04712"/>
    <w:rsid w:val="00F0678E"/>
    <w:rsid w:val="00F128D2"/>
    <w:rsid w:val="00F13360"/>
    <w:rsid w:val="00F225EA"/>
    <w:rsid w:val="00F22EC7"/>
    <w:rsid w:val="00F25E4C"/>
    <w:rsid w:val="00F325C8"/>
    <w:rsid w:val="00F332EC"/>
    <w:rsid w:val="00F35C78"/>
    <w:rsid w:val="00F41C4E"/>
    <w:rsid w:val="00F4402C"/>
    <w:rsid w:val="00F4532D"/>
    <w:rsid w:val="00F6009E"/>
    <w:rsid w:val="00F60A7E"/>
    <w:rsid w:val="00F60DFE"/>
    <w:rsid w:val="00F653B8"/>
    <w:rsid w:val="00F6692C"/>
    <w:rsid w:val="00F71AAF"/>
    <w:rsid w:val="00F748C1"/>
    <w:rsid w:val="00F75401"/>
    <w:rsid w:val="00F81968"/>
    <w:rsid w:val="00F82DD0"/>
    <w:rsid w:val="00F853FA"/>
    <w:rsid w:val="00F8785C"/>
    <w:rsid w:val="00F9008D"/>
    <w:rsid w:val="00F9558B"/>
    <w:rsid w:val="00F96296"/>
    <w:rsid w:val="00F97C61"/>
    <w:rsid w:val="00FA1266"/>
    <w:rsid w:val="00FA4603"/>
    <w:rsid w:val="00FA5650"/>
    <w:rsid w:val="00FB4D11"/>
    <w:rsid w:val="00FB681A"/>
    <w:rsid w:val="00FC1192"/>
    <w:rsid w:val="00FD4922"/>
    <w:rsid w:val="00FD6759"/>
    <w:rsid w:val="00FD740A"/>
    <w:rsid w:val="00FE1391"/>
    <w:rsid w:val="00FE1E40"/>
    <w:rsid w:val="00FE58FF"/>
    <w:rsid w:val="00FF254F"/>
    <w:rsid w:val="00FF2F84"/>
    <w:rsid w:val="00FF31C0"/>
    <w:rsid w:val="00FF3F09"/>
    <w:rsid w:val="00FF5D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EF776DAD-6128-424E-8B18-82FEC46BC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basedOn w:val="TH"/>
    <w:link w:val="TFChar"/>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locked/>
    <w:rsid w:val="008D72A7"/>
    <w:rPr>
      <w:rFonts w:eastAsia="Times New Roman"/>
    </w:rPr>
  </w:style>
  <w:style w:type="character" w:customStyle="1" w:styleId="B1Char">
    <w:name w:val="B1 Char"/>
    <w:link w:val="B1"/>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11063" TargetMode="Externa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yperlink" Target="https://portal.3gpp.org/ngppapp/CreateTdoc.aspx?mode=view&amp;contributionUid=CP-211050"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hyperlink" Target="https://portal.3gpp.org/ngppapp/CreateTdoc.aspx?mode=view&amp;contributionUid=CP-211028" TargetMode="External"/><Relationship Id="rId38" Type="http://schemas.openxmlformats.org/officeDocument/2006/relationships/hyperlink" Target="https://portal.3gpp.org/ngppapp/CreateTdoc.aspx?mode=view&amp;contributionUid=CP-211063"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11026" TargetMode="External"/><Relationship Id="rId37" Type="http://schemas.openxmlformats.org/officeDocument/2006/relationships/hyperlink" Target="https://portal.3gpp.org/ngppapp/CreateTdoc.aspx?mode=view&amp;contributionUid=CP-211063"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hyperlink" Target="https://portal.3gpp.org/ngppapp/CreateTdoc.aspx?mode=view&amp;contributionUid=CP-211059" TargetMode="External"/><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hyperlink" Target="https://portal.3gpp.org/ngppapp/CreateTdoc.aspx?mode=view&amp;contributionUid=CP-211059"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3DBC7-DBAD-4CFE-8F44-17A73FC97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Pages>
  <Words>16585</Words>
  <Characters>110959</Characters>
  <Application>Microsoft Office Word</Application>
  <DocSecurity>0</DocSecurity>
  <Lines>5547</Lines>
  <Paragraphs>4398</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123146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17)</dc:subject>
  <dc:creator>Kimmo Kymalainen MCC</dc:creator>
  <cp:keywords/>
  <dc:description/>
  <cp:lastModifiedBy>MCC</cp:lastModifiedBy>
  <cp:revision>125</cp:revision>
  <cp:lastPrinted>2019-02-25T07:05:00Z</cp:lastPrinted>
  <dcterms:created xsi:type="dcterms:W3CDTF">2022-05-27T06:20:00Z</dcterms:created>
  <dcterms:modified xsi:type="dcterms:W3CDTF">2024-06-22T08:42:00Z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75ecc1d54b5fbb9ebd4566b5419e36816b498cf689df80a85b7da35140fb057a</vt:lpwstr>
  </property>
</Properties>
</file>