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7D89C20E"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59443E">
              <w:t>1</w:t>
            </w:r>
            <w:r w:rsidRPr="00507BFD">
              <w:t>.</w:t>
            </w:r>
            <w:r w:rsidR="00BF507D">
              <w:t>1</w:t>
            </w:r>
            <w:r w:rsidRPr="00507BFD">
              <w:t>.</w:t>
            </w:r>
            <w:bookmarkEnd w:id="3"/>
            <w:r w:rsidR="00F34EBD">
              <w:t>0</w:t>
            </w:r>
            <w:r w:rsidRPr="00507BFD">
              <w:t xml:space="preserve"> </w:t>
            </w:r>
            <w:r w:rsidRPr="00507BFD">
              <w:rPr>
                <w:sz w:val="32"/>
              </w:rPr>
              <w:t>(</w:t>
            </w:r>
            <w:bookmarkStart w:id="4" w:name="issueDate"/>
            <w:r w:rsidR="00294B04" w:rsidRPr="00507BFD">
              <w:rPr>
                <w:sz w:val="32"/>
              </w:rPr>
              <w:t>202</w:t>
            </w:r>
            <w:r w:rsidR="00CD0A5C">
              <w:rPr>
                <w:sz w:val="32"/>
              </w:rPr>
              <w:t>2</w:t>
            </w:r>
            <w:r w:rsidRPr="00507BFD">
              <w:rPr>
                <w:sz w:val="32"/>
              </w:rPr>
              <w:t>-</w:t>
            </w:r>
            <w:bookmarkEnd w:id="4"/>
            <w:r w:rsidR="00CD0A5C">
              <w:rPr>
                <w:sz w:val="32"/>
              </w:rPr>
              <w:t>0</w:t>
            </w:r>
            <w:r w:rsidR="0059443E">
              <w:rPr>
                <w:sz w:val="32"/>
              </w:rPr>
              <w:t>2</w:t>
            </w:r>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74A45D21" w:rsidR="00BA4B8D" w:rsidRPr="00507BFD" w:rsidRDefault="004F0988" w:rsidP="00507BFD">
            <w:pPr>
              <w:pStyle w:val="ZB"/>
              <w:framePr w:w="0" w:hRule="auto" w:wrap="auto" w:vAnchor="margin" w:hAnchor="text" w:yAlign="inline"/>
            </w:pPr>
            <w:r w:rsidRPr="00507BFD">
              <w:t xml:space="preserve">Technical </w:t>
            </w:r>
            <w:bookmarkStart w:id="5" w:name="spectype2"/>
            <w:r w:rsidR="00D57972" w:rsidRPr="00507BFD">
              <w:t>Report</w:t>
            </w:r>
            <w:bookmarkEnd w:id="5"/>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12337FC7" w:rsidR="004F0988" w:rsidRPr="00507BFD" w:rsidRDefault="004338D5" w:rsidP="00133525">
            <w:pPr>
              <w:pStyle w:val="ZT"/>
              <w:framePr w:wrap="auto" w:hAnchor="text" w:yAlign="inline"/>
            </w:pPr>
            <w:r w:rsidRPr="009C4BCE">
              <w:rPr>
                <w:rStyle w:val="ZGSM"/>
              </w:rPr>
              <w:t>Technical Specification Group Services and System Aspects</w:t>
            </w:r>
            <w:bookmarkStart w:id="6" w:name="specTitle"/>
            <w:r w:rsidR="004F0988" w:rsidRPr="00507BFD">
              <w:t>;</w:t>
            </w:r>
          </w:p>
          <w:p w14:paraId="76D0CFE5" w14:textId="5DB48F38" w:rsidR="004F0988" w:rsidRPr="00507BFD" w:rsidRDefault="008327D9" w:rsidP="00133525">
            <w:pPr>
              <w:pStyle w:val="ZT"/>
              <w:framePr w:wrap="auto" w:hAnchor="text" w:yAlign="inline"/>
            </w:pPr>
            <w:r w:rsidRPr="00507BFD">
              <w:t>Traffic Models and Quality Evaluation Methods for Media and XR Services in 5G System</w:t>
            </w:r>
            <w:r w:rsidR="00B57014">
              <w:t>s</w:t>
            </w:r>
            <w:r w:rsidR="004F0988" w:rsidRPr="00507BFD">
              <w:t>;</w:t>
            </w:r>
          </w:p>
          <w:bookmarkEnd w:id="6"/>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7" w:name="specRelease"/>
            <w:r w:rsidRPr="00507BFD">
              <w:rPr>
                <w:rStyle w:val="ZGSM"/>
              </w:rPr>
              <w:t>17</w:t>
            </w:r>
            <w:bookmarkEnd w:id="7"/>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491530A7" w:rsidR="00D57972" w:rsidRDefault="00BF6E00">
            <w:r>
              <w:rPr>
                <w:i/>
                <w:noProof/>
              </w:rPr>
              <w:drawing>
                <wp:inline distT="0" distB="0" distL="0" distR="0" wp14:anchorId="170A88C3" wp14:editId="5D31584C">
                  <wp:extent cx="12001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E757191" w14:textId="14E087FA" w:rsidR="00D57972" w:rsidRDefault="00BF6E00" w:rsidP="00133525">
            <w:pPr>
              <w:jc w:val="right"/>
            </w:pPr>
            <w:bookmarkStart w:id="8" w:name="logos"/>
            <w:r>
              <w:rPr>
                <w:noProof/>
              </w:rPr>
              <w:drawing>
                <wp:inline distT="0" distB="0" distL="0" distR="0" wp14:anchorId="0A2D6FE5" wp14:editId="088296D1">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bookmarkEnd w:id="8"/>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0"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3" w:name="copyrightDate"/>
            <w:r w:rsidRPr="008801C9">
              <w:rPr>
                <w:noProof/>
                <w:sz w:val="18"/>
              </w:rPr>
              <w:t>20</w:t>
            </w:r>
            <w:bookmarkEnd w:id="13"/>
            <w:r w:rsidR="008801C9" w:rsidRPr="008801C9">
              <w:rPr>
                <w:noProof/>
                <w:sz w:val="18"/>
              </w:rPr>
              <w:t>21</w:t>
            </w:r>
            <w:r w:rsidRPr="00133525">
              <w:rPr>
                <w:noProof/>
                <w:sz w:val="18"/>
              </w:rPr>
              <w:t>, 3GPP Organizational Partners (ARIB, ATIS, CCSA, ETSI, TSDSI, TTA, TTC).</w:t>
            </w:r>
            <w:bookmarkStart w:id="14" w:name="copyrightaddon"/>
            <w:bookmarkEnd w:id="14"/>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B91DDFA" w14:textId="77777777" w:rsidR="00E16509" w:rsidRDefault="00E16509" w:rsidP="00133525"/>
        </w:tc>
      </w:tr>
      <w:bookmarkEnd w:id="10"/>
    </w:tbl>
    <w:p w14:paraId="7F0222DC" w14:textId="77777777" w:rsidR="00080512" w:rsidRPr="004D3578" w:rsidRDefault="00080512">
      <w:pPr>
        <w:pStyle w:val="TT"/>
      </w:pPr>
      <w:r w:rsidRPr="004D3578">
        <w:br w:type="page"/>
      </w:r>
      <w:bookmarkStart w:id="15" w:name="tableOfContents"/>
      <w:bookmarkEnd w:id="15"/>
      <w:r w:rsidRPr="004D3578">
        <w:lastRenderedPageBreak/>
        <w:t>Contents</w:t>
      </w:r>
    </w:p>
    <w:p w14:paraId="4BE02230" w14:textId="3DA59C53" w:rsidR="00851843" w:rsidRPr="001B3CB1" w:rsidRDefault="004D3578">
      <w:pPr>
        <w:pStyle w:val="TOC1"/>
        <w:rPr>
          <w:rFonts w:ascii="Calibri" w:hAnsi="Calibri" w:cs="Vrinda"/>
          <w:szCs w:val="22"/>
          <w:lang w:val="en-US"/>
        </w:rPr>
      </w:pPr>
      <w:r w:rsidRPr="004D3578">
        <w:fldChar w:fldCharType="begin"/>
      </w:r>
      <w:r w:rsidRPr="004D3578">
        <w:instrText xml:space="preserve"> TOC \o "1-9" </w:instrText>
      </w:r>
      <w:r w:rsidRPr="004D3578">
        <w:fldChar w:fldCharType="separate"/>
      </w:r>
      <w:r w:rsidR="00851843">
        <w:t>Foreword</w:t>
      </w:r>
      <w:r w:rsidR="00851843">
        <w:tab/>
      </w:r>
      <w:r w:rsidR="00851843">
        <w:fldChar w:fldCharType="begin"/>
      </w:r>
      <w:r w:rsidR="00851843">
        <w:instrText xml:space="preserve"> PAGEREF _Toc88113764 \h </w:instrText>
      </w:r>
      <w:r w:rsidR="00851843">
        <w:fldChar w:fldCharType="separate"/>
      </w:r>
      <w:r w:rsidR="00851843">
        <w:t>5</w:t>
      </w:r>
      <w:r w:rsidR="00851843">
        <w:fldChar w:fldCharType="end"/>
      </w:r>
    </w:p>
    <w:p w14:paraId="708C6D84" w14:textId="4CC3A4C3" w:rsidR="00851843" w:rsidRPr="001B3CB1" w:rsidRDefault="00851843">
      <w:pPr>
        <w:pStyle w:val="TOC1"/>
        <w:rPr>
          <w:rFonts w:ascii="Calibri" w:hAnsi="Calibri" w:cs="Vrinda"/>
          <w:szCs w:val="22"/>
          <w:lang w:val="en-US"/>
        </w:rPr>
      </w:pPr>
      <w:r>
        <w:t>Introduction</w:t>
      </w:r>
      <w:r>
        <w:tab/>
      </w:r>
      <w:r>
        <w:fldChar w:fldCharType="begin"/>
      </w:r>
      <w:r>
        <w:instrText xml:space="preserve"> PAGEREF _Toc88113765 \h </w:instrText>
      </w:r>
      <w:r>
        <w:fldChar w:fldCharType="separate"/>
      </w:r>
      <w:r>
        <w:t>6</w:t>
      </w:r>
      <w:r>
        <w:fldChar w:fldCharType="end"/>
      </w:r>
    </w:p>
    <w:p w14:paraId="5652583D" w14:textId="64703FC8" w:rsidR="00851843" w:rsidRPr="001B3CB1" w:rsidRDefault="00851843">
      <w:pPr>
        <w:pStyle w:val="TOC1"/>
        <w:rPr>
          <w:rFonts w:ascii="Calibri" w:hAnsi="Calibri" w:cs="Vrinda"/>
          <w:szCs w:val="22"/>
          <w:lang w:val="en-US"/>
        </w:rPr>
      </w:pPr>
      <w:r>
        <w:t>1</w:t>
      </w:r>
      <w:r w:rsidRPr="001B3CB1">
        <w:rPr>
          <w:rFonts w:ascii="Calibri" w:hAnsi="Calibri" w:cs="Vrinda"/>
          <w:szCs w:val="22"/>
          <w:lang w:val="en-US"/>
        </w:rPr>
        <w:tab/>
      </w:r>
      <w:r>
        <w:t>Scope</w:t>
      </w:r>
      <w:r>
        <w:tab/>
      </w:r>
      <w:r>
        <w:fldChar w:fldCharType="begin"/>
      </w:r>
      <w:r>
        <w:instrText xml:space="preserve"> PAGEREF _Toc88113766 \h </w:instrText>
      </w:r>
      <w:r>
        <w:fldChar w:fldCharType="separate"/>
      </w:r>
      <w:r>
        <w:t>7</w:t>
      </w:r>
      <w:r>
        <w:fldChar w:fldCharType="end"/>
      </w:r>
    </w:p>
    <w:p w14:paraId="300FFC98" w14:textId="4E211B08" w:rsidR="00851843" w:rsidRPr="001B3CB1" w:rsidRDefault="00851843">
      <w:pPr>
        <w:pStyle w:val="TOC1"/>
        <w:rPr>
          <w:rFonts w:ascii="Calibri" w:hAnsi="Calibri" w:cs="Vrinda"/>
          <w:szCs w:val="22"/>
          <w:lang w:val="en-US"/>
        </w:rPr>
      </w:pPr>
      <w:r>
        <w:t>2</w:t>
      </w:r>
      <w:r w:rsidRPr="001B3CB1">
        <w:rPr>
          <w:rFonts w:ascii="Calibri" w:hAnsi="Calibri" w:cs="Vrinda"/>
          <w:szCs w:val="22"/>
          <w:lang w:val="en-US"/>
        </w:rPr>
        <w:tab/>
      </w:r>
      <w:r>
        <w:t>References</w:t>
      </w:r>
      <w:r>
        <w:tab/>
      </w:r>
      <w:r>
        <w:fldChar w:fldCharType="begin"/>
      </w:r>
      <w:r>
        <w:instrText xml:space="preserve"> PAGEREF _Toc88113767 \h </w:instrText>
      </w:r>
      <w:r>
        <w:fldChar w:fldCharType="separate"/>
      </w:r>
      <w:r>
        <w:t>7</w:t>
      </w:r>
      <w:r>
        <w:fldChar w:fldCharType="end"/>
      </w:r>
    </w:p>
    <w:p w14:paraId="705A244A" w14:textId="1696A7FB" w:rsidR="00851843" w:rsidRPr="001B3CB1" w:rsidRDefault="00851843">
      <w:pPr>
        <w:pStyle w:val="TOC1"/>
        <w:rPr>
          <w:rFonts w:ascii="Calibri" w:hAnsi="Calibri" w:cs="Vrinda"/>
          <w:szCs w:val="22"/>
          <w:lang w:val="en-US"/>
        </w:rPr>
      </w:pPr>
      <w:r>
        <w:t>3</w:t>
      </w:r>
      <w:r w:rsidRPr="001B3CB1">
        <w:rPr>
          <w:rFonts w:ascii="Calibri" w:hAnsi="Calibri" w:cs="Vrinda"/>
          <w:szCs w:val="22"/>
          <w:lang w:val="en-US"/>
        </w:rPr>
        <w:tab/>
      </w:r>
      <w:r>
        <w:t>Definitions of terms, symbols and abbreviations</w:t>
      </w:r>
      <w:r>
        <w:tab/>
      </w:r>
      <w:r>
        <w:fldChar w:fldCharType="begin"/>
      </w:r>
      <w:r>
        <w:instrText xml:space="preserve"> PAGEREF _Toc88113768 \h </w:instrText>
      </w:r>
      <w:r>
        <w:fldChar w:fldCharType="separate"/>
      </w:r>
      <w:r>
        <w:t>7</w:t>
      </w:r>
      <w:r>
        <w:fldChar w:fldCharType="end"/>
      </w:r>
    </w:p>
    <w:p w14:paraId="4D2F1940" w14:textId="037E3403" w:rsidR="00851843" w:rsidRPr="001B3CB1" w:rsidRDefault="00851843">
      <w:pPr>
        <w:pStyle w:val="TOC2"/>
        <w:rPr>
          <w:rFonts w:ascii="Calibri" w:hAnsi="Calibri" w:cs="Vrinda"/>
          <w:sz w:val="22"/>
          <w:szCs w:val="22"/>
          <w:lang w:val="en-US"/>
        </w:rPr>
      </w:pPr>
      <w:r>
        <w:t>3.1</w:t>
      </w:r>
      <w:r w:rsidRPr="001B3CB1">
        <w:rPr>
          <w:rFonts w:ascii="Calibri" w:hAnsi="Calibri" w:cs="Vrinda"/>
          <w:sz w:val="22"/>
          <w:szCs w:val="22"/>
          <w:lang w:val="en-US"/>
        </w:rPr>
        <w:tab/>
      </w:r>
      <w:r>
        <w:t>Terms</w:t>
      </w:r>
      <w:r>
        <w:tab/>
      </w:r>
      <w:r>
        <w:fldChar w:fldCharType="begin"/>
      </w:r>
      <w:r>
        <w:instrText xml:space="preserve"> PAGEREF _Toc88113769 \h </w:instrText>
      </w:r>
      <w:r>
        <w:fldChar w:fldCharType="separate"/>
      </w:r>
      <w:r>
        <w:t>7</w:t>
      </w:r>
      <w:r>
        <w:fldChar w:fldCharType="end"/>
      </w:r>
    </w:p>
    <w:p w14:paraId="22E89B85" w14:textId="2AF974DD" w:rsidR="00851843" w:rsidRPr="001B3CB1" w:rsidRDefault="00851843">
      <w:pPr>
        <w:pStyle w:val="TOC2"/>
        <w:rPr>
          <w:rFonts w:ascii="Calibri" w:hAnsi="Calibri" w:cs="Vrinda"/>
          <w:sz w:val="22"/>
          <w:szCs w:val="22"/>
          <w:lang w:val="en-US"/>
        </w:rPr>
      </w:pPr>
      <w:r>
        <w:t>3.2</w:t>
      </w:r>
      <w:r w:rsidRPr="001B3CB1">
        <w:rPr>
          <w:rFonts w:ascii="Calibri" w:hAnsi="Calibri" w:cs="Vrinda"/>
          <w:sz w:val="22"/>
          <w:szCs w:val="22"/>
          <w:lang w:val="en-US"/>
        </w:rPr>
        <w:tab/>
      </w:r>
      <w:r>
        <w:t>Symbols</w:t>
      </w:r>
      <w:r>
        <w:tab/>
      </w:r>
      <w:r>
        <w:fldChar w:fldCharType="begin"/>
      </w:r>
      <w:r>
        <w:instrText xml:space="preserve"> PAGEREF _Toc88113770 \h </w:instrText>
      </w:r>
      <w:r>
        <w:fldChar w:fldCharType="separate"/>
      </w:r>
      <w:r>
        <w:t>7</w:t>
      </w:r>
      <w:r>
        <w:fldChar w:fldCharType="end"/>
      </w:r>
    </w:p>
    <w:p w14:paraId="50A30D0A" w14:textId="3335F0A4" w:rsidR="00851843" w:rsidRPr="001B3CB1" w:rsidRDefault="00851843">
      <w:pPr>
        <w:pStyle w:val="TOC2"/>
        <w:rPr>
          <w:rFonts w:ascii="Calibri" w:hAnsi="Calibri" w:cs="Vrinda"/>
          <w:sz w:val="22"/>
          <w:szCs w:val="22"/>
          <w:lang w:val="en-US"/>
        </w:rPr>
      </w:pPr>
      <w:r>
        <w:t>3.3</w:t>
      </w:r>
      <w:r w:rsidRPr="001B3CB1">
        <w:rPr>
          <w:rFonts w:ascii="Calibri" w:hAnsi="Calibri" w:cs="Vrinda"/>
          <w:sz w:val="22"/>
          <w:szCs w:val="22"/>
          <w:lang w:val="en-US"/>
        </w:rPr>
        <w:tab/>
      </w:r>
      <w:r>
        <w:t>Abbreviations</w:t>
      </w:r>
      <w:r>
        <w:tab/>
      </w:r>
      <w:r>
        <w:fldChar w:fldCharType="begin"/>
      </w:r>
      <w:r>
        <w:instrText xml:space="preserve"> PAGEREF _Toc88113771 \h </w:instrText>
      </w:r>
      <w:r>
        <w:fldChar w:fldCharType="separate"/>
      </w:r>
      <w:r>
        <w:t>8</w:t>
      </w:r>
      <w:r>
        <w:fldChar w:fldCharType="end"/>
      </w:r>
    </w:p>
    <w:p w14:paraId="1A381CAA" w14:textId="67B4911E" w:rsidR="00851843" w:rsidRPr="001B3CB1" w:rsidRDefault="00851843">
      <w:pPr>
        <w:pStyle w:val="TOC1"/>
        <w:rPr>
          <w:rFonts w:ascii="Calibri" w:hAnsi="Calibri" w:cs="Vrinda"/>
          <w:szCs w:val="22"/>
          <w:lang w:val="en-US"/>
        </w:rPr>
      </w:pPr>
      <w:r>
        <w:t>4</w:t>
      </w:r>
      <w:r w:rsidRPr="001B3CB1">
        <w:rPr>
          <w:rFonts w:ascii="Calibri" w:hAnsi="Calibri" w:cs="Vrinda"/>
          <w:szCs w:val="22"/>
          <w:lang w:val="en-US"/>
        </w:rPr>
        <w:tab/>
      </w:r>
      <w:r>
        <w:t>Overview and Scope</w:t>
      </w:r>
      <w:r>
        <w:tab/>
      </w:r>
      <w:r>
        <w:fldChar w:fldCharType="begin"/>
      </w:r>
      <w:r>
        <w:instrText xml:space="preserve"> PAGEREF _Toc88113772 \h </w:instrText>
      </w:r>
      <w:r>
        <w:fldChar w:fldCharType="separate"/>
      </w:r>
      <w:r>
        <w:t>8</w:t>
      </w:r>
      <w:r>
        <w:fldChar w:fldCharType="end"/>
      </w:r>
    </w:p>
    <w:p w14:paraId="75B06C0A" w14:textId="69965F65" w:rsidR="00851843" w:rsidRPr="001B3CB1" w:rsidRDefault="00851843">
      <w:pPr>
        <w:pStyle w:val="TOC1"/>
        <w:rPr>
          <w:rFonts w:ascii="Calibri" w:hAnsi="Calibri" w:cs="Vrinda"/>
          <w:szCs w:val="22"/>
          <w:lang w:val="en-US"/>
        </w:rPr>
      </w:pPr>
      <w:r>
        <w:t>5</w:t>
      </w:r>
      <w:r w:rsidRPr="001B3CB1">
        <w:rPr>
          <w:rFonts w:ascii="Calibri" w:hAnsi="Calibri" w:cs="Vrinda"/>
          <w:szCs w:val="22"/>
          <w:lang w:val="en-US"/>
        </w:rPr>
        <w:tab/>
      </w:r>
      <w:r>
        <w:t>General Design and Modelling</w:t>
      </w:r>
      <w:r>
        <w:tab/>
      </w:r>
      <w:r>
        <w:fldChar w:fldCharType="begin"/>
      </w:r>
      <w:r>
        <w:instrText xml:space="preserve"> PAGEREF _Toc88113773 \h </w:instrText>
      </w:r>
      <w:r>
        <w:fldChar w:fldCharType="separate"/>
      </w:r>
      <w:r>
        <w:t>8</w:t>
      </w:r>
      <w:r>
        <w:fldChar w:fldCharType="end"/>
      </w:r>
    </w:p>
    <w:p w14:paraId="0C2DA403" w14:textId="6D874C21" w:rsidR="00851843" w:rsidRPr="001B3CB1" w:rsidRDefault="00851843">
      <w:pPr>
        <w:pStyle w:val="TOC2"/>
        <w:rPr>
          <w:rFonts w:ascii="Calibri" w:hAnsi="Calibri" w:cs="Vrinda"/>
          <w:sz w:val="22"/>
          <w:szCs w:val="22"/>
          <w:lang w:val="en-US"/>
        </w:rPr>
      </w:pPr>
      <w:r>
        <w:t>5.1</w:t>
      </w:r>
      <w:r w:rsidRPr="001B3CB1">
        <w:rPr>
          <w:rFonts w:ascii="Calibri" w:hAnsi="Calibri" w:cs="Vrinda"/>
          <w:sz w:val="22"/>
          <w:szCs w:val="22"/>
          <w:lang w:val="en-US"/>
        </w:rPr>
        <w:tab/>
      </w:r>
      <w:r>
        <w:t>Introduction</w:t>
      </w:r>
      <w:r>
        <w:tab/>
      </w:r>
      <w:r>
        <w:fldChar w:fldCharType="begin"/>
      </w:r>
      <w:r>
        <w:instrText xml:space="preserve"> PAGEREF _Toc88113774 \h </w:instrText>
      </w:r>
      <w:r>
        <w:fldChar w:fldCharType="separate"/>
      </w:r>
      <w:r>
        <w:t>8</w:t>
      </w:r>
      <w:r>
        <w:fldChar w:fldCharType="end"/>
      </w:r>
    </w:p>
    <w:p w14:paraId="4DF9BB9D" w14:textId="4A577C74" w:rsidR="00851843" w:rsidRPr="001B3CB1" w:rsidRDefault="00851843">
      <w:pPr>
        <w:pStyle w:val="TOC2"/>
        <w:rPr>
          <w:rFonts w:ascii="Calibri" w:hAnsi="Calibri" w:cs="Vrinda"/>
          <w:sz w:val="22"/>
          <w:szCs w:val="22"/>
          <w:lang w:val="en-US"/>
        </w:rPr>
      </w:pPr>
      <w:r>
        <w:t>5.2</w:t>
      </w:r>
      <w:r w:rsidRPr="001B3CB1">
        <w:rPr>
          <w:rFonts w:ascii="Calibri" w:hAnsi="Calibri" w:cs="Vrinda"/>
          <w:sz w:val="22"/>
          <w:szCs w:val="22"/>
          <w:lang w:val="en-US"/>
        </w:rPr>
        <w:tab/>
      </w:r>
      <w:r>
        <w:t>End-to-end Modelling of XR Traffic</w:t>
      </w:r>
      <w:r>
        <w:tab/>
      </w:r>
      <w:r>
        <w:fldChar w:fldCharType="begin"/>
      </w:r>
      <w:r>
        <w:instrText xml:space="preserve"> PAGEREF _Toc88113775 \h </w:instrText>
      </w:r>
      <w:r>
        <w:fldChar w:fldCharType="separate"/>
      </w:r>
      <w:r>
        <w:t>8</w:t>
      </w:r>
      <w:r>
        <w:fldChar w:fldCharType="end"/>
      </w:r>
    </w:p>
    <w:p w14:paraId="009F5C8B" w14:textId="3222A240" w:rsidR="00851843" w:rsidRPr="001B3CB1" w:rsidRDefault="00851843">
      <w:pPr>
        <w:pStyle w:val="TOC3"/>
        <w:rPr>
          <w:rFonts w:ascii="Calibri" w:hAnsi="Calibri" w:cs="Vrinda"/>
          <w:sz w:val="22"/>
          <w:szCs w:val="22"/>
          <w:lang w:val="en-US"/>
        </w:rPr>
      </w:pPr>
      <w:r>
        <w:t xml:space="preserve">5.2.1 </w:t>
      </w:r>
      <w:r w:rsidRPr="001B3CB1">
        <w:rPr>
          <w:rFonts w:ascii="Calibri" w:hAnsi="Calibri" w:cs="Vrinda"/>
          <w:sz w:val="22"/>
          <w:szCs w:val="22"/>
          <w:lang w:val="en-US"/>
        </w:rPr>
        <w:tab/>
      </w:r>
      <w:r>
        <w:t>Architecture and System Model</w:t>
      </w:r>
      <w:r>
        <w:tab/>
      </w:r>
      <w:r>
        <w:fldChar w:fldCharType="begin"/>
      </w:r>
      <w:r>
        <w:instrText xml:space="preserve"> PAGEREF _Toc88113776 \h </w:instrText>
      </w:r>
      <w:r>
        <w:fldChar w:fldCharType="separate"/>
      </w:r>
      <w:r>
        <w:t>8</w:t>
      </w:r>
      <w:r>
        <w:fldChar w:fldCharType="end"/>
      </w:r>
    </w:p>
    <w:p w14:paraId="7CADE030" w14:textId="3208E384" w:rsidR="00851843" w:rsidRPr="001B3CB1" w:rsidRDefault="00851843">
      <w:pPr>
        <w:pStyle w:val="TOC3"/>
        <w:rPr>
          <w:rFonts w:ascii="Calibri" w:hAnsi="Calibri" w:cs="Vrinda"/>
          <w:sz w:val="22"/>
          <w:szCs w:val="22"/>
          <w:lang w:val="en-US"/>
        </w:rPr>
      </w:pPr>
      <w:r>
        <w:t xml:space="preserve">5.2.2 </w:t>
      </w:r>
      <w:r w:rsidRPr="001B3CB1">
        <w:rPr>
          <w:rFonts w:ascii="Calibri" w:hAnsi="Calibri" w:cs="Vrinda"/>
          <w:sz w:val="22"/>
          <w:szCs w:val="22"/>
          <w:lang w:val="en-US"/>
        </w:rPr>
        <w:tab/>
      </w:r>
      <w:r>
        <w:t>Interfaces and Traces</w:t>
      </w:r>
      <w:r>
        <w:tab/>
      </w:r>
      <w:r>
        <w:fldChar w:fldCharType="begin"/>
      </w:r>
      <w:r>
        <w:instrText xml:space="preserve"> PAGEREF _Toc88113777 \h </w:instrText>
      </w:r>
      <w:r>
        <w:fldChar w:fldCharType="separate"/>
      </w:r>
      <w:r>
        <w:t>10</w:t>
      </w:r>
      <w:r>
        <w:fldChar w:fldCharType="end"/>
      </w:r>
    </w:p>
    <w:p w14:paraId="357E8B46" w14:textId="05B17E0F" w:rsidR="00851843" w:rsidRPr="001B3CB1" w:rsidRDefault="00851843">
      <w:pPr>
        <w:pStyle w:val="TOC4"/>
        <w:rPr>
          <w:rFonts w:ascii="Calibri" w:hAnsi="Calibri" w:cs="Vrinda"/>
          <w:sz w:val="22"/>
          <w:szCs w:val="22"/>
          <w:lang w:val="en-US"/>
        </w:rPr>
      </w:pPr>
      <w:r>
        <w:t>5.2.2.1</w:t>
      </w:r>
      <w:r w:rsidRPr="001B3CB1">
        <w:rPr>
          <w:rFonts w:ascii="Calibri" w:hAnsi="Calibri" w:cs="Vrinda"/>
          <w:sz w:val="22"/>
          <w:szCs w:val="22"/>
          <w:lang w:val="en-US"/>
        </w:rPr>
        <w:tab/>
      </w:r>
      <w:r>
        <w:t>Introduction</w:t>
      </w:r>
      <w:r>
        <w:tab/>
      </w:r>
      <w:r>
        <w:fldChar w:fldCharType="begin"/>
      </w:r>
      <w:r>
        <w:instrText xml:space="preserve"> PAGEREF _Toc88113778 \h </w:instrText>
      </w:r>
      <w:r>
        <w:fldChar w:fldCharType="separate"/>
      </w:r>
      <w:r>
        <w:t>10</w:t>
      </w:r>
      <w:r>
        <w:fldChar w:fldCharType="end"/>
      </w:r>
    </w:p>
    <w:p w14:paraId="52B1C8C8" w14:textId="6B608532" w:rsidR="00851843" w:rsidRPr="001B3CB1" w:rsidRDefault="00851843">
      <w:pPr>
        <w:pStyle w:val="TOC4"/>
        <w:rPr>
          <w:rFonts w:ascii="Calibri" w:hAnsi="Calibri" w:cs="Vrinda"/>
          <w:sz w:val="22"/>
          <w:szCs w:val="22"/>
          <w:lang w:val="en-US"/>
        </w:rPr>
      </w:pPr>
      <w:r>
        <w:t>5.2.2.2</w:t>
      </w:r>
      <w:r w:rsidRPr="001B3CB1">
        <w:rPr>
          <w:rFonts w:ascii="Calibri" w:hAnsi="Calibri" w:cs="Vrinda"/>
          <w:sz w:val="22"/>
          <w:szCs w:val="22"/>
          <w:lang w:val="en-US"/>
        </w:rPr>
        <w:tab/>
      </w:r>
      <w:r>
        <w:t>Overview of Traces</w:t>
      </w:r>
      <w:r>
        <w:tab/>
      </w:r>
      <w:r>
        <w:fldChar w:fldCharType="begin"/>
      </w:r>
      <w:r>
        <w:instrText xml:space="preserve"> PAGEREF _Toc88113779 \h </w:instrText>
      </w:r>
      <w:r>
        <w:fldChar w:fldCharType="separate"/>
      </w:r>
      <w:r>
        <w:t>10</w:t>
      </w:r>
      <w:r>
        <w:fldChar w:fldCharType="end"/>
      </w:r>
    </w:p>
    <w:p w14:paraId="09707E05" w14:textId="0E2D562A" w:rsidR="00851843" w:rsidRPr="001B3CB1" w:rsidRDefault="00851843">
      <w:pPr>
        <w:pStyle w:val="TOC3"/>
        <w:rPr>
          <w:rFonts w:ascii="Calibri" w:hAnsi="Calibri" w:cs="Vrinda"/>
          <w:sz w:val="22"/>
          <w:szCs w:val="22"/>
          <w:lang w:val="en-US"/>
        </w:rPr>
      </w:pPr>
      <w:r>
        <w:t xml:space="preserve">5.2.3 </w:t>
      </w:r>
      <w:r w:rsidRPr="001B3CB1">
        <w:rPr>
          <w:rFonts w:ascii="Calibri" w:hAnsi="Calibri" w:cs="Vrinda"/>
          <w:sz w:val="22"/>
          <w:szCs w:val="22"/>
          <w:lang w:val="en-US"/>
        </w:rPr>
        <w:tab/>
      </w:r>
      <w:r>
        <w:t>Benefits and Limitations</w:t>
      </w:r>
      <w:r>
        <w:tab/>
      </w:r>
      <w:r>
        <w:fldChar w:fldCharType="begin"/>
      </w:r>
      <w:r>
        <w:instrText xml:space="preserve"> PAGEREF _Toc88113780 \h </w:instrText>
      </w:r>
      <w:r>
        <w:fldChar w:fldCharType="separate"/>
      </w:r>
      <w:r>
        <w:t>11</w:t>
      </w:r>
      <w:r>
        <w:fldChar w:fldCharType="end"/>
      </w:r>
    </w:p>
    <w:p w14:paraId="3B9F45BB" w14:textId="5C9190BA" w:rsidR="00851843" w:rsidRPr="001B3CB1" w:rsidRDefault="00851843">
      <w:pPr>
        <w:pStyle w:val="TOC2"/>
        <w:rPr>
          <w:rFonts w:ascii="Calibri" w:hAnsi="Calibri" w:cs="Vrinda"/>
          <w:sz w:val="22"/>
          <w:szCs w:val="22"/>
          <w:lang w:val="en-US"/>
        </w:rPr>
      </w:pPr>
      <w:r>
        <w:t xml:space="preserve">5.3 </w:t>
      </w:r>
      <w:r w:rsidRPr="001B3CB1">
        <w:rPr>
          <w:rFonts w:ascii="Calibri" w:hAnsi="Calibri" w:cs="Vrinda"/>
          <w:sz w:val="22"/>
          <w:szCs w:val="22"/>
          <w:lang w:val="en-US"/>
        </w:rPr>
        <w:tab/>
      </w:r>
      <w:r>
        <w:t>P-Traces</w:t>
      </w:r>
      <w:r>
        <w:tab/>
      </w:r>
      <w:r>
        <w:fldChar w:fldCharType="begin"/>
      </w:r>
      <w:r>
        <w:instrText xml:space="preserve"> PAGEREF _Toc88113781 \h </w:instrText>
      </w:r>
      <w:r>
        <w:fldChar w:fldCharType="separate"/>
      </w:r>
      <w:r>
        <w:t>11</w:t>
      </w:r>
      <w:r>
        <w:fldChar w:fldCharType="end"/>
      </w:r>
    </w:p>
    <w:p w14:paraId="6842EE73" w14:textId="5D3F40F4" w:rsidR="00851843" w:rsidRPr="001B3CB1" w:rsidRDefault="00851843">
      <w:pPr>
        <w:pStyle w:val="TOC2"/>
        <w:rPr>
          <w:rFonts w:ascii="Calibri" w:hAnsi="Calibri" w:cs="Vrinda"/>
          <w:sz w:val="22"/>
          <w:szCs w:val="22"/>
          <w:lang w:val="en-US"/>
        </w:rPr>
      </w:pPr>
      <w:r>
        <w:t>5.4</w:t>
      </w:r>
      <w:r w:rsidRPr="001B3CB1">
        <w:rPr>
          <w:rFonts w:ascii="Calibri" w:hAnsi="Calibri" w:cs="Vrinda"/>
          <w:sz w:val="22"/>
          <w:szCs w:val="22"/>
          <w:lang w:val="en-US"/>
        </w:rPr>
        <w:tab/>
      </w:r>
      <w:r>
        <w:t>5G System Model and Simulation</w:t>
      </w:r>
      <w:r>
        <w:tab/>
      </w:r>
      <w:r>
        <w:fldChar w:fldCharType="begin"/>
      </w:r>
      <w:r>
        <w:instrText xml:space="preserve"> PAGEREF _Toc88113782 \h </w:instrText>
      </w:r>
      <w:r>
        <w:fldChar w:fldCharType="separate"/>
      </w:r>
      <w:r>
        <w:t>12</w:t>
      </w:r>
      <w:r>
        <w:fldChar w:fldCharType="end"/>
      </w:r>
    </w:p>
    <w:p w14:paraId="6AC2919C" w14:textId="79CFDB9D" w:rsidR="00851843" w:rsidRPr="001B3CB1" w:rsidRDefault="00851843">
      <w:pPr>
        <w:pStyle w:val="TOC3"/>
        <w:rPr>
          <w:rFonts w:ascii="Calibri" w:hAnsi="Calibri" w:cs="Vrinda"/>
          <w:sz w:val="22"/>
          <w:szCs w:val="22"/>
          <w:lang w:val="en-US"/>
        </w:rPr>
      </w:pPr>
      <w:r>
        <w:t xml:space="preserve">5.4.1 </w:t>
      </w:r>
      <w:r w:rsidRPr="001B3CB1">
        <w:rPr>
          <w:rFonts w:ascii="Calibri" w:hAnsi="Calibri" w:cs="Vrinda"/>
          <w:sz w:val="22"/>
          <w:szCs w:val="22"/>
          <w:lang w:val="en-US"/>
        </w:rPr>
        <w:tab/>
      </w:r>
      <w:r>
        <w:t>5G System Model</w:t>
      </w:r>
      <w:r>
        <w:tab/>
      </w:r>
      <w:r>
        <w:fldChar w:fldCharType="begin"/>
      </w:r>
      <w:r>
        <w:instrText xml:space="preserve"> PAGEREF _Toc88113783 \h </w:instrText>
      </w:r>
      <w:r>
        <w:fldChar w:fldCharType="separate"/>
      </w:r>
      <w:r>
        <w:t>12</w:t>
      </w:r>
      <w:r>
        <w:fldChar w:fldCharType="end"/>
      </w:r>
    </w:p>
    <w:p w14:paraId="4558F3B9" w14:textId="5D041A40" w:rsidR="00851843" w:rsidRPr="001B3CB1" w:rsidRDefault="00851843">
      <w:pPr>
        <w:pStyle w:val="TOC3"/>
        <w:rPr>
          <w:rFonts w:ascii="Calibri" w:hAnsi="Calibri" w:cs="Vrinda"/>
          <w:sz w:val="22"/>
          <w:szCs w:val="22"/>
          <w:lang w:val="en-US"/>
        </w:rPr>
      </w:pPr>
      <w:r>
        <w:t xml:space="preserve">5.4.2 </w:t>
      </w:r>
      <w:r w:rsidRPr="001B3CB1">
        <w:rPr>
          <w:rFonts w:ascii="Calibri" w:hAnsi="Calibri" w:cs="Vrinda"/>
          <w:sz w:val="22"/>
          <w:szCs w:val="22"/>
          <w:lang w:val="en-US"/>
        </w:rPr>
        <w:tab/>
      </w:r>
      <w:r>
        <w:t>Core Network Model</w:t>
      </w:r>
      <w:r>
        <w:tab/>
      </w:r>
      <w:r>
        <w:fldChar w:fldCharType="begin"/>
      </w:r>
      <w:r>
        <w:instrText xml:space="preserve"> PAGEREF _Toc88113784 \h </w:instrText>
      </w:r>
      <w:r>
        <w:fldChar w:fldCharType="separate"/>
      </w:r>
      <w:r>
        <w:t>14</w:t>
      </w:r>
      <w:r>
        <w:fldChar w:fldCharType="end"/>
      </w:r>
    </w:p>
    <w:p w14:paraId="008AE930" w14:textId="1EF8010C" w:rsidR="00851843" w:rsidRPr="001B3CB1" w:rsidRDefault="00851843">
      <w:pPr>
        <w:pStyle w:val="TOC3"/>
        <w:rPr>
          <w:rFonts w:ascii="Calibri" w:hAnsi="Calibri" w:cs="Vrinda"/>
          <w:sz w:val="22"/>
          <w:szCs w:val="22"/>
          <w:lang w:val="en-US"/>
        </w:rPr>
      </w:pPr>
      <w:r>
        <w:t xml:space="preserve">5.4.3 </w:t>
      </w:r>
      <w:r w:rsidRPr="001B3CB1">
        <w:rPr>
          <w:rFonts w:ascii="Calibri" w:hAnsi="Calibri" w:cs="Vrinda"/>
          <w:sz w:val="22"/>
          <w:szCs w:val="22"/>
          <w:lang w:val="en-US"/>
        </w:rPr>
        <w:tab/>
      </w:r>
      <w:r>
        <w:t>RAN Model</w:t>
      </w:r>
      <w:r>
        <w:tab/>
      </w:r>
      <w:r>
        <w:fldChar w:fldCharType="begin"/>
      </w:r>
      <w:r>
        <w:instrText xml:space="preserve"> PAGEREF _Toc88113785 \h </w:instrText>
      </w:r>
      <w:r>
        <w:fldChar w:fldCharType="separate"/>
      </w:r>
      <w:r>
        <w:t>15</w:t>
      </w:r>
      <w:r>
        <w:fldChar w:fldCharType="end"/>
      </w:r>
    </w:p>
    <w:p w14:paraId="6C2075E8" w14:textId="5463D797" w:rsidR="00851843" w:rsidRPr="001B3CB1" w:rsidRDefault="00851843">
      <w:pPr>
        <w:pStyle w:val="TOC3"/>
        <w:rPr>
          <w:rFonts w:ascii="Calibri" w:hAnsi="Calibri" w:cs="Vrinda"/>
          <w:sz w:val="22"/>
          <w:szCs w:val="22"/>
          <w:lang w:val="en-US"/>
        </w:rPr>
      </w:pPr>
      <w:r>
        <w:t xml:space="preserve">5.4.4 </w:t>
      </w:r>
      <w:r w:rsidRPr="001B3CB1">
        <w:rPr>
          <w:rFonts w:ascii="Calibri" w:hAnsi="Calibri" w:cs="Vrinda"/>
          <w:sz w:val="22"/>
          <w:szCs w:val="22"/>
          <w:lang w:val="en-US"/>
        </w:rPr>
        <w:tab/>
      </w:r>
      <w:r>
        <w:t>Test Channels</w:t>
      </w:r>
      <w:r>
        <w:tab/>
      </w:r>
      <w:r>
        <w:fldChar w:fldCharType="begin"/>
      </w:r>
      <w:r>
        <w:instrText xml:space="preserve"> PAGEREF _Toc88113786 \h </w:instrText>
      </w:r>
      <w:r>
        <w:fldChar w:fldCharType="separate"/>
      </w:r>
      <w:r>
        <w:t>16</w:t>
      </w:r>
      <w:r>
        <w:fldChar w:fldCharType="end"/>
      </w:r>
    </w:p>
    <w:p w14:paraId="34582A36" w14:textId="6D122605" w:rsidR="00851843" w:rsidRPr="001B3CB1" w:rsidRDefault="00851843">
      <w:pPr>
        <w:pStyle w:val="TOC2"/>
        <w:rPr>
          <w:rFonts w:ascii="Calibri" w:hAnsi="Calibri" w:cs="Vrinda"/>
          <w:sz w:val="22"/>
          <w:szCs w:val="22"/>
          <w:lang w:val="en-US"/>
        </w:rPr>
      </w:pPr>
      <w:r>
        <w:t>5.5</w:t>
      </w:r>
      <w:r w:rsidRPr="001B3CB1">
        <w:rPr>
          <w:rFonts w:ascii="Calibri" w:hAnsi="Calibri" w:cs="Vrinda"/>
          <w:sz w:val="22"/>
          <w:szCs w:val="22"/>
          <w:lang w:val="en-US"/>
        </w:rPr>
        <w:tab/>
      </w:r>
      <w:r>
        <w:t>Content Modelling</w:t>
      </w:r>
      <w:r>
        <w:tab/>
      </w:r>
      <w:r>
        <w:fldChar w:fldCharType="begin"/>
      </w:r>
      <w:r>
        <w:instrText xml:space="preserve"> PAGEREF _Toc88113787 \h </w:instrText>
      </w:r>
      <w:r>
        <w:fldChar w:fldCharType="separate"/>
      </w:r>
      <w:r>
        <w:t>16</w:t>
      </w:r>
      <w:r>
        <w:fldChar w:fldCharType="end"/>
      </w:r>
    </w:p>
    <w:p w14:paraId="35583268" w14:textId="06ECC2A8" w:rsidR="00851843" w:rsidRPr="001B3CB1" w:rsidRDefault="00851843">
      <w:pPr>
        <w:pStyle w:val="TOC3"/>
        <w:rPr>
          <w:rFonts w:ascii="Calibri" w:hAnsi="Calibri" w:cs="Vrinda"/>
          <w:sz w:val="22"/>
          <w:szCs w:val="22"/>
          <w:lang w:val="en-US"/>
        </w:rPr>
      </w:pPr>
      <w:r>
        <w:t xml:space="preserve">5.5.1 </w:t>
      </w:r>
      <w:r w:rsidRPr="001B3CB1">
        <w:rPr>
          <w:rFonts w:ascii="Calibri" w:hAnsi="Calibri" w:cs="Vrinda"/>
          <w:sz w:val="22"/>
          <w:szCs w:val="22"/>
          <w:lang w:val="en-US"/>
        </w:rPr>
        <w:tab/>
      </w:r>
      <w:r>
        <w:t>Introduction</w:t>
      </w:r>
      <w:r>
        <w:tab/>
      </w:r>
      <w:r>
        <w:fldChar w:fldCharType="begin"/>
      </w:r>
      <w:r>
        <w:instrText xml:space="preserve"> PAGEREF _Toc88113788 \h </w:instrText>
      </w:r>
      <w:r>
        <w:fldChar w:fldCharType="separate"/>
      </w:r>
      <w:r>
        <w:t>16</w:t>
      </w:r>
      <w:r>
        <w:fldChar w:fldCharType="end"/>
      </w:r>
    </w:p>
    <w:p w14:paraId="1392A2FD" w14:textId="4C11E045" w:rsidR="00851843" w:rsidRPr="001B3CB1" w:rsidRDefault="00851843">
      <w:pPr>
        <w:pStyle w:val="TOC3"/>
        <w:rPr>
          <w:rFonts w:ascii="Calibri" w:hAnsi="Calibri" w:cs="Vrinda"/>
          <w:sz w:val="22"/>
          <w:szCs w:val="22"/>
          <w:lang w:val="en-US"/>
        </w:rPr>
      </w:pPr>
      <w:r>
        <w:t xml:space="preserve">5.5.2 </w:t>
      </w:r>
      <w:r w:rsidRPr="001B3CB1">
        <w:rPr>
          <w:rFonts w:ascii="Calibri" w:hAnsi="Calibri" w:cs="Vrinda"/>
          <w:sz w:val="22"/>
          <w:szCs w:val="22"/>
          <w:lang w:val="en-US"/>
        </w:rPr>
        <w:tab/>
      </w:r>
      <w:r>
        <w:t>V-Trace Generation</w:t>
      </w:r>
      <w:r>
        <w:tab/>
      </w:r>
      <w:r>
        <w:fldChar w:fldCharType="begin"/>
      </w:r>
      <w:r>
        <w:instrText xml:space="preserve"> PAGEREF _Toc88113789 \h </w:instrText>
      </w:r>
      <w:r>
        <w:fldChar w:fldCharType="separate"/>
      </w:r>
      <w:r>
        <w:t>17</w:t>
      </w:r>
      <w:r>
        <w:fldChar w:fldCharType="end"/>
      </w:r>
    </w:p>
    <w:p w14:paraId="7B838A44" w14:textId="4CA3B4A0" w:rsidR="00851843" w:rsidRPr="001B3CB1" w:rsidRDefault="00851843">
      <w:pPr>
        <w:pStyle w:val="TOC4"/>
        <w:rPr>
          <w:rFonts w:ascii="Calibri" w:hAnsi="Calibri" w:cs="Vrinda"/>
          <w:sz w:val="22"/>
          <w:szCs w:val="22"/>
          <w:lang w:val="en-US"/>
        </w:rPr>
      </w:pPr>
      <w:r>
        <w:t>5.5.2.1</w:t>
      </w:r>
      <w:r w:rsidRPr="001B3CB1">
        <w:rPr>
          <w:rFonts w:ascii="Calibri" w:hAnsi="Calibri" w:cs="Vrinda"/>
          <w:sz w:val="22"/>
          <w:szCs w:val="22"/>
          <w:lang w:val="en-US"/>
        </w:rPr>
        <w:tab/>
      </w:r>
      <w:r>
        <w:t>General</w:t>
      </w:r>
      <w:r>
        <w:tab/>
      </w:r>
      <w:r>
        <w:fldChar w:fldCharType="begin"/>
      </w:r>
      <w:r>
        <w:instrText xml:space="preserve"> PAGEREF _Toc88113790 \h </w:instrText>
      </w:r>
      <w:r>
        <w:fldChar w:fldCharType="separate"/>
      </w:r>
      <w:r>
        <w:t>17</w:t>
      </w:r>
      <w:r>
        <w:fldChar w:fldCharType="end"/>
      </w:r>
    </w:p>
    <w:p w14:paraId="005C420D" w14:textId="1A3DA59F" w:rsidR="00851843" w:rsidRPr="001B3CB1" w:rsidRDefault="00851843">
      <w:pPr>
        <w:pStyle w:val="TOC4"/>
        <w:rPr>
          <w:rFonts w:ascii="Calibri" w:hAnsi="Calibri" w:cs="Vrinda"/>
          <w:sz w:val="22"/>
          <w:szCs w:val="22"/>
          <w:lang w:val="en-US"/>
        </w:rPr>
      </w:pPr>
      <w:r>
        <w:t>5.5.2.2</w:t>
      </w:r>
      <w:r w:rsidRPr="001B3CB1">
        <w:rPr>
          <w:rFonts w:ascii="Calibri" w:hAnsi="Calibri" w:cs="Vrinda"/>
          <w:sz w:val="22"/>
          <w:szCs w:val="22"/>
          <w:lang w:val="en-US"/>
        </w:rPr>
        <w:tab/>
      </w:r>
      <w:r>
        <w:t>Impact of encoding parameters</w:t>
      </w:r>
      <w:r>
        <w:tab/>
      </w:r>
      <w:r>
        <w:fldChar w:fldCharType="begin"/>
      </w:r>
      <w:r>
        <w:instrText xml:space="preserve"> PAGEREF _Toc88113791 \h </w:instrText>
      </w:r>
      <w:r>
        <w:fldChar w:fldCharType="separate"/>
      </w:r>
      <w:r>
        <w:t>17</w:t>
      </w:r>
      <w:r>
        <w:fldChar w:fldCharType="end"/>
      </w:r>
    </w:p>
    <w:p w14:paraId="6E5E9D33" w14:textId="63A8A8CA" w:rsidR="00851843" w:rsidRPr="001B3CB1" w:rsidRDefault="00851843">
      <w:pPr>
        <w:pStyle w:val="TOC4"/>
        <w:rPr>
          <w:rFonts w:ascii="Calibri" w:hAnsi="Calibri" w:cs="Vrinda"/>
          <w:sz w:val="22"/>
          <w:szCs w:val="22"/>
          <w:lang w:val="en-US"/>
        </w:rPr>
      </w:pPr>
      <w:r>
        <w:t>5.5.2.3</w:t>
      </w:r>
      <w:r w:rsidRPr="001B3CB1">
        <w:rPr>
          <w:rFonts w:ascii="Calibri" w:hAnsi="Calibri" w:cs="Vrinda"/>
          <w:sz w:val="22"/>
          <w:szCs w:val="22"/>
          <w:lang w:val="en-US"/>
        </w:rPr>
        <w:tab/>
      </w:r>
      <w:r>
        <w:t>V-Trace Generation</w:t>
      </w:r>
      <w:r>
        <w:tab/>
      </w:r>
      <w:r>
        <w:fldChar w:fldCharType="begin"/>
      </w:r>
      <w:r>
        <w:instrText xml:space="preserve"> PAGEREF _Toc88113792 \h </w:instrText>
      </w:r>
      <w:r>
        <w:fldChar w:fldCharType="separate"/>
      </w:r>
      <w:r>
        <w:t>19</w:t>
      </w:r>
      <w:r>
        <w:fldChar w:fldCharType="end"/>
      </w:r>
    </w:p>
    <w:p w14:paraId="3EC19B60" w14:textId="57C2DFA9" w:rsidR="00851843" w:rsidRPr="001B3CB1" w:rsidRDefault="00851843">
      <w:pPr>
        <w:pStyle w:val="TOC3"/>
        <w:rPr>
          <w:rFonts w:ascii="Calibri" w:hAnsi="Calibri" w:cs="Vrinda"/>
          <w:sz w:val="22"/>
          <w:szCs w:val="22"/>
          <w:lang w:val="en-US"/>
        </w:rPr>
      </w:pPr>
      <w:r>
        <w:t xml:space="preserve">5.5.3 </w:t>
      </w:r>
      <w:r w:rsidRPr="001B3CB1">
        <w:rPr>
          <w:rFonts w:ascii="Calibri" w:hAnsi="Calibri" w:cs="Vrinda"/>
          <w:sz w:val="22"/>
          <w:szCs w:val="22"/>
          <w:lang w:val="en-US"/>
        </w:rPr>
        <w:tab/>
      </w:r>
      <w:r>
        <w:t>V-Trace Format</w:t>
      </w:r>
      <w:r>
        <w:tab/>
      </w:r>
      <w:r>
        <w:fldChar w:fldCharType="begin"/>
      </w:r>
      <w:r>
        <w:instrText xml:space="preserve"> PAGEREF _Toc88113793 \h </w:instrText>
      </w:r>
      <w:r>
        <w:fldChar w:fldCharType="separate"/>
      </w:r>
      <w:r>
        <w:t>19</w:t>
      </w:r>
      <w:r>
        <w:fldChar w:fldCharType="end"/>
      </w:r>
    </w:p>
    <w:p w14:paraId="24727EAE" w14:textId="72633EFA" w:rsidR="00851843" w:rsidRPr="001B3CB1" w:rsidRDefault="00851843">
      <w:pPr>
        <w:pStyle w:val="TOC3"/>
        <w:rPr>
          <w:rFonts w:ascii="Calibri" w:hAnsi="Calibri" w:cs="Vrinda"/>
          <w:sz w:val="22"/>
          <w:szCs w:val="22"/>
          <w:lang w:val="en-US"/>
        </w:rPr>
      </w:pPr>
      <w:r>
        <w:t xml:space="preserve">5.5.4 </w:t>
      </w:r>
      <w:r w:rsidRPr="001B3CB1">
        <w:rPr>
          <w:rFonts w:ascii="Calibri" w:hAnsi="Calibri" w:cs="Vrinda"/>
          <w:sz w:val="22"/>
          <w:szCs w:val="22"/>
          <w:lang w:val="en-US"/>
        </w:rPr>
        <w:tab/>
      </w:r>
      <w:r>
        <w:t>Other media types</w:t>
      </w:r>
      <w:r>
        <w:tab/>
      </w:r>
      <w:r>
        <w:fldChar w:fldCharType="begin"/>
      </w:r>
      <w:r>
        <w:instrText xml:space="preserve"> PAGEREF _Toc88113794 \h </w:instrText>
      </w:r>
      <w:r>
        <w:fldChar w:fldCharType="separate"/>
      </w:r>
      <w:r>
        <w:t>20</w:t>
      </w:r>
      <w:r>
        <w:fldChar w:fldCharType="end"/>
      </w:r>
    </w:p>
    <w:p w14:paraId="577293A7" w14:textId="2C5AF28A" w:rsidR="00851843" w:rsidRPr="001B3CB1" w:rsidRDefault="00851843">
      <w:pPr>
        <w:pStyle w:val="TOC2"/>
        <w:rPr>
          <w:rFonts w:ascii="Calibri" w:hAnsi="Calibri" w:cs="Vrinda"/>
          <w:sz w:val="22"/>
          <w:szCs w:val="22"/>
          <w:lang w:val="en-US"/>
        </w:rPr>
      </w:pPr>
      <w:r>
        <w:t>5.6</w:t>
      </w:r>
      <w:r w:rsidRPr="001B3CB1">
        <w:rPr>
          <w:rFonts w:ascii="Calibri" w:hAnsi="Calibri" w:cs="Vrinda"/>
          <w:sz w:val="22"/>
          <w:szCs w:val="22"/>
          <w:lang w:val="en-US"/>
        </w:rPr>
        <w:tab/>
      </w:r>
      <w:r>
        <w:t>Media Coding and Decoding Modelling</w:t>
      </w:r>
      <w:r>
        <w:tab/>
      </w:r>
      <w:r>
        <w:fldChar w:fldCharType="begin"/>
      </w:r>
      <w:r>
        <w:instrText xml:space="preserve"> PAGEREF _Toc88113795 \h </w:instrText>
      </w:r>
      <w:r>
        <w:fldChar w:fldCharType="separate"/>
      </w:r>
      <w:r>
        <w:t>20</w:t>
      </w:r>
      <w:r>
        <w:fldChar w:fldCharType="end"/>
      </w:r>
    </w:p>
    <w:p w14:paraId="61976195" w14:textId="0169471A" w:rsidR="00851843" w:rsidRPr="001B3CB1" w:rsidRDefault="00851843">
      <w:pPr>
        <w:pStyle w:val="TOC2"/>
        <w:rPr>
          <w:rFonts w:ascii="Calibri" w:hAnsi="Calibri" w:cs="Vrinda"/>
          <w:sz w:val="22"/>
          <w:szCs w:val="22"/>
          <w:lang w:val="en-US"/>
        </w:rPr>
      </w:pPr>
      <w:r>
        <w:t>5.7</w:t>
      </w:r>
      <w:r w:rsidRPr="001B3CB1">
        <w:rPr>
          <w:rFonts w:ascii="Calibri" w:hAnsi="Calibri" w:cs="Vrinda"/>
          <w:sz w:val="22"/>
          <w:szCs w:val="22"/>
          <w:lang w:val="en-US"/>
        </w:rPr>
        <w:tab/>
      </w:r>
      <w:r>
        <w:t>Content Delivery Modelling</w:t>
      </w:r>
      <w:r>
        <w:tab/>
      </w:r>
      <w:r>
        <w:fldChar w:fldCharType="begin"/>
      </w:r>
      <w:r>
        <w:instrText xml:space="preserve"> PAGEREF _Toc88113796 \h </w:instrText>
      </w:r>
      <w:r>
        <w:fldChar w:fldCharType="separate"/>
      </w:r>
      <w:r>
        <w:t>20</w:t>
      </w:r>
      <w:r>
        <w:fldChar w:fldCharType="end"/>
      </w:r>
    </w:p>
    <w:p w14:paraId="07876AE6" w14:textId="1D43A113" w:rsidR="00851843" w:rsidRPr="001B3CB1" w:rsidRDefault="00851843">
      <w:pPr>
        <w:pStyle w:val="TOC2"/>
        <w:rPr>
          <w:rFonts w:ascii="Calibri" w:hAnsi="Calibri" w:cs="Vrinda"/>
          <w:sz w:val="22"/>
          <w:szCs w:val="22"/>
          <w:lang w:val="en-US"/>
        </w:rPr>
      </w:pPr>
      <w:r>
        <w:t>5.8</w:t>
      </w:r>
      <w:r w:rsidRPr="001B3CB1">
        <w:rPr>
          <w:rFonts w:ascii="Calibri" w:hAnsi="Calibri" w:cs="Vrinda"/>
          <w:sz w:val="22"/>
          <w:szCs w:val="22"/>
          <w:lang w:val="en-US"/>
        </w:rPr>
        <w:tab/>
      </w:r>
      <w:r>
        <w:t>Quality Metrics and Computation</w:t>
      </w:r>
      <w:r>
        <w:tab/>
      </w:r>
      <w:r>
        <w:fldChar w:fldCharType="begin"/>
      </w:r>
      <w:r>
        <w:instrText xml:space="preserve"> PAGEREF _Toc88113797 \h </w:instrText>
      </w:r>
      <w:r>
        <w:fldChar w:fldCharType="separate"/>
      </w:r>
      <w:r>
        <w:t>20</w:t>
      </w:r>
      <w:r>
        <w:fldChar w:fldCharType="end"/>
      </w:r>
    </w:p>
    <w:p w14:paraId="711C9DE4" w14:textId="5F69A9E3" w:rsidR="00851843" w:rsidRPr="001B3CB1" w:rsidRDefault="00851843">
      <w:pPr>
        <w:pStyle w:val="TOC2"/>
        <w:rPr>
          <w:rFonts w:ascii="Calibri" w:hAnsi="Calibri" w:cs="Vrinda"/>
          <w:sz w:val="22"/>
          <w:szCs w:val="22"/>
          <w:lang w:val="en-US"/>
        </w:rPr>
      </w:pPr>
      <w:r>
        <w:t>5.9</w:t>
      </w:r>
      <w:r w:rsidRPr="001B3CB1">
        <w:rPr>
          <w:rFonts w:ascii="Calibri" w:hAnsi="Calibri" w:cs="Vrinda"/>
          <w:sz w:val="22"/>
          <w:szCs w:val="22"/>
          <w:lang w:val="en-US"/>
        </w:rPr>
        <w:tab/>
      </w:r>
      <w:r>
        <w:t>Uplink Modeling</w:t>
      </w:r>
      <w:r>
        <w:tab/>
      </w:r>
      <w:r>
        <w:fldChar w:fldCharType="begin"/>
      </w:r>
      <w:r>
        <w:instrText xml:space="preserve"> PAGEREF _Toc88113798 \h </w:instrText>
      </w:r>
      <w:r>
        <w:fldChar w:fldCharType="separate"/>
      </w:r>
      <w:r>
        <w:t>21</w:t>
      </w:r>
      <w:r>
        <w:fldChar w:fldCharType="end"/>
      </w:r>
    </w:p>
    <w:p w14:paraId="71E237B3" w14:textId="6010FC5C" w:rsidR="00851843" w:rsidRPr="001B3CB1" w:rsidRDefault="00851843">
      <w:pPr>
        <w:pStyle w:val="TOC1"/>
        <w:rPr>
          <w:rFonts w:ascii="Calibri" w:hAnsi="Calibri" w:cs="Vrinda"/>
          <w:szCs w:val="22"/>
          <w:lang w:val="en-US"/>
        </w:rPr>
      </w:pPr>
      <w:r>
        <w:t>6</w:t>
      </w:r>
      <w:r w:rsidRPr="001B3CB1">
        <w:rPr>
          <w:rFonts w:ascii="Calibri" w:hAnsi="Calibri" w:cs="Vrinda"/>
          <w:szCs w:val="22"/>
          <w:lang w:val="en-US"/>
        </w:rPr>
        <w:tab/>
      </w:r>
      <w:r>
        <w:t>XR Split Rendering</w:t>
      </w:r>
      <w:r>
        <w:tab/>
      </w:r>
      <w:r>
        <w:fldChar w:fldCharType="begin"/>
      </w:r>
      <w:r>
        <w:instrText xml:space="preserve"> PAGEREF _Toc88113799 \h </w:instrText>
      </w:r>
      <w:r>
        <w:fldChar w:fldCharType="separate"/>
      </w:r>
      <w:r>
        <w:t>21</w:t>
      </w:r>
      <w:r>
        <w:fldChar w:fldCharType="end"/>
      </w:r>
    </w:p>
    <w:p w14:paraId="0E7FC23F" w14:textId="0FA3B207" w:rsidR="00851843" w:rsidRPr="001B3CB1" w:rsidRDefault="00851843">
      <w:pPr>
        <w:pStyle w:val="TOC2"/>
        <w:rPr>
          <w:rFonts w:ascii="Calibri" w:hAnsi="Calibri" w:cs="Vrinda"/>
          <w:sz w:val="22"/>
          <w:szCs w:val="22"/>
          <w:lang w:val="en-US"/>
        </w:rPr>
      </w:pPr>
      <w:r>
        <w:t>6.1</w:t>
      </w:r>
      <w:r w:rsidRPr="001B3CB1">
        <w:rPr>
          <w:rFonts w:ascii="Calibri" w:hAnsi="Calibri" w:cs="Vrinda"/>
          <w:sz w:val="22"/>
          <w:szCs w:val="22"/>
          <w:lang w:val="en-US"/>
        </w:rPr>
        <w:tab/>
      </w:r>
      <w:r>
        <w:t>Introduction</w:t>
      </w:r>
      <w:r>
        <w:tab/>
      </w:r>
      <w:r>
        <w:fldChar w:fldCharType="begin"/>
      </w:r>
      <w:r>
        <w:instrText xml:space="preserve"> PAGEREF _Toc88113800 \h </w:instrText>
      </w:r>
      <w:r>
        <w:fldChar w:fldCharType="separate"/>
      </w:r>
      <w:r>
        <w:t>21</w:t>
      </w:r>
      <w:r>
        <w:fldChar w:fldCharType="end"/>
      </w:r>
    </w:p>
    <w:p w14:paraId="564B93DF" w14:textId="2418E368" w:rsidR="00851843" w:rsidRPr="001B3CB1" w:rsidRDefault="00851843">
      <w:pPr>
        <w:pStyle w:val="TOC2"/>
        <w:rPr>
          <w:rFonts w:ascii="Calibri" w:hAnsi="Calibri" w:cs="Vrinda"/>
          <w:sz w:val="22"/>
          <w:szCs w:val="22"/>
          <w:lang w:val="en-US"/>
        </w:rPr>
      </w:pPr>
      <w:r>
        <w:t>6.2</w:t>
      </w:r>
      <w:r w:rsidRPr="001B3CB1">
        <w:rPr>
          <w:rFonts w:ascii="Calibri" w:hAnsi="Calibri" w:cs="Vrinda"/>
          <w:sz w:val="22"/>
          <w:szCs w:val="22"/>
          <w:lang w:val="en-US"/>
        </w:rPr>
        <w:tab/>
      </w:r>
      <w:r>
        <w:t>Reference System Design</w:t>
      </w:r>
      <w:r>
        <w:tab/>
      </w:r>
      <w:r>
        <w:fldChar w:fldCharType="begin"/>
      </w:r>
      <w:r>
        <w:instrText xml:space="preserve"> PAGEREF _Toc88113801 \h </w:instrText>
      </w:r>
      <w:r>
        <w:fldChar w:fldCharType="separate"/>
      </w:r>
      <w:r>
        <w:t>21</w:t>
      </w:r>
      <w:r>
        <w:fldChar w:fldCharType="end"/>
      </w:r>
    </w:p>
    <w:p w14:paraId="2C74B990" w14:textId="43CCB3B2" w:rsidR="00851843" w:rsidRPr="001B3CB1" w:rsidRDefault="00851843">
      <w:pPr>
        <w:pStyle w:val="TOC2"/>
        <w:rPr>
          <w:rFonts w:ascii="Calibri" w:hAnsi="Calibri" w:cs="Vrinda"/>
          <w:sz w:val="22"/>
          <w:szCs w:val="22"/>
          <w:lang w:val="en-US"/>
        </w:rPr>
      </w:pPr>
      <w:r>
        <w:t>6.3</w:t>
      </w:r>
      <w:r w:rsidRPr="001B3CB1">
        <w:rPr>
          <w:rFonts w:ascii="Calibri" w:hAnsi="Calibri" w:cs="Vrinda"/>
          <w:sz w:val="22"/>
          <w:szCs w:val="22"/>
          <w:lang w:val="en-US"/>
        </w:rPr>
        <w:tab/>
      </w:r>
      <w:r>
        <w:t>Simulation System</w:t>
      </w:r>
      <w:r>
        <w:tab/>
      </w:r>
      <w:r>
        <w:fldChar w:fldCharType="begin"/>
      </w:r>
      <w:r>
        <w:instrText xml:space="preserve"> PAGEREF _Toc88113802 \h </w:instrText>
      </w:r>
      <w:r>
        <w:fldChar w:fldCharType="separate"/>
      </w:r>
      <w:r>
        <w:t>21</w:t>
      </w:r>
      <w:r>
        <w:fldChar w:fldCharType="end"/>
      </w:r>
    </w:p>
    <w:p w14:paraId="14FFA434" w14:textId="10A3241F" w:rsidR="00851843" w:rsidRPr="001B3CB1" w:rsidRDefault="00851843">
      <w:pPr>
        <w:pStyle w:val="TOC2"/>
        <w:rPr>
          <w:rFonts w:ascii="Calibri" w:hAnsi="Calibri" w:cs="Vrinda"/>
          <w:sz w:val="22"/>
          <w:szCs w:val="22"/>
          <w:lang w:val="en-US"/>
        </w:rPr>
      </w:pPr>
      <w:r>
        <w:t>6.4</w:t>
      </w:r>
      <w:r w:rsidRPr="001B3CB1">
        <w:rPr>
          <w:rFonts w:ascii="Calibri" w:hAnsi="Calibri" w:cs="Vrinda"/>
          <w:sz w:val="22"/>
          <w:szCs w:val="22"/>
          <w:lang w:val="en-US"/>
        </w:rPr>
        <w:tab/>
      </w:r>
      <w:r>
        <w:t>Recommended Configurations</w:t>
      </w:r>
      <w:r>
        <w:tab/>
      </w:r>
      <w:r>
        <w:fldChar w:fldCharType="begin"/>
      </w:r>
      <w:r>
        <w:instrText xml:space="preserve"> PAGEREF _Toc88113803 \h </w:instrText>
      </w:r>
      <w:r>
        <w:fldChar w:fldCharType="separate"/>
      </w:r>
      <w:r>
        <w:t>21</w:t>
      </w:r>
      <w:r>
        <w:fldChar w:fldCharType="end"/>
      </w:r>
    </w:p>
    <w:p w14:paraId="2E4B1F08" w14:textId="4DBED0FE" w:rsidR="00851843" w:rsidRPr="001B3CB1" w:rsidRDefault="00851843">
      <w:pPr>
        <w:pStyle w:val="TOC2"/>
        <w:rPr>
          <w:rFonts w:ascii="Calibri" w:hAnsi="Calibri" w:cs="Vrinda"/>
          <w:sz w:val="22"/>
          <w:szCs w:val="22"/>
          <w:lang w:val="en-US"/>
        </w:rPr>
      </w:pPr>
      <w:r>
        <w:t>6.5</w:t>
      </w:r>
      <w:r w:rsidRPr="001B3CB1">
        <w:rPr>
          <w:rFonts w:ascii="Calibri" w:hAnsi="Calibri" w:cs="Vrinda"/>
          <w:sz w:val="22"/>
          <w:szCs w:val="22"/>
          <w:lang w:val="en-US"/>
        </w:rPr>
        <w:tab/>
      </w:r>
      <w:r>
        <w:t>Traces and Statistical Models</w:t>
      </w:r>
      <w:r>
        <w:tab/>
      </w:r>
      <w:r>
        <w:fldChar w:fldCharType="begin"/>
      </w:r>
      <w:r>
        <w:instrText xml:space="preserve"> PAGEREF _Toc88113804 \h </w:instrText>
      </w:r>
      <w:r>
        <w:fldChar w:fldCharType="separate"/>
      </w:r>
      <w:r>
        <w:t>21</w:t>
      </w:r>
      <w:r>
        <w:fldChar w:fldCharType="end"/>
      </w:r>
    </w:p>
    <w:p w14:paraId="12F23BF8" w14:textId="0757B733" w:rsidR="00851843" w:rsidRPr="001B3CB1" w:rsidRDefault="00851843">
      <w:pPr>
        <w:pStyle w:val="TOC2"/>
        <w:rPr>
          <w:rFonts w:ascii="Calibri" w:hAnsi="Calibri" w:cs="Vrinda"/>
          <w:sz w:val="22"/>
          <w:szCs w:val="22"/>
          <w:lang w:val="en-US"/>
        </w:rPr>
      </w:pPr>
      <w:r>
        <w:t>6.6</w:t>
      </w:r>
      <w:r w:rsidRPr="001B3CB1">
        <w:rPr>
          <w:rFonts w:ascii="Calibri" w:hAnsi="Calibri" w:cs="Vrinda"/>
          <w:sz w:val="22"/>
          <w:szCs w:val="22"/>
          <w:lang w:val="en-US"/>
        </w:rPr>
        <w:tab/>
      </w:r>
      <w:r>
        <w:t>Test Channel Results</w:t>
      </w:r>
      <w:r>
        <w:tab/>
      </w:r>
      <w:r>
        <w:fldChar w:fldCharType="begin"/>
      </w:r>
      <w:r>
        <w:instrText xml:space="preserve"> PAGEREF _Toc88113805 \h </w:instrText>
      </w:r>
      <w:r>
        <w:fldChar w:fldCharType="separate"/>
      </w:r>
      <w:r>
        <w:t>21</w:t>
      </w:r>
      <w:r>
        <w:fldChar w:fldCharType="end"/>
      </w:r>
    </w:p>
    <w:p w14:paraId="71F34633" w14:textId="65E67358" w:rsidR="00851843" w:rsidRPr="001B3CB1" w:rsidRDefault="00851843">
      <w:pPr>
        <w:pStyle w:val="TOC1"/>
        <w:rPr>
          <w:rFonts w:ascii="Calibri" w:hAnsi="Calibri" w:cs="Vrinda"/>
          <w:szCs w:val="22"/>
          <w:lang w:val="en-US"/>
        </w:rPr>
      </w:pPr>
      <w:r>
        <w:t>7</w:t>
      </w:r>
      <w:r w:rsidRPr="001B3CB1">
        <w:rPr>
          <w:rFonts w:ascii="Calibri" w:hAnsi="Calibri" w:cs="Vrinda"/>
          <w:szCs w:val="22"/>
          <w:lang w:val="en-US"/>
        </w:rPr>
        <w:tab/>
      </w:r>
      <w:r>
        <w:t>Cloud Gaming</w:t>
      </w:r>
      <w:r>
        <w:tab/>
      </w:r>
      <w:r>
        <w:fldChar w:fldCharType="begin"/>
      </w:r>
      <w:r>
        <w:instrText xml:space="preserve"> PAGEREF _Toc88113806 \h </w:instrText>
      </w:r>
      <w:r>
        <w:fldChar w:fldCharType="separate"/>
      </w:r>
      <w:r>
        <w:t>22</w:t>
      </w:r>
      <w:r>
        <w:fldChar w:fldCharType="end"/>
      </w:r>
    </w:p>
    <w:p w14:paraId="1CD8F9B5" w14:textId="4BFB71CC" w:rsidR="00851843" w:rsidRPr="001B3CB1" w:rsidRDefault="00851843">
      <w:pPr>
        <w:pStyle w:val="TOC2"/>
        <w:rPr>
          <w:rFonts w:ascii="Calibri" w:hAnsi="Calibri" w:cs="Vrinda"/>
          <w:sz w:val="22"/>
          <w:szCs w:val="22"/>
          <w:lang w:val="en-US"/>
        </w:rPr>
      </w:pPr>
      <w:r>
        <w:t>7.1</w:t>
      </w:r>
      <w:r w:rsidRPr="001B3CB1">
        <w:rPr>
          <w:rFonts w:ascii="Calibri" w:hAnsi="Calibri" w:cs="Vrinda"/>
          <w:sz w:val="22"/>
          <w:szCs w:val="22"/>
          <w:lang w:val="en-US"/>
        </w:rPr>
        <w:tab/>
      </w:r>
      <w:r>
        <w:t>Introduction</w:t>
      </w:r>
      <w:r>
        <w:tab/>
      </w:r>
      <w:r>
        <w:fldChar w:fldCharType="begin"/>
      </w:r>
      <w:r>
        <w:instrText xml:space="preserve"> PAGEREF _Toc88113807 \h </w:instrText>
      </w:r>
      <w:r>
        <w:fldChar w:fldCharType="separate"/>
      </w:r>
      <w:r>
        <w:t>22</w:t>
      </w:r>
      <w:r>
        <w:fldChar w:fldCharType="end"/>
      </w:r>
    </w:p>
    <w:p w14:paraId="4AF04CE0" w14:textId="2C0DA291" w:rsidR="00851843" w:rsidRPr="001B3CB1" w:rsidRDefault="00851843">
      <w:pPr>
        <w:pStyle w:val="TOC2"/>
        <w:rPr>
          <w:rFonts w:ascii="Calibri" w:hAnsi="Calibri" w:cs="Vrinda"/>
          <w:sz w:val="22"/>
          <w:szCs w:val="22"/>
          <w:lang w:val="en-US"/>
        </w:rPr>
      </w:pPr>
      <w:r>
        <w:t>7.2</w:t>
      </w:r>
      <w:r w:rsidRPr="001B3CB1">
        <w:rPr>
          <w:rFonts w:ascii="Calibri" w:hAnsi="Calibri" w:cs="Vrinda"/>
          <w:sz w:val="22"/>
          <w:szCs w:val="22"/>
          <w:lang w:val="en-US"/>
        </w:rPr>
        <w:tab/>
      </w:r>
      <w:r>
        <w:t>Reference System Design</w:t>
      </w:r>
      <w:r>
        <w:tab/>
      </w:r>
      <w:r>
        <w:fldChar w:fldCharType="begin"/>
      </w:r>
      <w:r>
        <w:instrText xml:space="preserve"> PAGEREF _Toc88113808 \h </w:instrText>
      </w:r>
      <w:r>
        <w:fldChar w:fldCharType="separate"/>
      </w:r>
      <w:r>
        <w:t>22</w:t>
      </w:r>
      <w:r>
        <w:fldChar w:fldCharType="end"/>
      </w:r>
    </w:p>
    <w:p w14:paraId="7FC20915" w14:textId="6DA9D0FF" w:rsidR="00851843" w:rsidRPr="001B3CB1" w:rsidRDefault="00851843">
      <w:pPr>
        <w:pStyle w:val="TOC2"/>
        <w:rPr>
          <w:rFonts w:ascii="Calibri" w:hAnsi="Calibri" w:cs="Vrinda"/>
          <w:sz w:val="22"/>
          <w:szCs w:val="22"/>
          <w:lang w:val="en-US"/>
        </w:rPr>
      </w:pPr>
      <w:r>
        <w:t>7.3</w:t>
      </w:r>
      <w:r w:rsidRPr="001B3CB1">
        <w:rPr>
          <w:rFonts w:ascii="Calibri" w:hAnsi="Calibri" w:cs="Vrinda"/>
          <w:sz w:val="22"/>
          <w:szCs w:val="22"/>
          <w:lang w:val="en-US"/>
        </w:rPr>
        <w:tab/>
      </w:r>
      <w:r>
        <w:t>Simulation System</w:t>
      </w:r>
      <w:r>
        <w:tab/>
      </w:r>
      <w:r>
        <w:fldChar w:fldCharType="begin"/>
      </w:r>
      <w:r>
        <w:instrText xml:space="preserve"> PAGEREF _Toc88113809 \h </w:instrText>
      </w:r>
      <w:r>
        <w:fldChar w:fldCharType="separate"/>
      </w:r>
      <w:r>
        <w:t>22</w:t>
      </w:r>
      <w:r>
        <w:fldChar w:fldCharType="end"/>
      </w:r>
    </w:p>
    <w:p w14:paraId="51E3776B" w14:textId="49BF5DEA" w:rsidR="00851843" w:rsidRPr="001B3CB1" w:rsidRDefault="00851843">
      <w:pPr>
        <w:pStyle w:val="TOC2"/>
        <w:rPr>
          <w:rFonts w:ascii="Calibri" w:hAnsi="Calibri" w:cs="Vrinda"/>
          <w:sz w:val="22"/>
          <w:szCs w:val="22"/>
          <w:lang w:val="en-US"/>
        </w:rPr>
      </w:pPr>
      <w:r>
        <w:t>7.4</w:t>
      </w:r>
      <w:r w:rsidRPr="001B3CB1">
        <w:rPr>
          <w:rFonts w:ascii="Calibri" w:hAnsi="Calibri" w:cs="Vrinda"/>
          <w:sz w:val="22"/>
          <w:szCs w:val="22"/>
          <w:lang w:val="en-US"/>
        </w:rPr>
        <w:tab/>
      </w:r>
      <w:r>
        <w:t>Recommended Configurations</w:t>
      </w:r>
      <w:r>
        <w:tab/>
      </w:r>
      <w:r>
        <w:fldChar w:fldCharType="begin"/>
      </w:r>
      <w:r>
        <w:instrText xml:space="preserve"> PAGEREF _Toc88113810 \h </w:instrText>
      </w:r>
      <w:r>
        <w:fldChar w:fldCharType="separate"/>
      </w:r>
      <w:r>
        <w:t>22</w:t>
      </w:r>
      <w:r>
        <w:fldChar w:fldCharType="end"/>
      </w:r>
    </w:p>
    <w:p w14:paraId="1E692967" w14:textId="7A95AF18" w:rsidR="00851843" w:rsidRPr="001B3CB1" w:rsidRDefault="00851843">
      <w:pPr>
        <w:pStyle w:val="TOC2"/>
        <w:rPr>
          <w:rFonts w:ascii="Calibri" w:hAnsi="Calibri" w:cs="Vrinda"/>
          <w:sz w:val="22"/>
          <w:szCs w:val="22"/>
          <w:lang w:val="en-US"/>
        </w:rPr>
      </w:pPr>
      <w:r>
        <w:t>7.5</w:t>
      </w:r>
      <w:r w:rsidRPr="001B3CB1">
        <w:rPr>
          <w:rFonts w:ascii="Calibri" w:hAnsi="Calibri" w:cs="Vrinda"/>
          <w:sz w:val="22"/>
          <w:szCs w:val="22"/>
          <w:lang w:val="en-US"/>
        </w:rPr>
        <w:tab/>
      </w:r>
      <w:r>
        <w:t>Traces and Statistical Models</w:t>
      </w:r>
      <w:r>
        <w:tab/>
      </w:r>
      <w:r>
        <w:fldChar w:fldCharType="begin"/>
      </w:r>
      <w:r>
        <w:instrText xml:space="preserve"> PAGEREF _Toc88113811 \h </w:instrText>
      </w:r>
      <w:r>
        <w:fldChar w:fldCharType="separate"/>
      </w:r>
      <w:r>
        <w:t>22</w:t>
      </w:r>
      <w:r>
        <w:fldChar w:fldCharType="end"/>
      </w:r>
    </w:p>
    <w:p w14:paraId="43660C9D" w14:textId="31217F16" w:rsidR="00851843" w:rsidRPr="001B3CB1" w:rsidRDefault="00851843">
      <w:pPr>
        <w:pStyle w:val="TOC2"/>
        <w:rPr>
          <w:rFonts w:ascii="Calibri" w:hAnsi="Calibri" w:cs="Vrinda"/>
          <w:sz w:val="22"/>
          <w:szCs w:val="22"/>
          <w:lang w:val="en-US"/>
        </w:rPr>
      </w:pPr>
      <w:r>
        <w:t>7.6</w:t>
      </w:r>
      <w:r w:rsidRPr="001B3CB1">
        <w:rPr>
          <w:rFonts w:ascii="Calibri" w:hAnsi="Calibri" w:cs="Vrinda"/>
          <w:sz w:val="22"/>
          <w:szCs w:val="22"/>
          <w:lang w:val="en-US"/>
        </w:rPr>
        <w:tab/>
      </w:r>
      <w:r>
        <w:t>Test Channel Results</w:t>
      </w:r>
      <w:r>
        <w:tab/>
      </w:r>
      <w:r>
        <w:fldChar w:fldCharType="begin"/>
      </w:r>
      <w:r>
        <w:instrText xml:space="preserve"> PAGEREF _Toc88113812 \h </w:instrText>
      </w:r>
      <w:r>
        <w:fldChar w:fldCharType="separate"/>
      </w:r>
      <w:r>
        <w:t>22</w:t>
      </w:r>
      <w:r>
        <w:fldChar w:fldCharType="end"/>
      </w:r>
    </w:p>
    <w:p w14:paraId="3CFEC5B7" w14:textId="6D79C2F3" w:rsidR="00851843" w:rsidRPr="001B3CB1" w:rsidRDefault="00851843">
      <w:pPr>
        <w:pStyle w:val="TOC1"/>
        <w:rPr>
          <w:rFonts w:ascii="Calibri" w:hAnsi="Calibri" w:cs="Vrinda"/>
          <w:szCs w:val="22"/>
          <w:lang w:val="en-US"/>
        </w:rPr>
      </w:pPr>
      <w:r>
        <w:lastRenderedPageBreak/>
        <w:t>8</w:t>
      </w:r>
      <w:r w:rsidRPr="001B3CB1">
        <w:rPr>
          <w:rFonts w:ascii="Calibri" w:hAnsi="Calibri" w:cs="Vrinda"/>
          <w:szCs w:val="22"/>
          <w:lang w:val="en-US"/>
        </w:rPr>
        <w:tab/>
      </w:r>
      <w:r>
        <w:t>AR Conversational</w:t>
      </w:r>
      <w:r>
        <w:tab/>
      </w:r>
      <w:r>
        <w:fldChar w:fldCharType="begin"/>
      </w:r>
      <w:r>
        <w:instrText xml:space="preserve"> PAGEREF _Toc88113813 \h </w:instrText>
      </w:r>
      <w:r>
        <w:fldChar w:fldCharType="separate"/>
      </w:r>
      <w:r>
        <w:t>22</w:t>
      </w:r>
      <w:r>
        <w:fldChar w:fldCharType="end"/>
      </w:r>
    </w:p>
    <w:p w14:paraId="14F3DFCA" w14:textId="1D65086F" w:rsidR="00851843" w:rsidRPr="001B3CB1" w:rsidRDefault="00851843">
      <w:pPr>
        <w:pStyle w:val="TOC1"/>
        <w:rPr>
          <w:rFonts w:ascii="Calibri" w:hAnsi="Calibri" w:cs="Vrinda"/>
          <w:szCs w:val="22"/>
          <w:lang w:val="en-US"/>
        </w:rPr>
      </w:pPr>
      <w:r>
        <w:t>9</w:t>
      </w:r>
      <w:r w:rsidRPr="001B3CB1">
        <w:rPr>
          <w:rFonts w:ascii="Calibri" w:hAnsi="Calibri" w:cs="Vrinda"/>
          <w:szCs w:val="22"/>
          <w:lang w:val="en-US"/>
        </w:rPr>
        <w:tab/>
      </w:r>
      <w:r>
        <w:t>Viewport Dependent VR Streaming</w:t>
      </w:r>
      <w:r>
        <w:tab/>
      </w:r>
      <w:r>
        <w:fldChar w:fldCharType="begin"/>
      </w:r>
      <w:r>
        <w:instrText xml:space="preserve"> PAGEREF _Toc88113814 \h </w:instrText>
      </w:r>
      <w:r>
        <w:fldChar w:fldCharType="separate"/>
      </w:r>
      <w:r>
        <w:t>22</w:t>
      </w:r>
      <w:r>
        <w:fldChar w:fldCharType="end"/>
      </w:r>
    </w:p>
    <w:p w14:paraId="6ADD07D8" w14:textId="1AD37F85" w:rsidR="00851843" w:rsidRPr="001B3CB1" w:rsidRDefault="00851843">
      <w:pPr>
        <w:pStyle w:val="TOC1"/>
        <w:rPr>
          <w:rFonts w:ascii="Calibri" w:hAnsi="Calibri" w:cs="Vrinda"/>
          <w:szCs w:val="22"/>
          <w:lang w:val="en-US"/>
        </w:rPr>
      </w:pPr>
      <w:r>
        <w:t>10</w:t>
      </w:r>
      <w:r w:rsidRPr="001B3CB1">
        <w:rPr>
          <w:rFonts w:ascii="Calibri" w:hAnsi="Calibri" w:cs="Vrinda"/>
          <w:szCs w:val="22"/>
          <w:lang w:val="en-US"/>
        </w:rPr>
        <w:tab/>
      </w:r>
      <w:r>
        <w:t>XR Distributed Computing</w:t>
      </w:r>
      <w:r>
        <w:tab/>
      </w:r>
      <w:r>
        <w:fldChar w:fldCharType="begin"/>
      </w:r>
      <w:r>
        <w:instrText xml:space="preserve"> PAGEREF _Toc88113815 \h </w:instrText>
      </w:r>
      <w:r>
        <w:fldChar w:fldCharType="separate"/>
      </w:r>
      <w:r>
        <w:t>22</w:t>
      </w:r>
      <w:r>
        <w:fldChar w:fldCharType="end"/>
      </w:r>
    </w:p>
    <w:p w14:paraId="3C82E3E7" w14:textId="70D1DC94" w:rsidR="00851843" w:rsidRPr="001B3CB1" w:rsidRDefault="00851843">
      <w:pPr>
        <w:pStyle w:val="TOC8"/>
        <w:rPr>
          <w:rFonts w:ascii="Calibri" w:hAnsi="Calibri" w:cs="Vrinda"/>
          <w:b w:val="0"/>
          <w:szCs w:val="22"/>
          <w:lang w:val="en-US"/>
        </w:rPr>
      </w:pPr>
      <w:r>
        <w:t>Annex &lt;X&gt; (informative): Change history</w:t>
      </w:r>
      <w:r>
        <w:tab/>
      </w:r>
      <w:r>
        <w:fldChar w:fldCharType="begin"/>
      </w:r>
      <w:r>
        <w:instrText xml:space="preserve"> PAGEREF _Toc88113816 \h </w:instrText>
      </w:r>
      <w:r>
        <w:fldChar w:fldCharType="separate"/>
      </w:r>
      <w:r>
        <w:t>23</w:t>
      </w:r>
      <w:r>
        <w:fldChar w:fldCharType="end"/>
      </w:r>
    </w:p>
    <w:p w14:paraId="4A20293B" w14:textId="77777777" w:rsidR="00080512" w:rsidRPr="004D3578" w:rsidRDefault="004D3578">
      <w:r w:rsidRPr="004D3578">
        <w:rPr>
          <w:noProof/>
          <w:sz w:val="22"/>
        </w:rPr>
        <w:fldChar w:fldCharType="end"/>
      </w:r>
    </w:p>
    <w:p w14:paraId="33C96155" w14:textId="386A2B54" w:rsidR="0074026F" w:rsidRPr="007B600E" w:rsidRDefault="00080512" w:rsidP="00FC0C55">
      <w:pPr>
        <w:pStyle w:val="Guidance"/>
      </w:pPr>
      <w:r w:rsidRPr="004D3578">
        <w:br w:type="page"/>
      </w:r>
    </w:p>
    <w:p w14:paraId="4FA7DBE2" w14:textId="77777777" w:rsidR="00080512" w:rsidRDefault="00080512">
      <w:pPr>
        <w:pStyle w:val="Heading1"/>
      </w:pPr>
      <w:bookmarkStart w:id="16" w:name="foreword"/>
      <w:bookmarkStart w:id="17" w:name="_Toc88113764"/>
      <w:bookmarkEnd w:id="16"/>
      <w:r w:rsidRPr="004D3578">
        <w:lastRenderedPageBreak/>
        <w:t>Foreword</w:t>
      </w:r>
      <w:bookmarkEnd w:id="17"/>
    </w:p>
    <w:p w14:paraId="4A2BB66D" w14:textId="1A7738C7" w:rsidR="00080512" w:rsidRPr="004D3578" w:rsidRDefault="00080512">
      <w:r w:rsidRPr="005556F9">
        <w:t xml:space="preserve">This Technical </w:t>
      </w:r>
      <w:bookmarkStart w:id="18" w:name="spectype3"/>
      <w:r w:rsidR="00602AEA" w:rsidRPr="00BF507D">
        <w:t>Report</w:t>
      </w:r>
      <w:bookmarkEnd w:id="18"/>
      <w:r w:rsidRPr="005556F9">
        <w:t xml:space="preserve"> has been produced by the 3</w:t>
      </w:r>
      <w:r w:rsidR="00F04712" w:rsidRPr="005556F9">
        <w:t>rd</w:t>
      </w:r>
      <w:r w:rsidRPr="005556F9">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0"/>
      </w:pPr>
      <w:r w:rsidRPr="004D3578">
        <w:t>Version x.y.z</w:t>
      </w:r>
    </w:p>
    <w:p w14:paraId="2A5D66EF" w14:textId="77777777" w:rsidR="00080512" w:rsidRPr="004D3578" w:rsidRDefault="00080512">
      <w:pPr>
        <w:pStyle w:val="B10"/>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19" w:name="introduction"/>
      <w:bookmarkStart w:id="20" w:name="_Toc88113765"/>
      <w:bookmarkEnd w:id="19"/>
      <w:r w:rsidRPr="004D3578">
        <w:t>Introduction</w:t>
      </w:r>
      <w:bookmarkEnd w:id="20"/>
    </w:p>
    <w:p w14:paraId="1EE4B557" w14:textId="3C35F56E" w:rsidR="00FC0850" w:rsidRDefault="004B3EE4" w:rsidP="00FC0850">
      <w:pPr>
        <w:spacing w:before="100" w:beforeAutospacing="1" w:after="100" w:afterAutospacing="1"/>
        <w:jc w:val="both"/>
      </w:pPr>
      <w:r>
        <w:rPr>
          <w:lang w:val="en-US"/>
        </w:rPr>
        <w:t>Media services in general, but also in particular</w:t>
      </w:r>
      <w:r w:rsidR="00FC0850">
        <w:rPr>
          <w:lang w:val="en-US"/>
        </w:rPr>
        <w:t xml:space="preserve"> </w:t>
      </w:r>
      <w:r w:rsidR="00FC0850">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p>
    <w:p w14:paraId="49D2B397" w14:textId="65CEECEB" w:rsidR="006B6A33" w:rsidRDefault="006B6A33" w:rsidP="006B6A33">
      <w:pPr>
        <w:spacing w:before="100" w:beforeAutospacing="1" w:after="100" w:afterAutospacing="1"/>
        <w:jc w:val="both"/>
        <w:rPr>
          <w:bCs/>
          <w:lang w:eastAsia="zh-CN"/>
        </w:rPr>
      </w:pPr>
      <w:r>
        <w:rPr>
          <w:bCs/>
          <w:lang w:eastAsia="zh-CN"/>
        </w:rPr>
        <w:t>On XR and Cloud Gaming traffic with high throughput, low latency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p w14:paraId="5FD03CF3" w14:textId="25AA69CF" w:rsidR="00A83A65" w:rsidRDefault="00A83A65" w:rsidP="00A83A65">
      <w:r>
        <w:t>Based on this, the present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r>
        <w:t>eXtended Reality (</w:t>
      </w:r>
      <w:r w:rsidRPr="00C52C85">
        <w:t>XR</w:t>
      </w:r>
      <w:r>
        <w:t>)</w:t>
      </w:r>
      <w:r w:rsidRPr="00C52C85">
        <w:t xml:space="preserve"> Services</w:t>
      </w:r>
      <w:r>
        <w:t>.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w:t>
      </w:r>
    </w:p>
    <w:p w14:paraId="4E63D813" w14:textId="77777777" w:rsidR="00A83A65" w:rsidRDefault="00A83A65" w:rsidP="006B6A33">
      <w:pPr>
        <w:spacing w:before="100" w:beforeAutospacing="1" w:after="100" w:afterAutospacing="1"/>
        <w:jc w:val="both"/>
        <w:rPr>
          <w:bCs/>
          <w:lang w:eastAsia="zh-CN"/>
        </w:rPr>
      </w:pPr>
    </w:p>
    <w:p w14:paraId="7D1557D8" w14:textId="77777777" w:rsidR="00D9487B" w:rsidRDefault="00D9487B" w:rsidP="00FC0850">
      <w:pPr>
        <w:spacing w:before="100" w:beforeAutospacing="1" w:after="100" w:afterAutospacing="1"/>
        <w:jc w:val="both"/>
      </w:pPr>
    </w:p>
    <w:p w14:paraId="681ED124" w14:textId="77777777" w:rsidR="00D9487B" w:rsidRDefault="00D9487B" w:rsidP="00FC0850">
      <w:pPr>
        <w:spacing w:before="100" w:beforeAutospacing="1" w:after="100" w:afterAutospacing="1"/>
        <w:jc w:val="both"/>
      </w:pPr>
    </w:p>
    <w:p w14:paraId="487E3AD2" w14:textId="27FFE213" w:rsidR="00080512" w:rsidRPr="004D3578" w:rsidRDefault="00080512">
      <w:pPr>
        <w:pStyle w:val="Guidance"/>
      </w:pPr>
    </w:p>
    <w:p w14:paraId="2DA37690" w14:textId="77777777" w:rsidR="00080512" w:rsidRPr="004D3578" w:rsidRDefault="00080512">
      <w:pPr>
        <w:pStyle w:val="Heading1"/>
      </w:pPr>
      <w:r w:rsidRPr="004D3578">
        <w:br w:type="page"/>
      </w:r>
      <w:bookmarkStart w:id="21" w:name="scope"/>
      <w:bookmarkStart w:id="22" w:name="_Toc88113766"/>
      <w:bookmarkEnd w:id="21"/>
      <w:r w:rsidRPr="004D3578">
        <w:lastRenderedPageBreak/>
        <w:t>1</w:t>
      </w:r>
      <w:r w:rsidRPr="004D3578">
        <w:tab/>
        <w:t>Scope</w:t>
      </w:r>
      <w:bookmarkEnd w:id="22"/>
    </w:p>
    <w:p w14:paraId="6B1058E4" w14:textId="789BF0E0" w:rsidR="00757546" w:rsidRDefault="00080512" w:rsidP="00757546">
      <w:r w:rsidRPr="004D3578">
        <w:t>The present document</w:t>
      </w:r>
      <w:r w:rsidR="00C52C85">
        <w:t xml:space="preserve"> provides</w:t>
      </w:r>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r w:rsidR="00C52C85">
        <w:t>eXtended Reality (</w:t>
      </w:r>
      <w:r w:rsidR="00C52C85" w:rsidRPr="00C52C85">
        <w:t>XR</w:t>
      </w:r>
      <w:r w:rsidR="00C52C85">
        <w:t>)</w:t>
      </w:r>
      <w:r w:rsidR="00C52C85" w:rsidRPr="00C52C85">
        <w:t xml:space="preserve"> Services</w:t>
      </w:r>
      <w:r w:rsidR="00ED5DD1">
        <w:t xml:space="preserve">. In order to address this, </w:t>
      </w:r>
      <w:r w:rsidR="00757546">
        <w:t>generic modelling considerations are introduced and for different services reference designs, simulation models and suitable qu</w:t>
      </w:r>
      <w:r w:rsidR="008965AD">
        <w:t xml:space="preserve">ality metrics are reported. This information permits to obtain accurate information on exact bitrate </w:t>
      </w:r>
      <w:r w:rsidR="00B44D8A">
        <w:t>and delay requirements in uplink and downlink</w:t>
      </w:r>
      <w:r w:rsidR="00EA1783">
        <w:t xml:space="preserve">, develop detailed traffic traces, develop suitable statistical models for </w:t>
      </w:r>
      <w:r w:rsidR="002C4E3F">
        <w:t xml:space="preserve">media and XR traffic and to evaluate the expected media quality of such services. The information may be used by other 3GPP groups in order to assess media quality for different </w:t>
      </w:r>
      <w:r w:rsidR="00BB2373">
        <w:t>configuration of 5G System parameters, as well as for evaluating the requirements in terms of QoS for XR and media services.</w:t>
      </w:r>
    </w:p>
    <w:p w14:paraId="1F200A34" w14:textId="77777777" w:rsidR="00080512" w:rsidRPr="004D3578" w:rsidRDefault="00080512">
      <w:pPr>
        <w:pStyle w:val="Heading1"/>
      </w:pPr>
      <w:bookmarkStart w:id="23" w:name="references"/>
      <w:bookmarkStart w:id="24" w:name="_Toc88113767"/>
      <w:bookmarkEnd w:id="23"/>
      <w:r w:rsidRPr="004D3578">
        <w:t>2</w:t>
      </w:r>
      <w:r w:rsidRPr="004D3578">
        <w:tab/>
        <w:t>References</w:t>
      </w:r>
      <w:bookmarkEnd w:id="24"/>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0"/>
      </w:pPr>
      <w:r>
        <w:t>-</w:t>
      </w:r>
      <w:r>
        <w:tab/>
      </w:r>
      <w:r w:rsidR="00080512" w:rsidRPr="004D3578">
        <w:t>For a specific reference, subsequent revisions do not apply.</w:t>
      </w:r>
    </w:p>
    <w:p w14:paraId="056E9592"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pPr>
      <w:r w:rsidRPr="007D4E81">
        <w:t>[</w:t>
      </w:r>
      <w:r>
        <w:t>2</w:t>
      </w:r>
      <w:r w:rsidRPr="007D4E81">
        <w:t>]</w:t>
      </w:r>
      <w:r w:rsidRPr="007D4E81">
        <w:tab/>
        <w:t>3GPP TR 26.925, "Typical traffic characteristics of media services on 3GPP networks"</w:t>
      </w:r>
    </w:p>
    <w:p w14:paraId="0B502027" w14:textId="1C0D1BD9" w:rsidR="00543421" w:rsidRDefault="00543421" w:rsidP="00543421">
      <w:pPr>
        <w:pStyle w:val="EX"/>
      </w:pPr>
      <w:r w:rsidRPr="007D4E81">
        <w:t>[</w:t>
      </w:r>
      <w:r>
        <w:t>3</w:t>
      </w:r>
      <w:r w:rsidRPr="007D4E81">
        <w:t>]</w:t>
      </w:r>
      <w:r w:rsidRPr="007D4E81">
        <w:tab/>
        <w:t>3GPP TR 26.92</w:t>
      </w:r>
      <w:r>
        <w:t>8</w:t>
      </w:r>
      <w:r w:rsidRPr="007D4E81">
        <w:t>, "</w:t>
      </w:r>
      <w:r w:rsidR="00C10091" w:rsidRPr="00C10091">
        <w:t>Extended Reality (XR) in 5G</w:t>
      </w:r>
      <w:r w:rsidRPr="007D4E81">
        <w:t>"</w:t>
      </w:r>
    </w:p>
    <w:p w14:paraId="3E6AB2E4" w14:textId="5683FAB9" w:rsidR="00FC2DF0" w:rsidRDefault="00FC2DF0" w:rsidP="00FC2DF0">
      <w:pPr>
        <w:pStyle w:val="EX"/>
      </w:pPr>
      <w:r w:rsidRPr="007D4E81">
        <w:t>[</w:t>
      </w:r>
      <w:r>
        <w:t>5.</w:t>
      </w:r>
      <w:r w:rsidR="000E1C12">
        <w:t>1</w:t>
      </w:r>
      <w:r>
        <w:t>i</w:t>
      </w:r>
      <w:r w:rsidRPr="007D4E81">
        <w:t>]</w:t>
      </w:r>
      <w:r w:rsidRPr="007D4E81">
        <w:tab/>
        <w:t>3GPP T</w:t>
      </w:r>
      <w:r>
        <w:t>S</w:t>
      </w:r>
      <w:r w:rsidRPr="007D4E81">
        <w:t xml:space="preserve"> 26.</w:t>
      </w:r>
      <w:r>
        <w:t>501</w:t>
      </w:r>
      <w:r w:rsidRPr="007D4E81">
        <w:t>, "</w:t>
      </w:r>
      <w:r w:rsidR="009D6B14" w:rsidRPr="009D6B14">
        <w:t>System architecture for the 5G System (5GS)</w:t>
      </w:r>
      <w:r w:rsidRPr="007D4E81">
        <w:t>"</w:t>
      </w:r>
    </w:p>
    <w:p w14:paraId="29D2EDC4" w14:textId="4F6C6DC8" w:rsidR="00EC4A25" w:rsidRPr="004D3578" w:rsidRDefault="00EC4A25" w:rsidP="00EC4A25">
      <w:pPr>
        <w:pStyle w:val="EX"/>
      </w:pPr>
    </w:p>
    <w:p w14:paraId="6E2CECA2" w14:textId="77777777" w:rsidR="00080512" w:rsidRPr="004D3578" w:rsidRDefault="00080512">
      <w:pPr>
        <w:pStyle w:val="Heading1"/>
      </w:pPr>
      <w:bookmarkStart w:id="25" w:name="definitions"/>
      <w:bookmarkStart w:id="26" w:name="_Toc88113768"/>
      <w:bookmarkEnd w:id="25"/>
      <w:r w:rsidRPr="004D3578">
        <w:t>3</w:t>
      </w:r>
      <w:r w:rsidRPr="004D3578">
        <w:tab/>
        <w:t>Definitions</w:t>
      </w:r>
      <w:r w:rsidR="00602AEA">
        <w:t xml:space="preserve"> of terms, symbols and abbreviations</w:t>
      </w:r>
      <w:bookmarkEnd w:id="26"/>
    </w:p>
    <w:p w14:paraId="3AC29A04" w14:textId="77777777" w:rsidR="00080512" w:rsidRPr="004D3578" w:rsidRDefault="00080512">
      <w:pPr>
        <w:pStyle w:val="Heading2"/>
      </w:pPr>
      <w:bookmarkStart w:id="27" w:name="_Toc88113769"/>
      <w:r w:rsidRPr="004D3578">
        <w:t>3.1</w:t>
      </w:r>
      <w:r w:rsidRPr="004D3578">
        <w:tab/>
      </w:r>
      <w:r w:rsidR="002B6339">
        <w:t>Terms</w:t>
      </w:r>
      <w:bookmarkEnd w:id="27"/>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F060AB" w14:textId="18698125" w:rsidR="00080512" w:rsidRPr="004D3578" w:rsidRDefault="004D4EAD">
      <w:r>
        <w:rPr>
          <w:b/>
        </w:rPr>
        <w:t>trace</w:t>
      </w:r>
      <w:r w:rsidR="00080512" w:rsidRPr="004D3578">
        <w:rPr>
          <w:b/>
        </w:rPr>
        <w:t>:</w:t>
      </w:r>
      <w:r w:rsidR="00361FF0">
        <w:t xml:space="preserve"> a </w:t>
      </w:r>
      <w:r w:rsidR="00DB7B5E">
        <w:t xml:space="preserve">well-defined format to describe a sequence of timed data units together with relevant metadata for system </w:t>
      </w:r>
      <w:r w:rsidR="00B72DBD">
        <w:t>simulation.</w:t>
      </w:r>
    </w:p>
    <w:p w14:paraId="70B9316C" w14:textId="77777777" w:rsidR="00080512" w:rsidRPr="004D3578" w:rsidRDefault="00080512">
      <w:pPr>
        <w:pStyle w:val="Heading2"/>
      </w:pPr>
      <w:bookmarkStart w:id="28" w:name="_Toc88113770"/>
      <w:r w:rsidRPr="004D3578">
        <w:t>3.2</w:t>
      </w:r>
      <w:r w:rsidRPr="004D3578">
        <w:tab/>
        <w:t>Symbols</w:t>
      </w:r>
      <w:bookmarkEnd w:id="28"/>
    </w:p>
    <w:p w14:paraId="0BA9EA02" w14:textId="77777777" w:rsidR="00080512" w:rsidRPr="004D3578" w:rsidRDefault="00080512">
      <w:pPr>
        <w:keepNext/>
      </w:pPr>
      <w:r w:rsidRPr="004D3578">
        <w:t>For the purposes of the present document, the following symbols apply:</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29" w:name="_Toc88113771"/>
      <w:r w:rsidRPr="004D3578">
        <w:lastRenderedPageBreak/>
        <w:t>3.3</w:t>
      </w:r>
      <w:r w:rsidRPr="004D3578">
        <w:tab/>
        <w:t>Abbreviations</w:t>
      </w:r>
      <w:bookmarkEnd w:id="29"/>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30" w:name="clause4"/>
      <w:bookmarkStart w:id="31" w:name="_Toc88113772"/>
      <w:bookmarkEnd w:id="30"/>
      <w:r>
        <w:t>4</w:t>
      </w:r>
      <w:r>
        <w:tab/>
        <w:t>Overview and Scope</w:t>
      </w:r>
      <w:bookmarkEnd w:id="31"/>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bookmarkStart w:id="32" w:name="_Toc88113773"/>
      <w:r>
        <w:t>5</w:t>
      </w:r>
      <w:r>
        <w:tab/>
      </w:r>
      <w:r w:rsidR="00A838E0">
        <w:t>General</w:t>
      </w:r>
      <w:r w:rsidR="00FB7989">
        <w:t xml:space="preserve"> Design and Model</w:t>
      </w:r>
      <w:r w:rsidR="00C17275">
        <w:t>l</w:t>
      </w:r>
      <w:r w:rsidR="00FB7989">
        <w:t>ing</w:t>
      </w:r>
      <w:bookmarkEnd w:id="32"/>
    </w:p>
    <w:p w14:paraId="14D83F4F" w14:textId="6785DFE0" w:rsidR="00C17275" w:rsidRDefault="00C17275" w:rsidP="00C17275">
      <w:pPr>
        <w:pStyle w:val="Heading2"/>
      </w:pPr>
      <w:bookmarkStart w:id="33" w:name="_Toc88113774"/>
      <w:r>
        <w:t>5.1</w:t>
      </w:r>
      <w:r>
        <w:tab/>
        <w:t>Introduction</w:t>
      </w:r>
      <w:bookmarkEnd w:id="33"/>
    </w:p>
    <w:p w14:paraId="0A3E680D" w14:textId="39F76E61" w:rsidR="00ED08B9" w:rsidRDefault="00ED08B9" w:rsidP="00ED08B9">
      <w:r>
        <w:t>The system and RAN model used in this Technical Report for XR Traffic analysis follows the 5G System architecture as defined in TS 23.501 [5.</w:t>
      </w:r>
      <w:r w:rsidR="000E1C12">
        <w:t>1</w:t>
      </w:r>
      <w:r>
        <w:t>i]. In particular, the user plane aspects are considered as showing in Figure 5.</w:t>
      </w:r>
      <w:r w:rsidR="00E03F3E">
        <w:t>1</w:t>
      </w:r>
      <w:r>
        <w:t>-1 for which an XR Server is in the external DN or in a trusted DN, and the XR Device is a 5G UE. The exchange of data is assumed to be carried out using the 5G System. Interfaces to the 5G Core functions for charging, QoS control, etc. are not considered in the below diagram, for details refer to TS 23.501.</w:t>
      </w:r>
    </w:p>
    <w:p w14:paraId="172A6E34" w14:textId="77777777" w:rsidR="00ED08B9" w:rsidRDefault="00ED08B9" w:rsidP="00ED08B9">
      <w:r>
        <w:object w:dxaOrig="13096" w:dyaOrig="5220" w14:anchorId="56A16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92.9pt" o:ole="">
            <v:imagedata r:id="rId11" o:title=""/>
          </v:shape>
          <o:OLEObject Type="Embed" ProgID="Visio.Drawing.15" ShapeID="_x0000_i1025" DrawAspect="Content" ObjectID="_1707084573" r:id="rId12"/>
        </w:object>
      </w:r>
    </w:p>
    <w:p w14:paraId="51D26C33" w14:textId="01EE9753" w:rsidR="00ED08B9" w:rsidRDefault="00ED08B9" w:rsidP="00ED08B9">
      <w:pPr>
        <w:pStyle w:val="TF"/>
      </w:pPr>
      <w:r>
        <w:t>Figure 5.</w:t>
      </w:r>
      <w:r w:rsidR="00E03F3E">
        <w:t>1</w:t>
      </w:r>
      <w:r>
        <w:t>-1 Simplified Architecture for XR end-to-end services</w:t>
      </w:r>
    </w:p>
    <w:p w14:paraId="1D05D15D" w14:textId="77777777" w:rsidR="00BC0A74" w:rsidRDefault="00ED08B9" w:rsidP="00ED08B9">
      <w:r>
        <w:t>In order to identify the traffic characteristics and the impacts of media and XR applications on 5G Systems and radio access networks, an appropriate modelling of both, the XR traffic as well as of the 5G System is desirable, also to identify the interaction of the two components. Note that the XR Server may be hosted in the cloud or may be hosted on an edge.</w:t>
      </w:r>
      <w:r w:rsidR="00F85CF7">
        <w:t xml:space="preserve"> </w:t>
      </w:r>
    </w:p>
    <w:p w14:paraId="39400C40" w14:textId="3AEFCFDB" w:rsidR="0077007E" w:rsidRPr="00025216" w:rsidRDefault="0077007E" w:rsidP="00413196">
      <w:r>
        <w:t>Details on the modelling of the 5G Syste</w:t>
      </w:r>
      <w:r w:rsidR="009B39CD">
        <w:t>m and RAN as well as simulation parameters are provided in clause 5.2.</w:t>
      </w:r>
    </w:p>
    <w:p w14:paraId="1F7E46A3" w14:textId="7D2B28FF" w:rsidR="00AA3118" w:rsidRDefault="00AA3118" w:rsidP="00AA3118">
      <w:pPr>
        <w:pStyle w:val="Heading2"/>
      </w:pPr>
      <w:bookmarkStart w:id="34" w:name="_Toc88113775"/>
      <w:r>
        <w:t>5.2</w:t>
      </w:r>
      <w:r>
        <w:tab/>
        <w:t>End-to-end Model</w:t>
      </w:r>
      <w:r w:rsidR="002218B0">
        <w:t>ling of XR Traffic</w:t>
      </w:r>
      <w:bookmarkEnd w:id="34"/>
    </w:p>
    <w:p w14:paraId="0C3F0C29" w14:textId="1DEADD02" w:rsidR="00B01706" w:rsidRDefault="00B01706" w:rsidP="00B01706">
      <w:pPr>
        <w:pStyle w:val="Heading3"/>
      </w:pPr>
      <w:bookmarkStart w:id="35" w:name="_Toc88113776"/>
      <w:r>
        <w:t xml:space="preserve">5.2.1 </w:t>
      </w:r>
      <w:r>
        <w:tab/>
      </w:r>
      <w:r w:rsidR="002218B0">
        <w:t>Architecture and System</w:t>
      </w:r>
      <w:r w:rsidR="00BB7479">
        <w:t xml:space="preserve"> Model</w:t>
      </w:r>
      <w:bookmarkEnd w:id="35"/>
    </w:p>
    <w:p w14:paraId="0C313FDC" w14:textId="6ED0B9FB" w:rsidR="00E37420" w:rsidRDefault="00EF18C6" w:rsidP="00EF18C6">
      <w:r>
        <w:t>In order to support modelling of end-to-end XR Traffic</w:t>
      </w:r>
      <w:r w:rsidR="00BB7479">
        <w:t>, an abstracted architecture and system model is introduced in</w:t>
      </w:r>
      <w:r w:rsidR="007D20C6">
        <w:t xml:space="preserve"> Figure 5.2.1-1</w:t>
      </w:r>
      <w:r w:rsidR="00417DCA">
        <w:t>. This system is used as a baseline and may be refined for specific traffic classes.</w:t>
      </w:r>
      <w:r w:rsidR="00B0351F">
        <w:t xml:space="preserve"> The system follows the basic building blocks from clause 5.1 but provides</w:t>
      </w:r>
      <w:r w:rsidR="00BB7479">
        <w:t xml:space="preserve"> </w:t>
      </w:r>
      <w:r w:rsidR="00B0351F">
        <w:t>details for each of those aspects.</w:t>
      </w:r>
      <w:r w:rsidR="009D631B">
        <w:t xml:space="preserve"> </w:t>
      </w:r>
      <w:r w:rsidR="0019690A">
        <w:t xml:space="preserve">In order to support simpler system </w:t>
      </w:r>
      <w:r w:rsidR="0019690A">
        <w:lastRenderedPageBreak/>
        <w:t xml:space="preserve">modelling and simulation, </w:t>
      </w:r>
      <w:r w:rsidR="004D4EAD">
        <w:t xml:space="preserve">the interfaces are supported by </w:t>
      </w:r>
      <w:r w:rsidR="004D4EAD" w:rsidRPr="00413196">
        <w:rPr>
          <w:i/>
          <w:iCs/>
        </w:rPr>
        <w:t>traces</w:t>
      </w:r>
      <w:r w:rsidR="004D4EAD">
        <w:t>.</w:t>
      </w:r>
      <w:r w:rsidR="00B72DBD">
        <w:t xml:space="preserve"> Traces define a well-defined format to describe a sequence of timed data units together with relevant metadata for system simulation.</w:t>
      </w:r>
      <w:r w:rsidR="00546A00">
        <w:t xml:space="preserve"> </w:t>
      </w:r>
      <w:r w:rsidR="000B30A1">
        <w:t>An overview of traces is introduced in clause 5.2.2</w:t>
      </w:r>
      <w:r w:rsidR="00C1052B">
        <w:t>, details are provided in each of the functions.</w:t>
      </w:r>
    </w:p>
    <w:p w14:paraId="63A9A786" w14:textId="6CCF3A50" w:rsidR="002D49A9" w:rsidRDefault="002D49A9" w:rsidP="002D49A9">
      <w:pPr>
        <w:rPr>
          <w:lang w:val="en-US"/>
        </w:rPr>
      </w:pPr>
      <w:r>
        <w:rPr>
          <w:lang w:val="en-US"/>
        </w:rPr>
        <w:t>In order to split the tasks across different 3GPP working groups and companies, an approach as introduced in Figure 5.2.1-1 is considered:</w:t>
      </w:r>
    </w:p>
    <w:p w14:paraId="7E8CBA56" w14:textId="1422B311" w:rsidR="002D49A9" w:rsidRDefault="002D49A9" w:rsidP="00413196">
      <w:pPr>
        <w:pStyle w:val="B10"/>
        <w:numPr>
          <w:ilvl w:val="0"/>
          <w:numId w:val="10"/>
        </w:numPr>
        <w:rPr>
          <w:lang w:val="en-US"/>
        </w:rPr>
      </w:pPr>
      <w:r>
        <w:rPr>
          <w:lang w:val="en-US"/>
        </w:rPr>
        <w:t>A content model based on traces may be provided based on company input providing sufficient information on a rendered application, e.g. a game or a scene.</w:t>
      </w:r>
    </w:p>
    <w:p w14:paraId="77D57358" w14:textId="710E7653" w:rsidR="002D49A9" w:rsidRDefault="002D49A9" w:rsidP="00413196">
      <w:pPr>
        <w:pStyle w:val="B10"/>
        <w:numPr>
          <w:ilvl w:val="0"/>
          <w:numId w:val="10"/>
        </w:numPr>
        <w:rPr>
          <w:lang w:val="en-US"/>
        </w:rPr>
      </w:pPr>
      <w:r>
        <w:rPr>
          <w:lang w:val="en-US"/>
        </w:rPr>
        <w:t>Based on these content model traces, codec centric experts defines a content encoding and delivery model taking into account a system design, for example based on TR26.928 [3]. The system model includes encoding, delivery, decoding and also a quality definition</w:t>
      </w:r>
      <w:r w:rsidR="00301A2F">
        <w:rPr>
          <w:lang w:val="en-US"/>
        </w:rPr>
        <w:t>, providing packet traces.</w:t>
      </w:r>
    </w:p>
    <w:p w14:paraId="587BCC17" w14:textId="5CB89640" w:rsidR="002D49A9" w:rsidRPr="00413196" w:rsidRDefault="00301A2F" w:rsidP="00413196">
      <w:pPr>
        <w:pStyle w:val="B10"/>
        <w:numPr>
          <w:ilvl w:val="0"/>
          <w:numId w:val="10"/>
        </w:numPr>
        <w:rPr>
          <w:lang w:val="en-US"/>
        </w:rPr>
      </w:pPr>
      <w:r>
        <w:rPr>
          <w:lang w:val="en-US"/>
        </w:rPr>
        <w:t xml:space="preserve">5G System and RAN simulations </w:t>
      </w:r>
      <w:r w:rsidR="00076E72">
        <w:rPr>
          <w:lang w:val="en-US"/>
        </w:rPr>
        <w:t xml:space="preserve">may be carried out by the 3GPP radio experts using the packet traces </w:t>
      </w:r>
      <w:r w:rsidR="002D49A9">
        <w:rPr>
          <w:lang w:val="en-US"/>
        </w:rPr>
        <w:t>to simulate different traffic characteristics and evaluate different performance options.</w:t>
      </w:r>
    </w:p>
    <w:p w14:paraId="657FA5C7" w14:textId="22EF84D1" w:rsidR="00EF18C6" w:rsidRDefault="009D631B" w:rsidP="00EF18C6">
      <w:r>
        <w:t xml:space="preserve">An overview of the functions is provided </w:t>
      </w:r>
      <w:r w:rsidR="00E37420">
        <w:t>below</w:t>
      </w:r>
      <w:r w:rsidR="00C1052B">
        <w:t>:</w:t>
      </w:r>
    </w:p>
    <w:p w14:paraId="7E5F8944" w14:textId="76A5BEE4" w:rsidR="00B4737A" w:rsidRDefault="00B4737A" w:rsidP="00413196">
      <w:pPr>
        <w:pStyle w:val="B10"/>
      </w:pPr>
      <w:r>
        <w:t>1)</w:t>
      </w:r>
      <w:r>
        <w:tab/>
        <w:t>Content Model: Provides typical characteristics for the XR content model for video, audio and potentially other data. This content is rendered for XR/CG consumption</w:t>
      </w:r>
      <w:r w:rsidR="00C1052B">
        <w:t xml:space="preserve"> – for details refer to clause 5.</w:t>
      </w:r>
      <w:r w:rsidR="004466CD">
        <w:t>5</w:t>
      </w:r>
      <w:r w:rsidR="00C1052B">
        <w:t>.</w:t>
      </w:r>
    </w:p>
    <w:p w14:paraId="3221EA38" w14:textId="0D66503F" w:rsidR="00B4737A" w:rsidRDefault="00B4737A" w:rsidP="00413196">
      <w:pPr>
        <w:pStyle w:val="B10"/>
      </w:pPr>
      <w:r>
        <w:t>2)</w:t>
      </w:r>
      <w:r>
        <w:tab/>
        <w:t xml:space="preserve">Content Encoding </w:t>
      </w:r>
      <w:r w:rsidR="00730F9C">
        <w:t>Model</w:t>
      </w:r>
      <w:r>
        <w:t>: Provides the details for the content encoding in order to meet certain objectives. This includes the generation of sequences of application data units (slices, video frames, audio frames, etc.) and the incurred timestamp of each of the units is available.</w:t>
      </w:r>
      <w:r w:rsidR="00C1052B" w:rsidRPr="00C1052B">
        <w:t xml:space="preserve"> </w:t>
      </w:r>
      <w:r w:rsidR="00C1052B">
        <w:t>For details refer to clause 5.</w:t>
      </w:r>
      <w:r w:rsidR="004466CD">
        <w:t>6</w:t>
      </w:r>
      <w:r w:rsidR="00C1052B">
        <w:t>.</w:t>
      </w:r>
    </w:p>
    <w:p w14:paraId="5A232B34" w14:textId="11323FFD" w:rsidR="00B4737A" w:rsidRDefault="00B4737A" w:rsidP="00413196">
      <w:pPr>
        <w:pStyle w:val="B10"/>
      </w:pPr>
      <w:r>
        <w:t>3)</w:t>
      </w:r>
      <w:r>
        <w:tab/>
        <w:t>Content Delivery Model: provides details on content delivery, for example packetization, delay jitter, but possibly also more sophisticated models such as retransmission, TCP operations and so on. This also includes emulation of 5G Core Network. It produces packet traces (timestamp and size of each packet) based on traces of application data units.</w:t>
      </w:r>
      <w:r w:rsidR="00C1052B">
        <w:t xml:space="preserve"> For details refer to clause 5.</w:t>
      </w:r>
      <w:r w:rsidR="004466CD">
        <w:t>7</w:t>
      </w:r>
      <w:r w:rsidR="00C1052B">
        <w:t>.</w:t>
      </w:r>
    </w:p>
    <w:p w14:paraId="7C66D1CB" w14:textId="729D55F0" w:rsidR="008B0E8C" w:rsidRDefault="00B4737A">
      <w:pPr>
        <w:pStyle w:val="B10"/>
      </w:pPr>
      <w:r>
        <w:t>4)</w:t>
      </w:r>
      <w:r w:rsidR="008B0E8C">
        <w:tab/>
        <w:t>Core Network Model</w:t>
      </w:r>
      <w:r w:rsidR="009C193E">
        <w:t xml:space="preserve">: </w:t>
      </w:r>
      <w:r w:rsidR="00730F9C">
        <w:t xml:space="preserve">This model </w:t>
      </w:r>
      <w:r w:rsidR="00E70DDE">
        <w:t>emulates the core network behaviour in terms of delay</w:t>
      </w:r>
      <w:r w:rsidR="006B4775">
        <w:t xml:space="preserve">, </w:t>
      </w:r>
      <w:r w:rsidR="00E70DDE">
        <w:t>latency</w:t>
      </w:r>
      <w:r w:rsidR="006B4775">
        <w:t xml:space="preserve"> and packet losses </w:t>
      </w:r>
      <w:r w:rsidR="00546A00">
        <w:t>in the core network, i.e. the interface between the UPF and gNB.</w:t>
      </w:r>
      <w:r w:rsidR="006B4775">
        <w:t xml:space="preserve"> </w:t>
      </w:r>
      <w:r w:rsidR="00C1052B">
        <w:t>For details refer to clause 5.</w:t>
      </w:r>
      <w:r w:rsidR="004466CD">
        <w:t>4</w:t>
      </w:r>
      <w:r w:rsidR="00C1052B">
        <w:t>.</w:t>
      </w:r>
    </w:p>
    <w:p w14:paraId="123D40F6" w14:textId="70E3953D" w:rsidR="00B4737A" w:rsidRDefault="008B0E8C" w:rsidP="00413196">
      <w:pPr>
        <w:pStyle w:val="B10"/>
      </w:pPr>
      <w:r>
        <w:t>5)</w:t>
      </w:r>
      <w:r>
        <w:tab/>
        <w:t>Packet Radio</w:t>
      </w:r>
      <w:r w:rsidR="00B4737A">
        <w:t xml:space="preserve"> </w:t>
      </w:r>
      <w:r>
        <w:t>Model</w:t>
      </w:r>
      <w:r w:rsidR="00B4737A">
        <w:t xml:space="preserve">: The </w:t>
      </w:r>
      <w:r>
        <w:t>packet radio model</w:t>
      </w:r>
      <w:r w:rsidR="00B4737A">
        <w:t xml:space="preserve"> receives sequences/traces of packets at a given time and of a specified size. The packets may have additional metadata assigned that can potentially be used by the radio simulator. The packet traces are provided for multiple users and reflect typical traffic characteristics. The RAN simulator provides packet traces after delivery that reflect the occurred delays and losses for each user.</w:t>
      </w:r>
      <w:r w:rsidR="00C1052B">
        <w:t xml:space="preserve"> For details refer to clause 5.</w:t>
      </w:r>
      <w:r w:rsidR="004466CD">
        <w:t>4</w:t>
      </w:r>
      <w:r w:rsidR="00C1052B">
        <w:t>.</w:t>
      </w:r>
    </w:p>
    <w:p w14:paraId="52F1D364" w14:textId="77B5DC79" w:rsidR="00B4737A" w:rsidRDefault="00775FB9" w:rsidP="00413196">
      <w:pPr>
        <w:pStyle w:val="B10"/>
      </w:pPr>
      <w:r>
        <w:t>6</w:t>
      </w:r>
      <w:r w:rsidR="00B4737A">
        <w:t>)</w:t>
      </w:r>
      <w:r w:rsidR="00B4737A">
        <w:tab/>
        <w:t>Content Receiver Model: The content receiver converts the packet traces into application units taking into account delays and losses occurred. It may also model additional functions such as retransmissions or FEC, if applicable.</w:t>
      </w:r>
      <w:r w:rsidR="004F7E43">
        <w:t xml:space="preserve"> For details refer to clause 5.</w:t>
      </w:r>
      <w:r w:rsidR="004466CD">
        <w:t>7</w:t>
      </w:r>
      <w:r w:rsidR="004F7E43">
        <w:t>.</w:t>
      </w:r>
    </w:p>
    <w:p w14:paraId="22477BBF" w14:textId="01EB0ECF" w:rsidR="00B4737A" w:rsidRDefault="00775FB9" w:rsidP="00413196">
      <w:pPr>
        <w:pStyle w:val="B10"/>
      </w:pPr>
      <w:r>
        <w:t>7</w:t>
      </w:r>
      <w:r w:rsidR="00B4737A">
        <w:t>)</w:t>
      </w:r>
      <w:r w:rsidR="00B4737A">
        <w:tab/>
        <w:t xml:space="preserve">Content Decoding Model: The decoding model uses the received application units to model the reconstruction of timed data (video frames, audio) </w:t>
      </w:r>
      <w:r w:rsidR="00491356">
        <w:t>considering</w:t>
      </w:r>
      <w:r w:rsidR="00B4737A">
        <w:t xml:space="preserve"> delays, losses and also content model properties (error propagation, refresh data and so on).</w:t>
      </w:r>
      <w:r w:rsidR="004F7E43">
        <w:t xml:space="preserve"> For details refer to clause 5.</w:t>
      </w:r>
      <w:r w:rsidR="004466CD">
        <w:t>6</w:t>
      </w:r>
      <w:r w:rsidR="004F7E43">
        <w:t>.</w:t>
      </w:r>
    </w:p>
    <w:p w14:paraId="2B630EC0" w14:textId="5539B484" w:rsidR="00B4737A" w:rsidRDefault="00775FB9" w:rsidP="00413196">
      <w:pPr>
        <w:pStyle w:val="B10"/>
      </w:pPr>
      <w:r>
        <w:t>8</w:t>
      </w:r>
      <w:r w:rsidR="00B4737A">
        <w:t>)</w:t>
      </w:r>
      <w:r w:rsidR="00B4737A">
        <w:tab/>
        <w:t>Quality Evaluation: A quality evaluation tool is provided that takes into account traces to compute different quality metrics based on packet, application unit and media quality.</w:t>
      </w:r>
      <w:r w:rsidR="004F7E43">
        <w:t xml:space="preserve"> For details refer to clause 5.</w:t>
      </w:r>
      <w:r w:rsidR="004466CD">
        <w:t>8</w:t>
      </w:r>
      <w:r w:rsidR="004F7E43">
        <w:t>.</w:t>
      </w:r>
    </w:p>
    <w:p w14:paraId="0BF284A1" w14:textId="3B721AD6" w:rsidR="009D631B" w:rsidRDefault="00775FB9" w:rsidP="004123DE">
      <w:pPr>
        <w:pStyle w:val="B10"/>
      </w:pPr>
      <w:r>
        <w:t>9</w:t>
      </w:r>
      <w:r w:rsidR="00B4737A">
        <w:t>)</w:t>
      </w:r>
      <w:r w:rsidR="00B4737A">
        <w:tab/>
        <w:t>Uplink Model: A model for the uplink traffic in a similar fashion also providing packet traces.</w:t>
      </w:r>
      <w:r w:rsidR="00BE1B43">
        <w:t xml:space="preserve"> For details refer to clause 5.9.</w:t>
      </w:r>
    </w:p>
    <w:p w14:paraId="237C483B" w14:textId="1CED64BE" w:rsidR="004271C6" w:rsidRPr="00025216" w:rsidRDefault="004271C6" w:rsidP="00413196">
      <w:r>
        <w:t>Several of the functions are initialized by appropriate configurations. An overview of configurations is introduced in each of the functions, if needed.</w:t>
      </w:r>
    </w:p>
    <w:p w14:paraId="29AB11C3" w14:textId="79228AC2" w:rsidR="000A1A50" w:rsidRPr="00025216" w:rsidRDefault="00080CFD" w:rsidP="00413196">
      <w:pPr>
        <w:pStyle w:val="TH"/>
      </w:pPr>
      <w:r>
        <w:object w:dxaOrig="19321" w:dyaOrig="11026" w14:anchorId="67A59E22">
          <v:shape id="_x0000_i1026" type="#_x0000_t75" style="width:483pt;height:276.75pt" o:ole="">
            <v:imagedata r:id="rId13" o:title=""/>
          </v:shape>
          <o:OLEObject Type="Embed" ProgID="Visio.Drawing.15" ShapeID="_x0000_i1026" DrawAspect="Content" ObjectID="_1707084574" r:id="rId14"/>
        </w:object>
      </w:r>
      <w:r w:rsidR="000A1A50">
        <w:t xml:space="preserve">Figure </w:t>
      </w:r>
      <w:r w:rsidR="007D20C6">
        <w:t xml:space="preserve">5.2.1-1 General architecture and system model for XR Traffic </w:t>
      </w:r>
    </w:p>
    <w:p w14:paraId="5511DE32" w14:textId="562ADC56" w:rsidR="002218B0" w:rsidRDefault="002218B0" w:rsidP="002218B0">
      <w:pPr>
        <w:pStyle w:val="Heading3"/>
      </w:pPr>
      <w:bookmarkStart w:id="36" w:name="_Toc88113777"/>
      <w:r>
        <w:t xml:space="preserve">5.2.2 </w:t>
      </w:r>
      <w:r>
        <w:tab/>
      </w:r>
      <w:r w:rsidR="006A7040">
        <w:t xml:space="preserve">Interfaces and </w:t>
      </w:r>
      <w:r>
        <w:t>Traces</w:t>
      </w:r>
      <w:bookmarkEnd w:id="36"/>
    </w:p>
    <w:p w14:paraId="4553A2B6" w14:textId="2EAFA5BD" w:rsidR="00521449" w:rsidRDefault="000B3DC2" w:rsidP="000B3DC2">
      <w:pPr>
        <w:pStyle w:val="Heading4"/>
      </w:pPr>
      <w:bookmarkStart w:id="37" w:name="_Toc88113778"/>
      <w:r>
        <w:t>5.2.2.1</w:t>
      </w:r>
      <w:r>
        <w:tab/>
        <w:t>Introduction</w:t>
      </w:r>
      <w:bookmarkEnd w:id="37"/>
    </w:p>
    <w:p w14:paraId="79604729" w14:textId="4B3A30D8" w:rsidR="00713075" w:rsidRDefault="001E2797" w:rsidP="00713075">
      <w:r>
        <w:t>Generally, t</w:t>
      </w:r>
      <w:r w:rsidR="00713075">
        <w:t>races include the following information:</w:t>
      </w:r>
    </w:p>
    <w:p w14:paraId="7D96DA4A" w14:textId="03D227B0" w:rsidR="00713075" w:rsidRDefault="00713075" w:rsidP="00413196">
      <w:pPr>
        <w:pStyle w:val="B10"/>
      </w:pPr>
      <w:r>
        <w:t>-</w:t>
      </w:r>
      <w:r>
        <w:tab/>
        <w:t xml:space="preserve">Time series of </w:t>
      </w:r>
      <w:r w:rsidR="001E2797">
        <w:t>data units</w:t>
      </w:r>
    </w:p>
    <w:p w14:paraId="1F414664" w14:textId="4C90A947" w:rsidR="00713075" w:rsidRDefault="00713075" w:rsidP="00413196">
      <w:pPr>
        <w:pStyle w:val="B10"/>
      </w:pPr>
      <w:r>
        <w:t>-</w:t>
      </w:r>
      <w:r>
        <w:tab/>
        <w:t xml:space="preserve">Size of </w:t>
      </w:r>
      <w:r w:rsidR="001E2797">
        <w:t>each data units</w:t>
      </w:r>
    </w:p>
    <w:p w14:paraId="26362766" w14:textId="77777777" w:rsidR="00713075" w:rsidRDefault="00713075" w:rsidP="00413196">
      <w:pPr>
        <w:pStyle w:val="B10"/>
      </w:pPr>
      <w:r>
        <w:t>-</w:t>
      </w:r>
      <w:r>
        <w:tab/>
        <w:t>Association to the application</w:t>
      </w:r>
    </w:p>
    <w:p w14:paraId="069228F5" w14:textId="77777777" w:rsidR="00713075" w:rsidRDefault="00713075" w:rsidP="00413196">
      <w:pPr>
        <w:pStyle w:val="B10"/>
      </w:pPr>
      <w:r>
        <w:t>-</w:t>
      </w:r>
      <w:r>
        <w:tab/>
        <w:t>Additional "metadata"</w:t>
      </w:r>
    </w:p>
    <w:p w14:paraId="125E0F98" w14:textId="77777777" w:rsidR="001F66AF" w:rsidRDefault="00713075" w:rsidP="001E2797">
      <w:r>
        <w:t>Traces can also directly be fed to a quality evaluation tool obtain the application quality based on the simulation</w:t>
      </w:r>
      <w:r w:rsidR="00EB266A">
        <w:t xml:space="preserve"> as shown in clause 5.8</w:t>
      </w:r>
      <w:r>
        <w:t xml:space="preserve">. </w:t>
      </w:r>
      <w:r w:rsidR="00EB266A">
        <w:t xml:space="preserve">The benefit of traces compared to first order statistical model </w:t>
      </w:r>
      <w:r w:rsidR="001F66AF">
        <w:t>are as follows:</w:t>
      </w:r>
      <w:r w:rsidR="00EB266A">
        <w:t xml:space="preserve"> </w:t>
      </w:r>
    </w:p>
    <w:p w14:paraId="5E4BF9D9" w14:textId="77777777" w:rsidR="001F66AF" w:rsidRDefault="001E2797" w:rsidP="001F66AF">
      <w:pPr>
        <w:pStyle w:val="B10"/>
        <w:numPr>
          <w:ilvl w:val="0"/>
          <w:numId w:val="7"/>
        </w:numPr>
      </w:pPr>
      <w:r w:rsidRPr="001F66AF">
        <w:t>traces to represent time correlations.</w:t>
      </w:r>
    </w:p>
    <w:p w14:paraId="71757003" w14:textId="4D4BD7D6" w:rsidR="001E2797" w:rsidRDefault="001E2797" w:rsidP="001F66AF">
      <w:pPr>
        <w:pStyle w:val="B10"/>
        <w:numPr>
          <w:ilvl w:val="0"/>
          <w:numId w:val="7"/>
        </w:numPr>
      </w:pPr>
      <w:r w:rsidRPr="001F66AF">
        <w:t xml:space="preserve">traces can be used to assign </w:t>
      </w:r>
      <w:r w:rsidR="001F66AF">
        <w:t>additional metadata in the time series</w:t>
      </w:r>
    </w:p>
    <w:p w14:paraId="71A41E68" w14:textId="31BBC956" w:rsidR="001F66AF" w:rsidRDefault="001F66AF" w:rsidP="001F66AF">
      <w:pPr>
        <w:pStyle w:val="B10"/>
        <w:numPr>
          <w:ilvl w:val="0"/>
          <w:numId w:val="7"/>
        </w:numPr>
      </w:pPr>
      <w:r>
        <w:t>statistical models can be developed based on time seri</w:t>
      </w:r>
      <w:r w:rsidR="00D2038A">
        <w:t>es</w:t>
      </w:r>
    </w:p>
    <w:p w14:paraId="0C27BE90" w14:textId="43D67E7C" w:rsidR="00D2038A" w:rsidRDefault="00D2038A" w:rsidP="00413196">
      <w:pPr>
        <w:pStyle w:val="B10"/>
        <w:numPr>
          <w:ilvl w:val="0"/>
          <w:numId w:val="7"/>
        </w:numPr>
      </w:pPr>
      <w:r>
        <w:t>traces can be directly fed to quality evaluation tool</w:t>
      </w:r>
    </w:p>
    <w:p w14:paraId="6729CD7A" w14:textId="77777777" w:rsidR="00CC5EF1" w:rsidRDefault="00CC5EF1" w:rsidP="00CC5EF1">
      <w:pPr>
        <w:rPr>
          <w:lang w:val="en-US"/>
        </w:rPr>
      </w:pPr>
      <w:r>
        <w:rPr>
          <w:lang w:val="en-US"/>
        </w:rPr>
        <w:t xml:space="preserve">The trace formats are defined as CSV files and follow the recommendation in </w:t>
      </w:r>
      <w:hyperlink r:id="rId15" w:history="1">
        <w:r w:rsidRPr="00A04A35">
          <w:rPr>
            <w:rStyle w:val="Hyperlink"/>
            <w:lang w:val="en-US"/>
          </w:rPr>
          <w:t>RFC4180</w:t>
        </w:r>
      </w:hyperlink>
      <w:r>
        <w:rPr>
          <w:lang w:val="en-US"/>
        </w:rPr>
        <w:t xml:space="preserve"> "</w:t>
      </w:r>
      <w:r w:rsidRPr="00A04A35">
        <w:rPr>
          <w:lang w:val="en-US"/>
        </w:rPr>
        <w:t>Common Format and MIME Type for CSV Files</w:t>
      </w:r>
      <w:r>
        <w:rPr>
          <w:lang w:val="en-US"/>
        </w:rPr>
        <w:t xml:space="preserve">". For CSV files, headers are added to identify the data types. From existing CSV types, the online tool </w:t>
      </w:r>
      <w:hyperlink r:id="rId16" w:history="1">
        <w:r w:rsidRPr="00A62D12">
          <w:rPr>
            <w:rStyle w:val="Hyperlink"/>
            <w:lang w:val="en-US"/>
          </w:rPr>
          <w:t>https://csv.openbridge.dev/</w:t>
        </w:r>
      </w:hyperlink>
      <w:r>
        <w:rPr>
          <w:lang w:val="en-US"/>
        </w:rPr>
        <w:t xml:space="preserve"> has been used to </w:t>
      </w:r>
    </w:p>
    <w:p w14:paraId="49BCC113" w14:textId="77777777" w:rsidR="00CC5EF1" w:rsidRDefault="00CC5EF1" w:rsidP="00CC5EF1">
      <w:pPr>
        <w:numPr>
          <w:ilvl w:val="0"/>
          <w:numId w:val="5"/>
        </w:numPr>
        <w:overflowPunct w:val="0"/>
        <w:autoSpaceDE w:val="0"/>
        <w:autoSpaceDN w:val="0"/>
        <w:adjustRightInd w:val="0"/>
        <w:textAlignment w:val="baseline"/>
        <w:rPr>
          <w:lang w:val="en-US"/>
        </w:rPr>
      </w:pPr>
      <w:r>
        <w:rPr>
          <w:lang w:val="en-US"/>
        </w:rPr>
        <w:t>Validate the csv file</w:t>
      </w:r>
    </w:p>
    <w:p w14:paraId="3AB8A5F6" w14:textId="0627DFD5" w:rsidR="00314038" w:rsidRDefault="00CC5EF1" w:rsidP="00314038">
      <w:pPr>
        <w:numPr>
          <w:ilvl w:val="0"/>
          <w:numId w:val="5"/>
        </w:numPr>
        <w:overflowPunct w:val="0"/>
        <w:autoSpaceDE w:val="0"/>
        <w:autoSpaceDN w:val="0"/>
        <w:adjustRightInd w:val="0"/>
        <w:textAlignment w:val="baseline"/>
        <w:rPr>
          <w:lang w:val="en-US"/>
        </w:rPr>
      </w:pPr>
      <w:r>
        <w:rPr>
          <w:lang w:val="en-US"/>
        </w:rPr>
        <w:t>Create a schema for the files.</w:t>
      </w:r>
    </w:p>
    <w:p w14:paraId="42C29617" w14:textId="03DE4505" w:rsidR="00314038" w:rsidRPr="00413196" w:rsidRDefault="00314038" w:rsidP="00413196">
      <w:pPr>
        <w:pStyle w:val="Heading4"/>
      </w:pPr>
      <w:bookmarkStart w:id="38" w:name="_Toc88113779"/>
      <w:r>
        <w:t>5.2.2.2</w:t>
      </w:r>
      <w:r>
        <w:tab/>
        <w:t>Overview of Traces</w:t>
      </w:r>
      <w:bookmarkEnd w:id="38"/>
    </w:p>
    <w:p w14:paraId="798AC955" w14:textId="727C2CDE" w:rsidR="00BF3575" w:rsidRDefault="00BF3575" w:rsidP="00314038">
      <w:r>
        <w:t>Figure 5.2.1-1 shows different traces, associated to different interfaces. The following traces are defined:</w:t>
      </w:r>
    </w:p>
    <w:p w14:paraId="056B4959" w14:textId="3466C8D3" w:rsidR="008C3349" w:rsidRDefault="00CE64ED" w:rsidP="00CE64ED">
      <w:pPr>
        <w:numPr>
          <w:ilvl w:val="0"/>
          <w:numId w:val="8"/>
        </w:numPr>
        <w:overflowPunct w:val="0"/>
        <w:autoSpaceDE w:val="0"/>
        <w:autoSpaceDN w:val="0"/>
        <w:adjustRightInd w:val="0"/>
        <w:textAlignment w:val="baseline"/>
      </w:pPr>
      <w:r>
        <w:lastRenderedPageBreak/>
        <w:t xml:space="preserve">V-Traces: Video traces </w:t>
      </w:r>
      <w:r w:rsidR="00964BD7">
        <w:t xml:space="preserve">provide a time series of the statistics/complexity of </w:t>
      </w:r>
      <w:r w:rsidR="00F921DA">
        <w:t>a video frame. Such a V-Trace is expected to</w:t>
      </w:r>
      <w:r>
        <w:t xml:space="preserve"> provide sufficient information </w:t>
      </w:r>
      <w:r w:rsidR="005326E8">
        <w:t xml:space="preserve">such that a coding model can create </w:t>
      </w:r>
      <w:r w:rsidR="001A142F">
        <w:t xml:space="preserve">suitable statistics </w:t>
      </w:r>
      <w:r w:rsidR="008C3349">
        <w:t>statics for encoded video streams at the output</w:t>
      </w:r>
      <w:r>
        <w:t>.</w:t>
      </w:r>
      <w:r w:rsidR="00DB7F6B">
        <w:t xml:space="preserve"> For details refer to </w:t>
      </w:r>
      <w:r w:rsidR="00E416F3">
        <w:t>clause 5.</w:t>
      </w:r>
      <w:r w:rsidR="004D6AE5">
        <w:t>5</w:t>
      </w:r>
      <w:r w:rsidR="00E416F3">
        <w:t>.</w:t>
      </w:r>
    </w:p>
    <w:p w14:paraId="23779BE8" w14:textId="1D105EEB" w:rsidR="00CE64ED" w:rsidRDefault="000A458A" w:rsidP="00CE64ED">
      <w:pPr>
        <w:numPr>
          <w:ilvl w:val="0"/>
          <w:numId w:val="8"/>
        </w:numPr>
        <w:overflowPunct w:val="0"/>
        <w:autoSpaceDE w:val="0"/>
        <w:autoSpaceDN w:val="0"/>
        <w:adjustRightInd w:val="0"/>
        <w:textAlignment w:val="baseline"/>
      </w:pPr>
      <w:r>
        <w:t xml:space="preserve">S-Traces: </w:t>
      </w:r>
      <w:r w:rsidR="00CE64ED">
        <w:t xml:space="preserve"> </w:t>
      </w:r>
      <w:r w:rsidR="00FD2B08">
        <w:t>Slice traces provide a time series of encoded video application data units, referred to as slices as known from H.264/AVC and H.265/HEVC suitable application data units as outputs from a video codecs</w:t>
      </w:r>
      <w:r w:rsidR="00F504E9">
        <w:t>. S-Traces are expected to provide</w:t>
      </w:r>
      <w:r w:rsidR="00DB7F6B">
        <w:t xml:space="preserve"> sufficient information to the content delivery module to create IP packets.</w:t>
      </w:r>
      <w:r w:rsidR="0077487D">
        <w:t xml:space="preserve"> For details refer to clause 5.6.</w:t>
      </w:r>
    </w:p>
    <w:p w14:paraId="4D5C60A1" w14:textId="7535C206" w:rsidR="00DB7F6B" w:rsidRDefault="00DB7F6B" w:rsidP="00CE64ED">
      <w:pPr>
        <w:numPr>
          <w:ilvl w:val="0"/>
          <w:numId w:val="8"/>
        </w:numPr>
        <w:overflowPunct w:val="0"/>
        <w:autoSpaceDE w:val="0"/>
        <w:autoSpaceDN w:val="0"/>
        <w:adjustRightInd w:val="0"/>
        <w:textAlignment w:val="baseline"/>
      </w:pPr>
      <w:r>
        <w:t>P-Traces</w:t>
      </w:r>
      <w:r w:rsidR="00E416F3">
        <w:t xml:space="preserve">: P Traces </w:t>
      </w:r>
      <w:r w:rsidR="000B16DB">
        <w:t xml:space="preserve">provide a time series of IP packets, possibly associated with different application </w:t>
      </w:r>
      <w:r w:rsidR="00AA3AE0">
        <w:t xml:space="preserve">flows and/or QoS Flows. In addition, they provide metadata information that may be beneficial for </w:t>
      </w:r>
      <w:r w:rsidR="000B515E">
        <w:t>advanced delivery</w:t>
      </w:r>
      <w:r>
        <w:t>.</w:t>
      </w:r>
      <w:r w:rsidR="001910A6">
        <w:t xml:space="preserve"> For details refer to clause </w:t>
      </w:r>
      <w:r w:rsidR="004D6AE5">
        <w:t>5.3.</w:t>
      </w:r>
    </w:p>
    <w:p w14:paraId="75BB2FB2" w14:textId="387CC55F" w:rsidR="000B515E" w:rsidRDefault="000B515E" w:rsidP="00CE64ED">
      <w:pPr>
        <w:numPr>
          <w:ilvl w:val="0"/>
          <w:numId w:val="8"/>
        </w:numPr>
        <w:overflowPunct w:val="0"/>
        <w:autoSpaceDE w:val="0"/>
        <w:autoSpaceDN w:val="0"/>
        <w:adjustRightInd w:val="0"/>
        <w:textAlignment w:val="baseline"/>
      </w:pPr>
      <w:r>
        <w:t>P’-Traces have the same format as P-Traces, but in addition</w:t>
      </w:r>
      <w:r w:rsidR="004D3DEC">
        <w:t xml:space="preserve"> may include losses and delays observed </w:t>
      </w:r>
      <w:r w:rsidR="00B0575C">
        <w:t xml:space="preserve">due to </w:t>
      </w:r>
      <w:r w:rsidR="004D3DEC">
        <w:t xml:space="preserve">the delivery </w:t>
      </w:r>
      <w:r w:rsidR="00B0575C">
        <w:t>over a</w:t>
      </w:r>
      <w:r w:rsidR="004D3DEC">
        <w:t xml:space="preserve"> network.</w:t>
      </w:r>
    </w:p>
    <w:p w14:paraId="7BC9F6AE" w14:textId="3B6A6808" w:rsidR="004D3DEC" w:rsidRDefault="004D3DEC" w:rsidP="00CE64ED">
      <w:pPr>
        <w:numPr>
          <w:ilvl w:val="0"/>
          <w:numId w:val="8"/>
        </w:numPr>
        <w:overflowPunct w:val="0"/>
        <w:autoSpaceDE w:val="0"/>
        <w:autoSpaceDN w:val="0"/>
        <w:adjustRightInd w:val="0"/>
        <w:textAlignment w:val="baseline"/>
      </w:pPr>
      <w:r>
        <w:t xml:space="preserve">S’-Traces are have the same format as S-Traces, but in addition may include information on </w:t>
      </w:r>
      <w:r w:rsidR="00B0575C">
        <w:t>losses and distortions</w:t>
      </w:r>
      <w:r>
        <w:t xml:space="preserve"> </w:t>
      </w:r>
      <w:r w:rsidR="00B0575C">
        <w:t>due to the delivery over a network.</w:t>
      </w:r>
      <w:r w:rsidR="004D6AE5">
        <w:t xml:space="preserve"> For details refer to clause 5.</w:t>
      </w:r>
      <w:r w:rsidR="0077487D">
        <w:t>7</w:t>
      </w:r>
      <w:r w:rsidR="004D6AE5">
        <w:t>.</w:t>
      </w:r>
    </w:p>
    <w:p w14:paraId="7744863B" w14:textId="123DD67F" w:rsidR="000B3DC2" w:rsidRPr="00025216" w:rsidRDefault="00613A5A" w:rsidP="00413196">
      <w:pPr>
        <w:numPr>
          <w:ilvl w:val="0"/>
          <w:numId w:val="8"/>
        </w:numPr>
        <w:overflowPunct w:val="0"/>
        <w:autoSpaceDE w:val="0"/>
        <w:autoSpaceDN w:val="0"/>
        <w:adjustRightInd w:val="0"/>
        <w:textAlignment w:val="baseline"/>
      </w:pPr>
      <w:r>
        <w:t>V’-Trace</w:t>
      </w:r>
      <w:r w:rsidR="00F26D01">
        <w:t xml:space="preserve">s: Video receive traces provide a time series of received </w:t>
      </w:r>
      <w:r w:rsidR="00A33837">
        <w:t xml:space="preserve">video frames together with an associated encoding </w:t>
      </w:r>
      <w:r w:rsidR="00D66E7B">
        <w:t xml:space="preserve">and delivery quality. </w:t>
      </w:r>
      <w:r w:rsidR="001910A6">
        <w:t>For details refer to clause 5.6.</w:t>
      </w:r>
    </w:p>
    <w:p w14:paraId="2BEB94CE" w14:textId="4D6386E1" w:rsidR="00AA3118" w:rsidRDefault="006A7040" w:rsidP="006A7040">
      <w:pPr>
        <w:pStyle w:val="Heading3"/>
      </w:pPr>
      <w:bookmarkStart w:id="39" w:name="_Toc88113780"/>
      <w:r>
        <w:t xml:space="preserve">5.2.3 </w:t>
      </w:r>
      <w:r>
        <w:tab/>
        <w:t>Benefits and Limitations</w:t>
      </w:r>
      <w:bookmarkEnd w:id="39"/>
    </w:p>
    <w:p w14:paraId="7E3A4B6A" w14:textId="17E92A6C" w:rsidR="0077487D" w:rsidRDefault="00D4422C" w:rsidP="0077487D">
      <w:r w:rsidRPr="00B667FE">
        <w:rPr>
          <w:highlight w:val="yellow"/>
        </w:rPr>
        <w:t>T</w:t>
      </w:r>
      <w:r w:rsidR="00B667FE" w:rsidRPr="00413196">
        <w:rPr>
          <w:highlight w:val="yellow"/>
        </w:rPr>
        <w:t>bd</w:t>
      </w:r>
    </w:p>
    <w:p w14:paraId="75E08E0E" w14:textId="13443C97" w:rsidR="00D4422C" w:rsidRPr="00025216" w:rsidRDefault="00D4422C" w:rsidP="00413196">
      <w:pPr>
        <w:pStyle w:val="Heading2"/>
      </w:pPr>
      <w:bookmarkStart w:id="40" w:name="_Toc88113781"/>
      <w:r w:rsidRPr="00025216">
        <w:t xml:space="preserve">5.3 </w:t>
      </w:r>
      <w:r w:rsidRPr="00025216">
        <w:tab/>
        <w:t>P-Traces</w:t>
      </w:r>
      <w:bookmarkEnd w:id="40"/>
    </w:p>
    <w:p w14:paraId="42B6A1F4" w14:textId="1E196E3B" w:rsidR="00D4422C" w:rsidRDefault="00D4422C" w:rsidP="00D4422C">
      <w:r>
        <w:t>Packet Traces (P-Traces) are defined to emulate the arrival of IP packets with associated metadata at certain network nodes. A P-Trace format together with semantics is defined in Table 5.3-1.</w:t>
      </w:r>
    </w:p>
    <w:p w14:paraId="736FD2A6" w14:textId="77777777" w:rsidR="00D4422C" w:rsidRDefault="00D4422C" w:rsidP="00D4422C">
      <w:r>
        <w:t>The first row just keeps an index of the packets.</w:t>
      </w:r>
    </w:p>
    <w:p w14:paraId="23F10F4F" w14:textId="77777777" w:rsidR="00D4422C" w:rsidRDefault="00D4422C" w:rsidP="00D4422C">
      <w:r>
        <w:t xml:space="preserve">The second to fourth data row information is considered to be available in a general delivery environment and are summarized as baseline parameters. </w:t>
      </w:r>
    </w:p>
    <w:p w14:paraId="71E51DD7" w14:textId="77777777" w:rsidR="00D4422C" w:rsidRDefault="00D4422C" w:rsidP="00D4422C">
      <w:pPr>
        <w:numPr>
          <w:ilvl w:val="0"/>
          <w:numId w:val="6"/>
        </w:numPr>
      </w:pPr>
      <w:r w:rsidRPr="006D4AE2">
        <w:rPr>
          <w:rFonts w:ascii="Courier New" w:hAnsi="Courier New" w:cs="Courier New"/>
        </w:rPr>
        <w:t>availability_time</w:t>
      </w:r>
      <w:r>
        <w:t>:</w:t>
      </w:r>
      <w:r w:rsidRPr="003C481E">
        <w:t xml:space="preserve"> </w:t>
      </w:r>
      <w:r>
        <w:t>A relative time from the start of the trace when this packet is available in the delivery function</w:t>
      </w:r>
    </w:p>
    <w:p w14:paraId="7DB6C0A1" w14:textId="77777777" w:rsidR="00D4422C" w:rsidRDefault="00D4422C" w:rsidP="00D4422C">
      <w:pPr>
        <w:numPr>
          <w:ilvl w:val="0"/>
          <w:numId w:val="6"/>
        </w:numPr>
      </w:pPr>
      <w:r>
        <w:rPr>
          <w:rFonts w:ascii="Courier New" w:hAnsi="Courier New" w:cs="Courier New"/>
        </w:rPr>
        <w:t>size</w:t>
      </w:r>
      <w:r>
        <w:t>:</w:t>
      </w:r>
      <w:r w:rsidRPr="003C481E">
        <w:t xml:space="preserve"> </w:t>
      </w:r>
      <w:r>
        <w:t>the size of the packet in octets</w:t>
      </w:r>
    </w:p>
    <w:p w14:paraId="6708E6AF" w14:textId="77777777" w:rsidR="00D4422C" w:rsidRDefault="00D4422C" w:rsidP="00D4422C">
      <w:pPr>
        <w:numPr>
          <w:ilvl w:val="0"/>
          <w:numId w:val="6"/>
        </w:numPr>
      </w:pPr>
      <w:r>
        <w:rPr>
          <w:rFonts w:ascii="Courier New" w:hAnsi="Courier New" w:cs="Courier New"/>
        </w:rPr>
        <w:t>flow_id</w:t>
      </w:r>
      <w:r>
        <w:t>:</w:t>
      </w:r>
      <w:r w:rsidRPr="003C481E">
        <w:t xml:space="preserve"> </w:t>
      </w:r>
      <w:r w:rsidRPr="002C0873">
        <w:t xml:space="preserve">an id to </w:t>
      </w:r>
      <w:r>
        <w:t>a</w:t>
      </w:r>
      <w:r w:rsidRPr="002C0873">
        <w:t xml:space="preserve"> flow in order to differentiate different QoS flows</w:t>
      </w:r>
      <w:r>
        <w:t xml:space="preserve"> to identify a PDU session aligned with the QFI.</w:t>
      </w:r>
    </w:p>
    <w:p w14:paraId="5B86ADB3" w14:textId="58D82F13" w:rsidR="00D4422C" w:rsidRDefault="00D4422C" w:rsidP="00D4422C">
      <w:pPr>
        <w:pStyle w:val="TH"/>
      </w:pPr>
      <w:r>
        <w:t>Table 5.3-1 P-Trace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985"/>
        <w:gridCol w:w="1050"/>
        <w:gridCol w:w="5576"/>
      </w:tblGrid>
      <w:tr w:rsidR="00D4422C" w:rsidRPr="00F07D17" w14:paraId="1579B4C1" w14:textId="77777777" w:rsidTr="006D4AE2">
        <w:trPr>
          <w:trHeight w:val="300"/>
        </w:trPr>
        <w:tc>
          <w:tcPr>
            <w:tcW w:w="1553" w:type="pct"/>
            <w:tcBorders>
              <w:bottom w:val="single" w:sz="12" w:space="0" w:color="000000"/>
            </w:tcBorders>
            <w:shd w:val="clear" w:color="auto" w:fill="E7E6E6"/>
            <w:noWrap/>
            <w:hideMark/>
          </w:tcPr>
          <w:p w14:paraId="58C29BF8" w14:textId="77777777" w:rsidR="00D4422C" w:rsidRPr="00B63ADC" w:rsidRDefault="00D4422C" w:rsidP="006D4AE2">
            <w:pPr>
              <w:spacing w:after="0"/>
              <w:rPr>
                <w:rFonts w:ascii="Calibri" w:hAnsi="Calibri" w:cs="Calibri"/>
                <w:color w:val="000000"/>
                <w:sz w:val="22"/>
                <w:szCs w:val="22"/>
                <w:lang w:val="en-US"/>
              </w:rPr>
            </w:pPr>
            <w:r w:rsidRPr="00B63ADC">
              <w:rPr>
                <w:rFonts w:ascii="Calibri" w:hAnsi="Calibri" w:cs="Calibri"/>
                <w:color w:val="000000"/>
                <w:sz w:val="22"/>
                <w:szCs w:val="22"/>
                <w:lang w:val="en-US"/>
              </w:rPr>
              <w:t>Name</w:t>
            </w:r>
          </w:p>
        </w:tc>
        <w:tc>
          <w:tcPr>
            <w:tcW w:w="546" w:type="pct"/>
            <w:tcBorders>
              <w:bottom w:val="single" w:sz="12" w:space="0" w:color="000000"/>
            </w:tcBorders>
            <w:shd w:val="clear" w:color="auto" w:fill="E7E6E6"/>
            <w:noWrap/>
            <w:hideMark/>
          </w:tcPr>
          <w:p w14:paraId="3CE6612B"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Type</w:t>
            </w:r>
          </w:p>
        </w:tc>
        <w:tc>
          <w:tcPr>
            <w:tcW w:w="2901" w:type="pct"/>
            <w:tcBorders>
              <w:bottom w:val="single" w:sz="12" w:space="0" w:color="000000"/>
            </w:tcBorders>
            <w:shd w:val="clear" w:color="auto" w:fill="E7E6E6"/>
          </w:tcPr>
          <w:p w14:paraId="6D2A93EC"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Semantics</w:t>
            </w:r>
          </w:p>
        </w:tc>
      </w:tr>
      <w:tr w:rsidR="00D4422C" w:rsidRPr="006D4AE2" w14:paraId="2896FEE1" w14:textId="77777777" w:rsidTr="006D4AE2">
        <w:trPr>
          <w:trHeight w:val="300"/>
        </w:trPr>
        <w:tc>
          <w:tcPr>
            <w:tcW w:w="1553" w:type="pct"/>
            <w:shd w:val="clear" w:color="auto" w:fill="auto"/>
            <w:noWrap/>
            <w:hideMark/>
          </w:tcPr>
          <w:p w14:paraId="791818D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w:t>
            </w:r>
          </w:p>
        </w:tc>
        <w:tc>
          <w:tcPr>
            <w:tcW w:w="546" w:type="pct"/>
            <w:shd w:val="clear" w:color="auto" w:fill="auto"/>
            <w:noWrap/>
            <w:hideMark/>
          </w:tcPr>
          <w:p w14:paraId="2C7EE4C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B1C528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Unique packet number in the delivery</w:t>
            </w:r>
          </w:p>
        </w:tc>
      </w:tr>
      <w:tr w:rsidR="00D4422C" w:rsidRPr="006D4AE2" w14:paraId="3AE705A2" w14:textId="77777777" w:rsidTr="006D4AE2">
        <w:trPr>
          <w:trHeight w:val="300"/>
        </w:trPr>
        <w:tc>
          <w:tcPr>
            <w:tcW w:w="5000" w:type="pct"/>
            <w:gridSpan w:val="3"/>
            <w:shd w:val="clear" w:color="auto" w:fill="D0CECE"/>
            <w:noWrap/>
          </w:tcPr>
          <w:p w14:paraId="43BCBE8D"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Baseline parameters</w:t>
            </w:r>
          </w:p>
        </w:tc>
      </w:tr>
      <w:tr w:rsidR="00D4422C" w:rsidRPr="006D4AE2" w14:paraId="66ACEE45" w14:textId="77777777" w:rsidTr="006D4AE2">
        <w:trPr>
          <w:trHeight w:val="300"/>
        </w:trPr>
        <w:tc>
          <w:tcPr>
            <w:tcW w:w="1553" w:type="pct"/>
            <w:shd w:val="clear" w:color="auto" w:fill="auto"/>
            <w:noWrap/>
            <w:hideMark/>
          </w:tcPr>
          <w:p w14:paraId="4BCFEC98"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availability_time</w:t>
            </w:r>
          </w:p>
        </w:tc>
        <w:tc>
          <w:tcPr>
            <w:tcW w:w="546" w:type="pct"/>
            <w:shd w:val="clear" w:color="auto" w:fill="auto"/>
            <w:noWrap/>
            <w:hideMark/>
          </w:tcPr>
          <w:p w14:paraId="02B46DC5"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EE3DD4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Availability time of packet for next processing step relative to start time 0 in microseconds (0 means lost).</w:t>
            </w:r>
          </w:p>
        </w:tc>
      </w:tr>
      <w:tr w:rsidR="00D4422C" w:rsidRPr="006D4AE2" w14:paraId="736EDF67" w14:textId="77777777" w:rsidTr="006D4AE2">
        <w:trPr>
          <w:trHeight w:val="300"/>
        </w:trPr>
        <w:tc>
          <w:tcPr>
            <w:tcW w:w="1553" w:type="pct"/>
            <w:shd w:val="clear" w:color="auto" w:fill="auto"/>
            <w:noWrap/>
            <w:hideMark/>
          </w:tcPr>
          <w:p w14:paraId="133DB91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size</w:t>
            </w:r>
          </w:p>
        </w:tc>
        <w:tc>
          <w:tcPr>
            <w:tcW w:w="546" w:type="pct"/>
            <w:shd w:val="clear" w:color="auto" w:fill="auto"/>
            <w:noWrap/>
            <w:hideMark/>
          </w:tcPr>
          <w:p w14:paraId="41F3648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1646476"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packet size in bytes.</w:t>
            </w:r>
          </w:p>
        </w:tc>
      </w:tr>
      <w:tr w:rsidR="00D4422C" w:rsidRPr="006D4AE2" w14:paraId="2CF14E68" w14:textId="77777777" w:rsidTr="006D4AE2">
        <w:trPr>
          <w:trHeight w:val="300"/>
        </w:trPr>
        <w:tc>
          <w:tcPr>
            <w:tcW w:w="1553" w:type="pct"/>
            <w:shd w:val="clear" w:color="auto" w:fill="auto"/>
            <w:noWrap/>
            <w:hideMark/>
          </w:tcPr>
          <w:p w14:paraId="7F7D58C4"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flow</w:t>
            </w:r>
            <w:r w:rsidRPr="006D4AE2">
              <w:rPr>
                <w:rFonts w:ascii="Courier New" w:hAnsi="Courier New" w:cs="Courier New"/>
                <w:color w:val="000000"/>
                <w:sz w:val="22"/>
                <w:szCs w:val="22"/>
                <w:lang w:val="en-US"/>
              </w:rPr>
              <w:t>_id</w:t>
            </w:r>
          </w:p>
        </w:tc>
        <w:tc>
          <w:tcPr>
            <w:tcW w:w="546" w:type="pct"/>
            <w:shd w:val="clear" w:color="auto" w:fill="auto"/>
            <w:noWrap/>
            <w:hideMark/>
          </w:tcPr>
          <w:p w14:paraId="06C35C3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0FB4FA41" w14:textId="77777777" w:rsidR="00D4422C" w:rsidRPr="006D4AE2" w:rsidRDefault="00D4422C" w:rsidP="006D4AE2">
            <w:pPr>
              <w:spacing w:after="0"/>
              <w:rPr>
                <w:rFonts w:cs="Arial"/>
                <w:color w:val="404040"/>
              </w:rPr>
            </w:pPr>
            <w:r w:rsidRPr="006D4AE2">
              <w:rPr>
                <w:rFonts w:cs="Arial"/>
                <w:color w:val="404040"/>
              </w:rPr>
              <w:t xml:space="preserve">an id to the </w:t>
            </w:r>
            <w:r>
              <w:rPr>
                <w:rFonts w:cs="Arial"/>
                <w:color w:val="404040"/>
              </w:rPr>
              <w:t>flow</w:t>
            </w:r>
            <w:r w:rsidRPr="006D4AE2">
              <w:rPr>
                <w:rFonts w:cs="Arial"/>
                <w:color w:val="404040"/>
              </w:rPr>
              <w:t xml:space="preserve"> in order to differentiate</w:t>
            </w:r>
            <w:r>
              <w:rPr>
                <w:rFonts w:cs="Arial"/>
                <w:color w:val="404040"/>
              </w:rPr>
              <w:t xml:space="preserve"> different QoS flows</w:t>
            </w:r>
          </w:p>
        </w:tc>
      </w:tr>
      <w:tr w:rsidR="00D4422C" w:rsidRPr="006D4AE2" w14:paraId="4A7BAA6C" w14:textId="77777777" w:rsidTr="006D4AE2">
        <w:trPr>
          <w:trHeight w:val="300"/>
        </w:trPr>
        <w:tc>
          <w:tcPr>
            <w:tcW w:w="5000" w:type="pct"/>
            <w:gridSpan w:val="3"/>
            <w:shd w:val="clear" w:color="auto" w:fill="D0CECE"/>
            <w:noWrap/>
          </w:tcPr>
          <w:p w14:paraId="4059A780"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Cross-Layer Parameter</w:t>
            </w:r>
          </w:p>
        </w:tc>
      </w:tr>
      <w:tr w:rsidR="00D4422C" w:rsidRPr="006D4AE2" w14:paraId="7E2DC6AD" w14:textId="77777777" w:rsidTr="006D4AE2">
        <w:trPr>
          <w:trHeight w:val="300"/>
        </w:trPr>
        <w:tc>
          <w:tcPr>
            <w:tcW w:w="1553" w:type="pct"/>
            <w:shd w:val="clear" w:color="auto" w:fill="auto"/>
            <w:noWrap/>
            <w:hideMark/>
          </w:tcPr>
          <w:p w14:paraId="0545D1AC"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buffer</w:t>
            </w:r>
          </w:p>
        </w:tc>
        <w:tc>
          <w:tcPr>
            <w:tcW w:w="546" w:type="pct"/>
            <w:shd w:val="clear" w:color="auto" w:fill="auto"/>
            <w:noWrap/>
            <w:hideMark/>
          </w:tcPr>
          <w:p w14:paraId="62895E3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4AEF6C2B" w14:textId="77777777" w:rsidR="00D4422C" w:rsidRPr="006D4AE2" w:rsidRDefault="00D4422C" w:rsidP="006D4AE2">
            <w:pPr>
              <w:spacing w:after="0"/>
              <w:rPr>
                <w:rFonts w:cs="Arial"/>
                <w:color w:val="404040"/>
              </w:rPr>
            </w:pPr>
            <w:r w:rsidRPr="006D4AE2">
              <w:rPr>
                <w:rFonts w:cs="Arial"/>
                <w:color w:val="404040"/>
              </w:rPr>
              <w:t>The associated eye buffer 1=left 2=right</w:t>
            </w:r>
          </w:p>
          <w:p w14:paraId="5E159CD0" w14:textId="77777777" w:rsidR="00D4422C" w:rsidRPr="006D4AE2" w:rsidRDefault="00D4422C" w:rsidP="006D4AE2">
            <w:pPr>
              <w:spacing w:after="0"/>
              <w:rPr>
                <w:rFonts w:cs="Arial"/>
                <w:color w:val="404040"/>
              </w:rPr>
            </w:pPr>
            <w:r w:rsidRPr="006D4AE2">
              <w:rPr>
                <w:rFonts w:cs="Arial"/>
                <w:color w:val="404040"/>
              </w:rPr>
              <w:t xml:space="preserve">In general, differentiates application traffic for different buffers, for example audio, video, left eye, right eye. </w:t>
            </w:r>
          </w:p>
        </w:tc>
      </w:tr>
      <w:tr w:rsidR="00D4422C" w:rsidRPr="006D4AE2" w14:paraId="455E555D" w14:textId="77777777" w:rsidTr="006D4AE2">
        <w:trPr>
          <w:trHeight w:val="300"/>
        </w:trPr>
        <w:tc>
          <w:tcPr>
            <w:tcW w:w="1553" w:type="pct"/>
            <w:shd w:val="clear" w:color="auto" w:fill="auto"/>
            <w:noWrap/>
          </w:tcPr>
          <w:p w14:paraId="3D2BE95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delay</w:t>
            </w:r>
          </w:p>
        </w:tc>
        <w:tc>
          <w:tcPr>
            <w:tcW w:w="546" w:type="pct"/>
            <w:shd w:val="clear" w:color="auto" w:fill="auto"/>
            <w:noWrap/>
          </w:tcPr>
          <w:p w14:paraId="58A45AD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43DE3F1" w14:textId="77777777" w:rsidR="00D4422C" w:rsidRPr="006D4AE2" w:rsidRDefault="00D4422C" w:rsidP="006D4AE2">
            <w:pPr>
              <w:spacing w:after="0"/>
              <w:rPr>
                <w:rFonts w:cs="Arial"/>
                <w:color w:val="404040"/>
              </w:rPr>
            </w:pPr>
            <w:r w:rsidRPr="006D4AE2">
              <w:rPr>
                <w:rFonts w:cs="Arial"/>
                <w:color w:val="404040"/>
              </w:rPr>
              <w:t>Delay observed of the packet in the last processing step (-1 means lost)</w:t>
            </w:r>
          </w:p>
        </w:tc>
      </w:tr>
      <w:tr w:rsidR="00D4422C" w:rsidRPr="006D4AE2" w14:paraId="797DAD3E" w14:textId="77777777" w:rsidTr="006D4AE2">
        <w:trPr>
          <w:trHeight w:val="300"/>
        </w:trPr>
        <w:tc>
          <w:tcPr>
            <w:tcW w:w="1553" w:type="pct"/>
            <w:shd w:val="clear" w:color="auto" w:fill="auto"/>
            <w:noWrap/>
            <w:hideMark/>
          </w:tcPr>
          <w:p w14:paraId="4EFDAF3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lastRenderedPageBreak/>
              <w:t>render_timing</w:t>
            </w:r>
          </w:p>
        </w:tc>
        <w:tc>
          <w:tcPr>
            <w:tcW w:w="546" w:type="pct"/>
            <w:shd w:val="clear" w:color="auto" w:fill="auto"/>
            <w:noWrap/>
            <w:hideMark/>
          </w:tcPr>
          <w:p w14:paraId="7536E5E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61EDFD4"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rendering generation timing associated to the media included in the packet.</w:t>
            </w:r>
          </w:p>
        </w:tc>
      </w:tr>
      <w:tr w:rsidR="00D4422C" w:rsidRPr="006D4AE2" w14:paraId="58F14382" w14:textId="77777777" w:rsidTr="006D4AE2">
        <w:trPr>
          <w:trHeight w:val="300"/>
        </w:trPr>
        <w:tc>
          <w:tcPr>
            <w:tcW w:w="1553" w:type="pct"/>
            <w:shd w:val="clear" w:color="auto" w:fill="auto"/>
            <w:noWrap/>
            <w:hideMark/>
          </w:tcPr>
          <w:p w14:paraId="656C0C9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number_in_unit</w:t>
            </w:r>
          </w:p>
        </w:tc>
        <w:tc>
          <w:tcPr>
            <w:tcW w:w="546" w:type="pct"/>
            <w:shd w:val="clear" w:color="auto" w:fill="auto"/>
            <w:noWrap/>
            <w:hideMark/>
          </w:tcPr>
          <w:p w14:paraId="7D2B305A"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7CEADB7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number of the packet within the unit (slice), start at 1</w:t>
            </w:r>
          </w:p>
        </w:tc>
      </w:tr>
      <w:tr w:rsidR="00D4422C" w:rsidRPr="006D4AE2" w14:paraId="1EA147AD" w14:textId="77777777" w:rsidTr="006D4AE2">
        <w:trPr>
          <w:trHeight w:val="300"/>
        </w:trPr>
        <w:tc>
          <w:tcPr>
            <w:tcW w:w="1553" w:type="pct"/>
            <w:shd w:val="clear" w:color="auto" w:fill="auto"/>
            <w:noWrap/>
            <w:hideMark/>
          </w:tcPr>
          <w:p w14:paraId="3AB7BAC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last_in_unit</w:t>
            </w:r>
          </w:p>
        </w:tc>
        <w:tc>
          <w:tcPr>
            <w:tcW w:w="546" w:type="pct"/>
            <w:shd w:val="clear" w:color="auto" w:fill="auto"/>
            <w:noWrap/>
            <w:hideMark/>
          </w:tcPr>
          <w:p w14:paraId="35844080"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2DAB45CB"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 xml:space="preserve">Indicates if this is the last packet in the slice/unit 0=no, 1=yes </w:t>
            </w:r>
          </w:p>
        </w:tc>
      </w:tr>
      <w:tr w:rsidR="00D4422C" w:rsidRPr="006D4AE2" w14:paraId="16BAFE29" w14:textId="77777777" w:rsidTr="006D4AE2">
        <w:trPr>
          <w:trHeight w:val="300"/>
        </w:trPr>
        <w:tc>
          <w:tcPr>
            <w:tcW w:w="1553" w:type="pct"/>
            <w:shd w:val="clear" w:color="auto" w:fill="auto"/>
            <w:noWrap/>
            <w:hideMark/>
          </w:tcPr>
          <w:p w14:paraId="2C4783E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type</w:t>
            </w:r>
          </w:p>
        </w:tc>
        <w:tc>
          <w:tcPr>
            <w:tcW w:w="546" w:type="pct"/>
            <w:shd w:val="clear" w:color="auto" w:fill="auto"/>
            <w:noWrap/>
            <w:hideMark/>
          </w:tcPr>
          <w:p w14:paraId="4E9BF66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048C42E" w14:textId="77777777" w:rsidR="00D4422C" w:rsidRPr="006D4AE2" w:rsidRDefault="00D4422C" w:rsidP="006D4AE2">
            <w:pPr>
              <w:spacing w:after="0"/>
              <w:rPr>
                <w:rFonts w:cs="Arial"/>
                <w:color w:val="404040"/>
              </w:rPr>
            </w:pPr>
            <w:r w:rsidRPr="006D4AE2">
              <w:rPr>
                <w:rFonts w:cs="Arial"/>
                <w:color w:val="404040"/>
              </w:rPr>
              <w:t xml:space="preserve">The data type of the unit </w:t>
            </w:r>
          </w:p>
          <w:p w14:paraId="129AEEBB" w14:textId="77777777" w:rsidR="00D4422C" w:rsidRPr="006D4AE2" w:rsidRDefault="00D4422C" w:rsidP="006D4AE2">
            <w:pPr>
              <w:spacing w:after="0"/>
              <w:rPr>
                <w:rFonts w:cs="Arial"/>
                <w:color w:val="404040"/>
              </w:rPr>
            </w:pPr>
            <w:r w:rsidRPr="006D4AE2">
              <w:rPr>
                <w:rFonts w:cs="Arial"/>
                <w:color w:val="404040"/>
              </w:rPr>
              <w:t>0 unknown</w:t>
            </w:r>
          </w:p>
          <w:p w14:paraId="5CC5437D"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For video 1=intra 2=inter</w:t>
            </w:r>
          </w:p>
        </w:tc>
      </w:tr>
      <w:tr w:rsidR="00D4422C" w:rsidRPr="006D4AE2" w14:paraId="3C260023" w14:textId="77777777" w:rsidTr="006D4AE2">
        <w:trPr>
          <w:trHeight w:val="300"/>
        </w:trPr>
        <w:tc>
          <w:tcPr>
            <w:tcW w:w="1553" w:type="pct"/>
            <w:shd w:val="clear" w:color="auto" w:fill="auto"/>
            <w:noWrap/>
            <w:hideMark/>
          </w:tcPr>
          <w:p w14:paraId="1EB5260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importance</w:t>
            </w:r>
          </w:p>
        </w:tc>
        <w:tc>
          <w:tcPr>
            <w:tcW w:w="546" w:type="pct"/>
            <w:shd w:val="clear" w:color="auto" w:fill="auto"/>
            <w:noWrap/>
            <w:hideMark/>
          </w:tcPr>
          <w:p w14:paraId="268026FF"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D64B95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assigned relative importance information (higher number means higher importance)</w:t>
            </w:r>
          </w:p>
        </w:tc>
      </w:tr>
    </w:tbl>
    <w:p w14:paraId="18E022E6" w14:textId="77777777" w:rsidR="00D4422C" w:rsidRDefault="00D4422C" w:rsidP="00D4422C">
      <w:pPr>
        <w:rPr>
          <w:lang w:val="en-US"/>
        </w:rPr>
      </w:pPr>
    </w:p>
    <w:p w14:paraId="69A77F69" w14:textId="77777777" w:rsidR="00D4422C" w:rsidRPr="006D4AE2" w:rsidRDefault="00D4422C" w:rsidP="00D4422C">
      <w:pPr>
        <w:rPr>
          <w:lang w:val="en-US"/>
        </w:rPr>
      </w:pPr>
      <w:r>
        <w:t xml:space="preserve">In addition, it is considered that an application may provide additional metadata per packet that if present, may be used by the delivery system. Different definitions are provided in the P-Trace format. The signaling of this data a 5G System is for further study. This </w:t>
      </w:r>
      <w:r w:rsidRPr="006513DB">
        <w:rPr>
          <w:lang w:val="en-US"/>
        </w:rPr>
        <w:t xml:space="preserve">information would not be available to RAN delivery in the incoming IP packets. </w:t>
      </w:r>
      <w:r>
        <w:rPr>
          <w:lang w:val="en-US"/>
        </w:rPr>
        <w:t>These parameters are summarized as cross-layer parameters.</w:t>
      </w:r>
    </w:p>
    <w:p w14:paraId="59CFBF47" w14:textId="77777777" w:rsidR="00D4422C" w:rsidRPr="006513DB" w:rsidRDefault="00D4422C" w:rsidP="00D4422C">
      <w:pPr>
        <w:rPr>
          <w:lang w:val="en-US"/>
        </w:rPr>
      </w:pPr>
      <w:r w:rsidRPr="006513DB">
        <w:rPr>
          <w:lang w:val="en-US"/>
        </w:rPr>
        <w:t>5GS through the QoS model may provide the ability that application streams are separated into different streams or the streams are at least marked accordingly. Details would need further discussion with SA2 on how application traffic and packet properties or stream properties can be matched to the 5G System architecture. This aspect may be considered, once it is identified that certain “cross-layer” markings make sense.</w:t>
      </w:r>
    </w:p>
    <w:p w14:paraId="11E9E25C" w14:textId="1B7FE8BB" w:rsidR="00D4422C" w:rsidRDefault="00D4422C" w:rsidP="00D4422C">
      <w:pPr>
        <w:rPr>
          <w:lang w:val="en-US"/>
        </w:rPr>
      </w:pPr>
      <w:r w:rsidRPr="006513DB">
        <w:rPr>
          <w:lang w:val="en-US"/>
        </w:rPr>
        <w:t xml:space="preserve">Based on this, </w:t>
      </w:r>
      <w:r>
        <w:rPr>
          <w:lang w:val="en-US"/>
        </w:rPr>
        <w:t xml:space="preserve">it is suitable </w:t>
      </w:r>
      <w:r w:rsidRPr="006513DB">
        <w:rPr>
          <w:lang w:val="en-US"/>
        </w:rPr>
        <w:t xml:space="preserve">to </w:t>
      </w:r>
      <w:r>
        <w:rPr>
          <w:lang w:val="en-US"/>
        </w:rPr>
        <w:t>use</w:t>
      </w:r>
      <w:r w:rsidRPr="006513DB">
        <w:rPr>
          <w:lang w:val="en-US"/>
        </w:rPr>
        <w:t xml:space="preserve"> the basic packet trace structure as defined </w:t>
      </w:r>
      <w:r>
        <w:rPr>
          <w:lang w:val="en-US"/>
        </w:rPr>
        <w:t>in Table 5.</w:t>
      </w:r>
      <w:r w:rsidR="00EE5868">
        <w:rPr>
          <w:lang w:val="en-US"/>
        </w:rPr>
        <w:t>3</w:t>
      </w:r>
      <w:r>
        <w:rPr>
          <w:lang w:val="en-US"/>
        </w:rPr>
        <w:t xml:space="preserve">-1 </w:t>
      </w:r>
      <w:r w:rsidRPr="006513DB">
        <w:rPr>
          <w:lang w:val="en-US"/>
        </w:rPr>
        <w:t xml:space="preserve">and that RAN1 can assume that RAN1 may have access to the above packet information. The </w:t>
      </w:r>
      <w:r>
        <w:rPr>
          <w:lang w:val="en-US"/>
        </w:rPr>
        <w:t xml:space="preserve">P-Trace </w:t>
      </w:r>
      <w:r w:rsidRPr="006513DB">
        <w:rPr>
          <w:lang w:val="en-US"/>
        </w:rPr>
        <w:t>may be extended</w:t>
      </w:r>
      <w:r>
        <w:rPr>
          <w:lang w:val="en-US"/>
        </w:rPr>
        <w:t xml:space="preserve"> based on new findings</w:t>
      </w:r>
      <w:r w:rsidRPr="006513DB">
        <w:rPr>
          <w:lang w:val="en-US"/>
        </w:rPr>
        <w:t>.</w:t>
      </w:r>
    </w:p>
    <w:p w14:paraId="549D958C" w14:textId="77777777" w:rsidR="00D4422C" w:rsidRPr="006513DB" w:rsidRDefault="00D4422C" w:rsidP="00D4422C">
      <w:pPr>
        <w:rPr>
          <w:lang w:val="en-US"/>
        </w:rPr>
      </w:pPr>
      <w:r>
        <w:rPr>
          <w:lang w:val="en-US"/>
        </w:rPr>
        <w:t xml:space="preserve">For any system simulations, it is important that simulation </w:t>
      </w:r>
      <w:r w:rsidRPr="006513DB">
        <w:rPr>
          <w:lang w:val="en-US"/>
        </w:rPr>
        <w:t xml:space="preserve">are carried out </w:t>
      </w:r>
      <w:r>
        <w:rPr>
          <w:lang w:val="en-US"/>
        </w:rPr>
        <w:t xml:space="preserve">only </w:t>
      </w:r>
      <w:r w:rsidRPr="006513DB">
        <w:rPr>
          <w:lang w:val="en-US"/>
        </w:rPr>
        <w:t xml:space="preserve">using the </w:t>
      </w:r>
      <w:r>
        <w:rPr>
          <w:lang w:val="en-US"/>
        </w:rPr>
        <w:t>baseline parameters. Additional cross-layer parameters may be used as defined above. N</w:t>
      </w:r>
      <w:r w:rsidRPr="006513DB">
        <w:rPr>
          <w:lang w:val="en-US"/>
        </w:rPr>
        <w:t>ew packet-based markers may be added</w:t>
      </w:r>
      <w:r>
        <w:rPr>
          <w:lang w:val="en-US"/>
        </w:rPr>
        <w:t>.</w:t>
      </w:r>
    </w:p>
    <w:p w14:paraId="3C7F098E" w14:textId="77777777" w:rsidR="00D4422C" w:rsidRPr="006D4AE2" w:rsidRDefault="00D4422C" w:rsidP="00D4422C">
      <w:pPr>
        <w:rPr>
          <w:lang w:val="en-US"/>
        </w:rPr>
      </w:pPr>
      <w:r>
        <w:rPr>
          <w:lang w:val="en-US"/>
        </w:rPr>
        <w:t xml:space="preserve">It is also considered that </w:t>
      </w:r>
      <w:r w:rsidRPr="006513DB">
        <w:rPr>
          <w:lang w:val="en-US"/>
        </w:rPr>
        <w:t xml:space="preserve">realization in the 5G System is </w:t>
      </w:r>
      <w:r>
        <w:rPr>
          <w:lang w:val="en-US"/>
        </w:rPr>
        <w:t xml:space="preserve">only </w:t>
      </w:r>
      <w:r w:rsidRPr="006513DB">
        <w:rPr>
          <w:lang w:val="en-US"/>
        </w:rPr>
        <w:t>addressed once the benefits of an approach are identified.</w:t>
      </w:r>
    </w:p>
    <w:p w14:paraId="1CBB7156" w14:textId="33729419" w:rsidR="00E42E2E" w:rsidRDefault="00E42E2E" w:rsidP="00C17275">
      <w:pPr>
        <w:pStyle w:val="Heading2"/>
      </w:pPr>
      <w:bookmarkStart w:id="41" w:name="_Toc88113782"/>
      <w:r>
        <w:t>5</w:t>
      </w:r>
      <w:r w:rsidR="00C17275">
        <w:t>.</w:t>
      </w:r>
      <w:r w:rsidR="00D4422C">
        <w:t>4</w:t>
      </w:r>
      <w:r>
        <w:tab/>
        <w:t>5G System Model and Simulation</w:t>
      </w:r>
      <w:bookmarkEnd w:id="41"/>
    </w:p>
    <w:p w14:paraId="24DCDE73" w14:textId="09E8C55A" w:rsidR="009B39CD" w:rsidRDefault="009B39CD" w:rsidP="00413196">
      <w:pPr>
        <w:pStyle w:val="Heading3"/>
      </w:pPr>
      <w:bookmarkStart w:id="42" w:name="_Toc88113783"/>
      <w:r>
        <w:t>5.</w:t>
      </w:r>
      <w:r w:rsidR="00D4422C">
        <w:t>4</w:t>
      </w:r>
      <w:r>
        <w:t xml:space="preserve">.1 </w:t>
      </w:r>
      <w:r w:rsidR="007E258F">
        <w:tab/>
      </w:r>
      <w:r>
        <w:t>5G System Model</w:t>
      </w:r>
      <w:bookmarkEnd w:id="42"/>
      <w:r>
        <w:t xml:space="preserve"> </w:t>
      </w:r>
    </w:p>
    <w:p w14:paraId="1106B4F0" w14:textId="49DEF3E2" w:rsidR="00C2445E" w:rsidRDefault="00C2445E" w:rsidP="00C2445E">
      <w:r>
        <w:t>In order to further model the</w:t>
      </w:r>
      <w:r w:rsidR="007E258F">
        <w:t xml:space="preserve"> 5G</w:t>
      </w:r>
      <w:r>
        <w:t xml:space="preserve"> system, an alignment with the 5GS QoS model as defined in clause 5.7 of TS 23.501 is considered appropriate. The interface between the application domain and the 5G System is assumed to be based on QoS Flows. A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w:t>
      </w:r>
    </w:p>
    <w:p w14:paraId="49580945" w14:textId="77777777" w:rsidR="00C2445E" w:rsidRDefault="00C2445E" w:rsidP="00C2445E">
      <w:r>
        <w:t>The QFI is carried in an encapsulation header on N3 without any changes to the e2e packet header and is used to uniquely identify a PDU Session. The principle for classification and marking of User Plane traffic and mapping of QoS Flows to AN resources is illustrated in Figure 5.7.1.5-1 of TS 23.501 and repeated in Figure 5.1-2.</w:t>
      </w:r>
    </w:p>
    <w:p w14:paraId="51686ABE" w14:textId="77777777" w:rsidR="00C2445E" w:rsidRDefault="00C2445E" w:rsidP="00C2445E">
      <w:pPr>
        <w:pStyle w:val="TH"/>
      </w:pPr>
      <w:r>
        <w:object w:dxaOrig="9105" w:dyaOrig="4335" w14:anchorId="076A3883">
          <v:shape id="_x0000_i1027" type="#_x0000_t75" style="width:455.25pt;height:217.4pt" o:ole="">
            <v:imagedata r:id="rId17" o:title=""/>
          </v:shape>
          <o:OLEObject Type="Embed" ProgID="Word.Picture.8" ShapeID="_x0000_i1027" DrawAspect="Content" ObjectID="_1707084575" r:id="rId18"/>
        </w:object>
      </w:r>
    </w:p>
    <w:p w14:paraId="2DD3CA39" w14:textId="6FF0D988" w:rsidR="00C2445E" w:rsidRDefault="00C2445E" w:rsidP="00C2445E">
      <w:pPr>
        <w:pStyle w:val="TF"/>
      </w:pPr>
      <w:r>
        <w:t>Figure 5.2.1-1: The principle for classification and User Plane marking for QoS Flows and mapping to AN Resources (see TS 23.501 [5.1i], Figure 5.7.1.5-1)</w:t>
      </w:r>
    </w:p>
    <w:p w14:paraId="3101C653" w14:textId="77777777" w:rsidR="00C2445E" w:rsidRDefault="00C2445E" w:rsidP="00C2445E">
      <w:pPr>
        <w:rPr>
          <w:lang w:eastAsia="zh-CN"/>
        </w:rPr>
      </w:pPr>
      <w:r>
        <w:t xml:space="preserve">In the downlink, incoming data packets are classified by the UPF based on the Packet Filter Sets of the DL PDRs in the order of their precedence. The UPF conveys the classification of the User Plane traffic belonging to a QoS Flow through an N3 User Plane marking using a QFI. The AN binds QoS Flows to AN resources (i.e. Data Radio Bearers of in the case of 3GPP RAN). </w:t>
      </w:r>
    </w:p>
    <w:p w14:paraId="5FB8FD11" w14:textId="4062B839" w:rsidR="00C2445E" w:rsidRDefault="00C2445E" w:rsidP="009B39CD">
      <w:r>
        <w:t>In UL, for relevant PDU Session of Type IP, the UE evaluates UL packets against the UL Packet Filters in the Packet Filter Set in the QoS rules based on the precedence value of QoS rules in increasing order until a matching QoS rule is found. The UE uses the QFI in the corresponding matching QoS rule to bind the UL packet to a QoS Flow. The UE then binds QoS Flows to AN resources.</w:t>
      </w:r>
    </w:p>
    <w:p w14:paraId="21744CCA" w14:textId="77C41641" w:rsidR="009D4248" w:rsidRDefault="009D4248" w:rsidP="009D4248">
      <w:pPr>
        <w:rPr>
          <w:lang w:val="en-US"/>
        </w:rPr>
      </w:pPr>
      <w:r>
        <w:rPr>
          <w:lang w:val="en-US"/>
        </w:rPr>
        <w:t>TS 23.501 defines the following QoS characteristics:</w:t>
      </w:r>
    </w:p>
    <w:p w14:paraId="05B2AEF0" w14:textId="228773AB" w:rsidR="009D4248" w:rsidRDefault="009D4248" w:rsidP="00413196">
      <w:pPr>
        <w:pStyle w:val="B10"/>
        <w:numPr>
          <w:ilvl w:val="0"/>
          <w:numId w:val="6"/>
        </w:numPr>
      </w:pPr>
      <w:r>
        <w:t xml:space="preserve">Clause 5.7.3.2: </w:t>
      </w:r>
      <w:r w:rsidRPr="009E0DE1">
        <w:t xml:space="preserve">Resource </w:t>
      </w:r>
      <w:r>
        <w:t>t</w:t>
      </w:r>
      <w:r w:rsidRPr="009E0DE1">
        <w:t>ype (</w:t>
      </w:r>
      <w:r>
        <w:t xml:space="preserve">Non-GBR, </w:t>
      </w:r>
      <w:r w:rsidRPr="009E0DE1">
        <w:t>GBR, Delay</w:t>
      </w:r>
      <w:r>
        <w:t>-</w:t>
      </w:r>
      <w:r w:rsidRPr="009E0DE1">
        <w:t>critical GBR)</w:t>
      </w:r>
    </w:p>
    <w:p w14:paraId="32EDE097" w14:textId="31FF65DE" w:rsidR="009D4248" w:rsidRDefault="009D4248" w:rsidP="00413196">
      <w:pPr>
        <w:pStyle w:val="B2"/>
      </w:pPr>
      <w:r>
        <w:t>-</w:t>
      </w:r>
      <w:r>
        <w:tab/>
      </w:r>
      <w:r w:rsidRPr="009E0DE1">
        <w:t>A GBR QoS Flow uses either the GBR resource type or the Delay-critical GBR resource type. The definition of PDB and PER are different for GBR and Delay-critical GBR resource types, and the MDBV parameter applies only to the Delay-critical GBR resource type.</w:t>
      </w:r>
    </w:p>
    <w:p w14:paraId="6ACDCB8F" w14:textId="426576B7" w:rsidR="009D4248" w:rsidRPr="009E0DE1" w:rsidRDefault="009D4248" w:rsidP="00413196">
      <w:pPr>
        <w:pStyle w:val="B2"/>
      </w:pPr>
      <w:r>
        <w:t>-</w:t>
      </w:r>
      <w:r>
        <w:tab/>
      </w:r>
      <w:r w:rsidRPr="009E0DE1">
        <w:t>A Non-GBR QoS Flow uses only the Non-GBR resource type.</w:t>
      </w:r>
    </w:p>
    <w:p w14:paraId="74070A75" w14:textId="5075D1F8" w:rsidR="009D4248" w:rsidRDefault="009D4248" w:rsidP="00413196">
      <w:pPr>
        <w:pStyle w:val="B10"/>
      </w:pPr>
      <w:r>
        <w:t>-</w:t>
      </w:r>
      <w:r>
        <w:tab/>
        <w:t xml:space="preserve">Clause 5.7.3.3: </w:t>
      </w:r>
      <w:r w:rsidRPr="009E0DE1">
        <w:t xml:space="preserve">Priority </w:t>
      </w:r>
      <w:r w:rsidRPr="002015C6">
        <w:t>Level</w:t>
      </w:r>
      <w:r w:rsidRPr="009E0DE1">
        <w:t>;</w:t>
      </w:r>
    </w:p>
    <w:p w14:paraId="4D291EB8" w14:textId="635431CE" w:rsidR="009D4248" w:rsidRPr="009E0DE1" w:rsidRDefault="00204C05" w:rsidP="00413196">
      <w:pPr>
        <w:pStyle w:val="B2"/>
      </w:pPr>
      <w:r>
        <w:t>-</w:t>
      </w:r>
      <w:r>
        <w:tab/>
      </w:r>
      <w:r w:rsidR="009D4248" w:rsidRPr="009E0DE1">
        <w:t xml:space="preserve">The Priority </w:t>
      </w:r>
      <w:r w:rsidR="009D4248" w:rsidRPr="002015C6">
        <w:t>Level</w:t>
      </w:r>
      <w:r w:rsidR="009D4248" w:rsidRPr="009E0DE1">
        <w:t xml:space="preserve"> associated with 5G QoS characteristics indicates a priority in scheduling resources among QoS Flows. The</w:t>
      </w:r>
      <w:r w:rsidR="009D4248" w:rsidRPr="002015C6">
        <w:t xml:space="preserve"> lowest</w:t>
      </w:r>
      <w:r w:rsidR="009D4248" w:rsidRPr="009E0DE1">
        <w:t xml:space="preserve"> Priority </w:t>
      </w:r>
      <w:r w:rsidR="009D4248" w:rsidRPr="002015C6">
        <w:t>Level value corresponds to the highest priority.</w:t>
      </w:r>
    </w:p>
    <w:p w14:paraId="3D8C4831" w14:textId="01733340" w:rsidR="009D4248" w:rsidRPr="009E0DE1" w:rsidRDefault="00204C05" w:rsidP="00413196">
      <w:pPr>
        <w:pStyle w:val="B10"/>
      </w:pPr>
      <w:r>
        <w:t>-</w:t>
      </w:r>
      <w:r>
        <w:tab/>
      </w:r>
      <w:r w:rsidR="009D4248">
        <w:t xml:space="preserve">Clause 5.7.3.4: </w:t>
      </w:r>
      <w:r w:rsidR="009D4248" w:rsidRPr="009E0DE1">
        <w:t>Packet Delay Budget</w:t>
      </w:r>
      <w:r w:rsidR="009D4248">
        <w:t xml:space="preserve"> (including Core Network Packet Delay Budget)</w:t>
      </w:r>
      <w:r w:rsidR="009D4248" w:rsidRPr="009E0DE1">
        <w:t>;</w:t>
      </w:r>
    </w:p>
    <w:p w14:paraId="49BA675A" w14:textId="20F047DE" w:rsidR="009D4248" w:rsidRPr="00413196" w:rsidRDefault="009D4248" w:rsidP="00413196">
      <w:pPr>
        <w:pStyle w:val="B2"/>
      </w:pPr>
      <w:r>
        <w:t>-</w:t>
      </w:r>
      <w:r>
        <w:tab/>
      </w:r>
      <w:r w:rsidRPr="00413196">
        <w:t xml:space="preserve">The Packet Delay Budget (PDB) defines an upper bound for the time that a packet may be delayed between the UE and the N6 termination point at the UPF. For a certain 5QI the value of the PDB is the same in UL and DL. In the case of 3GPP access, the PDB is used to support the configuration of scheduling and link layer functions (e.g., the setting of scheduling priority weights and HARQ target operating points). </w:t>
      </w:r>
    </w:p>
    <w:p w14:paraId="0F1BC296" w14:textId="263EDFF7" w:rsidR="009D4248" w:rsidRPr="00413196" w:rsidRDefault="009D4248" w:rsidP="00413196">
      <w:pPr>
        <w:pStyle w:val="B2"/>
      </w:pPr>
      <w:r>
        <w:t>-</w:t>
      </w:r>
      <w:r>
        <w:tab/>
      </w:r>
      <w:r w:rsidRPr="00413196">
        <w:t>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3704B4A2" w14:textId="02182589" w:rsidR="009D4248" w:rsidRDefault="00204C05" w:rsidP="00413196">
      <w:pPr>
        <w:pStyle w:val="B10"/>
      </w:pPr>
      <w:r>
        <w:t>-</w:t>
      </w:r>
      <w:r>
        <w:tab/>
      </w:r>
      <w:r w:rsidR="009D4248">
        <w:t xml:space="preserve">Clause 5.7.3.5: </w:t>
      </w:r>
      <w:r w:rsidR="009D4248" w:rsidRPr="009E0DE1">
        <w:t>Packet Error Rate;</w:t>
      </w:r>
    </w:p>
    <w:p w14:paraId="4A9270E9" w14:textId="37DCA14D" w:rsidR="009D4248" w:rsidRDefault="00204C05" w:rsidP="00413196">
      <w:pPr>
        <w:pStyle w:val="B2"/>
      </w:pPr>
      <w:r>
        <w:t>-</w:t>
      </w:r>
      <w:r>
        <w:tab/>
      </w:r>
      <w:r w:rsidR="009D4248" w:rsidRPr="009E0DE1">
        <w:t xml:space="preserve">The Packet Error Rate (PER) defines an upper bound for the rate of PDUs (e.g. IP packets) that have been processed by the sender of a link layer protocol (e.g. RLC in RAN of a 3GPP access) but that are not </w:t>
      </w:r>
      <w:r w:rsidR="009D4248" w:rsidRPr="009E0DE1">
        <w:lastRenderedPageBreak/>
        <w:t xml:space="preserve">successfully delivered by the corresponding receiver to the upper layer (e.g. PDCP in RAN of a 3GPP access). </w:t>
      </w:r>
    </w:p>
    <w:p w14:paraId="6F026E1D" w14:textId="2D85E002" w:rsidR="009D4248" w:rsidRPr="009E0DE1" w:rsidRDefault="00204C05" w:rsidP="00413196">
      <w:pPr>
        <w:pStyle w:val="B2"/>
      </w:pPr>
      <w:r>
        <w:t>-</w:t>
      </w:r>
      <w:r>
        <w:tab/>
      </w:r>
      <w:r w:rsidR="009D4248" w:rsidRPr="009E0DE1">
        <w:t xml:space="preserve">Thus, the PER defines an upper bound for a rate of non-congestion related packet losses. The purpose of the PER is to allow for appropriate link layer protocol configurations (e.g. RLC and HARQ in RAN of a 3GPP access). For </w:t>
      </w:r>
      <w:r w:rsidR="009D4248">
        <w:t xml:space="preserve">every </w:t>
      </w:r>
      <w:r w:rsidR="009D4248" w:rsidRPr="009E0DE1">
        <w:t>5QI the value of the PER is the same in UL and DL. For GBR QoS Flows with Delay</w:t>
      </w:r>
      <w:r w:rsidR="009D4248">
        <w:t>-</w:t>
      </w:r>
      <w:r w:rsidR="009D4248" w:rsidRPr="009E0DE1">
        <w:t>critical GBR resource type, a packet which is delayed more than PDB is counted as lost, and included in the PER</w:t>
      </w:r>
      <w:r w:rsidR="009D4248">
        <w:t xml:space="preserve"> unless the data burst is exceeding the MDBV within the period of PDB or the QoS Flow is exceeding the GFBR</w:t>
      </w:r>
      <w:r w:rsidR="009D4248" w:rsidRPr="009E0DE1">
        <w:t>.</w:t>
      </w:r>
    </w:p>
    <w:p w14:paraId="4B4735B6" w14:textId="131217CA" w:rsidR="009D4248" w:rsidRDefault="00204C05" w:rsidP="00413196">
      <w:pPr>
        <w:pStyle w:val="B10"/>
      </w:pPr>
      <w:r>
        <w:t>-</w:t>
      </w:r>
      <w:r>
        <w:tab/>
      </w:r>
      <w:r w:rsidR="009D4248">
        <w:t xml:space="preserve">Clause 5.7.3.6: </w:t>
      </w:r>
      <w:r w:rsidR="009D4248" w:rsidRPr="009E0DE1">
        <w:t>A</w:t>
      </w:r>
      <w:r w:rsidR="009D4248" w:rsidRPr="009E0DE1">
        <w:rPr>
          <w:lang w:eastAsia="zh-CN"/>
        </w:rPr>
        <w:t>veraging window</w:t>
      </w:r>
      <w:r w:rsidR="009D4248">
        <w:rPr>
          <w:lang w:eastAsia="zh-CN"/>
        </w:rPr>
        <w:t xml:space="preserve"> (for GBR and Delay-critical GBR resource type only);</w:t>
      </w:r>
    </w:p>
    <w:p w14:paraId="05E4659B" w14:textId="6BAE4FD0" w:rsidR="009D4248" w:rsidRPr="009E0DE1" w:rsidRDefault="00204C05" w:rsidP="00413196">
      <w:pPr>
        <w:pStyle w:val="B2"/>
      </w:pPr>
      <w:r>
        <w:t xml:space="preserve">- </w:t>
      </w:r>
      <w:r>
        <w:tab/>
      </w:r>
      <w:r w:rsidR="009D4248">
        <w:t xml:space="preserve">Each GBR QoS Flow shall be associated with an </w:t>
      </w:r>
      <w:r w:rsidR="009D4248" w:rsidRPr="009E0DE1">
        <w:t>Averaging window. The Averaging window represents the duration over which the GFBR and MFBR shall be calculated (e.g. in the (R)AN, UPF, UE).</w:t>
      </w:r>
    </w:p>
    <w:p w14:paraId="261AA0A9" w14:textId="09CC9077" w:rsidR="009D4248" w:rsidRPr="002C6EA4" w:rsidRDefault="00204C05" w:rsidP="00413196">
      <w:pPr>
        <w:pStyle w:val="B10"/>
      </w:pPr>
      <w:r>
        <w:t>-</w:t>
      </w:r>
      <w:r>
        <w:tab/>
      </w:r>
      <w:r w:rsidR="009D4248">
        <w:t xml:space="preserve">Clause 5.7.3.7: </w:t>
      </w:r>
      <w:r w:rsidR="009D4248" w:rsidRPr="009E0DE1">
        <w:t>Maximum Data Burst Volume (for Delay-critical GBR resource type only).</w:t>
      </w:r>
    </w:p>
    <w:p w14:paraId="66923375" w14:textId="228EF289" w:rsidR="009D4248" w:rsidRPr="00413196" w:rsidRDefault="00204C05" w:rsidP="00413196">
      <w:pPr>
        <w:pStyle w:val="B2"/>
      </w:pPr>
      <w:r>
        <w:t>-</w:t>
      </w:r>
      <w:r>
        <w:tab/>
      </w:r>
      <w:r w:rsidR="009D4248" w:rsidRPr="00413196">
        <w:t>Each GBR QoS Flow with Delay-critical resource type shall be associated with a Maximum Data Burst Volume (MDBV).</w:t>
      </w:r>
    </w:p>
    <w:p w14:paraId="11CCF4F6" w14:textId="3212DDE0" w:rsidR="009D4248" w:rsidRPr="00413196" w:rsidRDefault="00204C05" w:rsidP="00413196">
      <w:pPr>
        <w:pStyle w:val="B2"/>
      </w:pPr>
      <w:r>
        <w:t>-</w:t>
      </w:r>
      <w:r>
        <w:tab/>
      </w:r>
      <w:r w:rsidR="009D4248" w:rsidRPr="00413196">
        <w:t>MDBV denotes the largest amount of data that the 5G-AN is required to serve within a period of 5G-AN PDB.</w:t>
      </w:r>
    </w:p>
    <w:p w14:paraId="7EDE3297" w14:textId="00FDD51B" w:rsidR="009D4248" w:rsidRPr="00413196" w:rsidRDefault="00204C05" w:rsidP="00413196">
      <w:pPr>
        <w:pStyle w:val="B2"/>
      </w:pPr>
      <w:r>
        <w:t>-</w:t>
      </w:r>
      <w:r>
        <w:tab/>
      </w:r>
      <w:r w:rsidR="009D4248" w:rsidRPr="00413196">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6422F36" w14:textId="0BE06209" w:rsidR="009D4248" w:rsidRPr="00204C05" w:rsidRDefault="00204C05" w:rsidP="00413196">
      <w:pPr>
        <w:pStyle w:val="B2"/>
      </w:pPr>
      <w:r>
        <w:t>-</w:t>
      </w:r>
      <w:r>
        <w:tab/>
      </w:r>
      <w:r w:rsidR="009D4248" w:rsidRPr="00413196">
        <w:t>The MDBV may also be signalled together with a pre-configured 5QI to the (R)AN, and if it is received, it shall be used instead of the pre-configured value</w:t>
      </w:r>
    </w:p>
    <w:p w14:paraId="1B927C36" w14:textId="25C41B7D" w:rsidR="00BE1B43" w:rsidRDefault="00BE1B43" w:rsidP="00BE1B43">
      <w:pPr>
        <w:pStyle w:val="Heading3"/>
      </w:pPr>
      <w:bookmarkStart w:id="43" w:name="_Toc88113784"/>
      <w:r>
        <w:t>5.</w:t>
      </w:r>
      <w:r w:rsidR="00EE5868">
        <w:t>4</w:t>
      </w:r>
      <w:r>
        <w:t>.</w:t>
      </w:r>
      <w:r w:rsidR="00EE5868">
        <w:t>2</w:t>
      </w:r>
      <w:r>
        <w:t xml:space="preserve"> </w:t>
      </w:r>
      <w:r>
        <w:tab/>
        <w:t>Core Network Model</w:t>
      </w:r>
      <w:bookmarkEnd w:id="43"/>
    </w:p>
    <w:p w14:paraId="299F03DF" w14:textId="77777777" w:rsidR="004E2404" w:rsidRDefault="00274AB9" w:rsidP="003F30C0">
      <w:r>
        <w:t>The core network is expected to operate on constant bitrate channel from the UPF to the gNB.</w:t>
      </w:r>
      <w:r w:rsidR="002E40F0">
        <w:t xml:space="preserve"> </w:t>
      </w:r>
    </w:p>
    <w:p w14:paraId="790CF19F" w14:textId="294E1E16" w:rsidR="003F30C0" w:rsidRDefault="004E2404" w:rsidP="003F30C0">
      <w:r>
        <w:t>In the model showing in Figure 5.4.2</w:t>
      </w:r>
      <w:r w:rsidR="008D4FAD">
        <w:t xml:space="preserve">-1, the core network model gets as input a P-Trace and delivers a P-Trace. Packets </w:t>
      </w:r>
      <w:r w:rsidR="001B6401">
        <w:t xml:space="preserve">provided to the core network are expected to be delivered from the UPF to the gNB at a constant bitrate of bitrate </w:t>
      </w:r>
      <w:r w:rsidR="001B6401" w:rsidRPr="00413196">
        <w:rPr>
          <w:i/>
          <w:iCs/>
        </w:rPr>
        <w:t>R</w:t>
      </w:r>
      <w:r w:rsidR="00C84830">
        <w:t xml:space="preserve">, whereby each packet is delivered </w:t>
      </w:r>
      <w:r w:rsidR="00C64EFF">
        <w:t>at</w:t>
      </w:r>
      <w:r w:rsidR="00D106CB">
        <w:t xml:space="preserve"> a delivery time being</w:t>
      </w:r>
      <w:r w:rsidR="00C64EFF">
        <w:t xml:space="preserve"> the later of the two</w:t>
      </w:r>
    </w:p>
    <w:p w14:paraId="1D65D384" w14:textId="1433D8C0" w:rsidR="00C84830" w:rsidRDefault="00C64EFF" w:rsidP="00C84830">
      <w:pPr>
        <w:numPr>
          <w:ilvl w:val="0"/>
          <w:numId w:val="12"/>
        </w:numPr>
      </w:pPr>
      <w:r>
        <w:t>The arrival time</w:t>
      </w:r>
      <w:r w:rsidR="00D106CB">
        <w:t xml:space="preserve"> at the UPF</w:t>
      </w:r>
    </w:p>
    <w:p w14:paraId="1FFB9226" w14:textId="06CB6212" w:rsidR="00C64EFF" w:rsidRDefault="00C64EFF" w:rsidP="00C84830">
      <w:pPr>
        <w:numPr>
          <w:ilvl w:val="0"/>
          <w:numId w:val="12"/>
        </w:numPr>
      </w:pPr>
      <w:r>
        <w:t xml:space="preserve">The delivery </w:t>
      </w:r>
      <w:r w:rsidR="005C3EF1">
        <w:t>end time of the previous packet</w:t>
      </w:r>
    </w:p>
    <w:p w14:paraId="437E0E40" w14:textId="2CD9FCE6" w:rsidR="005C3EF1" w:rsidRDefault="005C3EF1" w:rsidP="005C3EF1">
      <w:r>
        <w:t>The arrival time at the gNB is modelled as the sum of the delivery time</w:t>
      </w:r>
      <w:r w:rsidR="00964F8D">
        <w:t xml:space="preserve"> and the packet size divided by the bitrate </w:t>
      </w:r>
      <w:r w:rsidR="00964F8D" w:rsidRPr="00413196">
        <w:rPr>
          <w:i/>
          <w:iCs/>
        </w:rPr>
        <w:t>R</w:t>
      </w:r>
      <w:r w:rsidR="00964F8D">
        <w:t>.</w:t>
      </w:r>
    </w:p>
    <w:p w14:paraId="41C7D633" w14:textId="5A6C7811" w:rsidR="009E7A97" w:rsidRPr="00025216" w:rsidRDefault="009E7A97" w:rsidP="00413196">
      <w:r>
        <w:t>The core network delivery is considered to be error-free.</w:t>
      </w:r>
    </w:p>
    <w:p w14:paraId="6A899C5D" w14:textId="0E4B494E" w:rsidR="00BE1B43" w:rsidRDefault="007E13F3" w:rsidP="007E13F3">
      <w:pPr>
        <w:pStyle w:val="TH"/>
      </w:pPr>
      <w:r>
        <w:object w:dxaOrig="3375" w:dyaOrig="3991" w14:anchorId="41B894CA">
          <v:shape id="_x0000_i1028" type="#_x0000_t75" style="width:134.3pt;height:158.25pt" o:ole="">
            <v:imagedata r:id="rId19" o:title=""/>
          </v:shape>
          <o:OLEObject Type="Embed" ProgID="Visio.Drawing.15" ShapeID="_x0000_i1028" DrawAspect="Content" ObjectID="_1707084576" r:id="rId20"/>
        </w:object>
      </w:r>
    </w:p>
    <w:p w14:paraId="41C5AAB8" w14:textId="61470FC7" w:rsidR="0037459F" w:rsidRDefault="007E13F3" w:rsidP="0037459F">
      <w:pPr>
        <w:pStyle w:val="TH"/>
      </w:pPr>
      <w:r>
        <w:t>Figure 5.4.2-1 Core Network Model</w:t>
      </w:r>
    </w:p>
    <w:p w14:paraId="36F6FB11" w14:textId="2BA92617" w:rsidR="008C2F1C" w:rsidRDefault="005B12BF" w:rsidP="008C2F1C">
      <w:r>
        <w:t xml:space="preserve">The modelling </w:t>
      </w:r>
      <w:r w:rsidR="00EC0179">
        <w:t xml:space="preserve">of such a delay is for example show in </w:t>
      </w:r>
      <w:r w:rsidR="003C7E0F">
        <w:t>Figure 5.4.2-2 for different packet size models.</w:t>
      </w:r>
    </w:p>
    <w:p w14:paraId="3C0A7C70" w14:textId="4E80928F" w:rsidR="008C2F1C" w:rsidRDefault="00BF6E00" w:rsidP="008C2F1C">
      <w:pPr>
        <w:rPr>
          <w:noProof/>
        </w:rPr>
      </w:pPr>
      <w:r>
        <w:rPr>
          <w:noProof/>
        </w:rPr>
        <w:lastRenderedPageBreak/>
        <w:drawing>
          <wp:inline distT="0" distB="0" distL="0" distR="0" wp14:anchorId="0093D312" wp14:editId="557A439C">
            <wp:extent cx="2733675" cy="14478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33675" cy="1447800"/>
                    </a:xfrm>
                    <a:prstGeom prst="rect">
                      <a:avLst/>
                    </a:prstGeom>
                    <a:noFill/>
                    <a:ln>
                      <a:noFill/>
                    </a:ln>
                  </pic:spPr>
                </pic:pic>
              </a:graphicData>
            </a:graphic>
          </wp:inline>
        </w:drawing>
      </w:r>
      <w:r>
        <w:rPr>
          <w:noProof/>
        </w:rPr>
        <w:drawing>
          <wp:inline distT="0" distB="0" distL="0" distR="0" wp14:anchorId="421508BE" wp14:editId="64DBDE02">
            <wp:extent cx="3209925" cy="1628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9925" cy="1628775"/>
                    </a:xfrm>
                    <a:prstGeom prst="rect">
                      <a:avLst/>
                    </a:prstGeom>
                    <a:noFill/>
                    <a:ln>
                      <a:noFill/>
                    </a:ln>
                  </pic:spPr>
                </pic:pic>
              </a:graphicData>
            </a:graphic>
          </wp:inline>
        </w:drawing>
      </w:r>
    </w:p>
    <w:p w14:paraId="4A1DFC1E" w14:textId="249F2134" w:rsidR="008C2F1C" w:rsidRDefault="00EC0179" w:rsidP="00E122DF">
      <w:pPr>
        <w:pStyle w:val="TH"/>
      </w:pPr>
      <w:r>
        <w:t xml:space="preserve">Figure </w:t>
      </w:r>
      <w:r w:rsidR="001C5E22">
        <w:t>5.4.2-</w:t>
      </w:r>
      <w:r w:rsidR="00AA3CF6">
        <w:t>2 Packet size and latency addition in core network model</w:t>
      </w:r>
    </w:p>
    <w:p w14:paraId="2F410E2C" w14:textId="791A1B85" w:rsidR="00C026D0" w:rsidRDefault="005867BF" w:rsidP="00E122DF">
      <w:r>
        <w:t xml:space="preserve">The configuration parameters </w:t>
      </w:r>
      <w:r w:rsidR="00122E6E">
        <w:t>for the core network model are</w:t>
      </w:r>
    </w:p>
    <w:p w14:paraId="799EA9E2" w14:textId="3AE6616E" w:rsidR="00C026D0" w:rsidRDefault="00C026D0" w:rsidP="00C026D0">
      <w:pPr>
        <w:pStyle w:val="B10"/>
      </w:pPr>
      <w:r>
        <w:t>-</w:t>
      </w:r>
      <w:r>
        <w:tab/>
        <w:t>the input packet trace</w:t>
      </w:r>
    </w:p>
    <w:p w14:paraId="3334858A" w14:textId="277EC6F5" w:rsidR="00C026D0" w:rsidRDefault="00C026D0" w:rsidP="00C026D0">
      <w:pPr>
        <w:pStyle w:val="B10"/>
      </w:pPr>
      <w:r>
        <w:t>-</w:t>
      </w:r>
      <w:r>
        <w:tab/>
      </w:r>
      <w:r w:rsidR="002C1D13">
        <w:t>the core network bitrate</w:t>
      </w:r>
    </w:p>
    <w:p w14:paraId="45A367EA" w14:textId="18A6734D" w:rsidR="002C1D13" w:rsidRDefault="002C1D13" w:rsidP="00C026D0">
      <w:pPr>
        <w:pStyle w:val="B10"/>
      </w:pPr>
      <w:r>
        <w:t xml:space="preserve">- </w:t>
      </w:r>
      <w:r>
        <w:tab/>
        <w:t>the output packet trace</w:t>
      </w:r>
    </w:p>
    <w:p w14:paraId="31ED5030" w14:textId="71DD927C" w:rsidR="00E574FE" w:rsidRDefault="004558EF" w:rsidP="004558EF">
      <w:pPr>
        <w:pStyle w:val="Heading3"/>
      </w:pPr>
      <w:bookmarkStart w:id="44" w:name="_Toc88113785"/>
      <w:r>
        <w:t>5.</w:t>
      </w:r>
      <w:r w:rsidR="004466CD">
        <w:t>4</w:t>
      </w:r>
      <w:r>
        <w:t>.</w:t>
      </w:r>
      <w:r w:rsidR="00EE5868">
        <w:t>3</w:t>
      </w:r>
      <w:r>
        <w:t xml:space="preserve"> </w:t>
      </w:r>
      <w:r>
        <w:tab/>
        <w:t>RAN Model</w:t>
      </w:r>
      <w:bookmarkEnd w:id="44"/>
    </w:p>
    <w:p w14:paraId="2656C1C1" w14:textId="40BE476C" w:rsidR="004558EF" w:rsidRDefault="003C2BAB" w:rsidP="00413196">
      <w:r>
        <w:t xml:space="preserve">The RAN </w:t>
      </w:r>
      <w:r w:rsidR="009E7A97">
        <w:t>delivery</w:t>
      </w:r>
      <w:r>
        <w:t xml:space="preserve"> </w:t>
      </w:r>
      <w:r w:rsidR="009E7A97">
        <w:t>may be modelled by a function that receives</w:t>
      </w:r>
      <w:r>
        <w:t xml:space="preserve"> P-Traces as input for each simulated user as shown in Figure 5.4.3-1 and produce</w:t>
      </w:r>
      <w:r w:rsidR="009E7A97">
        <w:t xml:space="preserve">s a P’-Trace at the output for the primary user. </w:t>
      </w:r>
      <w:r w:rsidR="00FB4DCF">
        <w:t>The other users are only used from statistical competing traffic.</w:t>
      </w:r>
      <w:r>
        <w:t xml:space="preserve"> </w:t>
      </w:r>
      <w:r w:rsidR="006B5231">
        <w:t>Configuration parameters for the simulation are left to RAN experts</w:t>
      </w:r>
      <w:r w:rsidR="00F123C7">
        <w:t>.</w:t>
      </w:r>
    </w:p>
    <w:p w14:paraId="440C7B30" w14:textId="605D92C0" w:rsidR="006F1203" w:rsidRDefault="007E13F3" w:rsidP="007E13F3">
      <w:pPr>
        <w:pStyle w:val="TH"/>
      </w:pPr>
      <w:r>
        <w:object w:dxaOrig="7726" w:dyaOrig="8476" w14:anchorId="4533FCEA">
          <v:shape id="_x0000_i1029" type="#_x0000_t75" style="width:234.85pt;height:255.55pt" o:ole="">
            <v:imagedata r:id="rId23" o:title=""/>
          </v:shape>
          <o:OLEObject Type="Embed" ProgID="Visio.Drawing.15" ShapeID="_x0000_i1029" DrawAspect="Content" ObjectID="_1707084577" r:id="rId24"/>
        </w:object>
      </w:r>
    </w:p>
    <w:p w14:paraId="00D3B907" w14:textId="7BC77066" w:rsidR="007E13F3" w:rsidRDefault="007E13F3" w:rsidP="007E13F3">
      <w:pPr>
        <w:pStyle w:val="TH"/>
      </w:pPr>
      <w:r>
        <w:t>Figure 5.4.</w:t>
      </w:r>
      <w:r w:rsidR="003C2BAB">
        <w:t>3</w:t>
      </w:r>
      <w:r>
        <w:t>-</w:t>
      </w:r>
      <w:r w:rsidR="003C2BAB">
        <w:t>1</w:t>
      </w:r>
      <w:r>
        <w:t xml:space="preserve"> Packet Radio Network Model</w:t>
      </w:r>
    </w:p>
    <w:p w14:paraId="305D32A9" w14:textId="767E43C0" w:rsidR="0034280E" w:rsidRDefault="00F123C7">
      <w:r>
        <w:t xml:space="preserve">However, </w:t>
      </w:r>
      <w:r w:rsidR="005F1E9B">
        <w:t xml:space="preserve">the usage of </w:t>
      </w:r>
      <w:r w:rsidR="00935717">
        <w:t>traces for RAN simulations is complex</w:t>
      </w:r>
      <w:r w:rsidR="002F67CC">
        <w:t xml:space="preserve"> and there is a preference to operate with statistical models that</w:t>
      </w:r>
      <w:r w:rsidR="0028711A">
        <w:t xml:space="preserve"> emulate the arrival time and size of the packets.</w:t>
      </w:r>
      <w:r w:rsidR="0054693C">
        <w:t xml:space="preserve"> The main reason is for example, that RAN1 needs to simulate multiple cells at the same time, for example 63, for interference considerations. A statistical model is preferred.</w:t>
      </w:r>
    </w:p>
    <w:p w14:paraId="1FEA20DC" w14:textId="0E0E87F2" w:rsidR="00F85CF7" w:rsidRDefault="00F85CF7" w:rsidP="00F85CF7">
      <w:pPr>
        <w:pStyle w:val="Heading3"/>
      </w:pPr>
      <w:bookmarkStart w:id="45" w:name="_Toc88113786"/>
      <w:r>
        <w:lastRenderedPageBreak/>
        <w:t>5.</w:t>
      </w:r>
      <w:r w:rsidR="004466CD">
        <w:t>4</w:t>
      </w:r>
      <w:r>
        <w:t>.</w:t>
      </w:r>
      <w:r w:rsidR="00EE5868">
        <w:t>4</w:t>
      </w:r>
      <w:r>
        <w:t xml:space="preserve"> </w:t>
      </w:r>
      <w:r>
        <w:tab/>
        <w:t>Test Channel</w:t>
      </w:r>
      <w:r w:rsidR="003B07A9">
        <w:t>s</w:t>
      </w:r>
      <w:bookmarkEnd w:id="45"/>
    </w:p>
    <w:p w14:paraId="1D91C180" w14:textId="2597FC71" w:rsidR="00F85CF7" w:rsidRDefault="00A93CEB" w:rsidP="00FC2DF0">
      <w:r>
        <w:t xml:space="preserve">P-Traces as produced by XR applications may be used by RAN for complex RAN simulations. However, at the same time it is important to </w:t>
      </w:r>
      <w:r w:rsidR="00F34B0F">
        <w:t xml:space="preserve">evaluate different XR application and encoding configurations that result in a P-Trace and then compare </w:t>
      </w:r>
      <w:r w:rsidR="00B26232">
        <w:t>different settings. For this purpose, test channels are defined addressing two aspects:</w:t>
      </w:r>
    </w:p>
    <w:p w14:paraId="6ECBCED3" w14:textId="77777777" w:rsidR="005906E8" w:rsidRDefault="005906E8" w:rsidP="00413196">
      <w:pPr>
        <w:pStyle w:val="B10"/>
      </w:pPr>
      <w:r>
        <w:t>-</w:t>
      </w:r>
      <w:r>
        <w:tab/>
        <w:t>Permit to emulate typical radio conditions in terms delays and losses.</w:t>
      </w:r>
    </w:p>
    <w:p w14:paraId="52BC44DB" w14:textId="3609677B" w:rsidR="00B26232" w:rsidRDefault="005906E8" w:rsidP="005906E8">
      <w:pPr>
        <w:pStyle w:val="B10"/>
      </w:pPr>
      <w:r>
        <w:t>-</w:t>
      </w:r>
      <w:r>
        <w:tab/>
        <w:t>Permit to evaluate the application quality for different representative radio conditions.</w:t>
      </w:r>
    </w:p>
    <w:p w14:paraId="21D3A031" w14:textId="2491BBA0" w:rsidR="005906E8" w:rsidRDefault="00BB18A3" w:rsidP="00BB18A3">
      <w:pPr>
        <w:pStyle w:val="B10"/>
        <w:ind w:left="0" w:firstLine="0"/>
      </w:pPr>
      <w:r>
        <w:t xml:space="preserve">The test channel aligns with the 5G System and QoS Model as introduced in clause </w:t>
      </w:r>
      <w:r w:rsidR="00597217">
        <w:t>5.4.1</w:t>
      </w:r>
      <w:r>
        <w:t xml:space="preserve">. </w:t>
      </w:r>
    </w:p>
    <w:p w14:paraId="05D7B6C1" w14:textId="3CB0A0D1" w:rsidR="00627925" w:rsidRDefault="00E02A33" w:rsidP="00BB18A3">
      <w:pPr>
        <w:pStyle w:val="B10"/>
        <w:ind w:left="0" w:firstLine="0"/>
      </w:pPr>
      <w:r>
        <w:t>A test channel is defined by the following models</w:t>
      </w:r>
      <w:r w:rsidR="00BB7439">
        <w:t>:</w:t>
      </w:r>
    </w:p>
    <w:p w14:paraId="0AE98CD8" w14:textId="34070A57" w:rsidR="00BB7439" w:rsidRDefault="00BB7439" w:rsidP="00BB7439">
      <w:pPr>
        <w:pStyle w:val="B10"/>
      </w:pPr>
      <w:r>
        <w:t>-</w:t>
      </w:r>
      <w:r>
        <w:tab/>
      </w:r>
      <w:r w:rsidR="007B027D">
        <w:t>Packet Error Rate:</w:t>
      </w:r>
    </w:p>
    <w:p w14:paraId="0D247198" w14:textId="683D823C" w:rsidR="008653FB" w:rsidRDefault="008653FB" w:rsidP="008653FB">
      <w:pPr>
        <w:pStyle w:val="B2"/>
      </w:pPr>
      <w:r>
        <w:t>-</w:t>
      </w:r>
      <w:r>
        <w:tab/>
      </w:r>
      <w:r w:rsidR="002F1BF9">
        <w:t xml:space="preserve">Definition: </w:t>
      </w:r>
      <w:r w:rsidR="003A0858" w:rsidRPr="003A0858">
        <w:t>the rate of PDUs (e.g. IP packets) that have been processed by the sender of a link layer protocol (e.g. RLC in RAN of a 3GPP access) but that are not successfully delivered by the corresponding receiver to the upper layer (e.g. PDCP in RAN of a 3GPP access)</w:t>
      </w:r>
      <w:r w:rsidR="00454CF9">
        <w:t>.</w:t>
      </w:r>
    </w:p>
    <w:p w14:paraId="1B23BA99" w14:textId="1B20431B" w:rsidR="00454CF9" w:rsidRDefault="00454CF9" w:rsidP="00413196">
      <w:pPr>
        <w:pStyle w:val="B2"/>
      </w:pPr>
      <w:r>
        <w:t>-</w:t>
      </w:r>
      <w:r>
        <w:tab/>
      </w:r>
      <w:r w:rsidR="002F1BF9">
        <w:t xml:space="preserve">Model: </w:t>
      </w:r>
      <w:r w:rsidR="00EE47FF" w:rsidRPr="00EE47FF">
        <w:t>iid loss</w:t>
      </w:r>
      <w:r w:rsidR="00BB7C65">
        <w:t xml:space="preserve"> model</w:t>
      </w:r>
      <w:r w:rsidR="00EE47FF" w:rsidRPr="00EE47FF">
        <w:t xml:space="preserve"> independent of the packet size</w:t>
      </w:r>
      <w:r w:rsidR="00037F28">
        <w:t xml:space="preserve"> with </w:t>
      </w:r>
      <w:r w:rsidR="00630BE8">
        <w:t xml:space="preserve">parameter </w:t>
      </w:r>
      <w:r w:rsidR="00630BE8" w:rsidRPr="00413196">
        <w:rPr>
          <w:i/>
          <w:iCs/>
        </w:rPr>
        <w:t>PLR</w:t>
      </w:r>
    </w:p>
    <w:p w14:paraId="6ECAFEFD" w14:textId="797A0F07" w:rsidR="00BB7439" w:rsidRDefault="00BB7439" w:rsidP="00BB7439">
      <w:pPr>
        <w:pStyle w:val="B10"/>
      </w:pPr>
      <w:r>
        <w:t>-</w:t>
      </w:r>
      <w:r>
        <w:tab/>
      </w:r>
      <w:r w:rsidR="00BB7C65">
        <w:t>Packet Delay:</w:t>
      </w:r>
    </w:p>
    <w:p w14:paraId="2080024D" w14:textId="5F402372" w:rsidR="00BB7C65" w:rsidRDefault="00BB7C65" w:rsidP="00BB7C65">
      <w:pPr>
        <w:pStyle w:val="B2"/>
      </w:pPr>
      <w:r>
        <w:t>-</w:t>
      </w:r>
      <w:r>
        <w:tab/>
        <w:t>Definition:</w:t>
      </w:r>
      <w:r w:rsidR="00E162C9">
        <w:t xml:space="preserve"> </w:t>
      </w:r>
      <w:r w:rsidR="00E162C9" w:rsidRPr="002C6EA4">
        <w:rPr>
          <w:lang w:val="en-US"/>
        </w:rPr>
        <w:t>the time that a packet may be delayed between the UE and the N6 termination point at the UPF</w:t>
      </w:r>
      <w:r>
        <w:t>.</w:t>
      </w:r>
    </w:p>
    <w:p w14:paraId="69E4FD97" w14:textId="15B14251" w:rsidR="00BB7C65" w:rsidRDefault="00BB7C65" w:rsidP="00BB7C65">
      <w:pPr>
        <w:pStyle w:val="B2"/>
      </w:pPr>
      <w:r>
        <w:t>-</w:t>
      </w:r>
      <w:r>
        <w:tab/>
        <w:t xml:space="preserve">Model: </w:t>
      </w:r>
      <w:r w:rsidR="00142920" w:rsidRPr="00142920">
        <w:t>iid distributed latency between 0 and a max_</w:t>
      </w:r>
      <w:r w:rsidR="00142920">
        <w:t>delay</w:t>
      </w:r>
    </w:p>
    <w:p w14:paraId="5F1639A1" w14:textId="22DC66A1" w:rsidR="00BB7439" w:rsidRPr="00025216" w:rsidRDefault="00CE67C0" w:rsidP="00413196">
      <w:pPr>
        <w:pStyle w:val="B10"/>
        <w:ind w:left="0" w:firstLine="0"/>
      </w:pPr>
      <w:r>
        <w:t>Other parameters and modelling aspects for test channels are for further study.</w:t>
      </w:r>
    </w:p>
    <w:p w14:paraId="32CF172E" w14:textId="79FD4ED4" w:rsidR="00713209" w:rsidRDefault="00713209" w:rsidP="00713209">
      <w:pPr>
        <w:pStyle w:val="Heading2"/>
      </w:pPr>
      <w:bookmarkStart w:id="46" w:name="_Toc88113787"/>
      <w:r>
        <w:t>5.</w:t>
      </w:r>
      <w:r w:rsidR="004466CD">
        <w:t>5</w:t>
      </w:r>
      <w:r>
        <w:tab/>
        <w:t>Content Modelling</w:t>
      </w:r>
      <w:bookmarkEnd w:id="46"/>
    </w:p>
    <w:p w14:paraId="5A16B44A" w14:textId="54B7A632" w:rsidR="004C2CED" w:rsidRDefault="004C2CED" w:rsidP="004C2CED">
      <w:pPr>
        <w:pStyle w:val="Heading3"/>
      </w:pPr>
      <w:bookmarkStart w:id="47" w:name="_Toc88113788"/>
      <w:r>
        <w:t xml:space="preserve">5.5.1 </w:t>
      </w:r>
      <w:r>
        <w:tab/>
        <w:t>Introduction</w:t>
      </w:r>
      <w:bookmarkEnd w:id="47"/>
    </w:p>
    <w:p w14:paraId="0EBA72EB" w14:textId="77777777" w:rsidR="00BC5292" w:rsidRDefault="005A75ED" w:rsidP="00886A7C">
      <w:r>
        <w:t xml:space="preserve">In order to evaluate the traffic characteristics and the quality of XR applications, it is relevant to operate with realistic source data. Preferably, </w:t>
      </w:r>
      <w:r w:rsidR="0064695A">
        <w:t>the traffic of existing services is evaluated</w:t>
      </w:r>
      <w:r w:rsidR="00BC5292">
        <w:t>, for example taking P-Traces from existing XR services</w:t>
      </w:r>
      <w:r w:rsidR="0064695A">
        <w:t xml:space="preserve">. </w:t>
      </w:r>
      <w:r w:rsidR="00A27998">
        <w:t xml:space="preserve">However, in doing so, there are limitations </w:t>
      </w:r>
    </w:p>
    <w:p w14:paraId="246FBF08" w14:textId="530352D3" w:rsidR="00886A7C" w:rsidRDefault="00A27998" w:rsidP="00413196">
      <w:pPr>
        <w:pStyle w:val="B10"/>
        <w:numPr>
          <w:ilvl w:val="0"/>
          <w:numId w:val="14"/>
        </w:numPr>
      </w:pPr>
      <w:r>
        <w:t>in accessing the dat</w:t>
      </w:r>
      <w:r w:rsidR="00EB061A">
        <w:t>a</w:t>
      </w:r>
    </w:p>
    <w:p w14:paraId="2F63CCAC" w14:textId="284F3D38" w:rsidR="00EB061A" w:rsidRDefault="00EB061A" w:rsidP="00EB061A">
      <w:pPr>
        <w:pStyle w:val="B10"/>
        <w:numPr>
          <w:ilvl w:val="0"/>
          <w:numId w:val="14"/>
        </w:numPr>
      </w:pPr>
      <w:r>
        <w:t>in terms of legal restrictions on providing such data</w:t>
      </w:r>
    </w:p>
    <w:p w14:paraId="02EC5461" w14:textId="4D298141" w:rsidR="00EB061A" w:rsidRDefault="003446A1" w:rsidP="00EB061A">
      <w:pPr>
        <w:pStyle w:val="B10"/>
        <w:numPr>
          <w:ilvl w:val="0"/>
          <w:numId w:val="14"/>
        </w:numPr>
      </w:pPr>
      <w:r>
        <w:t>in terms of making use of such data for quality evaluation</w:t>
      </w:r>
    </w:p>
    <w:p w14:paraId="4C507BA5" w14:textId="74BD6125" w:rsidR="003446A1" w:rsidRDefault="003446A1" w:rsidP="00EB061A">
      <w:pPr>
        <w:pStyle w:val="B10"/>
        <w:numPr>
          <w:ilvl w:val="0"/>
          <w:numId w:val="14"/>
        </w:numPr>
      </w:pPr>
      <w:r>
        <w:t xml:space="preserve">in terms of understanding the </w:t>
      </w:r>
      <w:r w:rsidR="00CC576C">
        <w:t>structure and details of the contained traffic</w:t>
      </w:r>
    </w:p>
    <w:p w14:paraId="2044B1F1" w14:textId="236D9A7D" w:rsidR="00CC576C" w:rsidRDefault="00CC576C" w:rsidP="00EB061A">
      <w:pPr>
        <w:pStyle w:val="B10"/>
        <w:numPr>
          <w:ilvl w:val="0"/>
          <w:numId w:val="14"/>
        </w:numPr>
      </w:pPr>
      <w:r>
        <w:t>in terms of understanding the options and impact of different system configurations</w:t>
      </w:r>
    </w:p>
    <w:p w14:paraId="3ECC71D2" w14:textId="26940AF2" w:rsidR="00CC576C" w:rsidRDefault="00CC576C" w:rsidP="00EB061A">
      <w:pPr>
        <w:pStyle w:val="B10"/>
        <w:numPr>
          <w:ilvl w:val="0"/>
          <w:numId w:val="14"/>
        </w:numPr>
      </w:pPr>
      <w:r>
        <w:t>and for other reasons</w:t>
      </w:r>
    </w:p>
    <w:p w14:paraId="6ECC228A" w14:textId="7FCF7090" w:rsidR="001B74DA" w:rsidRDefault="00CC576C" w:rsidP="009936A6">
      <w:r>
        <w:t>Based on this, an approach is</w:t>
      </w:r>
      <w:r w:rsidR="001C08C7">
        <w:t xml:space="preserve"> proposed in this report </w:t>
      </w:r>
      <w:r w:rsidR="001B74DA">
        <w:t xml:space="preserve">as shown in </w:t>
      </w:r>
      <w:r w:rsidR="00256109">
        <w:t>Figure 5.5.1-1.</w:t>
      </w:r>
      <w:r w:rsidR="007A10AD">
        <w:t xml:space="preserve"> </w:t>
      </w:r>
    </w:p>
    <w:p w14:paraId="12EF53E1" w14:textId="6EB91002" w:rsidR="001B74DA" w:rsidRDefault="001B74DA" w:rsidP="001B74DA">
      <w:pPr>
        <w:pStyle w:val="TH"/>
      </w:pPr>
      <w:r>
        <w:object w:dxaOrig="11326" w:dyaOrig="3466" w14:anchorId="4C05B4F7">
          <v:shape id="_x0000_i1030" type="#_x0000_t75" style="width:379.4pt;height:115.4pt" o:ole="">
            <v:imagedata r:id="rId25" o:title=""/>
          </v:shape>
          <o:OLEObject Type="Embed" ProgID="Visio.Drawing.15" ShapeID="_x0000_i1030" DrawAspect="Content" ObjectID="_1707084578" r:id="rId26"/>
        </w:object>
      </w:r>
    </w:p>
    <w:p w14:paraId="4CA80CF8" w14:textId="1D7F58B4" w:rsidR="001B74DA" w:rsidRDefault="001B74DA" w:rsidP="00413196">
      <w:pPr>
        <w:pStyle w:val="TH"/>
      </w:pPr>
      <w:r>
        <w:t xml:space="preserve">Figure 5.5.1-1 </w:t>
      </w:r>
      <w:r w:rsidR="006C0A29">
        <w:t xml:space="preserve">Content Modelling </w:t>
      </w:r>
      <w:r w:rsidR="00256109">
        <w:t>Approach</w:t>
      </w:r>
    </w:p>
    <w:p w14:paraId="7CE024D2" w14:textId="17ADE57C" w:rsidR="007C663B" w:rsidRDefault="00A56B82" w:rsidP="009936A6">
      <w:r>
        <w:t xml:space="preserve">It is assumed </w:t>
      </w:r>
      <w:r w:rsidR="00AC4235">
        <w:t xml:space="preserve">that the raw media data is generated based on an XR/game session </w:t>
      </w:r>
      <w:r w:rsidR="007C663B">
        <w:t xml:space="preserve">for one or several popular games, using typical </w:t>
      </w:r>
      <w:r w:rsidR="00C06118">
        <w:t xml:space="preserve">pose traces and interactions, for example by a human playing the game. This information may be running over several minutes </w:t>
      </w:r>
      <w:r w:rsidR="0067362E">
        <w:t xml:space="preserve">or even hours </w:t>
      </w:r>
      <w:r w:rsidR="00C06118">
        <w:t>in order</w:t>
      </w:r>
      <w:r w:rsidR="0067362E">
        <w:t xml:space="preserve"> to create sufficient</w:t>
      </w:r>
      <w:r w:rsidR="00372A1F">
        <w:t xml:space="preserve">ly </w:t>
      </w:r>
      <w:r w:rsidR="003D6BD0">
        <w:t>representative</w:t>
      </w:r>
      <w:r w:rsidR="0067362E">
        <w:t xml:space="preserve"> statistics</w:t>
      </w:r>
      <w:r w:rsidR="00C06118">
        <w:t>.</w:t>
      </w:r>
    </w:p>
    <w:p w14:paraId="450863B5" w14:textId="3566043B" w:rsidR="003446A1" w:rsidRDefault="009916A5" w:rsidP="009936A6">
      <w:r>
        <w:t xml:space="preserve">The output of </w:t>
      </w:r>
      <w:r w:rsidR="00C42592">
        <w:t xml:space="preserve">the </w:t>
      </w:r>
      <w:r w:rsidR="001C08C7">
        <w:t>XR rendering engine</w:t>
      </w:r>
      <w:r w:rsidR="00C42592">
        <w:t xml:space="preserve"> is video representing</w:t>
      </w:r>
      <w:r w:rsidR="0059666B">
        <w:t xml:space="preserve"> </w:t>
      </w:r>
      <w:r w:rsidR="009936A6">
        <w:t xml:space="preserve">texture, </w:t>
      </w:r>
      <w:r w:rsidR="0059666B">
        <w:t>primitive and eye buffers.</w:t>
      </w:r>
      <w:r w:rsidR="004E4332">
        <w:t xml:space="preserve"> </w:t>
      </w:r>
    </w:p>
    <w:p w14:paraId="33C3E011" w14:textId="05497CC0" w:rsidR="009936A6" w:rsidRPr="00025216" w:rsidRDefault="009936A6" w:rsidP="00413196">
      <w:r>
        <w:t xml:space="preserve">For </w:t>
      </w:r>
      <w:r w:rsidR="008F7719">
        <w:t>service and applications not relying on XR engines, other approaches may be taken. This is for further study</w:t>
      </w:r>
      <w:r w:rsidR="00994AED">
        <w:t xml:space="preserve"> and discussed as part of the specific traffic characteristics.</w:t>
      </w:r>
    </w:p>
    <w:p w14:paraId="6F52EF56" w14:textId="510AE3D4" w:rsidR="004C2CED" w:rsidRDefault="004C2CED" w:rsidP="004C2CED">
      <w:pPr>
        <w:pStyle w:val="Heading3"/>
      </w:pPr>
      <w:bookmarkStart w:id="48" w:name="_Toc88113789"/>
      <w:r>
        <w:t>5.5.</w:t>
      </w:r>
      <w:r w:rsidR="008532E5">
        <w:t>2</w:t>
      </w:r>
      <w:r>
        <w:t xml:space="preserve"> </w:t>
      </w:r>
      <w:r>
        <w:tab/>
      </w:r>
      <w:r w:rsidR="00252B14">
        <w:t>V-Trace Generation</w:t>
      </w:r>
      <w:bookmarkEnd w:id="48"/>
    </w:p>
    <w:p w14:paraId="1F3B4F76" w14:textId="487C1884" w:rsidR="00F1693A" w:rsidRDefault="00F1693A" w:rsidP="00413196">
      <w:r>
        <w:t xml:space="preserve">The basic idea behind the generation of V-Traces </w:t>
      </w:r>
      <w:r w:rsidR="00401297">
        <w:t>is motivated by two main aspects:</w:t>
      </w:r>
    </w:p>
    <w:p w14:paraId="2BAC9A1F" w14:textId="1C1D9295" w:rsidR="00401297" w:rsidRDefault="00DD676E" w:rsidP="00DD676E">
      <w:pPr>
        <w:pStyle w:val="B10"/>
      </w:pPr>
      <w:r>
        <w:t xml:space="preserve">1) </w:t>
      </w:r>
      <w:r>
        <w:tab/>
        <w:t>Handling of several minutes or hours of raw data from a game engine is too significant.</w:t>
      </w:r>
      <w:r w:rsidR="005C278B">
        <w:t xml:space="preserve"> A statistical version is preferred in order to properly handle the amount of data</w:t>
      </w:r>
    </w:p>
    <w:p w14:paraId="358D3067" w14:textId="0811C2B4" w:rsidR="005C278B" w:rsidRDefault="005C278B" w:rsidP="00FC0C55">
      <w:pPr>
        <w:pStyle w:val="B10"/>
      </w:pPr>
      <w:r>
        <w:t>2)</w:t>
      </w:r>
      <w:r>
        <w:tab/>
        <w:t>Representative games are typically attached with copyright and licensing terms and hence</w:t>
      </w:r>
      <w:r w:rsidR="00B61B10">
        <w:t>, the raw media data cannot be shared publicly.</w:t>
      </w:r>
    </w:p>
    <w:p w14:paraId="2265809F" w14:textId="77777777" w:rsidR="00B61B10" w:rsidRDefault="00B61B10" w:rsidP="00413196">
      <w:r>
        <w:t xml:space="preserve">Based on this </w:t>
      </w:r>
      <w:r w:rsidR="00F1693A" w:rsidRPr="00F1693A">
        <w:t xml:space="preserve">V-Trace generation has been initiated by </w:t>
      </w:r>
    </w:p>
    <w:p w14:paraId="1D5AB86C" w14:textId="14950E06" w:rsidR="001D2DA2" w:rsidRDefault="00B61B10" w:rsidP="00B61B10">
      <w:pPr>
        <w:pStyle w:val="B10"/>
      </w:pPr>
      <w:r>
        <w:t>-</w:t>
      </w:r>
      <w:r>
        <w:tab/>
      </w:r>
      <w:r w:rsidR="001D2DA2">
        <w:t>using a representative game</w:t>
      </w:r>
    </w:p>
    <w:p w14:paraId="3547AA43" w14:textId="58A0E654" w:rsidR="00B02655" w:rsidRDefault="00B02655" w:rsidP="00B61B10">
      <w:pPr>
        <w:pStyle w:val="B10"/>
      </w:pPr>
      <w:r>
        <w:t>-</w:t>
      </w:r>
      <w:r>
        <w:tab/>
        <w:t xml:space="preserve">using a </w:t>
      </w:r>
      <w:r w:rsidRPr="00F1693A">
        <w:t xml:space="preserve">repeatable </w:t>
      </w:r>
      <w:r>
        <w:t xml:space="preserve">pose and interaction </w:t>
      </w:r>
      <w:r w:rsidRPr="00F1693A">
        <w:t>trace</w:t>
      </w:r>
      <w:r>
        <w:t xml:space="preserve"> for the game</w:t>
      </w:r>
    </w:p>
    <w:p w14:paraId="1190FC06" w14:textId="77777777" w:rsidR="00F7376C" w:rsidRDefault="001D2DA2" w:rsidP="00B61B10">
      <w:pPr>
        <w:pStyle w:val="B10"/>
      </w:pPr>
      <w:r>
        <w:t>-</w:t>
      </w:r>
      <w:r>
        <w:tab/>
      </w:r>
      <w:r w:rsidR="00F1693A" w:rsidRPr="00F1693A">
        <w:t>using a high-quality output of a game engine</w:t>
      </w:r>
      <w:r w:rsidR="00F708F9">
        <w:t xml:space="preserve"> for each eye buffer</w:t>
      </w:r>
      <w:r w:rsidR="00B61B10">
        <w:t xml:space="preserve">, encoded for example in </w:t>
      </w:r>
      <w:r w:rsidR="00F1693A" w:rsidRPr="00F1693A">
        <w:t>H.264(AVC)</w:t>
      </w:r>
    </w:p>
    <w:p w14:paraId="29D32E22" w14:textId="1F0DBB86" w:rsidR="008F7719" w:rsidRDefault="001D2DA2">
      <w:pPr>
        <w:pStyle w:val="B10"/>
      </w:pPr>
      <w:r>
        <w:t>-</w:t>
      </w:r>
      <w:r>
        <w:tab/>
      </w:r>
      <w:r w:rsidR="00263482">
        <w:t xml:space="preserve">decode these video sequences and store </w:t>
      </w:r>
      <w:r w:rsidR="00E337C4">
        <w:t>this</w:t>
      </w:r>
      <w:r w:rsidR="00263482">
        <w:t xml:space="preserve"> raw data for </w:t>
      </w:r>
      <w:r w:rsidR="00331D6E">
        <w:t>proper model encoding</w:t>
      </w:r>
      <w:r w:rsidR="00F1693A" w:rsidRPr="00F1693A">
        <w:t xml:space="preserve"> </w:t>
      </w:r>
      <w:r w:rsidR="00331D6E">
        <w:t xml:space="preserve">to generate a trace. As an example, the decoded video sequence is </w:t>
      </w:r>
      <w:r w:rsidR="00F1693A" w:rsidRPr="00F1693A">
        <w:t xml:space="preserve">2K x 2K at 120 fps </w:t>
      </w:r>
      <w:r w:rsidR="00331D6E">
        <w:t>for each source buffer</w:t>
      </w:r>
      <w:r w:rsidR="00F1693A" w:rsidRPr="00F1693A">
        <w:t>.</w:t>
      </w:r>
    </w:p>
    <w:p w14:paraId="4B1046AF" w14:textId="77777777" w:rsidR="005A49ED" w:rsidRDefault="00663ADB" w:rsidP="001A05C7">
      <w:pPr>
        <w:pStyle w:val="B10"/>
        <w:ind w:left="0" w:firstLine="0"/>
      </w:pPr>
      <w:r>
        <w:t>A shorter version of t</w:t>
      </w:r>
      <w:r w:rsidR="00C4139E">
        <w:t>he raw data is then encoded in with different parameters to create some statistical output</w:t>
      </w:r>
      <w:r w:rsidR="006A3583">
        <w:t xml:space="preserve"> that allows to estimate the performance of a video codec when used with different configurations.</w:t>
      </w:r>
      <w:r w:rsidR="00A67E4A">
        <w:t xml:space="preserve"> For this purpose, initially</w:t>
      </w:r>
      <w:r w:rsidR="00C60762">
        <w:t xml:space="preserve"> a set of encoding parameters are used to understand the impact of </w:t>
      </w:r>
      <w:r w:rsidR="00EB01A1">
        <w:t>each of the</w:t>
      </w:r>
      <w:r w:rsidR="00C60762">
        <w:t xml:space="preserve"> parameters for</w:t>
      </w:r>
      <w:r w:rsidR="00EB01A1">
        <w:t xml:space="preserve"> the resulting bitrate and quality. </w:t>
      </w:r>
      <w:r w:rsidR="00E015EF">
        <w:t xml:space="preserve">This information is then used for the modelling. </w:t>
      </w:r>
    </w:p>
    <w:p w14:paraId="4E8A3AEA" w14:textId="52142658" w:rsidR="007A2F2E" w:rsidRPr="00FC0C55" w:rsidRDefault="00707B7C" w:rsidP="00BF507D">
      <w:pPr>
        <w:rPr>
          <w:rFonts w:ascii="Courier New" w:hAnsi="Courier New" w:cs="Courier New"/>
        </w:rPr>
      </w:pPr>
      <w:r>
        <w:t>Ba</w:t>
      </w:r>
      <w:r w:rsidR="00AD5115">
        <w:t>sed on the above model findings, it considered to only generate two V-Traces for the entire sequence to keep data handling manageable</w:t>
      </w:r>
      <w:r w:rsidR="00255DBD">
        <w:t xml:space="preserve"> as shown in Figure </w:t>
      </w:r>
      <w:r w:rsidR="006A5755">
        <w:t>5.5.2-1.</w:t>
      </w:r>
      <w:r w:rsidR="00AD5115">
        <w:t xml:space="preserve"> </w:t>
      </w:r>
      <w:r w:rsidR="00255DBD">
        <w:t>One V-Trace is generated for</w:t>
      </w:r>
      <w:r w:rsidR="006A5755">
        <w:t xml:space="preserve"> Intra coding only, the other one is generated for predictive coding</w:t>
      </w:r>
      <w:r w:rsidR="006805D7">
        <w:t>.</w:t>
      </w:r>
      <w:r w:rsidR="007A2F2E">
        <w:t xml:space="preserve"> </w:t>
      </w:r>
    </w:p>
    <w:p w14:paraId="48930CAE" w14:textId="316BEF73" w:rsidR="00707B7C" w:rsidRDefault="006A5755" w:rsidP="00707B7C">
      <w:r>
        <w:t>The V-Traces are combined to document relevant statistics for each frame.</w:t>
      </w:r>
    </w:p>
    <w:p w14:paraId="6DE32344" w14:textId="77777777" w:rsidR="006A5755" w:rsidRDefault="006A5755" w:rsidP="00707B7C"/>
    <w:p w14:paraId="2D0DB89E" w14:textId="3DF075CF" w:rsidR="00427E4D" w:rsidRDefault="00427E4D" w:rsidP="00707B7C">
      <w:r>
        <w:object w:dxaOrig="14026" w:dyaOrig="3466" w14:anchorId="413E87CC">
          <v:shape id="_x0000_i1031" type="#_x0000_t75" style="width:481.8pt;height:118.55pt" o:ole="">
            <v:imagedata r:id="rId27" o:title=""/>
          </v:shape>
          <o:OLEObject Type="Embed" ProgID="Visio.Drawing.15" ShapeID="_x0000_i1031" DrawAspect="Content" ObjectID="_1707084579" r:id="rId28"/>
        </w:object>
      </w:r>
    </w:p>
    <w:p w14:paraId="4CE44FA1" w14:textId="6A0FDF4C" w:rsidR="00255DBD" w:rsidRPr="00F859D8" w:rsidRDefault="00255DBD" w:rsidP="00FC0C55">
      <w:pPr>
        <w:pStyle w:val="TH"/>
      </w:pPr>
      <w:r>
        <w:t>Figure 5.5.2-1 V-Trace Generation</w:t>
      </w:r>
    </w:p>
    <w:p w14:paraId="3CDF84A2" w14:textId="4818BBED" w:rsidR="00FE2B71" w:rsidRPr="00025216" w:rsidRDefault="006805D7" w:rsidP="00FC0C55">
      <w:pPr>
        <w:spacing w:after="0"/>
      </w:pPr>
      <w:r>
        <w:t xml:space="preserve">For the purpose of this TR, a modelling is provided </w:t>
      </w:r>
      <w:r w:rsidR="0090546D">
        <w:t>Annex A.</w:t>
      </w:r>
    </w:p>
    <w:p w14:paraId="64F5F93B" w14:textId="01E5B16D" w:rsidR="004C2CED" w:rsidRDefault="004C2CED" w:rsidP="004C2CED">
      <w:pPr>
        <w:pStyle w:val="Heading3"/>
      </w:pPr>
      <w:bookmarkStart w:id="49" w:name="_Toc88113793"/>
      <w:r>
        <w:t>5.5.</w:t>
      </w:r>
      <w:r w:rsidR="008532E5">
        <w:t>3</w:t>
      </w:r>
      <w:r>
        <w:t xml:space="preserve"> </w:t>
      </w:r>
      <w:r>
        <w:tab/>
      </w:r>
      <w:r w:rsidR="008532E5">
        <w:t>V-Trace Format</w:t>
      </w:r>
      <w:bookmarkEnd w:id="49"/>
    </w:p>
    <w:p w14:paraId="5AB3AA97" w14:textId="05AFEFD0" w:rsidR="0017003F" w:rsidRDefault="0017003F" w:rsidP="0017003F">
      <w:pPr>
        <w:rPr>
          <w:lang w:val="en-US"/>
        </w:rPr>
      </w:pPr>
      <w:r>
        <w:rPr>
          <w:lang w:val="en-US"/>
        </w:rPr>
        <w:t xml:space="preserve">For each frame in the video sequence, the information </w:t>
      </w:r>
      <w:r w:rsidR="003278B1">
        <w:rPr>
          <w:lang w:val="en-US"/>
        </w:rPr>
        <w:t>as documented in Table 5.5.3-1 is</w:t>
      </w:r>
      <w:r>
        <w:rPr>
          <w:lang w:val="en-US"/>
        </w:rPr>
        <w:t xml:space="preserve"> provided.</w:t>
      </w:r>
    </w:p>
    <w:p w14:paraId="498FA54D" w14:textId="7B31A303" w:rsidR="003278B1" w:rsidRPr="00627636" w:rsidRDefault="003278B1" w:rsidP="00FC0C55">
      <w:pPr>
        <w:pStyle w:val="TH"/>
        <w:rPr>
          <w:lang w:val="en-US"/>
        </w:rPr>
      </w:pPr>
      <w:r>
        <w:rPr>
          <w:lang w:val="en-US"/>
        </w:rPr>
        <w:t>Table 5.5.3-1 V-Trace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44"/>
        <w:gridCol w:w="2329"/>
        <w:gridCol w:w="4238"/>
      </w:tblGrid>
      <w:tr w:rsidR="0017003F" w:rsidRPr="00230AF7" w14:paraId="06A970BE" w14:textId="77777777" w:rsidTr="00442B71">
        <w:trPr>
          <w:trHeight w:val="300"/>
        </w:trPr>
        <w:tc>
          <w:tcPr>
            <w:tcW w:w="1599" w:type="pct"/>
            <w:tcBorders>
              <w:bottom w:val="single" w:sz="12" w:space="0" w:color="000000"/>
            </w:tcBorders>
            <w:shd w:val="clear" w:color="auto" w:fill="auto"/>
            <w:noWrap/>
            <w:hideMark/>
          </w:tcPr>
          <w:p w14:paraId="39A44A8F"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1180" w:type="pct"/>
            <w:tcBorders>
              <w:bottom w:val="single" w:sz="12" w:space="0" w:color="000000"/>
            </w:tcBorders>
            <w:shd w:val="clear" w:color="auto" w:fill="auto"/>
            <w:noWrap/>
            <w:hideMark/>
          </w:tcPr>
          <w:p w14:paraId="6ECD1268"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220" w:type="pct"/>
            <w:tcBorders>
              <w:bottom w:val="single" w:sz="12" w:space="0" w:color="000000"/>
            </w:tcBorders>
            <w:shd w:val="clear" w:color="auto" w:fill="auto"/>
          </w:tcPr>
          <w:p w14:paraId="4C482467"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17003F" w:rsidRPr="00230AF7" w14:paraId="69B9BB84" w14:textId="77777777" w:rsidTr="00442B71">
        <w:trPr>
          <w:trHeight w:val="300"/>
        </w:trPr>
        <w:tc>
          <w:tcPr>
            <w:tcW w:w="1599" w:type="pct"/>
            <w:shd w:val="clear" w:color="auto" w:fill="auto"/>
            <w:noWrap/>
            <w:hideMark/>
          </w:tcPr>
          <w:p w14:paraId="2D56DD0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time_stamp_in_micro_s</w:t>
            </w:r>
          </w:p>
        </w:tc>
        <w:tc>
          <w:tcPr>
            <w:tcW w:w="1180" w:type="pct"/>
            <w:shd w:val="clear" w:color="auto" w:fill="auto"/>
            <w:noWrap/>
            <w:hideMark/>
          </w:tcPr>
          <w:p w14:paraId="786A0B4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73F129C"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Associated rendering time of the frame</w:t>
            </w:r>
          </w:p>
        </w:tc>
      </w:tr>
      <w:tr w:rsidR="0017003F" w:rsidRPr="00230AF7" w14:paraId="2D897E5E" w14:textId="77777777" w:rsidTr="00442B71">
        <w:trPr>
          <w:trHeight w:val="300"/>
        </w:trPr>
        <w:tc>
          <w:tcPr>
            <w:tcW w:w="1599" w:type="pct"/>
            <w:shd w:val="clear" w:color="auto" w:fill="auto"/>
            <w:noWrap/>
            <w:hideMark/>
          </w:tcPr>
          <w:p w14:paraId="155BB6C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encode_order</w:t>
            </w:r>
          </w:p>
        </w:tc>
        <w:tc>
          <w:tcPr>
            <w:tcW w:w="1180" w:type="pct"/>
            <w:shd w:val="clear" w:color="auto" w:fill="auto"/>
            <w:noWrap/>
            <w:hideMark/>
          </w:tcPr>
          <w:p w14:paraId="7A7FEBD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887D1D4"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The display order of the frames</w:t>
            </w:r>
          </w:p>
        </w:tc>
      </w:tr>
      <w:tr w:rsidR="0017003F" w:rsidRPr="00230AF7" w14:paraId="6CAD2B12" w14:textId="77777777" w:rsidTr="00442B71">
        <w:trPr>
          <w:trHeight w:val="300"/>
        </w:trPr>
        <w:tc>
          <w:tcPr>
            <w:tcW w:w="1599" w:type="pct"/>
            <w:shd w:val="clear" w:color="auto" w:fill="auto"/>
            <w:noWrap/>
            <w:hideMark/>
          </w:tcPr>
          <w:p w14:paraId="0EC1B98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i_qp</w:t>
            </w:r>
          </w:p>
        </w:tc>
        <w:tc>
          <w:tcPr>
            <w:tcW w:w="1180" w:type="pct"/>
            <w:shd w:val="clear" w:color="auto" w:fill="auto"/>
            <w:noWrap/>
            <w:hideMark/>
          </w:tcPr>
          <w:p w14:paraId="38F69681"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66F8AA61"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Quantization Parameter decided for the I frame.</w:t>
            </w:r>
          </w:p>
        </w:tc>
      </w:tr>
      <w:tr w:rsidR="0017003F" w:rsidRPr="00230AF7" w14:paraId="7EEAC153" w14:textId="77777777" w:rsidTr="00442B71">
        <w:trPr>
          <w:trHeight w:val="300"/>
        </w:trPr>
        <w:tc>
          <w:tcPr>
            <w:tcW w:w="1599" w:type="pct"/>
            <w:shd w:val="clear" w:color="auto" w:fill="auto"/>
            <w:noWrap/>
            <w:hideMark/>
          </w:tcPr>
          <w:p w14:paraId="4A5A379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i_bits</w:t>
            </w:r>
          </w:p>
        </w:tc>
        <w:tc>
          <w:tcPr>
            <w:tcW w:w="1180" w:type="pct"/>
            <w:shd w:val="clear" w:color="auto" w:fill="auto"/>
            <w:noWrap/>
            <w:hideMark/>
          </w:tcPr>
          <w:p w14:paraId="021384FC"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1E164F4"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Number of bits consumed by the I frame.</w:t>
            </w:r>
          </w:p>
        </w:tc>
      </w:tr>
      <w:tr w:rsidR="0017003F" w:rsidRPr="00230AF7" w14:paraId="2427DE48" w14:textId="77777777" w:rsidTr="00442B71">
        <w:trPr>
          <w:trHeight w:val="300"/>
        </w:trPr>
        <w:tc>
          <w:tcPr>
            <w:tcW w:w="1599" w:type="pct"/>
            <w:shd w:val="clear" w:color="auto" w:fill="auto"/>
            <w:noWrap/>
            <w:hideMark/>
          </w:tcPr>
          <w:p w14:paraId="0F07987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i_y_psnr</w:t>
            </w:r>
          </w:p>
        </w:tc>
        <w:tc>
          <w:tcPr>
            <w:tcW w:w="1180" w:type="pct"/>
            <w:shd w:val="clear" w:color="auto" w:fill="auto"/>
            <w:noWrap/>
            <w:hideMark/>
          </w:tcPr>
          <w:p w14:paraId="31701AA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4BBD00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Y planes in dB and multiplied by 1000 for I frame.</w:t>
            </w:r>
          </w:p>
        </w:tc>
      </w:tr>
      <w:tr w:rsidR="0017003F" w:rsidRPr="00230AF7" w14:paraId="0AD293A6" w14:textId="77777777" w:rsidTr="00442B71">
        <w:trPr>
          <w:trHeight w:val="300"/>
        </w:trPr>
        <w:tc>
          <w:tcPr>
            <w:tcW w:w="1599" w:type="pct"/>
            <w:shd w:val="clear" w:color="auto" w:fill="auto"/>
            <w:noWrap/>
            <w:hideMark/>
          </w:tcPr>
          <w:p w14:paraId="288725CF"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i_u_psnr</w:t>
            </w:r>
          </w:p>
        </w:tc>
        <w:tc>
          <w:tcPr>
            <w:tcW w:w="1180" w:type="pct"/>
            <w:shd w:val="clear" w:color="auto" w:fill="auto"/>
            <w:noWrap/>
            <w:hideMark/>
          </w:tcPr>
          <w:p w14:paraId="63C22BC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2B161FE6"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U planes in dB and multiplied by 1000 for I frame.</w:t>
            </w:r>
          </w:p>
        </w:tc>
      </w:tr>
      <w:tr w:rsidR="0017003F" w:rsidRPr="00230AF7" w14:paraId="24CBAE78" w14:textId="77777777" w:rsidTr="00442B71">
        <w:trPr>
          <w:trHeight w:val="300"/>
        </w:trPr>
        <w:tc>
          <w:tcPr>
            <w:tcW w:w="1599" w:type="pct"/>
            <w:shd w:val="clear" w:color="auto" w:fill="auto"/>
            <w:noWrap/>
            <w:hideMark/>
          </w:tcPr>
          <w:p w14:paraId="4B76F9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i_v_psnr</w:t>
            </w:r>
          </w:p>
        </w:tc>
        <w:tc>
          <w:tcPr>
            <w:tcW w:w="1180" w:type="pct"/>
            <w:shd w:val="clear" w:color="auto" w:fill="auto"/>
            <w:noWrap/>
            <w:hideMark/>
          </w:tcPr>
          <w:p w14:paraId="2E547E4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7A7CE78B"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V planes in dB and multiplied by 1000 for I frame.</w:t>
            </w:r>
          </w:p>
        </w:tc>
      </w:tr>
      <w:tr w:rsidR="0017003F" w:rsidRPr="00230AF7" w14:paraId="4B77A62B" w14:textId="77777777" w:rsidTr="00442B71">
        <w:trPr>
          <w:trHeight w:val="300"/>
        </w:trPr>
        <w:tc>
          <w:tcPr>
            <w:tcW w:w="1599" w:type="pct"/>
            <w:shd w:val="clear" w:color="auto" w:fill="auto"/>
            <w:noWrap/>
            <w:hideMark/>
          </w:tcPr>
          <w:p w14:paraId="34F0E58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i_yuv_psnr</w:t>
            </w:r>
          </w:p>
        </w:tc>
        <w:tc>
          <w:tcPr>
            <w:tcW w:w="1180" w:type="pct"/>
            <w:shd w:val="clear" w:color="auto" w:fill="auto"/>
            <w:noWrap/>
            <w:hideMark/>
          </w:tcPr>
          <w:p w14:paraId="18A1F470"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82B2D5A"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weighted Y, U and V planes in dB and multiplied by 1000 for I frame.</w:t>
            </w:r>
          </w:p>
        </w:tc>
      </w:tr>
      <w:tr w:rsidR="0017003F" w:rsidRPr="00230AF7" w14:paraId="35C1936C" w14:textId="77777777" w:rsidTr="00442B71">
        <w:trPr>
          <w:trHeight w:val="300"/>
        </w:trPr>
        <w:tc>
          <w:tcPr>
            <w:tcW w:w="1599" w:type="pct"/>
            <w:shd w:val="clear" w:color="auto" w:fill="auto"/>
            <w:noWrap/>
            <w:hideMark/>
          </w:tcPr>
          <w:p w14:paraId="482E9C9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i_ssim</w:t>
            </w:r>
          </w:p>
        </w:tc>
        <w:tc>
          <w:tcPr>
            <w:tcW w:w="1180" w:type="pct"/>
            <w:shd w:val="clear" w:color="auto" w:fill="auto"/>
            <w:noWrap/>
            <w:hideMark/>
          </w:tcPr>
          <w:p w14:paraId="3F3AD01C"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E4E87EE"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for I frame.</w:t>
            </w:r>
          </w:p>
        </w:tc>
      </w:tr>
      <w:tr w:rsidR="0017003F" w:rsidRPr="00230AF7" w14:paraId="18B08CDC" w14:textId="77777777" w:rsidTr="00442B71">
        <w:trPr>
          <w:trHeight w:val="300"/>
        </w:trPr>
        <w:tc>
          <w:tcPr>
            <w:tcW w:w="1599" w:type="pct"/>
            <w:shd w:val="clear" w:color="auto" w:fill="auto"/>
            <w:noWrap/>
            <w:hideMark/>
          </w:tcPr>
          <w:p w14:paraId="5E41678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i_ssim_d_b</w:t>
            </w:r>
          </w:p>
        </w:tc>
        <w:tc>
          <w:tcPr>
            <w:tcW w:w="1180" w:type="pct"/>
            <w:shd w:val="clear" w:color="auto" w:fill="auto"/>
            <w:noWrap/>
            <w:hideMark/>
          </w:tcPr>
          <w:p w14:paraId="0E2DA95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8C56B4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in dB for I frame.</w:t>
            </w:r>
          </w:p>
        </w:tc>
      </w:tr>
      <w:tr w:rsidR="0017003F" w:rsidRPr="00230AF7" w14:paraId="6E693ACE" w14:textId="77777777" w:rsidTr="00442B71">
        <w:trPr>
          <w:trHeight w:val="300"/>
        </w:trPr>
        <w:tc>
          <w:tcPr>
            <w:tcW w:w="1599" w:type="pct"/>
            <w:shd w:val="clear" w:color="auto" w:fill="auto"/>
            <w:noWrap/>
            <w:hideMark/>
          </w:tcPr>
          <w:p w14:paraId="48188B2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i_total_frame_time_ms</w:t>
            </w:r>
          </w:p>
        </w:tc>
        <w:tc>
          <w:tcPr>
            <w:tcW w:w="1180" w:type="pct"/>
            <w:shd w:val="clear" w:color="auto" w:fill="auto"/>
            <w:noWrap/>
            <w:hideMark/>
          </w:tcPr>
          <w:p w14:paraId="709EDF4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9E7D87F"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Total time spent to encode the frame for I frame.</w:t>
            </w:r>
          </w:p>
        </w:tc>
      </w:tr>
      <w:tr w:rsidR="0017003F" w:rsidRPr="00230AF7" w14:paraId="6AF93414" w14:textId="77777777" w:rsidTr="00442B71">
        <w:trPr>
          <w:trHeight w:val="300"/>
        </w:trPr>
        <w:tc>
          <w:tcPr>
            <w:tcW w:w="1599" w:type="pct"/>
            <w:shd w:val="clear" w:color="auto" w:fill="auto"/>
            <w:noWrap/>
            <w:hideMark/>
          </w:tcPr>
          <w:p w14:paraId="5601D34A"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p_poc</w:t>
            </w:r>
          </w:p>
        </w:tc>
        <w:tc>
          <w:tcPr>
            <w:tcW w:w="1180" w:type="pct"/>
            <w:shd w:val="clear" w:color="auto" w:fill="auto"/>
            <w:noWrap/>
            <w:hideMark/>
          </w:tcPr>
          <w:p w14:paraId="1F13B1C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198B8DF"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The display order of the frames for P</w:t>
            </w:r>
          </w:p>
        </w:tc>
      </w:tr>
      <w:tr w:rsidR="0017003F" w:rsidRPr="00230AF7" w14:paraId="2F583EEF" w14:textId="77777777" w:rsidTr="00442B71">
        <w:trPr>
          <w:trHeight w:val="300"/>
        </w:trPr>
        <w:tc>
          <w:tcPr>
            <w:tcW w:w="1599" w:type="pct"/>
            <w:shd w:val="clear" w:color="auto" w:fill="auto"/>
            <w:noWrap/>
            <w:hideMark/>
          </w:tcPr>
          <w:p w14:paraId="754FC0C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p_qp</w:t>
            </w:r>
          </w:p>
        </w:tc>
        <w:tc>
          <w:tcPr>
            <w:tcW w:w="1180" w:type="pct"/>
            <w:shd w:val="clear" w:color="auto" w:fill="auto"/>
            <w:noWrap/>
            <w:hideMark/>
          </w:tcPr>
          <w:p w14:paraId="0FA3602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9AC3ACB"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Quantization Parameter decided for the P frame.</w:t>
            </w:r>
          </w:p>
        </w:tc>
      </w:tr>
      <w:tr w:rsidR="0017003F" w:rsidRPr="00230AF7" w14:paraId="1BBC61C3" w14:textId="77777777" w:rsidTr="00442B71">
        <w:trPr>
          <w:trHeight w:val="300"/>
        </w:trPr>
        <w:tc>
          <w:tcPr>
            <w:tcW w:w="1599" w:type="pct"/>
            <w:shd w:val="clear" w:color="auto" w:fill="auto"/>
            <w:noWrap/>
            <w:hideMark/>
          </w:tcPr>
          <w:p w14:paraId="677331B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p_bits</w:t>
            </w:r>
          </w:p>
        </w:tc>
        <w:tc>
          <w:tcPr>
            <w:tcW w:w="1180" w:type="pct"/>
            <w:shd w:val="clear" w:color="auto" w:fill="auto"/>
            <w:noWrap/>
            <w:hideMark/>
          </w:tcPr>
          <w:p w14:paraId="4946F99E"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2E30ED2"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Number of bits consumed by the P frame.</w:t>
            </w:r>
          </w:p>
        </w:tc>
      </w:tr>
      <w:tr w:rsidR="0017003F" w:rsidRPr="00230AF7" w14:paraId="0C43165A" w14:textId="77777777" w:rsidTr="00442B71">
        <w:trPr>
          <w:trHeight w:val="300"/>
        </w:trPr>
        <w:tc>
          <w:tcPr>
            <w:tcW w:w="1599" w:type="pct"/>
            <w:shd w:val="clear" w:color="auto" w:fill="auto"/>
            <w:noWrap/>
            <w:hideMark/>
          </w:tcPr>
          <w:p w14:paraId="24FF36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p_y_psnr</w:t>
            </w:r>
          </w:p>
        </w:tc>
        <w:tc>
          <w:tcPr>
            <w:tcW w:w="1180" w:type="pct"/>
            <w:shd w:val="clear" w:color="auto" w:fill="auto"/>
            <w:noWrap/>
            <w:hideMark/>
          </w:tcPr>
          <w:p w14:paraId="6DE0831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9116B02"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Y planes in dB and multiplied by 1000 for P frame.</w:t>
            </w:r>
          </w:p>
        </w:tc>
      </w:tr>
      <w:tr w:rsidR="0017003F" w:rsidRPr="00230AF7" w14:paraId="79A5A3BB" w14:textId="77777777" w:rsidTr="00442B71">
        <w:trPr>
          <w:trHeight w:val="300"/>
        </w:trPr>
        <w:tc>
          <w:tcPr>
            <w:tcW w:w="1599" w:type="pct"/>
            <w:shd w:val="clear" w:color="auto" w:fill="auto"/>
            <w:noWrap/>
            <w:hideMark/>
          </w:tcPr>
          <w:p w14:paraId="04BD406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p_u_psnr</w:t>
            </w:r>
          </w:p>
        </w:tc>
        <w:tc>
          <w:tcPr>
            <w:tcW w:w="1180" w:type="pct"/>
            <w:shd w:val="clear" w:color="auto" w:fill="auto"/>
            <w:noWrap/>
            <w:hideMark/>
          </w:tcPr>
          <w:p w14:paraId="6B5BA03A"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51ECCDA"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U planes in dB and multiplied by 1000 for P frame.</w:t>
            </w:r>
          </w:p>
        </w:tc>
      </w:tr>
      <w:tr w:rsidR="0017003F" w:rsidRPr="00230AF7" w14:paraId="5D228342" w14:textId="77777777" w:rsidTr="00442B71">
        <w:trPr>
          <w:trHeight w:val="300"/>
        </w:trPr>
        <w:tc>
          <w:tcPr>
            <w:tcW w:w="1599" w:type="pct"/>
            <w:shd w:val="clear" w:color="auto" w:fill="auto"/>
            <w:noWrap/>
            <w:hideMark/>
          </w:tcPr>
          <w:p w14:paraId="6287234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p_v_psnr</w:t>
            </w:r>
          </w:p>
        </w:tc>
        <w:tc>
          <w:tcPr>
            <w:tcW w:w="1180" w:type="pct"/>
            <w:shd w:val="clear" w:color="auto" w:fill="auto"/>
            <w:noWrap/>
            <w:hideMark/>
          </w:tcPr>
          <w:p w14:paraId="7561862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9646FD1"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V planes in dB and multiplied by 1000 for P frame.</w:t>
            </w:r>
          </w:p>
        </w:tc>
      </w:tr>
      <w:tr w:rsidR="0017003F" w:rsidRPr="00230AF7" w14:paraId="32B122DB" w14:textId="77777777" w:rsidTr="00442B71">
        <w:trPr>
          <w:trHeight w:val="300"/>
        </w:trPr>
        <w:tc>
          <w:tcPr>
            <w:tcW w:w="1599" w:type="pct"/>
            <w:shd w:val="clear" w:color="auto" w:fill="auto"/>
            <w:noWrap/>
            <w:hideMark/>
          </w:tcPr>
          <w:p w14:paraId="10126F1E"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p_yuv_psnr</w:t>
            </w:r>
          </w:p>
        </w:tc>
        <w:tc>
          <w:tcPr>
            <w:tcW w:w="1180" w:type="pct"/>
            <w:shd w:val="clear" w:color="auto" w:fill="auto"/>
            <w:noWrap/>
            <w:hideMark/>
          </w:tcPr>
          <w:p w14:paraId="2E3D9A3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C51A199"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weighted Y, U and V planes in dB and multiplied by 1000 for P frame.</w:t>
            </w:r>
          </w:p>
        </w:tc>
      </w:tr>
      <w:tr w:rsidR="0017003F" w:rsidRPr="00230AF7" w14:paraId="1F9BB990" w14:textId="77777777" w:rsidTr="00442B71">
        <w:trPr>
          <w:trHeight w:val="300"/>
        </w:trPr>
        <w:tc>
          <w:tcPr>
            <w:tcW w:w="1599" w:type="pct"/>
            <w:shd w:val="clear" w:color="auto" w:fill="auto"/>
            <w:noWrap/>
            <w:hideMark/>
          </w:tcPr>
          <w:p w14:paraId="5092EED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p_ssim</w:t>
            </w:r>
          </w:p>
        </w:tc>
        <w:tc>
          <w:tcPr>
            <w:tcW w:w="1180" w:type="pct"/>
            <w:shd w:val="clear" w:color="auto" w:fill="auto"/>
            <w:noWrap/>
            <w:hideMark/>
          </w:tcPr>
          <w:p w14:paraId="2FE1B2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08F96E0"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for P frame.</w:t>
            </w:r>
          </w:p>
        </w:tc>
      </w:tr>
      <w:tr w:rsidR="0017003F" w:rsidRPr="00230AF7" w14:paraId="3B744519" w14:textId="77777777" w:rsidTr="00442B71">
        <w:trPr>
          <w:trHeight w:val="300"/>
        </w:trPr>
        <w:tc>
          <w:tcPr>
            <w:tcW w:w="1599" w:type="pct"/>
            <w:shd w:val="clear" w:color="auto" w:fill="auto"/>
            <w:noWrap/>
            <w:hideMark/>
          </w:tcPr>
          <w:p w14:paraId="342A86E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p_ssim_d_b</w:t>
            </w:r>
          </w:p>
        </w:tc>
        <w:tc>
          <w:tcPr>
            <w:tcW w:w="1180" w:type="pct"/>
            <w:shd w:val="clear" w:color="auto" w:fill="auto"/>
            <w:noWrap/>
            <w:hideMark/>
          </w:tcPr>
          <w:p w14:paraId="5E863D1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EE2BCDD"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in dB for P frame.</w:t>
            </w:r>
          </w:p>
        </w:tc>
      </w:tr>
      <w:tr w:rsidR="0017003F" w:rsidRPr="00230AF7" w14:paraId="5BD97C5C" w14:textId="77777777" w:rsidTr="00442B71">
        <w:trPr>
          <w:trHeight w:val="300"/>
        </w:trPr>
        <w:tc>
          <w:tcPr>
            <w:tcW w:w="1599" w:type="pct"/>
            <w:shd w:val="clear" w:color="auto" w:fill="auto"/>
            <w:noWrap/>
            <w:hideMark/>
          </w:tcPr>
          <w:p w14:paraId="768BAF9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p_total_frame_time_ms</w:t>
            </w:r>
          </w:p>
        </w:tc>
        <w:tc>
          <w:tcPr>
            <w:tcW w:w="1180" w:type="pct"/>
            <w:shd w:val="clear" w:color="auto" w:fill="auto"/>
            <w:noWrap/>
            <w:hideMark/>
          </w:tcPr>
          <w:p w14:paraId="67DD0A9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25EBA30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Total time spent to encode the frame for P frame.</w:t>
            </w:r>
          </w:p>
        </w:tc>
      </w:tr>
      <w:tr w:rsidR="0017003F" w:rsidRPr="00230AF7" w14:paraId="4848CDBC" w14:textId="77777777" w:rsidTr="00442B71">
        <w:trPr>
          <w:trHeight w:val="300"/>
        </w:trPr>
        <w:tc>
          <w:tcPr>
            <w:tcW w:w="1599" w:type="pct"/>
            <w:shd w:val="clear" w:color="auto" w:fill="auto"/>
            <w:noWrap/>
            <w:hideMark/>
          </w:tcPr>
          <w:p w14:paraId="4184C03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lastRenderedPageBreak/>
              <w:t>intra</w:t>
            </w:r>
          </w:p>
        </w:tc>
        <w:tc>
          <w:tcPr>
            <w:tcW w:w="1180" w:type="pct"/>
            <w:shd w:val="clear" w:color="auto" w:fill="auto"/>
            <w:noWrap/>
            <w:hideMark/>
          </w:tcPr>
          <w:p w14:paraId="1CCE11C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288D1AC5" w14:textId="77777777" w:rsidR="0017003F" w:rsidRPr="00050797" w:rsidRDefault="0017003F" w:rsidP="00442B71">
            <w:pPr>
              <w:spacing w:after="0"/>
              <w:rPr>
                <w:rFonts w:cs="Arial"/>
                <w:color w:val="404040"/>
              </w:rPr>
            </w:pPr>
            <w:r w:rsidRPr="00050797">
              <w:rPr>
                <w:rFonts w:cs="Arial"/>
                <w:color w:val="404040"/>
              </w:rPr>
              <w:t>Percentage of intra Coding Units in P frame</w:t>
            </w:r>
          </w:p>
        </w:tc>
      </w:tr>
      <w:tr w:rsidR="0017003F" w:rsidRPr="00230AF7" w14:paraId="4C3EE386" w14:textId="77777777" w:rsidTr="00442B71">
        <w:trPr>
          <w:trHeight w:val="300"/>
        </w:trPr>
        <w:tc>
          <w:tcPr>
            <w:tcW w:w="1599" w:type="pct"/>
            <w:shd w:val="clear" w:color="auto" w:fill="auto"/>
            <w:noWrap/>
            <w:hideMark/>
          </w:tcPr>
          <w:p w14:paraId="2C097AC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merge</w:t>
            </w:r>
          </w:p>
        </w:tc>
        <w:tc>
          <w:tcPr>
            <w:tcW w:w="1180" w:type="pct"/>
            <w:shd w:val="clear" w:color="auto" w:fill="auto"/>
            <w:noWrap/>
            <w:hideMark/>
          </w:tcPr>
          <w:p w14:paraId="02B87AE4"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7A4F38B1" w14:textId="77777777" w:rsidR="0017003F" w:rsidRPr="00050797" w:rsidRDefault="0017003F" w:rsidP="00442B71">
            <w:pPr>
              <w:spacing w:after="0"/>
              <w:rPr>
                <w:rFonts w:cs="Arial"/>
                <w:color w:val="404040"/>
              </w:rPr>
            </w:pPr>
            <w:r w:rsidRPr="00050797">
              <w:rPr>
                <w:rFonts w:cs="Arial"/>
                <w:color w:val="404040"/>
              </w:rPr>
              <w:t>Percentage of merge Coding Units in P frame</w:t>
            </w:r>
          </w:p>
        </w:tc>
      </w:tr>
      <w:tr w:rsidR="0017003F" w:rsidRPr="00230AF7" w14:paraId="07B6B931" w14:textId="77777777" w:rsidTr="00442B71">
        <w:trPr>
          <w:trHeight w:val="300"/>
        </w:trPr>
        <w:tc>
          <w:tcPr>
            <w:tcW w:w="1599" w:type="pct"/>
            <w:shd w:val="clear" w:color="auto" w:fill="auto"/>
            <w:noWrap/>
            <w:hideMark/>
          </w:tcPr>
          <w:p w14:paraId="23AB7AF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skip</w:t>
            </w:r>
          </w:p>
        </w:tc>
        <w:tc>
          <w:tcPr>
            <w:tcW w:w="1180" w:type="pct"/>
            <w:shd w:val="clear" w:color="auto" w:fill="auto"/>
            <w:noWrap/>
            <w:hideMark/>
          </w:tcPr>
          <w:p w14:paraId="04988C01"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6B3FC007" w14:textId="77777777" w:rsidR="0017003F" w:rsidRPr="00050797" w:rsidRDefault="0017003F" w:rsidP="00442B71">
            <w:pPr>
              <w:spacing w:after="0"/>
              <w:rPr>
                <w:rFonts w:cs="Arial"/>
                <w:color w:val="404040"/>
              </w:rPr>
            </w:pPr>
            <w:r w:rsidRPr="00050797">
              <w:rPr>
                <w:rFonts w:cs="Arial"/>
                <w:color w:val="404040"/>
              </w:rPr>
              <w:t>Percentage of skip Coding Units in P frame</w:t>
            </w:r>
          </w:p>
        </w:tc>
      </w:tr>
      <w:tr w:rsidR="0017003F" w:rsidRPr="00230AF7" w14:paraId="1CEF5CBB" w14:textId="77777777" w:rsidTr="00442B71">
        <w:trPr>
          <w:trHeight w:val="300"/>
        </w:trPr>
        <w:tc>
          <w:tcPr>
            <w:tcW w:w="1599" w:type="pct"/>
            <w:shd w:val="clear" w:color="auto" w:fill="auto"/>
            <w:noWrap/>
            <w:hideMark/>
          </w:tcPr>
          <w:p w14:paraId="07EB4EF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inter</w:t>
            </w:r>
          </w:p>
        </w:tc>
        <w:tc>
          <w:tcPr>
            <w:tcW w:w="1180" w:type="pct"/>
            <w:shd w:val="clear" w:color="auto" w:fill="auto"/>
            <w:noWrap/>
            <w:hideMark/>
          </w:tcPr>
          <w:p w14:paraId="69411C1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01E08232" w14:textId="77777777" w:rsidR="0017003F" w:rsidRPr="00050797" w:rsidRDefault="0017003F" w:rsidP="00442B71">
            <w:pPr>
              <w:spacing w:after="0"/>
              <w:rPr>
                <w:rFonts w:cs="Arial"/>
                <w:color w:val="404040"/>
              </w:rPr>
            </w:pPr>
            <w:r w:rsidRPr="00050797">
              <w:rPr>
                <w:rFonts w:cs="Arial"/>
                <w:color w:val="404040"/>
              </w:rPr>
              <w:t>Percentage of inter Coding Units in P frame</w:t>
            </w:r>
          </w:p>
        </w:tc>
      </w:tr>
    </w:tbl>
    <w:p w14:paraId="63D44510" w14:textId="77777777" w:rsidR="0017003F" w:rsidRPr="00F859D8" w:rsidRDefault="0017003F" w:rsidP="00FC0C55"/>
    <w:p w14:paraId="39BBED5A" w14:textId="2F9E65A8" w:rsidR="004C2CED" w:rsidRDefault="008532E5" w:rsidP="00FC0C55">
      <w:pPr>
        <w:pStyle w:val="Heading3"/>
      </w:pPr>
      <w:bookmarkStart w:id="50" w:name="_Toc88113794"/>
      <w:r>
        <w:t xml:space="preserve">5.5.4 </w:t>
      </w:r>
      <w:r>
        <w:tab/>
        <w:t>Other media types</w:t>
      </w:r>
      <w:bookmarkEnd w:id="50"/>
    </w:p>
    <w:p w14:paraId="6B5EF0CB" w14:textId="3BD227DD" w:rsidR="00713209" w:rsidRPr="00025216" w:rsidRDefault="00CF679C" w:rsidP="00413196">
      <w:r>
        <w:t xml:space="preserve">For other media types, no dedicated trace format is defined. </w:t>
      </w:r>
    </w:p>
    <w:p w14:paraId="53C64A7D" w14:textId="425D7BB5" w:rsidR="004D09F8" w:rsidRDefault="00C17275" w:rsidP="004D09F8">
      <w:pPr>
        <w:pStyle w:val="Heading2"/>
      </w:pPr>
      <w:bookmarkStart w:id="51" w:name="_Toc88113795"/>
      <w:r>
        <w:t>5.</w:t>
      </w:r>
      <w:r w:rsidR="004466CD">
        <w:t>6</w:t>
      </w:r>
      <w:r w:rsidR="00E42E2E">
        <w:tab/>
        <w:t xml:space="preserve">Media Coding </w:t>
      </w:r>
      <w:r w:rsidR="00DE311E">
        <w:t xml:space="preserve">and Decoding </w:t>
      </w:r>
      <w:r w:rsidR="00E42E2E">
        <w:t>Modelling</w:t>
      </w:r>
      <w:bookmarkEnd w:id="51"/>
    </w:p>
    <w:p w14:paraId="175F9976" w14:textId="5AAB4390" w:rsidR="004D09F8" w:rsidRPr="004D09F8" w:rsidRDefault="004D09F8" w:rsidP="00BF507D">
      <w:pPr>
        <w:pStyle w:val="Heading3"/>
      </w:pPr>
      <w:r>
        <w:t xml:space="preserve">5.6.1 </w:t>
      </w:r>
      <w:r>
        <w:tab/>
        <w:t>General</w:t>
      </w:r>
    </w:p>
    <w:p w14:paraId="05F0F6DF" w14:textId="127CFDC3" w:rsidR="004D09F8" w:rsidRDefault="004D09F8" w:rsidP="004D09F8">
      <w:r>
        <w:t xml:space="preserve">Media may be encoded in many different ways in order to meet application, service and delivery requirements. Whereas decoders in media coding are typically fully specified, there </w:t>
      </w:r>
      <w:r w:rsidR="00695C50">
        <w:t>typically exist</w:t>
      </w:r>
      <w:r>
        <w:t xml:space="preserve"> significant options </w:t>
      </w:r>
      <w:r w:rsidR="00695C50">
        <w:t>in the encoding, in particular for video, but also in general, apply different encoding methods and functionalities.</w:t>
      </w:r>
    </w:p>
    <w:p w14:paraId="45989B6E" w14:textId="1E55EDCB" w:rsidR="00695C50" w:rsidRDefault="00695C50" w:rsidP="004D09F8">
      <w:r>
        <w:t>These functionalities may impact:</w:t>
      </w:r>
    </w:p>
    <w:p w14:paraId="6190549E" w14:textId="2B8DC4A4" w:rsidR="00695C50" w:rsidRDefault="00695C50" w:rsidP="00695C50">
      <w:pPr>
        <w:pStyle w:val="B10"/>
        <w:numPr>
          <w:ilvl w:val="0"/>
          <w:numId w:val="6"/>
        </w:numPr>
      </w:pPr>
      <w:r>
        <w:t>Bitrate of the media stream, both in terms of short-term (for example over a window of 1 second) as well as average bi</w:t>
      </w:r>
      <w:r w:rsidR="00092C87">
        <w:t>trate of the media stream. The bitrate may also be dynamically adjusted, for example based on content properties and/or network conditions. Changes in bitrate impact the quality of the media stream.</w:t>
      </w:r>
    </w:p>
    <w:p w14:paraId="3E4963D3" w14:textId="51B9D2B6" w:rsidR="00092C87" w:rsidRDefault="00092C87" w:rsidP="00695C50">
      <w:pPr>
        <w:pStyle w:val="B10"/>
        <w:numPr>
          <w:ilvl w:val="0"/>
          <w:numId w:val="6"/>
        </w:numPr>
      </w:pPr>
      <w:r>
        <w:t>Delays in encoder or decoder due to processing or algorithmic functionalities. For example the time when captures/generated media sample hits encoder and the time when it leaves the decoder may be configurable. Permitting longer delays typically results in better quality.</w:t>
      </w:r>
    </w:p>
    <w:p w14:paraId="60D57678" w14:textId="5C9212A9" w:rsidR="00092C87" w:rsidRDefault="00D64817" w:rsidP="00695C50">
      <w:pPr>
        <w:pStyle w:val="B10"/>
        <w:numPr>
          <w:ilvl w:val="0"/>
          <w:numId w:val="6"/>
        </w:numPr>
      </w:pPr>
      <w:r>
        <w:t>Output data unit properties determining the size of the generated data units and packets. Adding constraints typically results in additional bitrates</w:t>
      </w:r>
    </w:p>
    <w:p w14:paraId="42CC9CA7" w14:textId="581688FE" w:rsidR="00D64817" w:rsidRDefault="00D64817" w:rsidP="00695C50">
      <w:pPr>
        <w:pStyle w:val="B10"/>
        <w:numPr>
          <w:ilvl w:val="0"/>
          <w:numId w:val="6"/>
        </w:numPr>
      </w:pPr>
      <w:r>
        <w:t>Error resilience and random access includes functionalities in the media stream that support mitigation of potential losses of data. Adding such functionalities typically increases the bitrate or reduces the quality.</w:t>
      </w:r>
    </w:p>
    <w:p w14:paraId="7583A1CC" w14:textId="7CDAE82A" w:rsidR="00D64817" w:rsidRDefault="00D64817" w:rsidP="00BF507D">
      <w:pPr>
        <w:pStyle w:val="B10"/>
        <w:ind w:left="0" w:firstLine="0"/>
      </w:pPr>
      <w:r>
        <w:t>More details for video media type is provided in clause 5.6.2. Other media types are for further study.</w:t>
      </w:r>
    </w:p>
    <w:p w14:paraId="5347A6A0" w14:textId="75CE0C7E" w:rsidR="00A23E0E" w:rsidRDefault="00D64817">
      <w:pPr>
        <w:pStyle w:val="Heading3"/>
      </w:pPr>
      <w:r>
        <w:t xml:space="preserve">5.6.2 </w:t>
      </w:r>
      <w:r>
        <w:tab/>
        <w:t>Video Coding</w:t>
      </w:r>
      <w:r w:rsidR="00856B19">
        <w:t xml:space="preserve"> and Decoding</w:t>
      </w:r>
    </w:p>
    <w:p w14:paraId="279B41BB" w14:textId="3305224A" w:rsidR="00A23E0E" w:rsidRDefault="00A23E0E" w:rsidP="00A23E0E">
      <w:r>
        <w:t>Figure 5.6.2-1 provides an overview of content encoding and decoding models with focus on video. Encoding makes use of V-Traces and based on configurations and possibly feedback from the decoder, encoding of individual media samples/frames is carried out. The encoder produces a sequence of slices according to the format defined in clause 5.6.3. After delivery</w:t>
      </w:r>
      <w:r w:rsidR="00A1760B">
        <w:t xml:space="preserve">, a content decoding model generates a sequence of V’-Traces that can be used by a Quality evaluation tool. The decoding model may also provide feedback to the encoder, for example on lost or late </w:t>
      </w:r>
      <w:r w:rsidR="00FE231B">
        <w:t>frames.</w:t>
      </w:r>
    </w:p>
    <w:p w14:paraId="0A35707D" w14:textId="77777777" w:rsidR="00A23E0E" w:rsidRDefault="00A23E0E" w:rsidP="00A23E0E">
      <w:pPr>
        <w:pStyle w:val="B10"/>
        <w:ind w:left="0" w:firstLine="0"/>
      </w:pPr>
      <w:r>
        <w:object w:dxaOrig="14911" w:dyaOrig="3931" w14:anchorId="215A7DDD">
          <v:shape id="_x0000_i1032" type="#_x0000_t75" style="width:481.65pt;height:126.95pt" o:ole="">
            <v:imagedata r:id="rId29" o:title=""/>
          </v:shape>
          <o:OLEObject Type="Embed" ProgID="Visio.Drawing.15" ShapeID="_x0000_i1032" DrawAspect="Content" ObjectID="_1707084580" r:id="rId30"/>
        </w:object>
      </w:r>
    </w:p>
    <w:p w14:paraId="3F291ED0" w14:textId="64A40A9E" w:rsidR="00A23E0E" w:rsidRDefault="00A23E0E" w:rsidP="00A23E0E">
      <w:pPr>
        <w:pStyle w:val="TH"/>
      </w:pPr>
      <w:r>
        <w:t>Figure 5.6.2-1 Media Coding and Decoding Modelling</w:t>
      </w:r>
    </w:p>
    <w:p w14:paraId="0607F1CF" w14:textId="77777777" w:rsidR="004D09F8" w:rsidRDefault="004D09F8" w:rsidP="00BF507D"/>
    <w:p w14:paraId="03CB1194" w14:textId="02F727C4" w:rsidR="00561775" w:rsidRDefault="00C73EB1" w:rsidP="00561775">
      <w:r>
        <w:lastRenderedPageBreak/>
        <w:t>For video encoding, among others the following parameters may be considered:</w:t>
      </w:r>
    </w:p>
    <w:p w14:paraId="543F22D5" w14:textId="2AAA36EB" w:rsidR="00CE16F5" w:rsidRDefault="00CE16F5" w:rsidP="00CE16F5">
      <w:pPr>
        <w:pStyle w:val="B10"/>
        <w:numPr>
          <w:ilvl w:val="0"/>
          <w:numId w:val="6"/>
        </w:numPr>
      </w:pPr>
      <w:r>
        <w:t>Codec in use, for example H.264/AVC or H.265/HEVC</w:t>
      </w:r>
    </w:p>
    <w:p w14:paraId="44BBD80F" w14:textId="3D000AF9" w:rsidR="00CE16F5" w:rsidRDefault="00CE16F5" w:rsidP="00CE16F5">
      <w:pPr>
        <w:pStyle w:val="B10"/>
        <w:numPr>
          <w:ilvl w:val="0"/>
          <w:numId w:val="6"/>
        </w:numPr>
      </w:pPr>
      <w:r>
        <w:t>Encoding patterns:</w:t>
      </w:r>
    </w:p>
    <w:p w14:paraId="4ADD7547" w14:textId="77777777" w:rsidR="0081716D" w:rsidRDefault="00DB6161" w:rsidP="0081716D">
      <w:pPr>
        <w:pStyle w:val="B10"/>
        <w:numPr>
          <w:ilvl w:val="1"/>
          <w:numId w:val="6"/>
        </w:numPr>
      </w:pPr>
      <w:r>
        <w:t>Usage of B and P pictures</w:t>
      </w:r>
    </w:p>
    <w:p w14:paraId="0BABA6AC" w14:textId="09C213E3" w:rsidR="00626E3E" w:rsidRDefault="0081716D" w:rsidP="00BF507D">
      <w:pPr>
        <w:pStyle w:val="B10"/>
        <w:numPr>
          <w:ilvl w:val="1"/>
          <w:numId w:val="6"/>
        </w:numPr>
      </w:pPr>
      <w:r>
        <w:t>Latency settings: P pictures only, look-ahead units only 0 (for minimum latency)</w:t>
      </w:r>
    </w:p>
    <w:p w14:paraId="6E6594CA" w14:textId="77777777" w:rsidR="00DB6161" w:rsidRDefault="00CE16F5" w:rsidP="00CE16F5">
      <w:pPr>
        <w:pStyle w:val="B10"/>
        <w:numPr>
          <w:ilvl w:val="0"/>
          <w:numId w:val="6"/>
        </w:numPr>
      </w:pPr>
      <w:r>
        <w:t xml:space="preserve">Rate control to be used, for example </w:t>
      </w:r>
    </w:p>
    <w:p w14:paraId="0DFC6FCB" w14:textId="279AA81C" w:rsidR="00DB6161" w:rsidRDefault="00CE16F5" w:rsidP="00DB6161">
      <w:pPr>
        <w:pStyle w:val="B10"/>
        <w:numPr>
          <w:ilvl w:val="1"/>
          <w:numId w:val="6"/>
        </w:numPr>
      </w:pPr>
      <w:r>
        <w:t>CBR</w:t>
      </w:r>
      <w:r w:rsidR="00DB6161">
        <w:t xml:space="preserve"> with bitrate</w:t>
      </w:r>
      <w:r>
        <w:t xml:space="preserve"> </w:t>
      </w:r>
    </w:p>
    <w:p w14:paraId="380C621C" w14:textId="6038366F" w:rsidR="00DB6161" w:rsidRDefault="00CE16F5" w:rsidP="00DB6161">
      <w:pPr>
        <w:pStyle w:val="B10"/>
        <w:numPr>
          <w:ilvl w:val="1"/>
          <w:numId w:val="6"/>
        </w:numPr>
      </w:pPr>
      <w:r>
        <w:t>Capped VBR</w:t>
      </w:r>
      <w:r w:rsidR="00DB6161">
        <w:t xml:space="preserve"> with bitrate</w:t>
      </w:r>
    </w:p>
    <w:p w14:paraId="020D2484" w14:textId="3A61CD22" w:rsidR="00DB6161" w:rsidRDefault="00CE16F5" w:rsidP="00DB6161">
      <w:pPr>
        <w:pStyle w:val="B10"/>
        <w:numPr>
          <w:ilvl w:val="1"/>
          <w:numId w:val="6"/>
        </w:numPr>
      </w:pPr>
      <w:r>
        <w:t>constant rate factor (CRF)</w:t>
      </w:r>
      <w:r w:rsidR="00DB6161">
        <w:t xml:space="preserve">, i.e. constant quality </w:t>
      </w:r>
      <w:r w:rsidR="0074579C">
        <w:t>with weighted rate adjustments</w:t>
      </w:r>
      <w:r>
        <w:t xml:space="preserve"> </w:t>
      </w:r>
    </w:p>
    <w:p w14:paraId="67351741" w14:textId="03709050" w:rsidR="00DB6161" w:rsidRDefault="00CE16F5" w:rsidP="00DB6161">
      <w:pPr>
        <w:pStyle w:val="B10"/>
        <w:numPr>
          <w:ilvl w:val="1"/>
          <w:numId w:val="6"/>
        </w:numPr>
      </w:pPr>
      <w:r>
        <w:t>constant QP (CQP)</w:t>
      </w:r>
      <w:r w:rsidR="0074579C">
        <w:t>, i.e. constant quantization parameters,</w:t>
      </w:r>
      <w:r>
        <w:t xml:space="preserve"> or </w:t>
      </w:r>
    </w:p>
    <w:p w14:paraId="15281B79" w14:textId="75CA2688" w:rsidR="00CE16F5" w:rsidRDefault="00CE16F5" w:rsidP="00BF507D">
      <w:pPr>
        <w:pStyle w:val="B10"/>
        <w:numPr>
          <w:ilvl w:val="1"/>
          <w:numId w:val="6"/>
        </w:numPr>
      </w:pPr>
      <w:r>
        <w:t>feedback-based using information on loss an delay statistics</w:t>
      </w:r>
    </w:p>
    <w:p w14:paraId="277A69E6" w14:textId="77777777" w:rsidR="00CE16F5" w:rsidRDefault="00CE16F5" w:rsidP="00CE16F5">
      <w:pPr>
        <w:pStyle w:val="B10"/>
        <w:numPr>
          <w:ilvl w:val="0"/>
          <w:numId w:val="6"/>
        </w:numPr>
      </w:pPr>
      <w:r>
        <w:t xml:space="preserve">Slice settings, examples </w:t>
      </w:r>
    </w:p>
    <w:p w14:paraId="4B35BA09" w14:textId="77777777" w:rsidR="0074579C" w:rsidRDefault="00CE16F5" w:rsidP="00CE16F5">
      <w:pPr>
        <w:pStyle w:val="B10"/>
        <w:numPr>
          <w:ilvl w:val="1"/>
          <w:numId w:val="6"/>
        </w:numPr>
      </w:pPr>
      <w:r>
        <w:t xml:space="preserve">1 slice per frame, </w:t>
      </w:r>
    </w:p>
    <w:p w14:paraId="75AFFC40" w14:textId="188166CE" w:rsidR="0074579C" w:rsidRDefault="00CE16F5" w:rsidP="00CE16F5">
      <w:pPr>
        <w:pStyle w:val="B10"/>
        <w:numPr>
          <w:ilvl w:val="1"/>
          <w:numId w:val="6"/>
        </w:numPr>
      </w:pPr>
      <w:r>
        <w:t xml:space="preserve">1 </w:t>
      </w:r>
      <w:r w:rsidR="0074579C">
        <w:t xml:space="preserve">slice per every 16 pixel </w:t>
      </w:r>
      <w:r>
        <w:t xml:space="preserve">row, </w:t>
      </w:r>
    </w:p>
    <w:p w14:paraId="4E99ED8E" w14:textId="1C62EE39" w:rsidR="00CE16F5" w:rsidRDefault="00CE16F5" w:rsidP="00BF507D">
      <w:pPr>
        <w:pStyle w:val="B10"/>
        <w:numPr>
          <w:ilvl w:val="1"/>
          <w:numId w:val="6"/>
        </w:numPr>
      </w:pPr>
      <w:r>
        <w:t>8</w:t>
      </w:r>
      <w:r w:rsidR="0074579C">
        <w:t xml:space="preserve"> slices</w:t>
      </w:r>
      <w:r>
        <w:t xml:space="preserve"> per </w:t>
      </w:r>
      <w:r w:rsidR="0074579C">
        <w:t xml:space="preserve">video </w:t>
      </w:r>
      <w:r>
        <w:t xml:space="preserve">frame </w:t>
      </w:r>
    </w:p>
    <w:p w14:paraId="1BF0F233" w14:textId="77777777" w:rsidR="0074579C" w:rsidRDefault="00CE16F5" w:rsidP="00CE16F5">
      <w:pPr>
        <w:pStyle w:val="B10"/>
        <w:numPr>
          <w:ilvl w:val="0"/>
          <w:numId w:val="6"/>
        </w:numPr>
      </w:pPr>
      <w:r>
        <w:t xml:space="preserve">Intra settings and error resilience: </w:t>
      </w:r>
    </w:p>
    <w:p w14:paraId="02E0BF51" w14:textId="77777777" w:rsidR="00626E3E" w:rsidRDefault="00CE16F5" w:rsidP="0074579C">
      <w:pPr>
        <w:pStyle w:val="B10"/>
        <w:numPr>
          <w:ilvl w:val="1"/>
          <w:numId w:val="6"/>
        </w:numPr>
      </w:pPr>
      <w:r>
        <w:t>Regular IDR</w:t>
      </w:r>
      <w:r w:rsidR="0074579C">
        <w:t xml:space="preserve"> Patterns, e.g. </w:t>
      </w:r>
      <w:r w:rsidR="00626E3E">
        <w:t>16-th frame</w:t>
      </w:r>
      <w:r>
        <w:t xml:space="preserve">, </w:t>
      </w:r>
    </w:p>
    <w:p w14:paraId="2C61F703" w14:textId="77777777" w:rsidR="00626E3E" w:rsidRDefault="00626E3E" w:rsidP="0074579C">
      <w:pPr>
        <w:pStyle w:val="B10"/>
        <w:numPr>
          <w:ilvl w:val="1"/>
          <w:numId w:val="6"/>
        </w:numPr>
      </w:pPr>
      <w:r>
        <w:t xml:space="preserve">Regular </w:t>
      </w:r>
      <w:r w:rsidR="00CE16F5">
        <w:t>G</w:t>
      </w:r>
      <w:r>
        <w:t xml:space="preserve">radual </w:t>
      </w:r>
      <w:r w:rsidR="00CE16F5">
        <w:t>D</w:t>
      </w:r>
      <w:r>
        <w:t xml:space="preserve">ecoder </w:t>
      </w:r>
      <w:r w:rsidR="00CE16F5">
        <w:t>R</w:t>
      </w:r>
      <w:r>
        <w:t>efresh</w:t>
      </w:r>
      <w:r w:rsidR="00CE16F5">
        <w:t xml:space="preserve"> Pattern, </w:t>
      </w:r>
    </w:p>
    <w:p w14:paraId="52EDF053" w14:textId="77777777" w:rsidR="00626E3E" w:rsidRDefault="00CE16F5" w:rsidP="0074579C">
      <w:pPr>
        <w:pStyle w:val="B10"/>
        <w:numPr>
          <w:ilvl w:val="1"/>
          <w:numId w:val="6"/>
        </w:numPr>
      </w:pPr>
      <w:r>
        <w:t xml:space="preserve">adaptive Intra, </w:t>
      </w:r>
    </w:p>
    <w:p w14:paraId="56D9C697" w14:textId="77777777" w:rsidR="00626E3E" w:rsidRDefault="00CE16F5" w:rsidP="0074579C">
      <w:pPr>
        <w:pStyle w:val="B10"/>
        <w:numPr>
          <w:ilvl w:val="1"/>
          <w:numId w:val="6"/>
        </w:numPr>
      </w:pPr>
      <w:r>
        <w:t xml:space="preserve">feedback based Intra, </w:t>
      </w:r>
    </w:p>
    <w:p w14:paraId="701BC308" w14:textId="77777777" w:rsidR="00626E3E" w:rsidRDefault="00CE16F5" w:rsidP="0074579C">
      <w:pPr>
        <w:pStyle w:val="B10"/>
        <w:numPr>
          <w:ilvl w:val="1"/>
          <w:numId w:val="6"/>
        </w:numPr>
      </w:pPr>
      <w:r>
        <w:t xml:space="preserve">feedback based predication and ACK-based, </w:t>
      </w:r>
    </w:p>
    <w:p w14:paraId="023B42F9" w14:textId="4CEB0B42" w:rsidR="00CE16F5" w:rsidRDefault="00CE16F5" w:rsidP="00BF507D">
      <w:pPr>
        <w:pStyle w:val="B10"/>
        <w:numPr>
          <w:ilvl w:val="1"/>
          <w:numId w:val="6"/>
        </w:numPr>
      </w:pPr>
      <w:r>
        <w:t>feedback-based prediction and NACK based</w:t>
      </w:r>
    </w:p>
    <w:p w14:paraId="5EBD4E76" w14:textId="3FFA1F1A" w:rsidR="00C73EB1" w:rsidRDefault="00CE16F5" w:rsidP="0081716D">
      <w:pPr>
        <w:pStyle w:val="B10"/>
        <w:numPr>
          <w:ilvl w:val="0"/>
          <w:numId w:val="6"/>
        </w:numPr>
      </w:pPr>
      <w:r>
        <w:t>Complexity settings for encoders</w:t>
      </w:r>
    </w:p>
    <w:p w14:paraId="002AD4EC" w14:textId="118878B6" w:rsidR="004B6C31" w:rsidRDefault="004B6C31" w:rsidP="0081716D">
      <w:pPr>
        <w:pStyle w:val="B10"/>
        <w:numPr>
          <w:ilvl w:val="0"/>
          <w:numId w:val="6"/>
        </w:numPr>
      </w:pPr>
      <w:r>
        <w:t>Pre-Encoding delays:</w:t>
      </w:r>
      <w:r w:rsidR="00740CF3" w:rsidRPr="00740CF3">
        <w:t xml:space="preserve"> </w:t>
      </w:r>
      <w:r w:rsidR="00740CF3">
        <w:t>generation timestamp</w:t>
      </w:r>
      <w:r w:rsidR="00740CF3" w:rsidRPr="00740CF3">
        <w:t xml:space="preserve"> </w:t>
      </w:r>
      <w:r w:rsidR="00740CF3">
        <w:t>of the</w:t>
      </w:r>
      <w:r w:rsidR="00740CF3" w:rsidRPr="00740CF3">
        <w:t xml:space="preserve"> rendered frame until this frame is encoded</w:t>
      </w:r>
    </w:p>
    <w:p w14:paraId="7987EDC0" w14:textId="61BF006E" w:rsidR="00BE7AF5" w:rsidRDefault="00BE7AF5" w:rsidP="0081716D">
      <w:pPr>
        <w:pStyle w:val="B10"/>
        <w:numPr>
          <w:ilvl w:val="0"/>
          <w:numId w:val="6"/>
        </w:numPr>
      </w:pPr>
      <w:r>
        <w:t>Encoding delays</w:t>
      </w:r>
      <w:r w:rsidR="00740CF3">
        <w:t xml:space="preserve">: </w:t>
      </w:r>
      <w:r w:rsidR="000D7672">
        <w:t>the time of encoder from receiving the frame until a slice is produced.</w:t>
      </w:r>
    </w:p>
    <w:p w14:paraId="77562C73" w14:textId="2EB2742F" w:rsidR="00A40194" w:rsidRDefault="00A40194" w:rsidP="00A40194">
      <w:pPr>
        <w:pStyle w:val="B10"/>
        <w:ind w:left="0" w:firstLine="0"/>
      </w:pPr>
      <w:r>
        <w:t xml:space="preserve">Based on these settings, a slice trace S-Trace can be generated based on the format in </w:t>
      </w:r>
      <w:r w:rsidR="00B21BC5">
        <w:t>clause 5.6.3. A slice delivery unit now uses a slice trace and provides as output an S’-Trace</w:t>
      </w:r>
      <w:r w:rsidR="00DE3F97">
        <w:t xml:space="preserve"> as also provided in clause 5.6.3</w:t>
      </w:r>
      <w:r w:rsidR="00B21BC5">
        <w:t xml:space="preserve">. </w:t>
      </w:r>
      <w:r w:rsidR="007D1232">
        <w:t>The delivery impacts the slice delivery in one or multiple of the following ways:</w:t>
      </w:r>
    </w:p>
    <w:p w14:paraId="55B6B820" w14:textId="72544717" w:rsidR="007D1232" w:rsidRDefault="007D1232" w:rsidP="007D1232">
      <w:pPr>
        <w:pStyle w:val="B10"/>
        <w:numPr>
          <w:ilvl w:val="0"/>
          <w:numId w:val="431"/>
        </w:numPr>
      </w:pPr>
      <w:r>
        <w:t>The slice is delayed</w:t>
      </w:r>
      <w:r w:rsidR="00976DC8">
        <w:t xml:space="preserve">, i.e. a delivery timestamp is assigned to the slice in the S’-Trace. </w:t>
      </w:r>
      <w:r w:rsidR="00FE3877">
        <w:t>This can be used to determine if the slice is received in time</w:t>
      </w:r>
    </w:p>
    <w:p w14:paraId="26382702" w14:textId="77A98C08" w:rsidR="00FE3877" w:rsidRDefault="00FE3877" w:rsidP="007D1232">
      <w:pPr>
        <w:pStyle w:val="B10"/>
        <w:numPr>
          <w:ilvl w:val="0"/>
          <w:numId w:val="431"/>
        </w:numPr>
      </w:pPr>
      <w:r>
        <w:t>The slice is corrupted</w:t>
      </w:r>
      <w:r w:rsidR="00DE3F97">
        <w:t>, i.e. the slice is entirely, only a correct prefix of the slice available or the slice was fully received for the decoding model.</w:t>
      </w:r>
    </w:p>
    <w:p w14:paraId="3E6E0DEA" w14:textId="3030F9B8" w:rsidR="00320803" w:rsidRDefault="00320803" w:rsidP="00320803">
      <w:pPr>
        <w:pStyle w:val="B10"/>
        <w:ind w:left="0" w:firstLine="0"/>
      </w:pPr>
      <w:r>
        <w:t xml:space="preserve">A decoding model now takes into account the S’-Trace as well as the V-Trace in order to generate a </w:t>
      </w:r>
      <w:r w:rsidR="00C22B34">
        <w:t xml:space="preserve">decoding model. </w:t>
      </w:r>
      <w:r w:rsidR="00FC131E">
        <w:t xml:space="preserve">For this, </w:t>
      </w:r>
      <w:r w:rsidR="00DA2BD1">
        <w:t>coding units in a video frame may be viewed individually and get assigned a state:</w:t>
      </w:r>
    </w:p>
    <w:p w14:paraId="5898BAEC" w14:textId="4060E808" w:rsidR="00005FC7" w:rsidRDefault="002E35D3" w:rsidP="00733F51">
      <w:pPr>
        <w:pStyle w:val="B10"/>
        <w:numPr>
          <w:ilvl w:val="0"/>
          <w:numId w:val="6"/>
        </w:numPr>
      </w:pPr>
      <w:r>
        <w:t xml:space="preserve">A coding unit </w:t>
      </w:r>
      <w:r w:rsidR="00005FC7">
        <w:t xml:space="preserve">spanning a certain area of the video frame </w:t>
      </w:r>
      <w:r>
        <w:t xml:space="preserve">is </w:t>
      </w:r>
      <w:r w:rsidRPr="00BF507D">
        <w:rPr>
          <w:i/>
          <w:iCs/>
        </w:rPr>
        <w:t>correct</w:t>
      </w:r>
      <w:r>
        <w:t xml:space="preserve"> i</w:t>
      </w:r>
      <w:r w:rsidRPr="00BF507D">
        <w:t xml:space="preserve">f </w:t>
      </w:r>
      <w:r w:rsidR="00005FC7">
        <w:t xml:space="preserve">and only if </w:t>
      </w:r>
      <w:r w:rsidRPr="00BF507D">
        <w:t xml:space="preserve">it is received correctly and it predicts for a non-damaged </w:t>
      </w:r>
      <w:r>
        <w:t>coding unit</w:t>
      </w:r>
      <w:r w:rsidR="00005FC7">
        <w:t xml:space="preserve">. </w:t>
      </w:r>
      <w:r w:rsidR="00733F51">
        <w:t>Predicting from non-damaged units means that both spatial prediction as well as temporal prediction coding units are correct</w:t>
      </w:r>
    </w:p>
    <w:p w14:paraId="61E8D9F7" w14:textId="73AE3CBC" w:rsidR="002E35D3" w:rsidRDefault="00005FC7" w:rsidP="00BF507D">
      <w:pPr>
        <w:pStyle w:val="B10"/>
        <w:numPr>
          <w:ilvl w:val="0"/>
          <w:numId w:val="6"/>
        </w:numPr>
      </w:pPr>
      <w:r>
        <w:t>If any of the two</w:t>
      </w:r>
      <w:r w:rsidR="0033076B">
        <w:t xml:space="preserve"> conditions do not hold, the coding unit state is </w:t>
      </w:r>
      <w:r w:rsidR="0033076B" w:rsidRPr="00BF507D">
        <w:rPr>
          <w:i/>
          <w:iCs/>
        </w:rPr>
        <w:t>damaged</w:t>
      </w:r>
      <w:r w:rsidR="00733F51">
        <w:t xml:space="preserve">. </w:t>
      </w:r>
    </w:p>
    <w:p w14:paraId="0CB99BE4" w14:textId="52401024" w:rsidR="00D65351" w:rsidRDefault="00D65351" w:rsidP="00320803">
      <w:pPr>
        <w:pStyle w:val="B10"/>
        <w:ind w:left="0" w:firstLine="0"/>
      </w:pPr>
      <w:r>
        <w:lastRenderedPageBreak/>
        <w:t>Note that only non-predicted coding units will eventually remove damaged areas.</w:t>
      </w:r>
    </w:p>
    <w:p w14:paraId="393F73D9" w14:textId="2C82CC72" w:rsidR="00DA2BD1" w:rsidRDefault="00D629A0" w:rsidP="00BF507D">
      <w:pPr>
        <w:pStyle w:val="B10"/>
        <w:ind w:left="0" w:firstLine="0"/>
      </w:pPr>
      <w:r>
        <w:t xml:space="preserve">An important factor for </w:t>
      </w:r>
      <w:r w:rsidR="00D65351">
        <w:t xml:space="preserve">the quality of the video is </w:t>
      </w:r>
      <w:r w:rsidR="0070061E">
        <w:t xml:space="preserve">the percentage of lost area. </w:t>
      </w:r>
    </w:p>
    <w:p w14:paraId="6BDEAFA8" w14:textId="737C4D37" w:rsidR="00BD5B71" w:rsidRPr="00561775" w:rsidRDefault="00B216C2" w:rsidP="00BF507D">
      <w:pPr>
        <w:pStyle w:val="B10"/>
        <w:ind w:left="0" w:firstLine="0"/>
      </w:pPr>
      <w:r>
        <w:t xml:space="preserve">A specific algorithm to model the generation of slices </w:t>
      </w:r>
      <w:r w:rsidR="004873C9">
        <w:t xml:space="preserve">as well as the decoding of received slices </w:t>
      </w:r>
      <w:r>
        <w:t xml:space="preserve">is </w:t>
      </w:r>
      <w:r w:rsidR="004873C9">
        <w:t>provided in Annex X.</w:t>
      </w:r>
    </w:p>
    <w:p w14:paraId="4D59CDD6" w14:textId="0850236D" w:rsidR="005070D1" w:rsidRPr="004D09F8" w:rsidRDefault="005070D1" w:rsidP="005070D1">
      <w:pPr>
        <w:pStyle w:val="Heading3"/>
      </w:pPr>
      <w:r>
        <w:t>5.6.</w:t>
      </w:r>
      <w:r w:rsidR="009A3800">
        <w:t>3</w:t>
      </w:r>
      <w:r>
        <w:t xml:space="preserve"> </w:t>
      </w:r>
      <w:r>
        <w:tab/>
        <w:t xml:space="preserve">S-Trace </w:t>
      </w:r>
      <w:r w:rsidR="009706AE">
        <w:t xml:space="preserve">and S’-Trace </w:t>
      </w:r>
      <w:r>
        <w:t>Format</w:t>
      </w:r>
    </w:p>
    <w:p w14:paraId="760BBD91" w14:textId="16227D64" w:rsidR="00907360" w:rsidRDefault="00907360" w:rsidP="00907360">
      <w:pPr>
        <w:rPr>
          <w:lang w:val="en-US"/>
        </w:rPr>
      </w:pPr>
      <w:r>
        <w:rPr>
          <w:lang w:val="en-US"/>
        </w:rPr>
        <w:t>For each generated slice,</w:t>
      </w:r>
      <w:r w:rsidR="006A5FE6">
        <w:rPr>
          <w:lang w:val="en-US"/>
        </w:rPr>
        <w:t xml:space="preserve"> a</w:t>
      </w:r>
      <w:r w:rsidR="007B7D39">
        <w:rPr>
          <w:lang w:val="en-US"/>
        </w:rPr>
        <w:t>n S-Trace format is provided according to Table 5.6.4-1</w:t>
      </w:r>
      <w:r>
        <w:rPr>
          <w:lang w:val="en-US"/>
        </w:rPr>
        <w:t>.</w:t>
      </w:r>
    </w:p>
    <w:p w14:paraId="595DCA05" w14:textId="77C577D8" w:rsidR="00907360" w:rsidRPr="00627636" w:rsidRDefault="00907360" w:rsidP="00BF507D">
      <w:pPr>
        <w:pStyle w:val="TH"/>
        <w:rPr>
          <w:lang w:val="en-US"/>
        </w:rPr>
      </w:pPr>
      <w:r>
        <w:rPr>
          <w:lang w:val="en-US"/>
        </w:rPr>
        <w:t>Table 5.6.4-1 S-Trace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56"/>
        <w:gridCol w:w="1009"/>
        <w:gridCol w:w="5546"/>
      </w:tblGrid>
      <w:tr w:rsidR="00907360" w:rsidRPr="00230AF7" w14:paraId="056AF313" w14:textId="77777777" w:rsidTr="000D5EA1">
        <w:trPr>
          <w:trHeight w:val="300"/>
        </w:trPr>
        <w:tc>
          <w:tcPr>
            <w:tcW w:w="1598" w:type="pct"/>
            <w:tcBorders>
              <w:bottom w:val="single" w:sz="12" w:space="0" w:color="000000"/>
            </w:tcBorders>
            <w:shd w:val="clear" w:color="auto" w:fill="auto"/>
            <w:noWrap/>
            <w:hideMark/>
          </w:tcPr>
          <w:p w14:paraId="3B745C76" w14:textId="77777777" w:rsidR="00907360" w:rsidRPr="00230AF7" w:rsidRDefault="00907360"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509" w:type="pct"/>
            <w:tcBorders>
              <w:bottom w:val="single" w:sz="12" w:space="0" w:color="000000"/>
            </w:tcBorders>
            <w:shd w:val="clear" w:color="auto" w:fill="auto"/>
            <w:noWrap/>
            <w:hideMark/>
          </w:tcPr>
          <w:p w14:paraId="7A0BED36" w14:textId="77777777" w:rsidR="00907360" w:rsidRPr="00230AF7" w:rsidRDefault="00907360"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893" w:type="pct"/>
            <w:tcBorders>
              <w:bottom w:val="single" w:sz="12" w:space="0" w:color="000000"/>
            </w:tcBorders>
            <w:shd w:val="clear" w:color="auto" w:fill="auto"/>
          </w:tcPr>
          <w:p w14:paraId="3698225C" w14:textId="77777777" w:rsidR="00907360" w:rsidRPr="00230AF7" w:rsidRDefault="00907360"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907360" w:rsidRPr="00230AF7" w14:paraId="25037D16" w14:textId="77777777" w:rsidTr="000D5EA1">
        <w:trPr>
          <w:trHeight w:val="300"/>
        </w:trPr>
        <w:tc>
          <w:tcPr>
            <w:tcW w:w="1598" w:type="pct"/>
            <w:shd w:val="clear" w:color="auto" w:fill="auto"/>
            <w:noWrap/>
            <w:hideMark/>
          </w:tcPr>
          <w:p w14:paraId="72FBD699"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index</w:t>
            </w:r>
          </w:p>
        </w:tc>
        <w:tc>
          <w:tcPr>
            <w:tcW w:w="509" w:type="pct"/>
            <w:shd w:val="clear" w:color="auto" w:fill="auto"/>
            <w:noWrap/>
            <w:hideMark/>
          </w:tcPr>
          <w:p w14:paraId="42649C59"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28CEEA69"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Unique index increased by 1 and indexing this row in the S-Trace file.</w:t>
            </w:r>
          </w:p>
        </w:tc>
      </w:tr>
      <w:tr w:rsidR="00907360" w:rsidRPr="00230AF7" w14:paraId="1C5BC1F7" w14:textId="77777777" w:rsidTr="000D5EA1">
        <w:trPr>
          <w:trHeight w:val="300"/>
        </w:trPr>
        <w:tc>
          <w:tcPr>
            <w:tcW w:w="1598" w:type="pct"/>
            <w:shd w:val="clear" w:color="auto" w:fill="auto"/>
            <w:noWrap/>
            <w:hideMark/>
          </w:tcPr>
          <w:p w14:paraId="11E27EA6"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time_stamp_in_micro_s</w:t>
            </w:r>
          </w:p>
        </w:tc>
        <w:tc>
          <w:tcPr>
            <w:tcW w:w="509" w:type="pct"/>
            <w:shd w:val="clear" w:color="auto" w:fill="auto"/>
            <w:noWrap/>
            <w:hideMark/>
          </w:tcPr>
          <w:p w14:paraId="39216EFC"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52AB9ABA"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Availability time of slice after encoder relative to start time 0 in microseconds.</w:t>
            </w:r>
          </w:p>
        </w:tc>
      </w:tr>
      <w:tr w:rsidR="00907360" w:rsidRPr="00230AF7" w14:paraId="6DDFB87C" w14:textId="77777777" w:rsidTr="000D5EA1">
        <w:trPr>
          <w:trHeight w:val="300"/>
        </w:trPr>
        <w:tc>
          <w:tcPr>
            <w:tcW w:w="1598" w:type="pct"/>
            <w:shd w:val="clear" w:color="auto" w:fill="auto"/>
            <w:noWrap/>
            <w:hideMark/>
          </w:tcPr>
          <w:p w14:paraId="072CE5E5"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size</w:t>
            </w:r>
          </w:p>
        </w:tc>
        <w:tc>
          <w:tcPr>
            <w:tcW w:w="509" w:type="pct"/>
            <w:shd w:val="clear" w:color="auto" w:fill="auto"/>
            <w:noWrap/>
            <w:hideMark/>
          </w:tcPr>
          <w:p w14:paraId="607C2867"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1626E9B0"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Slice size in bytes.</w:t>
            </w:r>
          </w:p>
        </w:tc>
      </w:tr>
      <w:tr w:rsidR="00907360" w:rsidRPr="00230AF7" w14:paraId="7E53C47E" w14:textId="77777777" w:rsidTr="000D5EA1">
        <w:trPr>
          <w:trHeight w:val="300"/>
        </w:trPr>
        <w:tc>
          <w:tcPr>
            <w:tcW w:w="1598" w:type="pct"/>
            <w:shd w:val="clear" w:color="auto" w:fill="auto"/>
            <w:noWrap/>
            <w:hideMark/>
          </w:tcPr>
          <w:p w14:paraId="3AB56C0D"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render_timing</w:t>
            </w:r>
          </w:p>
        </w:tc>
        <w:tc>
          <w:tcPr>
            <w:tcW w:w="509" w:type="pct"/>
            <w:shd w:val="clear" w:color="auto" w:fill="auto"/>
            <w:noWrap/>
            <w:hideMark/>
          </w:tcPr>
          <w:p w14:paraId="5CFF0411"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3E4BD5BF"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rendering generation timing associated to the frame</w:t>
            </w:r>
          </w:p>
        </w:tc>
      </w:tr>
      <w:tr w:rsidR="00907360" w:rsidRPr="00230AF7" w14:paraId="5D1D1398" w14:textId="77777777" w:rsidTr="000D5EA1">
        <w:trPr>
          <w:trHeight w:val="300"/>
        </w:trPr>
        <w:tc>
          <w:tcPr>
            <w:tcW w:w="1598" w:type="pct"/>
            <w:shd w:val="clear" w:color="auto" w:fill="auto"/>
            <w:noWrap/>
            <w:hideMark/>
          </w:tcPr>
          <w:p w14:paraId="6EA61A3E"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buffer</w:t>
            </w:r>
          </w:p>
        </w:tc>
        <w:tc>
          <w:tcPr>
            <w:tcW w:w="509" w:type="pct"/>
            <w:shd w:val="clear" w:color="auto" w:fill="auto"/>
            <w:noWrap/>
            <w:hideMark/>
          </w:tcPr>
          <w:p w14:paraId="7549C21E"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29A8F402" w14:textId="77777777" w:rsidR="00907360" w:rsidRDefault="00907360" w:rsidP="000D5EA1">
            <w:pPr>
              <w:spacing w:after="0"/>
              <w:rPr>
                <w:rFonts w:cs="Arial"/>
                <w:color w:val="404040"/>
              </w:rPr>
            </w:pPr>
            <w:r w:rsidRPr="00230AF7">
              <w:rPr>
                <w:rFonts w:cs="Arial"/>
                <w:color w:val="404040"/>
              </w:rPr>
              <w:t>The associated eye buffer 1=left 2=right</w:t>
            </w:r>
          </w:p>
          <w:p w14:paraId="51A5B4FC" w14:textId="77777777" w:rsidR="00907360" w:rsidRPr="003637E8" w:rsidRDefault="00907360" w:rsidP="000D5EA1">
            <w:pPr>
              <w:spacing w:after="0"/>
              <w:rPr>
                <w:rFonts w:cs="Arial"/>
                <w:color w:val="404040"/>
              </w:rPr>
            </w:pPr>
            <w:r>
              <w:rPr>
                <w:rFonts w:cs="Arial"/>
                <w:color w:val="404040"/>
              </w:rPr>
              <w:t>In general, differentiates application traffic for different buffers, for example audio, video, left eye, right eye.</w:t>
            </w:r>
          </w:p>
        </w:tc>
      </w:tr>
      <w:tr w:rsidR="00907360" w:rsidRPr="00230AF7" w14:paraId="411DB431" w14:textId="77777777" w:rsidTr="000D5EA1">
        <w:trPr>
          <w:trHeight w:val="300"/>
        </w:trPr>
        <w:tc>
          <w:tcPr>
            <w:tcW w:w="1598" w:type="pct"/>
            <w:shd w:val="clear" w:color="auto" w:fill="auto"/>
            <w:noWrap/>
          </w:tcPr>
          <w:p w14:paraId="3F858536" w14:textId="77777777" w:rsidR="00907360" w:rsidRPr="00230AF7" w:rsidRDefault="00907360" w:rsidP="000D5EA1">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frame_index</w:t>
            </w:r>
          </w:p>
        </w:tc>
        <w:tc>
          <w:tcPr>
            <w:tcW w:w="509" w:type="pct"/>
            <w:shd w:val="clear" w:color="auto" w:fill="auto"/>
            <w:noWrap/>
          </w:tcPr>
          <w:p w14:paraId="00543E0A" w14:textId="77777777" w:rsidR="00907360" w:rsidRPr="00230AF7" w:rsidRDefault="00907360" w:rsidP="000D5EA1">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BIGINT</w:t>
            </w:r>
          </w:p>
        </w:tc>
        <w:tc>
          <w:tcPr>
            <w:tcW w:w="2893" w:type="pct"/>
            <w:shd w:val="clear" w:color="auto" w:fill="auto"/>
          </w:tcPr>
          <w:p w14:paraId="3ADCBBCE" w14:textId="77777777" w:rsidR="00907360" w:rsidRPr="00230AF7" w:rsidRDefault="00907360" w:rsidP="000D5EA1">
            <w:pPr>
              <w:spacing w:after="0"/>
              <w:rPr>
                <w:rFonts w:cs="Arial"/>
                <w:color w:val="404040"/>
              </w:rPr>
            </w:pPr>
            <w:r>
              <w:rPr>
                <w:rFonts w:cs="Arial"/>
                <w:color w:val="404040"/>
              </w:rPr>
              <w:t>Frame index to identify the frame buffer</w:t>
            </w:r>
          </w:p>
        </w:tc>
      </w:tr>
      <w:tr w:rsidR="00907360" w:rsidRPr="00230AF7" w14:paraId="0849737E" w14:textId="77777777" w:rsidTr="000D5EA1">
        <w:trPr>
          <w:trHeight w:val="300"/>
        </w:trPr>
        <w:tc>
          <w:tcPr>
            <w:tcW w:w="1598" w:type="pct"/>
            <w:shd w:val="clear" w:color="auto" w:fill="auto"/>
            <w:noWrap/>
            <w:hideMark/>
          </w:tcPr>
          <w:p w14:paraId="2B96824F"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type</w:t>
            </w:r>
          </w:p>
        </w:tc>
        <w:tc>
          <w:tcPr>
            <w:tcW w:w="509" w:type="pct"/>
            <w:shd w:val="clear" w:color="auto" w:fill="auto"/>
            <w:noWrap/>
            <w:hideMark/>
          </w:tcPr>
          <w:p w14:paraId="4811E79E"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71EF66D8"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slice type 1=intra 2=inter</w:t>
            </w:r>
          </w:p>
        </w:tc>
      </w:tr>
      <w:tr w:rsidR="00907360" w:rsidRPr="00230AF7" w14:paraId="5C446A1A" w14:textId="77777777" w:rsidTr="000D5EA1">
        <w:trPr>
          <w:trHeight w:val="300"/>
        </w:trPr>
        <w:tc>
          <w:tcPr>
            <w:tcW w:w="1598" w:type="pct"/>
            <w:shd w:val="clear" w:color="auto" w:fill="auto"/>
            <w:noWrap/>
            <w:hideMark/>
          </w:tcPr>
          <w:p w14:paraId="04E0688B"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importance</w:t>
            </w:r>
          </w:p>
        </w:tc>
        <w:tc>
          <w:tcPr>
            <w:tcW w:w="509" w:type="pct"/>
            <w:shd w:val="clear" w:color="auto" w:fill="auto"/>
            <w:noWrap/>
            <w:hideMark/>
          </w:tcPr>
          <w:p w14:paraId="30173FB7"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06F41132"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assigned relative importance information (higher number means higher importance)</w:t>
            </w:r>
          </w:p>
        </w:tc>
      </w:tr>
      <w:tr w:rsidR="00907360" w:rsidRPr="00230AF7" w14:paraId="72DA461E" w14:textId="77777777" w:rsidTr="000D5EA1">
        <w:trPr>
          <w:trHeight w:val="300"/>
        </w:trPr>
        <w:tc>
          <w:tcPr>
            <w:tcW w:w="1598" w:type="pct"/>
            <w:shd w:val="clear" w:color="auto" w:fill="auto"/>
            <w:noWrap/>
          </w:tcPr>
          <w:p w14:paraId="47A75777"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start_address_cu</w:t>
            </w:r>
          </w:p>
        </w:tc>
        <w:tc>
          <w:tcPr>
            <w:tcW w:w="509" w:type="pct"/>
            <w:shd w:val="clear" w:color="auto" w:fill="auto"/>
            <w:noWrap/>
          </w:tcPr>
          <w:p w14:paraId="79D338E8"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373B23D4"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start address of CU in slice</w:t>
            </w:r>
          </w:p>
        </w:tc>
      </w:tr>
      <w:tr w:rsidR="00907360" w:rsidRPr="00230AF7" w14:paraId="7E0ED800" w14:textId="77777777" w:rsidTr="000D5EA1">
        <w:trPr>
          <w:trHeight w:val="300"/>
        </w:trPr>
        <w:tc>
          <w:tcPr>
            <w:tcW w:w="1598" w:type="pct"/>
            <w:shd w:val="clear" w:color="auto" w:fill="auto"/>
            <w:noWrap/>
          </w:tcPr>
          <w:p w14:paraId="3AC0DF64"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number_cus</w:t>
            </w:r>
          </w:p>
        </w:tc>
        <w:tc>
          <w:tcPr>
            <w:tcW w:w="509" w:type="pct"/>
            <w:shd w:val="clear" w:color="auto" w:fill="auto"/>
            <w:noWrap/>
          </w:tcPr>
          <w:p w14:paraId="1446C7C9"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7A6B364B"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total number of CUs in slice</w:t>
            </w:r>
          </w:p>
        </w:tc>
      </w:tr>
      <w:tr w:rsidR="00907360" w:rsidRPr="00230AF7" w14:paraId="354CC3B5" w14:textId="77777777" w:rsidTr="000D5EA1">
        <w:trPr>
          <w:trHeight w:val="300"/>
        </w:trPr>
        <w:tc>
          <w:tcPr>
            <w:tcW w:w="1598" w:type="pct"/>
            <w:shd w:val="clear" w:color="auto" w:fill="auto"/>
            <w:noWrap/>
          </w:tcPr>
          <w:p w14:paraId="1A81627A"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frame_file</w:t>
            </w:r>
          </w:p>
        </w:tc>
        <w:tc>
          <w:tcPr>
            <w:tcW w:w="509" w:type="pct"/>
            <w:shd w:val="clear" w:color="auto" w:fill="auto"/>
            <w:noWrap/>
          </w:tcPr>
          <w:p w14:paraId="70AB9A24"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STRING</w:t>
            </w:r>
          </w:p>
        </w:tc>
        <w:tc>
          <w:tcPr>
            <w:tcW w:w="2893" w:type="pct"/>
            <w:shd w:val="clear" w:color="auto" w:fill="auto"/>
          </w:tcPr>
          <w:p w14:paraId="02453D49"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Reference to frame file containing information for each CU</w:t>
            </w:r>
            <w:r>
              <w:rPr>
                <w:rFonts w:cs="Arial"/>
                <w:color w:val="404040"/>
              </w:rPr>
              <w:t xml:space="preserve"> including index and eyebuffer</w:t>
            </w:r>
          </w:p>
        </w:tc>
      </w:tr>
    </w:tbl>
    <w:p w14:paraId="5CFCB459" w14:textId="77777777" w:rsidR="00907360" w:rsidRDefault="00907360" w:rsidP="00907360">
      <w:pPr>
        <w:rPr>
          <w:lang w:val="en-US"/>
        </w:rPr>
      </w:pPr>
    </w:p>
    <w:p w14:paraId="659F90A6" w14:textId="3A6C2F06" w:rsidR="00907360" w:rsidRDefault="00907360" w:rsidP="00907360">
      <w:pPr>
        <w:rPr>
          <w:lang w:val="en-US"/>
        </w:rPr>
      </w:pPr>
      <w:r>
        <w:rPr>
          <w:lang w:val="en-US"/>
        </w:rPr>
        <w:t>For each frame,</w:t>
      </w:r>
      <w:r w:rsidR="0074769B">
        <w:rPr>
          <w:lang w:val="en-US"/>
        </w:rPr>
        <w:t xml:space="preserve"> </w:t>
      </w:r>
      <w:r w:rsidR="00C73D65">
        <w:rPr>
          <w:lang w:val="en-US"/>
        </w:rPr>
        <w:t xml:space="preserve">an entry into a </w:t>
      </w:r>
      <w:r w:rsidR="0074769B">
        <w:rPr>
          <w:lang w:val="en-US"/>
        </w:rPr>
        <w:t>binary</w:t>
      </w:r>
      <w:r>
        <w:rPr>
          <w:lang w:val="en-US"/>
        </w:rPr>
        <w:t xml:space="preserve"> file is generated that documents the</w:t>
      </w:r>
      <w:r w:rsidR="00C73D65">
        <w:rPr>
          <w:lang w:val="en-US"/>
        </w:rPr>
        <w:t xml:space="preserve"> information according to Table 5.6.4-2</w:t>
      </w:r>
      <w:r>
        <w:rPr>
          <w:lang w:val="en-US"/>
        </w:rPr>
        <w:t>.</w:t>
      </w:r>
    </w:p>
    <w:p w14:paraId="332377F9" w14:textId="28581781" w:rsidR="00B60660" w:rsidRPr="00627636" w:rsidRDefault="00C73D65" w:rsidP="00BF507D">
      <w:pPr>
        <w:pStyle w:val="TH"/>
        <w:rPr>
          <w:lang w:val="en-US"/>
        </w:rPr>
      </w:pPr>
      <w:r>
        <w:rPr>
          <w:lang w:val="en-US"/>
        </w:rPr>
        <w:t>Table 5.6.4-2 Frame-related metadata from encoding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201"/>
        <w:gridCol w:w="1134"/>
        <w:gridCol w:w="6276"/>
      </w:tblGrid>
      <w:tr w:rsidR="00907360" w:rsidRPr="00230AF7" w14:paraId="50327047" w14:textId="77777777" w:rsidTr="000D5EA1">
        <w:trPr>
          <w:trHeight w:val="300"/>
        </w:trPr>
        <w:tc>
          <w:tcPr>
            <w:tcW w:w="1145" w:type="pct"/>
            <w:tcBorders>
              <w:bottom w:val="single" w:sz="12" w:space="0" w:color="000000"/>
            </w:tcBorders>
            <w:shd w:val="clear" w:color="auto" w:fill="auto"/>
            <w:noWrap/>
            <w:hideMark/>
          </w:tcPr>
          <w:p w14:paraId="357D13BC" w14:textId="77777777" w:rsidR="00907360" w:rsidRPr="00230AF7" w:rsidRDefault="00907360"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590" w:type="pct"/>
            <w:tcBorders>
              <w:bottom w:val="single" w:sz="12" w:space="0" w:color="000000"/>
            </w:tcBorders>
            <w:shd w:val="clear" w:color="auto" w:fill="auto"/>
            <w:noWrap/>
            <w:hideMark/>
          </w:tcPr>
          <w:p w14:paraId="1A6AEE90" w14:textId="77777777" w:rsidR="00907360" w:rsidRPr="00230AF7" w:rsidRDefault="00907360"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3265" w:type="pct"/>
            <w:tcBorders>
              <w:bottom w:val="single" w:sz="12" w:space="0" w:color="000000"/>
            </w:tcBorders>
            <w:shd w:val="clear" w:color="auto" w:fill="auto"/>
          </w:tcPr>
          <w:p w14:paraId="134EC6EF" w14:textId="77777777" w:rsidR="00907360" w:rsidRPr="00230AF7" w:rsidRDefault="00907360"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907360" w:rsidRPr="00230AF7" w14:paraId="5AA9E399" w14:textId="77777777" w:rsidTr="000D5EA1">
        <w:trPr>
          <w:trHeight w:val="300"/>
        </w:trPr>
        <w:tc>
          <w:tcPr>
            <w:tcW w:w="1145" w:type="pct"/>
            <w:shd w:val="clear" w:color="auto" w:fill="auto"/>
            <w:noWrap/>
            <w:hideMark/>
          </w:tcPr>
          <w:p w14:paraId="3A0A2923"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address</w:t>
            </w:r>
          </w:p>
        </w:tc>
        <w:tc>
          <w:tcPr>
            <w:tcW w:w="590" w:type="pct"/>
            <w:shd w:val="clear" w:color="auto" w:fill="auto"/>
            <w:noWrap/>
            <w:hideMark/>
          </w:tcPr>
          <w:p w14:paraId="32D8F949"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48E029A1"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Address of CU in frame.</w:t>
            </w:r>
          </w:p>
        </w:tc>
      </w:tr>
      <w:tr w:rsidR="00907360" w:rsidRPr="00230AF7" w14:paraId="6C2E624E" w14:textId="77777777" w:rsidTr="000D5EA1">
        <w:trPr>
          <w:trHeight w:val="300"/>
        </w:trPr>
        <w:tc>
          <w:tcPr>
            <w:tcW w:w="1145" w:type="pct"/>
            <w:shd w:val="clear" w:color="auto" w:fill="auto"/>
            <w:noWrap/>
            <w:hideMark/>
          </w:tcPr>
          <w:p w14:paraId="428D43D1"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size</w:t>
            </w:r>
          </w:p>
        </w:tc>
        <w:tc>
          <w:tcPr>
            <w:tcW w:w="590" w:type="pct"/>
            <w:shd w:val="clear" w:color="auto" w:fill="auto"/>
            <w:noWrap/>
            <w:hideMark/>
          </w:tcPr>
          <w:p w14:paraId="406F7D98"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103213CD" w14:textId="77777777" w:rsidR="00907360" w:rsidRPr="00230AF7" w:rsidRDefault="00907360" w:rsidP="000D5EA1">
            <w:pPr>
              <w:spacing w:after="0"/>
              <w:rPr>
                <w:rFonts w:ascii="Calibri" w:hAnsi="Calibri" w:cs="Calibri"/>
                <w:color w:val="000000"/>
                <w:sz w:val="22"/>
                <w:szCs w:val="22"/>
                <w:lang w:val="en-US"/>
              </w:rPr>
            </w:pPr>
            <w:r>
              <w:rPr>
                <w:rFonts w:cs="Arial"/>
                <w:color w:val="404040"/>
              </w:rPr>
              <w:t>CU</w:t>
            </w:r>
            <w:r w:rsidRPr="00230AF7">
              <w:rPr>
                <w:rFonts w:cs="Arial"/>
                <w:color w:val="404040"/>
              </w:rPr>
              <w:t xml:space="preserve"> size in b</w:t>
            </w:r>
            <w:r>
              <w:rPr>
                <w:rFonts w:cs="Arial"/>
                <w:color w:val="404040"/>
              </w:rPr>
              <w:t>its</w:t>
            </w:r>
          </w:p>
        </w:tc>
      </w:tr>
      <w:tr w:rsidR="00907360" w:rsidRPr="00230AF7" w14:paraId="7278AC9E" w14:textId="77777777" w:rsidTr="000D5EA1">
        <w:trPr>
          <w:trHeight w:val="300"/>
        </w:trPr>
        <w:tc>
          <w:tcPr>
            <w:tcW w:w="1145" w:type="pct"/>
            <w:shd w:val="clear" w:color="auto" w:fill="auto"/>
            <w:noWrap/>
            <w:hideMark/>
          </w:tcPr>
          <w:p w14:paraId="4A7E4B70"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mode</w:t>
            </w:r>
          </w:p>
        </w:tc>
        <w:tc>
          <w:tcPr>
            <w:tcW w:w="590" w:type="pct"/>
            <w:shd w:val="clear" w:color="auto" w:fill="auto"/>
            <w:noWrap/>
            <w:hideMark/>
          </w:tcPr>
          <w:p w14:paraId="6A20E053"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0A4ACBCA"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mode of the CU 1=intra, 2=merge, 3=skip, 4=inter</w:t>
            </w:r>
          </w:p>
        </w:tc>
      </w:tr>
      <w:tr w:rsidR="00907360" w:rsidRPr="00230AF7" w14:paraId="4E1DBBF5" w14:textId="77777777" w:rsidTr="000D5EA1">
        <w:trPr>
          <w:trHeight w:val="300"/>
        </w:trPr>
        <w:tc>
          <w:tcPr>
            <w:tcW w:w="1145" w:type="pct"/>
            <w:shd w:val="clear" w:color="auto" w:fill="auto"/>
            <w:noWrap/>
            <w:hideMark/>
          </w:tcPr>
          <w:p w14:paraId="1A8317FF"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reference</w:t>
            </w:r>
          </w:p>
        </w:tc>
        <w:tc>
          <w:tcPr>
            <w:tcW w:w="590" w:type="pct"/>
            <w:shd w:val="clear" w:color="auto" w:fill="auto"/>
            <w:noWrap/>
            <w:hideMark/>
          </w:tcPr>
          <w:p w14:paraId="323C4903"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4DC9B47B"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reference frame of the CU 0 n/a, 1=previous, 2=2 in past, etc.</w:t>
            </w:r>
          </w:p>
        </w:tc>
      </w:tr>
      <w:tr w:rsidR="00907360" w:rsidRPr="00230AF7" w14:paraId="1025601D" w14:textId="77777777" w:rsidTr="000D5EA1">
        <w:trPr>
          <w:trHeight w:val="300"/>
        </w:trPr>
        <w:tc>
          <w:tcPr>
            <w:tcW w:w="1145" w:type="pct"/>
            <w:shd w:val="clear" w:color="auto" w:fill="auto"/>
            <w:noWrap/>
            <w:hideMark/>
          </w:tcPr>
          <w:p w14:paraId="65C087B5"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qp</w:t>
            </w:r>
            <w:r>
              <w:rPr>
                <w:rFonts w:ascii="Courier New" w:hAnsi="Courier New" w:cs="Courier New"/>
                <w:color w:val="000000"/>
                <w:sz w:val="22"/>
                <w:szCs w:val="22"/>
                <w:lang w:val="en-US"/>
              </w:rPr>
              <w:t>new</w:t>
            </w:r>
          </w:p>
        </w:tc>
        <w:tc>
          <w:tcPr>
            <w:tcW w:w="590" w:type="pct"/>
            <w:shd w:val="clear" w:color="auto" w:fill="auto"/>
            <w:noWrap/>
            <w:hideMark/>
          </w:tcPr>
          <w:p w14:paraId="26232590"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2D64D3FD"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QP decided for the CU</w:t>
            </w:r>
          </w:p>
        </w:tc>
      </w:tr>
      <w:tr w:rsidR="00907360" w:rsidRPr="00230AF7" w14:paraId="679C3F0C" w14:textId="77777777" w:rsidTr="000D5EA1">
        <w:trPr>
          <w:trHeight w:val="300"/>
        </w:trPr>
        <w:tc>
          <w:tcPr>
            <w:tcW w:w="1145" w:type="pct"/>
            <w:shd w:val="clear" w:color="auto" w:fill="auto"/>
            <w:noWrap/>
            <w:hideMark/>
          </w:tcPr>
          <w:p w14:paraId="04E4EBCA"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psnr_y</w:t>
            </w:r>
          </w:p>
        </w:tc>
        <w:tc>
          <w:tcPr>
            <w:tcW w:w="590" w:type="pct"/>
            <w:shd w:val="clear" w:color="auto" w:fill="auto"/>
            <w:noWrap/>
            <w:hideMark/>
          </w:tcPr>
          <w:p w14:paraId="5D366126"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0A39D490"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estimated Y-PSNR for the CU in d</w:t>
            </w:r>
            <w:r>
              <w:rPr>
                <w:rFonts w:cs="Arial"/>
                <w:color w:val="404040"/>
              </w:rPr>
              <w:t>B</w:t>
            </w:r>
            <w:r w:rsidRPr="00230AF7">
              <w:rPr>
                <w:rFonts w:cs="Arial"/>
                <w:color w:val="404040"/>
              </w:rPr>
              <w:t xml:space="preserve"> multiplied by 1000</w:t>
            </w:r>
          </w:p>
        </w:tc>
      </w:tr>
      <w:tr w:rsidR="00907360" w:rsidRPr="00230AF7" w14:paraId="00E04FC2" w14:textId="77777777" w:rsidTr="000D5EA1">
        <w:trPr>
          <w:trHeight w:val="300"/>
        </w:trPr>
        <w:tc>
          <w:tcPr>
            <w:tcW w:w="1145" w:type="pct"/>
            <w:shd w:val="clear" w:color="auto" w:fill="auto"/>
            <w:noWrap/>
            <w:hideMark/>
          </w:tcPr>
          <w:p w14:paraId="702BAC0A"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psnr_yuv</w:t>
            </w:r>
          </w:p>
        </w:tc>
        <w:tc>
          <w:tcPr>
            <w:tcW w:w="590" w:type="pct"/>
            <w:shd w:val="clear" w:color="auto" w:fill="auto"/>
            <w:noWrap/>
            <w:hideMark/>
          </w:tcPr>
          <w:p w14:paraId="5673DF10"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36414427"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estimated weighted YUV-PSNR for the CU d</w:t>
            </w:r>
            <w:r>
              <w:rPr>
                <w:rFonts w:cs="Arial"/>
                <w:color w:val="404040"/>
              </w:rPr>
              <w:t>B</w:t>
            </w:r>
            <w:r w:rsidRPr="00230AF7">
              <w:rPr>
                <w:rFonts w:cs="Arial"/>
                <w:color w:val="404040"/>
              </w:rPr>
              <w:t xml:space="preserve"> multiplied by 1000</w:t>
            </w:r>
          </w:p>
        </w:tc>
      </w:tr>
    </w:tbl>
    <w:p w14:paraId="7FC1E83B" w14:textId="3BB9053B" w:rsidR="00907360" w:rsidRDefault="00907360" w:rsidP="005070D1"/>
    <w:p w14:paraId="54830405" w14:textId="3F9C1830" w:rsidR="009706AE" w:rsidRDefault="009706AE" w:rsidP="009706AE">
      <w:pPr>
        <w:rPr>
          <w:lang w:val="en-US"/>
        </w:rPr>
      </w:pPr>
      <w:r>
        <w:rPr>
          <w:lang w:val="en-US"/>
        </w:rPr>
        <w:t>The S’-Trace format after the delivery unit is shown in Table 5.6.4-3.</w:t>
      </w:r>
    </w:p>
    <w:p w14:paraId="2D9DCBD2" w14:textId="17E545DA" w:rsidR="009706AE" w:rsidRPr="00627636" w:rsidRDefault="009706AE" w:rsidP="00BF507D">
      <w:pPr>
        <w:pStyle w:val="TH"/>
        <w:rPr>
          <w:lang w:val="en-US"/>
        </w:rPr>
      </w:pPr>
      <w:r>
        <w:rPr>
          <w:lang w:val="en-US"/>
        </w:rPr>
        <w:t>Table 5.6.4-3 S’-Trace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56"/>
        <w:gridCol w:w="1009"/>
        <w:gridCol w:w="5546"/>
      </w:tblGrid>
      <w:tr w:rsidR="009706AE" w:rsidRPr="00230AF7" w14:paraId="109C8C20" w14:textId="77777777" w:rsidTr="000D5EA1">
        <w:trPr>
          <w:trHeight w:val="300"/>
        </w:trPr>
        <w:tc>
          <w:tcPr>
            <w:tcW w:w="1598" w:type="pct"/>
            <w:tcBorders>
              <w:bottom w:val="single" w:sz="12" w:space="0" w:color="000000"/>
            </w:tcBorders>
            <w:shd w:val="clear" w:color="auto" w:fill="auto"/>
            <w:noWrap/>
            <w:hideMark/>
          </w:tcPr>
          <w:p w14:paraId="413E29D4" w14:textId="77777777" w:rsidR="009706AE" w:rsidRPr="00230AF7" w:rsidRDefault="009706AE"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509" w:type="pct"/>
            <w:tcBorders>
              <w:bottom w:val="single" w:sz="12" w:space="0" w:color="000000"/>
            </w:tcBorders>
            <w:shd w:val="clear" w:color="auto" w:fill="auto"/>
            <w:noWrap/>
            <w:hideMark/>
          </w:tcPr>
          <w:p w14:paraId="08D78715" w14:textId="77777777" w:rsidR="009706AE" w:rsidRPr="00230AF7" w:rsidRDefault="009706AE"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893" w:type="pct"/>
            <w:tcBorders>
              <w:bottom w:val="single" w:sz="12" w:space="0" w:color="000000"/>
            </w:tcBorders>
            <w:shd w:val="clear" w:color="auto" w:fill="auto"/>
          </w:tcPr>
          <w:p w14:paraId="4F65D4AB" w14:textId="77777777" w:rsidR="009706AE" w:rsidRPr="00230AF7" w:rsidRDefault="009706AE"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9706AE" w:rsidRPr="00230AF7" w14:paraId="55441F46" w14:textId="77777777" w:rsidTr="000D5EA1">
        <w:trPr>
          <w:trHeight w:val="300"/>
        </w:trPr>
        <w:tc>
          <w:tcPr>
            <w:tcW w:w="1598" w:type="pct"/>
            <w:shd w:val="clear" w:color="auto" w:fill="auto"/>
            <w:noWrap/>
            <w:hideMark/>
          </w:tcPr>
          <w:p w14:paraId="60B85F98"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index</w:t>
            </w:r>
          </w:p>
        </w:tc>
        <w:tc>
          <w:tcPr>
            <w:tcW w:w="509" w:type="pct"/>
            <w:shd w:val="clear" w:color="auto" w:fill="auto"/>
            <w:noWrap/>
            <w:hideMark/>
          </w:tcPr>
          <w:p w14:paraId="1C383E5C"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34BD17BB"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Unique slice index increased by 1 and indexing this row in the S-Trace file.</w:t>
            </w:r>
          </w:p>
        </w:tc>
      </w:tr>
      <w:tr w:rsidR="009706AE" w:rsidRPr="00230AF7" w14:paraId="7BD933EC" w14:textId="77777777" w:rsidTr="000D5EA1">
        <w:trPr>
          <w:trHeight w:val="300"/>
        </w:trPr>
        <w:tc>
          <w:tcPr>
            <w:tcW w:w="1598" w:type="pct"/>
            <w:shd w:val="clear" w:color="auto" w:fill="auto"/>
            <w:noWrap/>
            <w:hideMark/>
          </w:tcPr>
          <w:p w14:paraId="31709F11"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time_stamp_in_micro_s</w:t>
            </w:r>
          </w:p>
        </w:tc>
        <w:tc>
          <w:tcPr>
            <w:tcW w:w="509" w:type="pct"/>
            <w:shd w:val="clear" w:color="auto" w:fill="auto"/>
            <w:noWrap/>
            <w:hideMark/>
          </w:tcPr>
          <w:p w14:paraId="48931276"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4D38170D"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Availability time of slice at decoder relative to start time 0 in microseconds.</w:t>
            </w:r>
          </w:p>
        </w:tc>
      </w:tr>
      <w:tr w:rsidR="009706AE" w:rsidRPr="00230AF7" w14:paraId="0979C50A" w14:textId="77777777" w:rsidTr="000D5EA1">
        <w:trPr>
          <w:trHeight w:val="300"/>
        </w:trPr>
        <w:tc>
          <w:tcPr>
            <w:tcW w:w="1598" w:type="pct"/>
            <w:shd w:val="clear" w:color="auto" w:fill="auto"/>
            <w:noWrap/>
            <w:hideMark/>
          </w:tcPr>
          <w:p w14:paraId="56A9DBA5"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lastRenderedPageBreak/>
              <w:t>recovery_position</w:t>
            </w:r>
          </w:p>
        </w:tc>
        <w:tc>
          <w:tcPr>
            <w:tcW w:w="509" w:type="pct"/>
            <w:shd w:val="clear" w:color="auto" w:fill="auto"/>
            <w:noWrap/>
            <w:hideMark/>
          </w:tcPr>
          <w:p w14:paraId="4D5C2CF8"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643612BD"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 xml:space="preserve">Recovered </w:t>
            </w:r>
            <w:r>
              <w:rPr>
                <w:rFonts w:cs="Arial"/>
                <w:color w:val="404040"/>
              </w:rPr>
              <w:t>unit</w:t>
            </w:r>
            <w:r w:rsidRPr="00230AF7">
              <w:rPr>
                <w:rFonts w:cs="Arial"/>
                <w:color w:val="404040"/>
              </w:rPr>
              <w:t xml:space="preserve"> position (0 =&gt; lost, in between, full)</w:t>
            </w:r>
          </w:p>
        </w:tc>
      </w:tr>
      <w:tr w:rsidR="009706AE" w:rsidRPr="00230AF7" w14:paraId="6B0302C8" w14:textId="77777777" w:rsidTr="000D5EA1">
        <w:trPr>
          <w:trHeight w:val="300"/>
        </w:trPr>
        <w:tc>
          <w:tcPr>
            <w:tcW w:w="1598" w:type="pct"/>
            <w:shd w:val="clear" w:color="auto" w:fill="auto"/>
            <w:noWrap/>
            <w:hideMark/>
          </w:tcPr>
          <w:p w14:paraId="1F88C516"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size</w:t>
            </w:r>
          </w:p>
        </w:tc>
        <w:tc>
          <w:tcPr>
            <w:tcW w:w="509" w:type="pct"/>
            <w:shd w:val="clear" w:color="auto" w:fill="auto"/>
            <w:noWrap/>
            <w:hideMark/>
          </w:tcPr>
          <w:p w14:paraId="5CFD9629"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07769371" w14:textId="77777777" w:rsidR="009706AE" w:rsidRPr="00230AF7" w:rsidRDefault="009706AE" w:rsidP="000D5EA1">
            <w:pPr>
              <w:spacing w:after="0"/>
              <w:rPr>
                <w:rFonts w:ascii="Calibri" w:hAnsi="Calibri" w:cs="Calibri"/>
                <w:color w:val="000000"/>
                <w:sz w:val="22"/>
                <w:szCs w:val="22"/>
                <w:lang w:val="en-US"/>
              </w:rPr>
            </w:pPr>
            <w:r>
              <w:rPr>
                <w:rFonts w:cs="Arial"/>
                <w:color w:val="404040"/>
              </w:rPr>
              <w:t>Original</w:t>
            </w:r>
            <w:r w:rsidRPr="00230AF7">
              <w:rPr>
                <w:rFonts w:cs="Arial"/>
                <w:color w:val="404040"/>
              </w:rPr>
              <w:t xml:space="preserve"> size </w:t>
            </w:r>
            <w:r>
              <w:rPr>
                <w:rFonts w:cs="Arial"/>
                <w:color w:val="404040"/>
              </w:rPr>
              <w:t>of slice/data unit in</w:t>
            </w:r>
            <w:r w:rsidRPr="00230AF7">
              <w:rPr>
                <w:rFonts w:cs="Arial"/>
                <w:color w:val="404040"/>
              </w:rPr>
              <w:t xml:space="preserve"> bytes.</w:t>
            </w:r>
          </w:p>
        </w:tc>
      </w:tr>
      <w:tr w:rsidR="009706AE" w:rsidRPr="00230AF7" w14:paraId="7E7B8F92" w14:textId="77777777" w:rsidTr="000D5EA1">
        <w:trPr>
          <w:trHeight w:val="300"/>
        </w:trPr>
        <w:tc>
          <w:tcPr>
            <w:tcW w:w="1598" w:type="pct"/>
            <w:shd w:val="clear" w:color="auto" w:fill="auto"/>
            <w:noWrap/>
            <w:hideMark/>
          </w:tcPr>
          <w:p w14:paraId="6D8E9D5A"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render_timing</w:t>
            </w:r>
          </w:p>
        </w:tc>
        <w:tc>
          <w:tcPr>
            <w:tcW w:w="509" w:type="pct"/>
            <w:shd w:val="clear" w:color="auto" w:fill="auto"/>
            <w:noWrap/>
            <w:hideMark/>
          </w:tcPr>
          <w:p w14:paraId="133778B7"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521EB110"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the rendering generation timing associated to the frame</w:t>
            </w:r>
          </w:p>
        </w:tc>
      </w:tr>
      <w:tr w:rsidR="009706AE" w:rsidRPr="00230AF7" w14:paraId="19F08D52" w14:textId="77777777" w:rsidTr="000D5EA1">
        <w:trPr>
          <w:trHeight w:val="300"/>
        </w:trPr>
        <w:tc>
          <w:tcPr>
            <w:tcW w:w="1598" w:type="pct"/>
            <w:shd w:val="clear" w:color="auto" w:fill="auto"/>
            <w:noWrap/>
          </w:tcPr>
          <w:p w14:paraId="653FCF4B"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start_address_cu</w:t>
            </w:r>
          </w:p>
        </w:tc>
        <w:tc>
          <w:tcPr>
            <w:tcW w:w="509" w:type="pct"/>
            <w:shd w:val="clear" w:color="auto" w:fill="auto"/>
            <w:noWrap/>
          </w:tcPr>
          <w:p w14:paraId="5C0068CE"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16C18AA5"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start address of CU in slice</w:t>
            </w:r>
          </w:p>
        </w:tc>
      </w:tr>
      <w:tr w:rsidR="009706AE" w:rsidRPr="00230AF7" w14:paraId="08B5E3BA" w14:textId="77777777" w:rsidTr="000D5EA1">
        <w:trPr>
          <w:trHeight w:val="300"/>
        </w:trPr>
        <w:tc>
          <w:tcPr>
            <w:tcW w:w="1598" w:type="pct"/>
            <w:shd w:val="clear" w:color="auto" w:fill="auto"/>
            <w:noWrap/>
          </w:tcPr>
          <w:p w14:paraId="3C6A512A"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number_cus</w:t>
            </w:r>
          </w:p>
        </w:tc>
        <w:tc>
          <w:tcPr>
            <w:tcW w:w="509" w:type="pct"/>
            <w:shd w:val="clear" w:color="auto" w:fill="auto"/>
            <w:noWrap/>
          </w:tcPr>
          <w:p w14:paraId="55B891F2"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24C3DB04"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total number of CUs in slice</w:t>
            </w:r>
          </w:p>
        </w:tc>
      </w:tr>
      <w:tr w:rsidR="009706AE" w:rsidRPr="00230AF7" w14:paraId="5E611C60" w14:textId="77777777" w:rsidTr="000D5EA1">
        <w:trPr>
          <w:trHeight w:val="300"/>
        </w:trPr>
        <w:tc>
          <w:tcPr>
            <w:tcW w:w="1598" w:type="pct"/>
            <w:shd w:val="clear" w:color="auto" w:fill="auto"/>
            <w:noWrap/>
          </w:tcPr>
          <w:p w14:paraId="44EDFDAF"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frame_file</w:t>
            </w:r>
          </w:p>
        </w:tc>
        <w:tc>
          <w:tcPr>
            <w:tcW w:w="509" w:type="pct"/>
            <w:shd w:val="clear" w:color="auto" w:fill="auto"/>
            <w:noWrap/>
          </w:tcPr>
          <w:p w14:paraId="7929F55E"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STRING</w:t>
            </w:r>
          </w:p>
        </w:tc>
        <w:tc>
          <w:tcPr>
            <w:tcW w:w="2893" w:type="pct"/>
            <w:shd w:val="clear" w:color="auto" w:fill="auto"/>
          </w:tcPr>
          <w:p w14:paraId="59B70C56"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Reference to frame file containing information for each CU</w:t>
            </w:r>
          </w:p>
        </w:tc>
      </w:tr>
    </w:tbl>
    <w:p w14:paraId="440A8B7D" w14:textId="77777777" w:rsidR="009706AE" w:rsidRDefault="009706AE" w:rsidP="005070D1"/>
    <w:p w14:paraId="4F9DEC57" w14:textId="77777777" w:rsidR="006A5FE6" w:rsidRPr="004D09F8" w:rsidRDefault="006A5FE6" w:rsidP="006A5FE6">
      <w:pPr>
        <w:pStyle w:val="Heading3"/>
      </w:pPr>
      <w:r>
        <w:t xml:space="preserve">5.6.4 </w:t>
      </w:r>
      <w:r>
        <w:tab/>
        <w:t>Other media types</w:t>
      </w:r>
    </w:p>
    <w:p w14:paraId="52B483FB" w14:textId="462D00E0" w:rsidR="005070D1" w:rsidRDefault="006A5FE6" w:rsidP="00BF507D">
      <w:r>
        <w:t xml:space="preserve">For other media types, no dedicated modelling is defined. </w:t>
      </w:r>
    </w:p>
    <w:p w14:paraId="5E32D103" w14:textId="23FAF2D2" w:rsidR="00E42E2E" w:rsidRDefault="00C17275" w:rsidP="00C17275">
      <w:pPr>
        <w:pStyle w:val="Heading2"/>
      </w:pPr>
      <w:bookmarkStart w:id="52" w:name="_Toc88113796"/>
      <w:r>
        <w:t>5.</w:t>
      </w:r>
      <w:r w:rsidR="004466CD">
        <w:t>7</w:t>
      </w:r>
      <w:r w:rsidR="00E42E2E">
        <w:tab/>
        <w:t>Content Delivery Modelling</w:t>
      </w:r>
      <w:bookmarkEnd w:id="52"/>
    </w:p>
    <w:p w14:paraId="5E8950EE" w14:textId="77777777" w:rsidR="00E42E2E" w:rsidRDefault="00E42E2E" w:rsidP="00E42E2E">
      <w:pPr>
        <w:pStyle w:val="EditorsNote"/>
      </w:pPr>
      <w:r>
        <w:t>Editor’s Note: add the agreed information from permanent document</w:t>
      </w:r>
    </w:p>
    <w:p w14:paraId="54F2A96E" w14:textId="2344470F" w:rsidR="00E42E2E" w:rsidRDefault="00C17275" w:rsidP="00C17275">
      <w:pPr>
        <w:pStyle w:val="Heading2"/>
      </w:pPr>
      <w:bookmarkStart w:id="53" w:name="_Toc88113797"/>
      <w:r>
        <w:t>5.</w:t>
      </w:r>
      <w:r w:rsidR="004466CD">
        <w:t>8</w:t>
      </w:r>
      <w:r w:rsidR="00E42E2E">
        <w:tab/>
        <w:t>Quality Metrics and Computation</w:t>
      </w:r>
      <w:bookmarkEnd w:id="53"/>
    </w:p>
    <w:p w14:paraId="7C5ABB2C" w14:textId="559AE7FF" w:rsidR="00E42E2E" w:rsidRDefault="00E42E2E" w:rsidP="00E42E2E">
      <w:pPr>
        <w:pStyle w:val="EditorsNote"/>
      </w:pPr>
      <w:r>
        <w:t>Editor’s Note: add the agreed information from permanent document</w:t>
      </w:r>
    </w:p>
    <w:p w14:paraId="7BF5DC4D" w14:textId="77777777" w:rsidR="003121CD" w:rsidRDefault="003121CD" w:rsidP="003121CD">
      <w:r>
        <w:t>In summary, for proper quality evaluation, SA4 needs P’-traces to identify application quality.</w:t>
      </w:r>
    </w:p>
    <w:p w14:paraId="221173C8" w14:textId="77777777" w:rsidR="003121CD" w:rsidRDefault="003121CD" w:rsidP="003121CD">
      <w:r>
        <w:t>Agreement 2: It is agreement</w:t>
      </w:r>
    </w:p>
    <w:p w14:paraId="1293723C" w14:textId="4510726E" w:rsidR="003121CD" w:rsidRDefault="003121CD" w:rsidP="003121CD">
      <w:r>
        <w:t>-</w:t>
      </w:r>
      <w:r>
        <w:tab/>
        <w:t>that SA4 develops quality models based on P’-traces</w:t>
      </w:r>
    </w:p>
    <w:p w14:paraId="2302CDE3" w14:textId="09BA1288" w:rsidR="00AD68C5" w:rsidRPr="006D4AE2" w:rsidRDefault="00AD68C5" w:rsidP="003121CD">
      <w:r w:rsidRPr="00413196">
        <w:rPr>
          <w:highlight w:val="yellow"/>
        </w:rPr>
        <w:t>Test Channel Results</w:t>
      </w:r>
    </w:p>
    <w:p w14:paraId="32C2F3AF" w14:textId="57C07BF5" w:rsidR="003121CD" w:rsidRDefault="00BF6E00" w:rsidP="00413196">
      <w:pPr>
        <w:pStyle w:val="EditorsNote"/>
        <w:ind w:left="0" w:firstLine="0"/>
      </w:pPr>
      <w:r>
        <w:rPr>
          <w:noProof/>
          <w:lang w:val="en-US"/>
        </w:rPr>
        <w:drawing>
          <wp:inline distT="0" distB="0" distL="0" distR="0" wp14:anchorId="251DFC1F" wp14:editId="733873D4">
            <wp:extent cx="5314950" cy="2876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14950" cy="2876550"/>
                    </a:xfrm>
                    <a:prstGeom prst="rect">
                      <a:avLst/>
                    </a:prstGeom>
                    <a:noFill/>
                    <a:ln>
                      <a:noFill/>
                    </a:ln>
                  </pic:spPr>
                </pic:pic>
              </a:graphicData>
            </a:graphic>
          </wp:inline>
        </w:drawing>
      </w:r>
    </w:p>
    <w:p w14:paraId="077A1860" w14:textId="714C6299" w:rsidR="004466CD" w:rsidRDefault="004466CD" w:rsidP="004466CD">
      <w:pPr>
        <w:pStyle w:val="Heading2"/>
      </w:pPr>
      <w:bookmarkStart w:id="54" w:name="_Toc88113798"/>
      <w:r>
        <w:t>5.9</w:t>
      </w:r>
      <w:r>
        <w:tab/>
        <w:t>Uplink Modeling</w:t>
      </w:r>
      <w:bookmarkEnd w:id="54"/>
    </w:p>
    <w:p w14:paraId="7205C4D5" w14:textId="77777777" w:rsidR="004466CD" w:rsidRPr="00E64025" w:rsidRDefault="004466CD" w:rsidP="004466CD">
      <w:pPr>
        <w:pStyle w:val="EditorsNote"/>
      </w:pPr>
      <w:r>
        <w:t>Editor’s Note: add the agreed information from permanent document</w:t>
      </w:r>
    </w:p>
    <w:p w14:paraId="1692758E" w14:textId="77777777" w:rsidR="004466CD" w:rsidRPr="00E64025" w:rsidRDefault="004466CD" w:rsidP="00413196">
      <w:pPr>
        <w:pStyle w:val="EditorsNote"/>
        <w:ind w:left="0" w:firstLine="0"/>
      </w:pPr>
    </w:p>
    <w:p w14:paraId="3FCB7B80" w14:textId="55B18A1C" w:rsidR="00E42E2E" w:rsidRPr="00036DD8" w:rsidRDefault="00D37B9B" w:rsidP="00E42E2E">
      <w:pPr>
        <w:pStyle w:val="Heading1"/>
      </w:pPr>
      <w:bookmarkStart w:id="55" w:name="_Toc88113799"/>
      <w:r>
        <w:lastRenderedPageBreak/>
        <w:t>6</w:t>
      </w:r>
      <w:r w:rsidR="00E42E2E">
        <w:tab/>
        <w:t xml:space="preserve">XR </w:t>
      </w:r>
      <w:r w:rsidR="00E42E2E" w:rsidRPr="005868B7">
        <w:t>Split Rendering</w:t>
      </w:r>
      <w:bookmarkEnd w:id="55"/>
    </w:p>
    <w:p w14:paraId="7C4DA25B" w14:textId="64C33628" w:rsidR="00E42E2E" w:rsidRDefault="00D37B9B" w:rsidP="00E42E2E">
      <w:pPr>
        <w:pStyle w:val="Heading2"/>
      </w:pPr>
      <w:bookmarkStart w:id="56" w:name="_Toc88113800"/>
      <w:r>
        <w:t>6</w:t>
      </w:r>
      <w:r w:rsidR="00E42E2E">
        <w:t>.1</w:t>
      </w:r>
      <w:r w:rsidR="00E42E2E">
        <w:tab/>
        <w:t>Introduction</w:t>
      </w:r>
      <w:bookmarkEnd w:id="56"/>
      <w:r w:rsidR="00E42E2E">
        <w:t xml:space="preserve">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bookmarkStart w:id="57" w:name="_Toc88113801"/>
      <w:r>
        <w:t>6</w:t>
      </w:r>
      <w:r w:rsidR="00E42E2E">
        <w:t>.2</w:t>
      </w:r>
      <w:r w:rsidR="00E42E2E">
        <w:tab/>
        <w:t>Reference System Design</w:t>
      </w:r>
      <w:bookmarkEnd w:id="57"/>
    </w:p>
    <w:p w14:paraId="1030CF45" w14:textId="311381C6" w:rsidR="00E42E2E" w:rsidRPr="00036DD8" w:rsidRDefault="00E42E2E" w:rsidP="00E42E2E">
      <w:pPr>
        <w:pStyle w:val="EditorsNote"/>
      </w:pPr>
      <w:r>
        <w:t>Editor’s Note: add the agreed information from permanent document</w:t>
      </w:r>
      <w:r w:rsidR="0002510D">
        <w:t xml:space="preserve"> clause </w:t>
      </w:r>
      <w:r w:rsidR="002529F6">
        <w:t>6.2</w:t>
      </w:r>
      <w:r w:rsidR="001A3ABC">
        <w:t>.1, 6.2.2 and 6.2.3</w:t>
      </w:r>
    </w:p>
    <w:p w14:paraId="3B8C4230" w14:textId="7FA05F0B" w:rsidR="00E42E2E" w:rsidRDefault="00D37B9B" w:rsidP="00E42E2E">
      <w:pPr>
        <w:pStyle w:val="Heading2"/>
      </w:pPr>
      <w:bookmarkStart w:id="58" w:name="_Toc88113802"/>
      <w:r>
        <w:t>6</w:t>
      </w:r>
      <w:r w:rsidR="00E42E2E">
        <w:t>.3</w:t>
      </w:r>
      <w:r w:rsidR="00E42E2E">
        <w:tab/>
        <w:t>Simulation System</w:t>
      </w:r>
      <w:bookmarkEnd w:id="58"/>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bookmarkStart w:id="59" w:name="_Toc88113803"/>
      <w:r>
        <w:t>6</w:t>
      </w:r>
      <w:r w:rsidR="00E42E2E">
        <w:t>.4</w:t>
      </w:r>
      <w:r w:rsidR="00E42E2E">
        <w:tab/>
        <w:t>Recommended Configurations</w:t>
      </w:r>
      <w:bookmarkEnd w:id="59"/>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bookmarkStart w:id="60" w:name="_Toc88113804"/>
      <w:r>
        <w:t>6</w:t>
      </w:r>
      <w:r w:rsidR="00E42E2E">
        <w:t>.5</w:t>
      </w:r>
      <w:r w:rsidR="00E42E2E">
        <w:tab/>
        <w:t>Traces and Statistical Models</w:t>
      </w:r>
      <w:bookmarkEnd w:id="60"/>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bookmarkStart w:id="61" w:name="_Toc88113805"/>
      <w:r>
        <w:t>6</w:t>
      </w:r>
      <w:r w:rsidR="00E42E2E">
        <w:t>.6</w:t>
      </w:r>
      <w:r w:rsidR="00E42E2E">
        <w:tab/>
        <w:t>Test Channel Results</w:t>
      </w:r>
      <w:bookmarkEnd w:id="61"/>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bookmarkStart w:id="62" w:name="_Toc88113806"/>
      <w:r>
        <w:t>7</w:t>
      </w:r>
      <w:r w:rsidR="00E42E2E">
        <w:tab/>
        <w:t>Cloud Gaming</w:t>
      </w:r>
      <w:bookmarkEnd w:id="62"/>
    </w:p>
    <w:p w14:paraId="0663F4D7" w14:textId="2FE8BCB6" w:rsidR="00E42E2E" w:rsidRDefault="00D37B9B" w:rsidP="00E42E2E">
      <w:pPr>
        <w:pStyle w:val="Heading2"/>
      </w:pPr>
      <w:bookmarkStart w:id="63" w:name="_Toc88113807"/>
      <w:r>
        <w:t>7</w:t>
      </w:r>
      <w:r w:rsidR="00E42E2E">
        <w:t>.1</w:t>
      </w:r>
      <w:r w:rsidR="00E42E2E">
        <w:tab/>
        <w:t>Introduction</w:t>
      </w:r>
      <w:bookmarkEnd w:id="63"/>
      <w:r w:rsidR="00E42E2E">
        <w:t xml:space="preserve">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bookmarkStart w:id="64" w:name="_Toc88113808"/>
      <w:r>
        <w:t>7</w:t>
      </w:r>
      <w:r w:rsidR="00E42E2E">
        <w:t>.2</w:t>
      </w:r>
      <w:r w:rsidR="00E42E2E">
        <w:tab/>
        <w:t>Reference System Design</w:t>
      </w:r>
      <w:bookmarkEnd w:id="64"/>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bookmarkStart w:id="65" w:name="_Toc88113809"/>
      <w:r>
        <w:t>7</w:t>
      </w:r>
      <w:r w:rsidR="00E42E2E">
        <w:t>.3</w:t>
      </w:r>
      <w:r w:rsidR="00E42E2E">
        <w:tab/>
        <w:t>Simulation System</w:t>
      </w:r>
      <w:bookmarkEnd w:id="65"/>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bookmarkStart w:id="66" w:name="_Toc88113810"/>
      <w:r>
        <w:t>7</w:t>
      </w:r>
      <w:r w:rsidR="00E42E2E">
        <w:t>.4</w:t>
      </w:r>
      <w:r w:rsidR="00E42E2E">
        <w:tab/>
        <w:t>Recommended Configurations</w:t>
      </w:r>
      <w:bookmarkEnd w:id="66"/>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bookmarkStart w:id="67" w:name="_Toc88113811"/>
      <w:r>
        <w:t>7</w:t>
      </w:r>
      <w:r w:rsidR="00E42E2E">
        <w:t>.5</w:t>
      </w:r>
      <w:r w:rsidR="00E42E2E">
        <w:tab/>
        <w:t>Traces and Statistical Models</w:t>
      </w:r>
      <w:bookmarkEnd w:id="67"/>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bookmarkStart w:id="68" w:name="_Toc88113812"/>
      <w:r>
        <w:lastRenderedPageBreak/>
        <w:t>7</w:t>
      </w:r>
      <w:r w:rsidR="00E42E2E">
        <w:t>.6</w:t>
      </w:r>
      <w:r w:rsidR="00E42E2E">
        <w:tab/>
        <w:t>Test Channel Results</w:t>
      </w:r>
      <w:bookmarkEnd w:id="68"/>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bookmarkStart w:id="69" w:name="_Toc88113813"/>
      <w:r>
        <w:t>8</w:t>
      </w:r>
      <w:r w:rsidR="00E42E2E">
        <w:tab/>
        <w:t>AR Conversational</w:t>
      </w:r>
      <w:bookmarkEnd w:id="69"/>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bookmarkStart w:id="70" w:name="_Toc88113814"/>
      <w:r>
        <w:t>9</w:t>
      </w:r>
      <w:r w:rsidR="00E42E2E">
        <w:tab/>
        <w:t>Viewport Dependent VR Streaming</w:t>
      </w:r>
      <w:bookmarkEnd w:id="70"/>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bookmarkStart w:id="71" w:name="_Toc88113815"/>
      <w:r>
        <w:t>10</w:t>
      </w:r>
      <w:r w:rsidR="00E42E2E">
        <w:tab/>
        <w:t>XR Distributed Computing</w:t>
      </w:r>
      <w:bookmarkEnd w:id="71"/>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3EB4BA31" w14:textId="48108CAA" w:rsidR="004D09F8" w:rsidRDefault="004D09F8">
      <w:pPr>
        <w:pStyle w:val="Heading8"/>
      </w:pPr>
      <w:r w:rsidRPr="004D3578">
        <w:t xml:space="preserve">Annex </w:t>
      </w:r>
      <w:r>
        <w:t>A</w:t>
      </w:r>
      <w:r w:rsidRPr="004D3578">
        <w:t>:</w:t>
      </w:r>
      <w:r>
        <w:t xml:space="preserve"> Example Content </w:t>
      </w:r>
      <w:r w:rsidR="00057559">
        <w:t>Coding</w:t>
      </w:r>
      <w:r>
        <w:t xml:space="preserve"> Modelling</w:t>
      </w:r>
    </w:p>
    <w:p w14:paraId="129A54CD" w14:textId="687F3D9F" w:rsidR="004D09F8" w:rsidRDefault="004D09F8" w:rsidP="004D09F8">
      <w:pPr>
        <w:pStyle w:val="Heading1"/>
      </w:pPr>
      <w:r>
        <w:t>A.1</w:t>
      </w:r>
      <w:r>
        <w:tab/>
        <w:t>Introduction</w:t>
      </w:r>
    </w:p>
    <w:p w14:paraId="231D6EC0" w14:textId="77777777" w:rsidR="006805D7" w:rsidRDefault="006805D7" w:rsidP="006805D7">
      <w:r>
        <w:t>as follows:</w:t>
      </w:r>
    </w:p>
    <w:p w14:paraId="3B2E7585" w14:textId="77777777" w:rsidR="006805D7" w:rsidRPr="00FC0C55" w:rsidRDefault="006805D7" w:rsidP="006805D7">
      <w:pPr>
        <w:pStyle w:val="B10"/>
        <w:rPr>
          <w:rFonts w:ascii="Courier New" w:hAnsi="Courier New" w:cs="Courier New"/>
        </w:rPr>
      </w:pPr>
      <w:r w:rsidRPr="00442B71">
        <w:rPr>
          <w:rFonts w:ascii="Courier New" w:hAnsi="Courier New" w:cs="Courier New"/>
        </w:rPr>
        <w:t xml:space="preserve">./x265 --input input.yuv --input-res 2048x2048 --preset medium --fps </w:t>
      </w:r>
      <w:r w:rsidRPr="00442B71">
        <w:rPr>
          <w:rFonts w:ascii="Courier New" w:hAnsi="Courier New" w:cs="Courier New"/>
          <w:b/>
          <w:bCs/>
        </w:rPr>
        <w:t>[30,60]</w:t>
      </w:r>
      <w:r w:rsidRPr="00442B71">
        <w:rPr>
          <w:rFonts w:ascii="Courier New" w:hAnsi="Courier New" w:cs="Courier New"/>
        </w:rPr>
        <w:t xml:space="preserve"> --crf </w:t>
      </w:r>
      <w:r w:rsidRPr="00FC0C55">
        <w:rPr>
          <w:rFonts w:ascii="Courier New" w:hAnsi="Courier New" w:cs="Courier New"/>
        </w:rPr>
        <w:t>28</w:t>
      </w:r>
      <w:r w:rsidRPr="00442B71">
        <w:rPr>
          <w:rFonts w:ascii="Courier New" w:hAnsi="Courier New" w:cs="Courier New"/>
        </w:rPr>
        <w:t xml:space="preserve"> --keyint </w:t>
      </w:r>
      <w:r w:rsidRPr="00442B71">
        <w:rPr>
          <w:rFonts w:ascii="Courier New" w:hAnsi="Courier New" w:cs="Courier New"/>
          <w:b/>
          <w:bCs/>
        </w:rPr>
        <w:t>[-1,1]</w:t>
      </w:r>
      <w:r w:rsidRPr="00442B71">
        <w:rPr>
          <w:rFonts w:ascii="Courier New" w:hAnsi="Courier New" w:cs="Courier New"/>
        </w:rPr>
        <w:t xml:space="preserve"> --slice </w:t>
      </w:r>
      <w:r w:rsidRPr="00442B71">
        <w:rPr>
          <w:rFonts w:ascii="Courier New" w:hAnsi="Courier New" w:cs="Courier New"/>
          <w:b/>
          <w:bCs/>
        </w:rPr>
        <w:t>1</w:t>
      </w:r>
      <w:r w:rsidRPr="00442B71">
        <w:rPr>
          <w:rFonts w:ascii="Courier New" w:hAnsi="Courier New" w:cs="Courier New"/>
        </w:rPr>
        <w:t xml:space="preserve"> --csv /csv_analfiles/</w:t>
      </w:r>
      <w:r w:rsidRPr="00442B71">
        <w:rPr>
          <w:rFonts w:ascii="Courier New" w:hAnsi="Courier New" w:cs="Courier New"/>
          <w:b/>
          <w:bCs/>
        </w:rPr>
        <w:t>[i,p]_[60]_[22,28]_[1,8]</w:t>
      </w:r>
      <w:r w:rsidRPr="00442B71">
        <w:rPr>
          <w:rFonts w:ascii="Courier New" w:hAnsi="Courier New" w:cs="Courier New"/>
        </w:rPr>
        <w:t>.csv --csv-log-level 2 --log-level full  --rc-lookahead 0 --no-deblock  --bframes 0  --frames 480 --psnr --ssim  --output /output/xxxx.h265</w:t>
      </w:r>
    </w:p>
    <w:p w14:paraId="746BEA3B" w14:textId="6D90182F" w:rsidR="004D09F8" w:rsidRDefault="004D09F8"/>
    <w:p w14:paraId="26A723D0" w14:textId="77777777" w:rsidR="00E462CE" w:rsidRDefault="00E462CE" w:rsidP="00E462CE">
      <w:pPr>
        <w:pStyle w:val="Heading4"/>
      </w:pPr>
      <w:r>
        <w:t>5.5.2.2</w:t>
      </w:r>
      <w:r>
        <w:tab/>
        <w:t>Impact of encoding parameters</w:t>
      </w:r>
    </w:p>
    <w:p w14:paraId="7515AACA" w14:textId="77777777" w:rsidR="00E462CE" w:rsidRPr="00FC0C55" w:rsidRDefault="00E462CE" w:rsidP="00E462CE">
      <w:pPr>
        <w:rPr>
          <w:lang w:val="en-US"/>
        </w:rPr>
      </w:pPr>
      <w:r>
        <w:t>A shorter version of the</w:t>
      </w:r>
      <w:r>
        <w:rPr>
          <w:lang w:val="en-US"/>
        </w:rPr>
        <w:t xml:space="preserve"> sequence is sent through a model encoder for identifying the impacts of different parameter settings. The following x.265 parameters are used resulting </w:t>
      </w:r>
      <w:r>
        <w:t>in total with 24 different configurations. The configurations take into account different frame rates, different quality factors, an all intra and an all inter predicted sequence, as well as no slices or 8 slices, as follows:</w:t>
      </w:r>
    </w:p>
    <w:p w14:paraId="5B460B7B" w14:textId="77777777" w:rsidR="00E462CE" w:rsidRPr="00FC0C55" w:rsidRDefault="00E462CE" w:rsidP="00E462CE">
      <w:pPr>
        <w:pStyle w:val="B10"/>
        <w:rPr>
          <w:rFonts w:ascii="Courier New" w:hAnsi="Courier New" w:cs="Courier New"/>
        </w:rPr>
      </w:pPr>
      <w:r w:rsidRPr="00FC0C55">
        <w:rPr>
          <w:rFonts w:ascii="Courier New" w:hAnsi="Courier New" w:cs="Courier New"/>
        </w:rPr>
        <w:t xml:space="preserve">./x265 --input input.yuv --input-res 2048x2048 --preset medium --fps </w:t>
      </w:r>
      <w:r w:rsidRPr="00FC0C55">
        <w:rPr>
          <w:rFonts w:ascii="Courier New" w:hAnsi="Courier New" w:cs="Courier New"/>
          <w:b/>
          <w:bCs/>
        </w:rPr>
        <w:t>[30,60]</w:t>
      </w:r>
      <w:r w:rsidRPr="00FC0C55">
        <w:rPr>
          <w:rFonts w:ascii="Courier New" w:hAnsi="Courier New" w:cs="Courier New"/>
        </w:rPr>
        <w:t xml:space="preserve"> --crf </w:t>
      </w:r>
      <w:r w:rsidRPr="00FC0C55">
        <w:rPr>
          <w:rFonts w:ascii="Courier New" w:hAnsi="Courier New" w:cs="Courier New"/>
          <w:b/>
          <w:bCs/>
        </w:rPr>
        <w:t>[22, 28,34]</w:t>
      </w:r>
      <w:r w:rsidRPr="00FC0C55">
        <w:rPr>
          <w:rFonts w:ascii="Courier New" w:hAnsi="Courier New" w:cs="Courier New"/>
        </w:rPr>
        <w:t xml:space="preserve"> --keyint </w:t>
      </w:r>
      <w:r w:rsidRPr="00FC0C55">
        <w:rPr>
          <w:rFonts w:ascii="Courier New" w:hAnsi="Courier New" w:cs="Courier New"/>
          <w:b/>
          <w:bCs/>
        </w:rPr>
        <w:t>[-1,1]</w:t>
      </w:r>
      <w:r w:rsidRPr="00FC0C55">
        <w:rPr>
          <w:rFonts w:ascii="Courier New" w:hAnsi="Courier New" w:cs="Courier New"/>
        </w:rPr>
        <w:t xml:space="preserve"> --slice </w:t>
      </w:r>
      <w:r w:rsidRPr="00FC0C55">
        <w:rPr>
          <w:rFonts w:ascii="Courier New" w:hAnsi="Courier New" w:cs="Courier New"/>
          <w:b/>
          <w:bCs/>
        </w:rPr>
        <w:t>[1,8]</w:t>
      </w:r>
      <w:r w:rsidRPr="00FC0C55">
        <w:rPr>
          <w:rFonts w:ascii="Courier New" w:hAnsi="Courier New" w:cs="Courier New"/>
        </w:rPr>
        <w:t xml:space="preserve"> --csv /csv_analfiles/</w:t>
      </w:r>
      <w:r w:rsidRPr="00FC0C55">
        <w:rPr>
          <w:rFonts w:ascii="Courier New" w:hAnsi="Courier New" w:cs="Courier New"/>
          <w:b/>
          <w:bCs/>
        </w:rPr>
        <w:t>[i,p]_[30,60]_[22,28,34]_[1,8]</w:t>
      </w:r>
      <w:r w:rsidRPr="00FC0C55">
        <w:rPr>
          <w:rFonts w:ascii="Courier New" w:hAnsi="Courier New" w:cs="Courier New"/>
        </w:rPr>
        <w:t>.csv --csv-log-level 2 --log-level full  --rc-lookahead 0 --no-deblock  --bframes 0  --frames 480 --psnr --ssim  --output /output/xxxx.h265</w:t>
      </w:r>
    </w:p>
    <w:p w14:paraId="29335084" w14:textId="77777777" w:rsidR="00E462CE" w:rsidRDefault="00E462CE" w:rsidP="00E462CE">
      <w:r>
        <w:t>A summary of the bitrates and resulting quality is provided in Table 5.5.2-1 for each of the 24 parameter settings.</w:t>
      </w:r>
    </w:p>
    <w:p w14:paraId="30A4A1D5" w14:textId="77777777" w:rsidR="00E462CE" w:rsidRDefault="00E462CE" w:rsidP="00E462CE">
      <w:pPr>
        <w:pStyle w:val="TH"/>
      </w:pPr>
      <w:r>
        <w:t>Table 5.5.2-1</w:t>
      </w:r>
      <w:r w:rsidRPr="00F75EE5">
        <w:t xml:space="preserve"> </w:t>
      </w:r>
      <w:r>
        <w:t>B</w:t>
      </w:r>
      <w:r w:rsidRPr="00F75EE5">
        <w:t>itrates and resulting quality</w:t>
      </w:r>
      <w:r>
        <w:t xml:space="preserve"> for different configurations</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597"/>
        <w:gridCol w:w="655"/>
        <w:gridCol w:w="517"/>
        <w:gridCol w:w="558"/>
        <w:gridCol w:w="809"/>
        <w:gridCol w:w="793"/>
        <w:gridCol w:w="793"/>
        <w:gridCol w:w="663"/>
        <w:gridCol w:w="622"/>
        <w:gridCol w:w="663"/>
        <w:gridCol w:w="663"/>
        <w:gridCol w:w="614"/>
        <w:gridCol w:w="907"/>
        <w:gridCol w:w="777"/>
      </w:tblGrid>
      <w:tr w:rsidR="00E462CE" w:rsidRPr="00240D99" w14:paraId="51A403ED" w14:textId="77777777" w:rsidTr="00FF48DA">
        <w:tc>
          <w:tcPr>
            <w:tcW w:w="0" w:type="auto"/>
            <w:tcBorders>
              <w:top w:val="single" w:sz="4" w:space="0" w:color="4472C4"/>
              <w:left w:val="single" w:sz="4" w:space="0" w:color="4472C4"/>
              <w:bottom w:val="single" w:sz="4" w:space="0" w:color="4472C4"/>
              <w:right w:val="nil"/>
            </w:tcBorders>
            <w:shd w:val="clear" w:color="auto" w:fill="4472C4"/>
            <w:noWrap/>
            <w:hideMark/>
          </w:tcPr>
          <w:p w14:paraId="36E145F7"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Mode</w:t>
            </w:r>
          </w:p>
        </w:tc>
        <w:tc>
          <w:tcPr>
            <w:tcW w:w="0" w:type="auto"/>
            <w:tcBorders>
              <w:top w:val="single" w:sz="4" w:space="0" w:color="4472C4"/>
              <w:left w:val="nil"/>
              <w:bottom w:val="single" w:sz="4" w:space="0" w:color="4472C4"/>
              <w:right w:val="nil"/>
            </w:tcBorders>
            <w:shd w:val="clear" w:color="auto" w:fill="4472C4"/>
            <w:noWrap/>
            <w:hideMark/>
          </w:tcPr>
          <w:p w14:paraId="7B45E98C"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Frame</w:t>
            </w:r>
            <w:r w:rsidRPr="00240D99">
              <w:rPr>
                <w:rFonts w:ascii="CG Times (WN)" w:hAnsi="CG Times (WN)"/>
                <w:b/>
                <w:bCs/>
                <w:color w:val="FFFFFF"/>
                <w:sz w:val="16"/>
                <w:szCs w:val="16"/>
              </w:rPr>
              <w:br/>
              <w:t>rate</w:t>
            </w:r>
          </w:p>
        </w:tc>
        <w:tc>
          <w:tcPr>
            <w:tcW w:w="0" w:type="auto"/>
            <w:tcBorders>
              <w:top w:val="single" w:sz="4" w:space="0" w:color="4472C4"/>
              <w:left w:val="nil"/>
              <w:bottom w:val="single" w:sz="4" w:space="0" w:color="4472C4"/>
              <w:right w:val="nil"/>
            </w:tcBorders>
            <w:shd w:val="clear" w:color="auto" w:fill="4472C4"/>
            <w:noWrap/>
            <w:hideMark/>
          </w:tcPr>
          <w:p w14:paraId="441D9160"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CRF</w:t>
            </w:r>
          </w:p>
        </w:tc>
        <w:tc>
          <w:tcPr>
            <w:tcW w:w="0" w:type="auto"/>
            <w:tcBorders>
              <w:top w:val="single" w:sz="4" w:space="0" w:color="4472C4"/>
              <w:left w:val="nil"/>
              <w:bottom w:val="single" w:sz="4" w:space="0" w:color="4472C4"/>
              <w:right w:val="nil"/>
            </w:tcBorders>
            <w:shd w:val="clear" w:color="auto" w:fill="4472C4"/>
            <w:noWrap/>
            <w:hideMark/>
          </w:tcPr>
          <w:p w14:paraId="3D5EF0E8"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Slice</w:t>
            </w:r>
          </w:p>
        </w:tc>
        <w:tc>
          <w:tcPr>
            <w:tcW w:w="0" w:type="auto"/>
            <w:tcBorders>
              <w:top w:val="single" w:sz="4" w:space="0" w:color="4472C4"/>
              <w:left w:val="nil"/>
              <w:bottom w:val="single" w:sz="4" w:space="0" w:color="4472C4"/>
              <w:right w:val="nil"/>
            </w:tcBorders>
            <w:shd w:val="clear" w:color="auto" w:fill="4472C4"/>
            <w:noWrap/>
            <w:hideMark/>
          </w:tcPr>
          <w:p w14:paraId="7E4CD6BC"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Data </w:t>
            </w:r>
            <w:r w:rsidRPr="00240D99">
              <w:rPr>
                <w:rFonts w:ascii="CG Times (WN)" w:hAnsi="CG Times (WN)"/>
                <w:b/>
                <w:bCs/>
                <w:color w:val="FFFFFF"/>
                <w:sz w:val="16"/>
                <w:szCs w:val="16"/>
              </w:rPr>
              <w:br/>
              <w:t xml:space="preserve">Rate </w:t>
            </w:r>
            <w:r w:rsidRPr="00240D99">
              <w:rPr>
                <w:rFonts w:ascii="CG Times (WN)" w:hAnsi="CG Times (WN)"/>
                <w:b/>
                <w:bCs/>
                <w:color w:val="FFFFFF"/>
                <w:sz w:val="16"/>
                <w:szCs w:val="16"/>
              </w:rPr>
              <w:br/>
            </w:r>
            <w:r w:rsidRPr="00240D99">
              <w:rPr>
                <w:rFonts w:ascii="CG Times (WN)" w:hAnsi="CG Times (WN)"/>
                <w:b/>
                <w:bCs/>
                <w:color w:val="FFFFFF"/>
                <w:sz w:val="16"/>
                <w:szCs w:val="16"/>
              </w:rPr>
              <w:lastRenderedPageBreak/>
              <w:t>in Mbit/s</w:t>
            </w:r>
          </w:p>
        </w:tc>
        <w:tc>
          <w:tcPr>
            <w:tcW w:w="0" w:type="auto"/>
            <w:tcBorders>
              <w:top w:val="single" w:sz="4" w:space="0" w:color="4472C4"/>
              <w:left w:val="nil"/>
              <w:bottom w:val="single" w:sz="4" w:space="0" w:color="4472C4"/>
              <w:right w:val="nil"/>
            </w:tcBorders>
            <w:shd w:val="clear" w:color="auto" w:fill="4472C4"/>
            <w:noWrap/>
            <w:hideMark/>
          </w:tcPr>
          <w:p w14:paraId="64D6DE0F"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lastRenderedPageBreak/>
              <w:t xml:space="preserve">Average </w:t>
            </w:r>
            <w:r w:rsidRPr="00240D99">
              <w:rPr>
                <w:rFonts w:ascii="CG Times (WN)" w:hAnsi="CG Times (WN)"/>
                <w:b/>
                <w:bCs/>
                <w:color w:val="FFFFFF"/>
                <w:sz w:val="16"/>
                <w:szCs w:val="16"/>
              </w:rPr>
              <w:br/>
              <w:t>QP</w:t>
            </w:r>
          </w:p>
        </w:tc>
        <w:tc>
          <w:tcPr>
            <w:tcW w:w="0" w:type="auto"/>
            <w:tcBorders>
              <w:top w:val="single" w:sz="4" w:space="0" w:color="4472C4"/>
              <w:left w:val="nil"/>
              <w:bottom w:val="single" w:sz="4" w:space="0" w:color="4472C4"/>
              <w:right w:val="nil"/>
            </w:tcBorders>
            <w:shd w:val="clear" w:color="auto" w:fill="4472C4"/>
            <w:noWrap/>
            <w:hideMark/>
          </w:tcPr>
          <w:p w14:paraId="2211D7B8"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Average</w:t>
            </w:r>
            <w:r w:rsidRPr="00240D99">
              <w:rPr>
                <w:rFonts w:ascii="CG Times (WN)" w:hAnsi="CG Times (WN)"/>
                <w:b/>
                <w:bCs/>
                <w:color w:val="FFFFFF"/>
                <w:sz w:val="16"/>
                <w:szCs w:val="16"/>
              </w:rPr>
              <w:br/>
            </w:r>
            <w:r w:rsidRPr="00240D99">
              <w:rPr>
                <w:rFonts w:ascii="CG Times (WN)" w:hAnsi="CG Times (WN)"/>
                <w:b/>
                <w:bCs/>
                <w:color w:val="FFFFFF"/>
                <w:sz w:val="16"/>
                <w:szCs w:val="16"/>
              </w:rPr>
              <w:lastRenderedPageBreak/>
              <w:t xml:space="preserve">Rate </w:t>
            </w:r>
            <w:r w:rsidRPr="00240D99">
              <w:rPr>
                <w:rFonts w:ascii="CG Times (WN)" w:hAnsi="CG Times (WN)"/>
                <w:b/>
                <w:bCs/>
                <w:color w:val="FFFFFF"/>
                <w:sz w:val="16"/>
                <w:szCs w:val="16"/>
              </w:rPr>
              <w:br/>
              <w:t>Factor</w:t>
            </w:r>
          </w:p>
        </w:tc>
        <w:tc>
          <w:tcPr>
            <w:tcW w:w="0" w:type="auto"/>
            <w:tcBorders>
              <w:top w:val="single" w:sz="4" w:space="0" w:color="4472C4"/>
              <w:left w:val="nil"/>
              <w:bottom w:val="single" w:sz="4" w:space="0" w:color="4472C4"/>
              <w:right w:val="nil"/>
            </w:tcBorders>
            <w:shd w:val="clear" w:color="auto" w:fill="4472C4"/>
            <w:noWrap/>
            <w:hideMark/>
          </w:tcPr>
          <w:p w14:paraId="218D6166"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lastRenderedPageBreak/>
              <w:t xml:space="preserve"> Y</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47DE3855"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 U </w:t>
            </w:r>
            <w:r w:rsidRPr="00240D99">
              <w:rPr>
                <w:rFonts w:ascii="CG Times (WN)" w:hAnsi="CG Times (WN)"/>
                <w:b/>
                <w:bCs/>
                <w:color w:val="FFFFFF"/>
                <w:sz w:val="16"/>
                <w:szCs w:val="16"/>
              </w:rPr>
              <w:br/>
              <w:t>PSNR</w:t>
            </w:r>
          </w:p>
        </w:tc>
        <w:tc>
          <w:tcPr>
            <w:tcW w:w="0" w:type="auto"/>
            <w:tcBorders>
              <w:top w:val="single" w:sz="4" w:space="0" w:color="4472C4"/>
              <w:left w:val="nil"/>
              <w:bottom w:val="single" w:sz="4" w:space="0" w:color="4472C4"/>
              <w:right w:val="nil"/>
            </w:tcBorders>
            <w:shd w:val="clear" w:color="auto" w:fill="4472C4"/>
            <w:noWrap/>
            <w:hideMark/>
          </w:tcPr>
          <w:p w14:paraId="3323EA26"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 V</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03DA8269"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 YUV</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70C99802"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 SSIM</w:t>
            </w:r>
          </w:p>
        </w:tc>
        <w:tc>
          <w:tcPr>
            <w:tcW w:w="0" w:type="auto"/>
            <w:tcBorders>
              <w:top w:val="single" w:sz="4" w:space="0" w:color="4472C4"/>
              <w:left w:val="nil"/>
              <w:bottom w:val="single" w:sz="4" w:space="0" w:color="4472C4"/>
              <w:right w:val="nil"/>
            </w:tcBorders>
            <w:shd w:val="clear" w:color="auto" w:fill="4472C4"/>
            <w:noWrap/>
            <w:hideMark/>
          </w:tcPr>
          <w:p w14:paraId="00D988D4"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 SSIM(dB)</w:t>
            </w:r>
          </w:p>
        </w:tc>
        <w:tc>
          <w:tcPr>
            <w:tcW w:w="0" w:type="auto"/>
            <w:tcBorders>
              <w:top w:val="single" w:sz="4" w:space="0" w:color="4472C4"/>
              <w:left w:val="nil"/>
              <w:bottom w:val="single" w:sz="4" w:space="0" w:color="4472C4"/>
              <w:right w:val="single" w:sz="4" w:space="0" w:color="4472C4"/>
            </w:tcBorders>
            <w:shd w:val="clear" w:color="auto" w:fill="4472C4"/>
            <w:noWrap/>
            <w:hideMark/>
          </w:tcPr>
          <w:p w14:paraId="3462E97C"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 Frames</w:t>
            </w:r>
          </w:p>
        </w:tc>
      </w:tr>
      <w:tr w:rsidR="00E462CE" w:rsidRPr="00240D99" w14:paraId="7663FF9B" w14:textId="77777777" w:rsidTr="00FF48DA">
        <w:tc>
          <w:tcPr>
            <w:tcW w:w="0" w:type="auto"/>
            <w:shd w:val="clear" w:color="auto" w:fill="D9E2F3"/>
            <w:noWrap/>
            <w:hideMark/>
          </w:tcPr>
          <w:p w14:paraId="1C378430"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18D6E29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06BF2A0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6EBAFA7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1628B25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43.77</w:t>
            </w:r>
          </w:p>
        </w:tc>
        <w:tc>
          <w:tcPr>
            <w:tcW w:w="0" w:type="auto"/>
            <w:shd w:val="clear" w:color="auto" w:fill="D9E2F3"/>
            <w:noWrap/>
            <w:hideMark/>
          </w:tcPr>
          <w:p w14:paraId="324E126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27.29</w:t>
            </w:r>
          </w:p>
        </w:tc>
        <w:tc>
          <w:tcPr>
            <w:tcW w:w="0" w:type="auto"/>
            <w:shd w:val="clear" w:color="auto" w:fill="D9E2F3"/>
            <w:noWrap/>
            <w:hideMark/>
          </w:tcPr>
          <w:p w14:paraId="7825347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19.09</w:t>
            </w:r>
          </w:p>
        </w:tc>
        <w:tc>
          <w:tcPr>
            <w:tcW w:w="0" w:type="auto"/>
            <w:shd w:val="clear" w:color="auto" w:fill="D9E2F3"/>
            <w:noWrap/>
            <w:hideMark/>
          </w:tcPr>
          <w:p w14:paraId="465994E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42.58</w:t>
            </w:r>
          </w:p>
        </w:tc>
        <w:tc>
          <w:tcPr>
            <w:tcW w:w="0" w:type="auto"/>
            <w:shd w:val="clear" w:color="auto" w:fill="D9E2F3"/>
            <w:noWrap/>
            <w:hideMark/>
          </w:tcPr>
          <w:p w14:paraId="75B2A1F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46.58</w:t>
            </w:r>
          </w:p>
        </w:tc>
        <w:tc>
          <w:tcPr>
            <w:tcW w:w="0" w:type="auto"/>
            <w:shd w:val="clear" w:color="auto" w:fill="D9E2F3"/>
            <w:noWrap/>
            <w:hideMark/>
          </w:tcPr>
          <w:p w14:paraId="60FC22B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46.12</w:t>
            </w:r>
          </w:p>
        </w:tc>
        <w:tc>
          <w:tcPr>
            <w:tcW w:w="0" w:type="auto"/>
            <w:shd w:val="clear" w:color="auto" w:fill="D9E2F3"/>
            <w:noWrap/>
            <w:hideMark/>
          </w:tcPr>
          <w:p w14:paraId="43CDE53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43.52</w:t>
            </w:r>
          </w:p>
        </w:tc>
        <w:tc>
          <w:tcPr>
            <w:tcW w:w="0" w:type="auto"/>
            <w:shd w:val="clear" w:color="auto" w:fill="D9E2F3"/>
            <w:noWrap/>
            <w:hideMark/>
          </w:tcPr>
          <w:p w14:paraId="4CDF0AB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0.979</w:t>
            </w:r>
          </w:p>
        </w:tc>
        <w:tc>
          <w:tcPr>
            <w:tcW w:w="0" w:type="auto"/>
            <w:shd w:val="clear" w:color="auto" w:fill="D9E2F3"/>
            <w:noWrap/>
            <w:hideMark/>
          </w:tcPr>
          <w:p w14:paraId="23AA7D2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16.82</w:t>
            </w:r>
          </w:p>
        </w:tc>
        <w:tc>
          <w:tcPr>
            <w:tcW w:w="0" w:type="auto"/>
            <w:shd w:val="clear" w:color="auto" w:fill="D9E2F3"/>
            <w:noWrap/>
            <w:hideMark/>
          </w:tcPr>
          <w:p w14:paraId="5E90DC6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52DBAB8E" w14:textId="77777777" w:rsidTr="00FF48DA">
        <w:tc>
          <w:tcPr>
            <w:tcW w:w="0" w:type="auto"/>
            <w:shd w:val="clear" w:color="auto" w:fill="auto"/>
            <w:noWrap/>
            <w:hideMark/>
          </w:tcPr>
          <w:p w14:paraId="7551D33E"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5F21EE2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33B9448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6586AF0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7AF5A46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44.16</w:t>
            </w:r>
          </w:p>
        </w:tc>
        <w:tc>
          <w:tcPr>
            <w:tcW w:w="0" w:type="auto"/>
            <w:shd w:val="clear" w:color="auto" w:fill="auto"/>
            <w:noWrap/>
            <w:hideMark/>
          </w:tcPr>
          <w:p w14:paraId="3CB06C0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27.29</w:t>
            </w:r>
          </w:p>
        </w:tc>
        <w:tc>
          <w:tcPr>
            <w:tcW w:w="0" w:type="auto"/>
            <w:shd w:val="clear" w:color="auto" w:fill="auto"/>
            <w:noWrap/>
            <w:hideMark/>
          </w:tcPr>
          <w:p w14:paraId="572DA20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19.09</w:t>
            </w:r>
          </w:p>
        </w:tc>
        <w:tc>
          <w:tcPr>
            <w:tcW w:w="0" w:type="auto"/>
            <w:shd w:val="clear" w:color="auto" w:fill="auto"/>
            <w:noWrap/>
            <w:hideMark/>
          </w:tcPr>
          <w:p w14:paraId="0CAEFEE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42.57</w:t>
            </w:r>
          </w:p>
        </w:tc>
        <w:tc>
          <w:tcPr>
            <w:tcW w:w="0" w:type="auto"/>
            <w:shd w:val="clear" w:color="auto" w:fill="auto"/>
            <w:noWrap/>
            <w:hideMark/>
          </w:tcPr>
          <w:p w14:paraId="3075BB8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46.57</w:t>
            </w:r>
          </w:p>
        </w:tc>
        <w:tc>
          <w:tcPr>
            <w:tcW w:w="0" w:type="auto"/>
            <w:shd w:val="clear" w:color="auto" w:fill="auto"/>
            <w:noWrap/>
            <w:hideMark/>
          </w:tcPr>
          <w:p w14:paraId="2FA7510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46.11</w:t>
            </w:r>
          </w:p>
        </w:tc>
        <w:tc>
          <w:tcPr>
            <w:tcW w:w="0" w:type="auto"/>
            <w:shd w:val="clear" w:color="auto" w:fill="auto"/>
            <w:noWrap/>
            <w:hideMark/>
          </w:tcPr>
          <w:p w14:paraId="40DC5B7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43.51</w:t>
            </w:r>
          </w:p>
        </w:tc>
        <w:tc>
          <w:tcPr>
            <w:tcW w:w="0" w:type="auto"/>
            <w:shd w:val="clear" w:color="auto" w:fill="auto"/>
            <w:noWrap/>
            <w:hideMark/>
          </w:tcPr>
          <w:p w14:paraId="60AE1A4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0.979</w:t>
            </w:r>
          </w:p>
        </w:tc>
        <w:tc>
          <w:tcPr>
            <w:tcW w:w="0" w:type="auto"/>
            <w:shd w:val="clear" w:color="auto" w:fill="auto"/>
            <w:noWrap/>
            <w:hideMark/>
          </w:tcPr>
          <w:p w14:paraId="12340B0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16.77</w:t>
            </w:r>
          </w:p>
        </w:tc>
        <w:tc>
          <w:tcPr>
            <w:tcW w:w="0" w:type="auto"/>
            <w:shd w:val="clear" w:color="auto" w:fill="auto"/>
            <w:noWrap/>
            <w:hideMark/>
          </w:tcPr>
          <w:p w14:paraId="7197426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3D4BBEB9" w14:textId="77777777" w:rsidTr="00FF48DA">
        <w:tc>
          <w:tcPr>
            <w:tcW w:w="0" w:type="auto"/>
            <w:shd w:val="clear" w:color="auto" w:fill="D9E2F3"/>
            <w:noWrap/>
            <w:hideMark/>
          </w:tcPr>
          <w:p w14:paraId="505158B3"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5BC4BD5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25A1A00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4485276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346563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14.14</w:t>
            </w:r>
          </w:p>
        </w:tc>
        <w:tc>
          <w:tcPr>
            <w:tcW w:w="0" w:type="auto"/>
            <w:shd w:val="clear" w:color="auto" w:fill="D9E2F3"/>
            <w:noWrap/>
            <w:hideMark/>
          </w:tcPr>
          <w:p w14:paraId="7C67539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23.82</w:t>
            </w:r>
          </w:p>
        </w:tc>
        <w:tc>
          <w:tcPr>
            <w:tcW w:w="0" w:type="auto"/>
            <w:shd w:val="clear" w:color="auto" w:fill="D9E2F3"/>
            <w:noWrap/>
            <w:hideMark/>
          </w:tcPr>
          <w:p w14:paraId="22FF14F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21.99</w:t>
            </w:r>
          </w:p>
        </w:tc>
        <w:tc>
          <w:tcPr>
            <w:tcW w:w="0" w:type="auto"/>
            <w:shd w:val="clear" w:color="auto" w:fill="D9E2F3"/>
            <w:noWrap/>
            <w:hideMark/>
          </w:tcPr>
          <w:p w14:paraId="2ED2F48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43.46</w:t>
            </w:r>
          </w:p>
        </w:tc>
        <w:tc>
          <w:tcPr>
            <w:tcW w:w="0" w:type="auto"/>
            <w:shd w:val="clear" w:color="auto" w:fill="D9E2F3"/>
            <w:noWrap/>
            <w:hideMark/>
          </w:tcPr>
          <w:p w14:paraId="6DFAF75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48.27</w:t>
            </w:r>
          </w:p>
        </w:tc>
        <w:tc>
          <w:tcPr>
            <w:tcW w:w="0" w:type="auto"/>
            <w:shd w:val="clear" w:color="auto" w:fill="D9E2F3"/>
            <w:noWrap/>
            <w:hideMark/>
          </w:tcPr>
          <w:p w14:paraId="4FEFB5D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47.83</w:t>
            </w:r>
          </w:p>
        </w:tc>
        <w:tc>
          <w:tcPr>
            <w:tcW w:w="0" w:type="auto"/>
            <w:shd w:val="clear" w:color="auto" w:fill="D9E2F3"/>
            <w:noWrap/>
            <w:hideMark/>
          </w:tcPr>
          <w:p w14:paraId="3A1F24D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44.60</w:t>
            </w:r>
          </w:p>
        </w:tc>
        <w:tc>
          <w:tcPr>
            <w:tcW w:w="0" w:type="auto"/>
            <w:shd w:val="clear" w:color="auto" w:fill="D9E2F3"/>
            <w:noWrap/>
            <w:hideMark/>
          </w:tcPr>
          <w:p w14:paraId="57D40C2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0.983</w:t>
            </w:r>
          </w:p>
        </w:tc>
        <w:tc>
          <w:tcPr>
            <w:tcW w:w="0" w:type="auto"/>
            <w:shd w:val="clear" w:color="auto" w:fill="D9E2F3"/>
            <w:noWrap/>
            <w:hideMark/>
          </w:tcPr>
          <w:p w14:paraId="7CE28CF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17.80</w:t>
            </w:r>
          </w:p>
        </w:tc>
        <w:tc>
          <w:tcPr>
            <w:tcW w:w="0" w:type="auto"/>
            <w:shd w:val="clear" w:color="auto" w:fill="D9E2F3"/>
            <w:noWrap/>
            <w:hideMark/>
          </w:tcPr>
          <w:p w14:paraId="1A47531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34AFE4FE" w14:textId="77777777" w:rsidTr="00FF48DA">
        <w:tc>
          <w:tcPr>
            <w:tcW w:w="0" w:type="auto"/>
            <w:shd w:val="clear" w:color="auto" w:fill="auto"/>
            <w:noWrap/>
            <w:hideMark/>
          </w:tcPr>
          <w:p w14:paraId="1DE0947A"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4BACDAE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415757F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4ED67C7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1571C3F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29.64</w:t>
            </w:r>
          </w:p>
        </w:tc>
        <w:tc>
          <w:tcPr>
            <w:tcW w:w="0" w:type="auto"/>
            <w:shd w:val="clear" w:color="auto" w:fill="auto"/>
            <w:noWrap/>
            <w:hideMark/>
          </w:tcPr>
          <w:p w14:paraId="487883D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23.71</w:t>
            </w:r>
          </w:p>
        </w:tc>
        <w:tc>
          <w:tcPr>
            <w:tcW w:w="0" w:type="auto"/>
            <w:shd w:val="clear" w:color="auto" w:fill="auto"/>
            <w:noWrap/>
            <w:hideMark/>
          </w:tcPr>
          <w:p w14:paraId="5265F0F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21.99</w:t>
            </w:r>
          </w:p>
        </w:tc>
        <w:tc>
          <w:tcPr>
            <w:tcW w:w="0" w:type="auto"/>
            <w:shd w:val="clear" w:color="auto" w:fill="auto"/>
            <w:noWrap/>
            <w:hideMark/>
          </w:tcPr>
          <w:p w14:paraId="2BDB3B1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43.37</w:t>
            </w:r>
          </w:p>
        </w:tc>
        <w:tc>
          <w:tcPr>
            <w:tcW w:w="0" w:type="auto"/>
            <w:shd w:val="clear" w:color="auto" w:fill="auto"/>
            <w:noWrap/>
            <w:hideMark/>
          </w:tcPr>
          <w:p w14:paraId="1476634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47.94</w:t>
            </w:r>
          </w:p>
        </w:tc>
        <w:tc>
          <w:tcPr>
            <w:tcW w:w="0" w:type="auto"/>
            <w:shd w:val="clear" w:color="auto" w:fill="auto"/>
            <w:noWrap/>
            <w:hideMark/>
          </w:tcPr>
          <w:p w14:paraId="1CCC768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47.49</w:t>
            </w:r>
          </w:p>
        </w:tc>
        <w:tc>
          <w:tcPr>
            <w:tcW w:w="0" w:type="auto"/>
            <w:shd w:val="clear" w:color="auto" w:fill="auto"/>
            <w:noWrap/>
            <w:hideMark/>
          </w:tcPr>
          <w:p w14:paraId="6AEC3F6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44.45</w:t>
            </w:r>
          </w:p>
        </w:tc>
        <w:tc>
          <w:tcPr>
            <w:tcW w:w="0" w:type="auto"/>
            <w:shd w:val="clear" w:color="auto" w:fill="auto"/>
            <w:noWrap/>
            <w:hideMark/>
          </w:tcPr>
          <w:p w14:paraId="044875B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0.983</w:t>
            </w:r>
          </w:p>
        </w:tc>
        <w:tc>
          <w:tcPr>
            <w:tcW w:w="0" w:type="auto"/>
            <w:shd w:val="clear" w:color="auto" w:fill="auto"/>
            <w:noWrap/>
            <w:hideMark/>
          </w:tcPr>
          <w:p w14:paraId="6AD96CC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17.57</w:t>
            </w:r>
          </w:p>
        </w:tc>
        <w:tc>
          <w:tcPr>
            <w:tcW w:w="0" w:type="auto"/>
            <w:shd w:val="clear" w:color="auto" w:fill="auto"/>
            <w:noWrap/>
            <w:hideMark/>
          </w:tcPr>
          <w:p w14:paraId="322E48E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247BF4A6" w14:textId="77777777" w:rsidTr="00FF48DA">
        <w:tc>
          <w:tcPr>
            <w:tcW w:w="0" w:type="auto"/>
            <w:shd w:val="clear" w:color="auto" w:fill="D9E2F3"/>
            <w:noWrap/>
            <w:hideMark/>
          </w:tcPr>
          <w:p w14:paraId="5AF0AFA6"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5E8F692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3EC265B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42C6230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63AD12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21.56</w:t>
            </w:r>
          </w:p>
        </w:tc>
        <w:tc>
          <w:tcPr>
            <w:tcW w:w="0" w:type="auto"/>
            <w:shd w:val="clear" w:color="auto" w:fill="D9E2F3"/>
            <w:noWrap/>
            <w:hideMark/>
          </w:tcPr>
          <w:p w14:paraId="5976D0E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33.30</w:t>
            </w:r>
          </w:p>
        </w:tc>
        <w:tc>
          <w:tcPr>
            <w:tcW w:w="0" w:type="auto"/>
            <w:shd w:val="clear" w:color="auto" w:fill="D9E2F3"/>
            <w:noWrap/>
            <w:hideMark/>
          </w:tcPr>
          <w:p w14:paraId="3E394B4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25.09</w:t>
            </w:r>
          </w:p>
        </w:tc>
        <w:tc>
          <w:tcPr>
            <w:tcW w:w="0" w:type="auto"/>
            <w:shd w:val="clear" w:color="auto" w:fill="D9E2F3"/>
            <w:noWrap/>
            <w:hideMark/>
          </w:tcPr>
          <w:p w14:paraId="37095AA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39.07</w:t>
            </w:r>
          </w:p>
        </w:tc>
        <w:tc>
          <w:tcPr>
            <w:tcW w:w="0" w:type="auto"/>
            <w:shd w:val="clear" w:color="auto" w:fill="D9E2F3"/>
            <w:noWrap/>
            <w:hideMark/>
          </w:tcPr>
          <w:p w14:paraId="7CE68DA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D9E2F3"/>
            <w:noWrap/>
            <w:hideMark/>
          </w:tcPr>
          <w:p w14:paraId="33D6391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D9E2F3"/>
            <w:noWrap/>
            <w:hideMark/>
          </w:tcPr>
          <w:p w14:paraId="3C58B19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40.27</w:t>
            </w:r>
          </w:p>
        </w:tc>
        <w:tc>
          <w:tcPr>
            <w:tcW w:w="0" w:type="auto"/>
            <w:shd w:val="clear" w:color="auto" w:fill="D9E2F3"/>
            <w:noWrap/>
            <w:hideMark/>
          </w:tcPr>
          <w:p w14:paraId="31A2F62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D9E2F3"/>
            <w:noWrap/>
            <w:hideMark/>
          </w:tcPr>
          <w:p w14:paraId="53CB1F3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14.00</w:t>
            </w:r>
          </w:p>
        </w:tc>
        <w:tc>
          <w:tcPr>
            <w:tcW w:w="0" w:type="auto"/>
            <w:shd w:val="clear" w:color="auto" w:fill="D9E2F3"/>
            <w:noWrap/>
            <w:hideMark/>
          </w:tcPr>
          <w:p w14:paraId="327A9A3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77CC9641" w14:textId="77777777" w:rsidTr="00FF48DA">
        <w:tc>
          <w:tcPr>
            <w:tcW w:w="0" w:type="auto"/>
            <w:shd w:val="clear" w:color="auto" w:fill="auto"/>
            <w:noWrap/>
            <w:hideMark/>
          </w:tcPr>
          <w:p w14:paraId="426539A7"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4061A21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7C94582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6207679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511D594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21.85</w:t>
            </w:r>
          </w:p>
        </w:tc>
        <w:tc>
          <w:tcPr>
            <w:tcW w:w="0" w:type="auto"/>
            <w:shd w:val="clear" w:color="auto" w:fill="auto"/>
            <w:noWrap/>
            <w:hideMark/>
          </w:tcPr>
          <w:p w14:paraId="6DF6E1B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33.30</w:t>
            </w:r>
          </w:p>
        </w:tc>
        <w:tc>
          <w:tcPr>
            <w:tcW w:w="0" w:type="auto"/>
            <w:shd w:val="clear" w:color="auto" w:fill="auto"/>
            <w:noWrap/>
            <w:hideMark/>
          </w:tcPr>
          <w:p w14:paraId="333D288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25.09</w:t>
            </w:r>
          </w:p>
        </w:tc>
        <w:tc>
          <w:tcPr>
            <w:tcW w:w="0" w:type="auto"/>
            <w:shd w:val="clear" w:color="auto" w:fill="auto"/>
            <w:noWrap/>
            <w:hideMark/>
          </w:tcPr>
          <w:p w14:paraId="4C48AC2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39.06</w:t>
            </w:r>
          </w:p>
        </w:tc>
        <w:tc>
          <w:tcPr>
            <w:tcW w:w="0" w:type="auto"/>
            <w:shd w:val="clear" w:color="auto" w:fill="auto"/>
            <w:noWrap/>
            <w:hideMark/>
          </w:tcPr>
          <w:p w14:paraId="1B01C16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auto"/>
            <w:noWrap/>
            <w:hideMark/>
          </w:tcPr>
          <w:p w14:paraId="2D64F60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auto"/>
            <w:noWrap/>
            <w:hideMark/>
          </w:tcPr>
          <w:p w14:paraId="153EC56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40.26</w:t>
            </w:r>
          </w:p>
        </w:tc>
        <w:tc>
          <w:tcPr>
            <w:tcW w:w="0" w:type="auto"/>
            <w:shd w:val="clear" w:color="auto" w:fill="auto"/>
            <w:noWrap/>
            <w:hideMark/>
          </w:tcPr>
          <w:p w14:paraId="2426F07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auto"/>
            <w:noWrap/>
            <w:hideMark/>
          </w:tcPr>
          <w:p w14:paraId="04E47B2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13.98</w:t>
            </w:r>
          </w:p>
        </w:tc>
        <w:tc>
          <w:tcPr>
            <w:tcW w:w="0" w:type="auto"/>
            <w:shd w:val="clear" w:color="auto" w:fill="auto"/>
            <w:noWrap/>
            <w:hideMark/>
          </w:tcPr>
          <w:p w14:paraId="4C5519D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60AF390C" w14:textId="77777777" w:rsidTr="00FF48DA">
        <w:tc>
          <w:tcPr>
            <w:tcW w:w="0" w:type="auto"/>
            <w:shd w:val="clear" w:color="auto" w:fill="D9E2F3"/>
            <w:noWrap/>
            <w:hideMark/>
          </w:tcPr>
          <w:p w14:paraId="7EAD3D50"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5716101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0473F6B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6FCD3C7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2F96C8C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3.86</w:t>
            </w:r>
          </w:p>
        </w:tc>
        <w:tc>
          <w:tcPr>
            <w:tcW w:w="0" w:type="auto"/>
            <w:shd w:val="clear" w:color="auto" w:fill="D9E2F3"/>
            <w:noWrap/>
            <w:hideMark/>
          </w:tcPr>
          <w:p w14:paraId="46A2334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30.17</w:t>
            </w:r>
          </w:p>
        </w:tc>
        <w:tc>
          <w:tcPr>
            <w:tcW w:w="0" w:type="auto"/>
            <w:shd w:val="clear" w:color="auto" w:fill="D9E2F3"/>
            <w:noWrap/>
            <w:hideMark/>
          </w:tcPr>
          <w:p w14:paraId="5795ACE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27.99</w:t>
            </w:r>
          </w:p>
        </w:tc>
        <w:tc>
          <w:tcPr>
            <w:tcW w:w="0" w:type="auto"/>
            <w:shd w:val="clear" w:color="auto" w:fill="D9E2F3"/>
            <w:noWrap/>
            <w:hideMark/>
          </w:tcPr>
          <w:p w14:paraId="241683F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40.36</w:t>
            </w:r>
          </w:p>
        </w:tc>
        <w:tc>
          <w:tcPr>
            <w:tcW w:w="0" w:type="auto"/>
            <w:shd w:val="clear" w:color="auto" w:fill="D9E2F3"/>
            <w:noWrap/>
            <w:hideMark/>
          </w:tcPr>
          <w:p w14:paraId="0ED16C1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46.12</w:t>
            </w:r>
          </w:p>
        </w:tc>
        <w:tc>
          <w:tcPr>
            <w:tcW w:w="0" w:type="auto"/>
            <w:shd w:val="clear" w:color="auto" w:fill="D9E2F3"/>
            <w:noWrap/>
            <w:hideMark/>
          </w:tcPr>
          <w:p w14:paraId="132D055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45.57</w:t>
            </w:r>
          </w:p>
        </w:tc>
        <w:tc>
          <w:tcPr>
            <w:tcW w:w="0" w:type="auto"/>
            <w:shd w:val="clear" w:color="auto" w:fill="D9E2F3"/>
            <w:noWrap/>
            <w:hideMark/>
          </w:tcPr>
          <w:p w14:paraId="41321FD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41.73</w:t>
            </w:r>
          </w:p>
        </w:tc>
        <w:tc>
          <w:tcPr>
            <w:tcW w:w="0" w:type="auto"/>
            <w:shd w:val="clear" w:color="auto" w:fill="D9E2F3"/>
            <w:noWrap/>
            <w:hideMark/>
          </w:tcPr>
          <w:p w14:paraId="3AFD2B8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0.972</w:t>
            </w:r>
          </w:p>
        </w:tc>
        <w:tc>
          <w:tcPr>
            <w:tcW w:w="0" w:type="auto"/>
            <w:shd w:val="clear" w:color="auto" w:fill="D9E2F3"/>
            <w:noWrap/>
            <w:hideMark/>
          </w:tcPr>
          <w:p w14:paraId="1D7C273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15.51</w:t>
            </w:r>
          </w:p>
        </w:tc>
        <w:tc>
          <w:tcPr>
            <w:tcW w:w="0" w:type="auto"/>
            <w:shd w:val="clear" w:color="auto" w:fill="D9E2F3"/>
            <w:noWrap/>
            <w:hideMark/>
          </w:tcPr>
          <w:p w14:paraId="3EF88FB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79C1E39D" w14:textId="77777777" w:rsidTr="00FF48DA">
        <w:tc>
          <w:tcPr>
            <w:tcW w:w="0" w:type="auto"/>
            <w:shd w:val="clear" w:color="auto" w:fill="auto"/>
            <w:noWrap/>
            <w:hideMark/>
          </w:tcPr>
          <w:p w14:paraId="3D2C7712"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6DE0D51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655BAE3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0938671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53D81D7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12.33</w:t>
            </w:r>
          </w:p>
        </w:tc>
        <w:tc>
          <w:tcPr>
            <w:tcW w:w="0" w:type="auto"/>
            <w:shd w:val="clear" w:color="auto" w:fill="auto"/>
            <w:noWrap/>
            <w:hideMark/>
          </w:tcPr>
          <w:p w14:paraId="24EF7A4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29.91</w:t>
            </w:r>
          </w:p>
        </w:tc>
        <w:tc>
          <w:tcPr>
            <w:tcW w:w="0" w:type="auto"/>
            <w:shd w:val="clear" w:color="auto" w:fill="auto"/>
            <w:noWrap/>
            <w:hideMark/>
          </w:tcPr>
          <w:p w14:paraId="1233E9E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27.99</w:t>
            </w:r>
          </w:p>
        </w:tc>
        <w:tc>
          <w:tcPr>
            <w:tcW w:w="0" w:type="auto"/>
            <w:shd w:val="clear" w:color="auto" w:fill="auto"/>
            <w:noWrap/>
            <w:hideMark/>
          </w:tcPr>
          <w:p w14:paraId="6CA0845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40.13</w:t>
            </w:r>
          </w:p>
        </w:tc>
        <w:tc>
          <w:tcPr>
            <w:tcW w:w="0" w:type="auto"/>
            <w:shd w:val="clear" w:color="auto" w:fill="auto"/>
            <w:noWrap/>
            <w:hideMark/>
          </w:tcPr>
          <w:p w14:paraId="6502573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45.48</w:t>
            </w:r>
          </w:p>
        </w:tc>
        <w:tc>
          <w:tcPr>
            <w:tcW w:w="0" w:type="auto"/>
            <w:shd w:val="clear" w:color="auto" w:fill="auto"/>
            <w:noWrap/>
            <w:hideMark/>
          </w:tcPr>
          <w:p w14:paraId="25D8059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44.96</w:t>
            </w:r>
          </w:p>
        </w:tc>
        <w:tc>
          <w:tcPr>
            <w:tcW w:w="0" w:type="auto"/>
            <w:shd w:val="clear" w:color="auto" w:fill="auto"/>
            <w:noWrap/>
            <w:hideMark/>
          </w:tcPr>
          <w:p w14:paraId="6B5B1EF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41.40</w:t>
            </w:r>
          </w:p>
        </w:tc>
        <w:tc>
          <w:tcPr>
            <w:tcW w:w="0" w:type="auto"/>
            <w:shd w:val="clear" w:color="auto" w:fill="auto"/>
            <w:noWrap/>
            <w:hideMark/>
          </w:tcPr>
          <w:p w14:paraId="21BFAA8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0.969</w:t>
            </w:r>
          </w:p>
        </w:tc>
        <w:tc>
          <w:tcPr>
            <w:tcW w:w="0" w:type="auto"/>
            <w:shd w:val="clear" w:color="auto" w:fill="auto"/>
            <w:noWrap/>
            <w:hideMark/>
          </w:tcPr>
          <w:p w14:paraId="50FE74F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15.07</w:t>
            </w:r>
          </w:p>
        </w:tc>
        <w:tc>
          <w:tcPr>
            <w:tcW w:w="0" w:type="auto"/>
            <w:shd w:val="clear" w:color="auto" w:fill="auto"/>
            <w:noWrap/>
            <w:hideMark/>
          </w:tcPr>
          <w:p w14:paraId="4CDA9CE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68EE9CFE" w14:textId="77777777" w:rsidTr="00FF48DA">
        <w:tc>
          <w:tcPr>
            <w:tcW w:w="0" w:type="auto"/>
            <w:shd w:val="clear" w:color="auto" w:fill="D9E2F3"/>
            <w:noWrap/>
            <w:hideMark/>
          </w:tcPr>
          <w:p w14:paraId="1E4609DB"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7FF4C7E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6CA7108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60333E2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28E42FE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10.55</w:t>
            </w:r>
          </w:p>
        </w:tc>
        <w:tc>
          <w:tcPr>
            <w:tcW w:w="0" w:type="auto"/>
            <w:shd w:val="clear" w:color="auto" w:fill="D9E2F3"/>
            <w:noWrap/>
            <w:hideMark/>
          </w:tcPr>
          <w:p w14:paraId="550F045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39.35</w:t>
            </w:r>
          </w:p>
        </w:tc>
        <w:tc>
          <w:tcPr>
            <w:tcW w:w="0" w:type="auto"/>
            <w:shd w:val="clear" w:color="auto" w:fill="D9E2F3"/>
            <w:noWrap/>
            <w:hideMark/>
          </w:tcPr>
          <w:p w14:paraId="3C27544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31.09</w:t>
            </w:r>
          </w:p>
        </w:tc>
        <w:tc>
          <w:tcPr>
            <w:tcW w:w="0" w:type="auto"/>
            <w:shd w:val="clear" w:color="auto" w:fill="D9E2F3"/>
            <w:noWrap/>
            <w:hideMark/>
          </w:tcPr>
          <w:p w14:paraId="4BD80DB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35.68</w:t>
            </w:r>
          </w:p>
        </w:tc>
        <w:tc>
          <w:tcPr>
            <w:tcW w:w="0" w:type="auto"/>
            <w:shd w:val="clear" w:color="auto" w:fill="D9E2F3"/>
            <w:noWrap/>
            <w:hideMark/>
          </w:tcPr>
          <w:p w14:paraId="3A93FA7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42.62</w:t>
            </w:r>
          </w:p>
        </w:tc>
        <w:tc>
          <w:tcPr>
            <w:tcW w:w="0" w:type="auto"/>
            <w:shd w:val="clear" w:color="auto" w:fill="D9E2F3"/>
            <w:noWrap/>
            <w:hideMark/>
          </w:tcPr>
          <w:p w14:paraId="59FD0CF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42.16</w:t>
            </w:r>
          </w:p>
        </w:tc>
        <w:tc>
          <w:tcPr>
            <w:tcW w:w="0" w:type="auto"/>
            <w:shd w:val="clear" w:color="auto" w:fill="D9E2F3"/>
            <w:noWrap/>
            <w:hideMark/>
          </w:tcPr>
          <w:p w14:paraId="5BE70FC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37.36</w:t>
            </w:r>
          </w:p>
        </w:tc>
        <w:tc>
          <w:tcPr>
            <w:tcW w:w="0" w:type="auto"/>
            <w:shd w:val="clear" w:color="auto" w:fill="D9E2F3"/>
            <w:noWrap/>
            <w:hideMark/>
          </w:tcPr>
          <w:p w14:paraId="4A546FE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0.928</w:t>
            </w:r>
          </w:p>
        </w:tc>
        <w:tc>
          <w:tcPr>
            <w:tcW w:w="0" w:type="auto"/>
            <w:shd w:val="clear" w:color="auto" w:fill="D9E2F3"/>
            <w:noWrap/>
            <w:hideMark/>
          </w:tcPr>
          <w:p w14:paraId="2454BB8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11.44</w:t>
            </w:r>
          </w:p>
        </w:tc>
        <w:tc>
          <w:tcPr>
            <w:tcW w:w="0" w:type="auto"/>
            <w:shd w:val="clear" w:color="auto" w:fill="D9E2F3"/>
            <w:noWrap/>
            <w:hideMark/>
          </w:tcPr>
          <w:p w14:paraId="61AA9A4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04E295CD" w14:textId="77777777" w:rsidTr="00FF48DA">
        <w:tc>
          <w:tcPr>
            <w:tcW w:w="0" w:type="auto"/>
            <w:shd w:val="clear" w:color="auto" w:fill="auto"/>
            <w:noWrap/>
            <w:hideMark/>
          </w:tcPr>
          <w:p w14:paraId="2509A360"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7DCD715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4D81094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6A4E463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57E82F6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10.76</w:t>
            </w:r>
          </w:p>
        </w:tc>
        <w:tc>
          <w:tcPr>
            <w:tcW w:w="0" w:type="auto"/>
            <w:shd w:val="clear" w:color="auto" w:fill="auto"/>
            <w:noWrap/>
            <w:hideMark/>
          </w:tcPr>
          <w:p w14:paraId="0170501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39.34</w:t>
            </w:r>
          </w:p>
        </w:tc>
        <w:tc>
          <w:tcPr>
            <w:tcW w:w="0" w:type="auto"/>
            <w:shd w:val="clear" w:color="auto" w:fill="auto"/>
            <w:noWrap/>
            <w:hideMark/>
          </w:tcPr>
          <w:p w14:paraId="4CBCBCD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31.09</w:t>
            </w:r>
          </w:p>
        </w:tc>
        <w:tc>
          <w:tcPr>
            <w:tcW w:w="0" w:type="auto"/>
            <w:shd w:val="clear" w:color="auto" w:fill="auto"/>
            <w:noWrap/>
            <w:hideMark/>
          </w:tcPr>
          <w:p w14:paraId="7FA4AEE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35.65</w:t>
            </w:r>
          </w:p>
        </w:tc>
        <w:tc>
          <w:tcPr>
            <w:tcW w:w="0" w:type="auto"/>
            <w:shd w:val="clear" w:color="auto" w:fill="auto"/>
            <w:noWrap/>
            <w:hideMark/>
          </w:tcPr>
          <w:p w14:paraId="6BD7182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42.63</w:t>
            </w:r>
          </w:p>
        </w:tc>
        <w:tc>
          <w:tcPr>
            <w:tcW w:w="0" w:type="auto"/>
            <w:shd w:val="clear" w:color="auto" w:fill="auto"/>
            <w:noWrap/>
            <w:hideMark/>
          </w:tcPr>
          <w:p w14:paraId="35C6859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42.17</w:t>
            </w:r>
          </w:p>
        </w:tc>
        <w:tc>
          <w:tcPr>
            <w:tcW w:w="0" w:type="auto"/>
            <w:shd w:val="clear" w:color="auto" w:fill="auto"/>
            <w:noWrap/>
            <w:hideMark/>
          </w:tcPr>
          <w:p w14:paraId="1BFF70E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37.34</w:t>
            </w:r>
          </w:p>
        </w:tc>
        <w:tc>
          <w:tcPr>
            <w:tcW w:w="0" w:type="auto"/>
            <w:shd w:val="clear" w:color="auto" w:fill="auto"/>
            <w:noWrap/>
            <w:hideMark/>
          </w:tcPr>
          <w:p w14:paraId="319A5A1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0.928</w:t>
            </w:r>
          </w:p>
        </w:tc>
        <w:tc>
          <w:tcPr>
            <w:tcW w:w="0" w:type="auto"/>
            <w:shd w:val="clear" w:color="auto" w:fill="auto"/>
            <w:noWrap/>
            <w:hideMark/>
          </w:tcPr>
          <w:p w14:paraId="097E922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11.43</w:t>
            </w:r>
          </w:p>
        </w:tc>
        <w:tc>
          <w:tcPr>
            <w:tcW w:w="0" w:type="auto"/>
            <w:shd w:val="clear" w:color="auto" w:fill="auto"/>
            <w:noWrap/>
            <w:hideMark/>
          </w:tcPr>
          <w:p w14:paraId="57B9905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70120DE8" w14:textId="77777777" w:rsidTr="00FF48DA">
        <w:tc>
          <w:tcPr>
            <w:tcW w:w="0" w:type="auto"/>
            <w:shd w:val="clear" w:color="auto" w:fill="D9E2F3"/>
            <w:noWrap/>
            <w:hideMark/>
          </w:tcPr>
          <w:p w14:paraId="03997E31"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328AD16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1291223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64DA1C6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1E806A6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1.30</w:t>
            </w:r>
          </w:p>
        </w:tc>
        <w:tc>
          <w:tcPr>
            <w:tcW w:w="0" w:type="auto"/>
            <w:shd w:val="clear" w:color="auto" w:fill="D9E2F3"/>
            <w:noWrap/>
            <w:hideMark/>
          </w:tcPr>
          <w:p w14:paraId="3F7E696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36.75</w:t>
            </w:r>
          </w:p>
        </w:tc>
        <w:tc>
          <w:tcPr>
            <w:tcW w:w="0" w:type="auto"/>
            <w:shd w:val="clear" w:color="auto" w:fill="D9E2F3"/>
            <w:noWrap/>
            <w:hideMark/>
          </w:tcPr>
          <w:p w14:paraId="6F9E5D8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33.99</w:t>
            </w:r>
          </w:p>
        </w:tc>
        <w:tc>
          <w:tcPr>
            <w:tcW w:w="0" w:type="auto"/>
            <w:shd w:val="clear" w:color="auto" w:fill="D9E2F3"/>
            <w:noWrap/>
            <w:hideMark/>
          </w:tcPr>
          <w:p w14:paraId="2977A87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37.16</w:t>
            </w:r>
          </w:p>
        </w:tc>
        <w:tc>
          <w:tcPr>
            <w:tcW w:w="0" w:type="auto"/>
            <w:shd w:val="clear" w:color="auto" w:fill="D9E2F3"/>
            <w:noWrap/>
            <w:hideMark/>
          </w:tcPr>
          <w:p w14:paraId="6E879B2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43.84</w:t>
            </w:r>
          </w:p>
        </w:tc>
        <w:tc>
          <w:tcPr>
            <w:tcW w:w="0" w:type="auto"/>
            <w:shd w:val="clear" w:color="auto" w:fill="D9E2F3"/>
            <w:noWrap/>
            <w:hideMark/>
          </w:tcPr>
          <w:p w14:paraId="6357F58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43.32</w:t>
            </w:r>
          </w:p>
        </w:tc>
        <w:tc>
          <w:tcPr>
            <w:tcW w:w="0" w:type="auto"/>
            <w:shd w:val="clear" w:color="auto" w:fill="D9E2F3"/>
            <w:noWrap/>
            <w:hideMark/>
          </w:tcPr>
          <w:p w14:paraId="4073AF5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38.77</w:t>
            </w:r>
          </w:p>
        </w:tc>
        <w:tc>
          <w:tcPr>
            <w:tcW w:w="0" w:type="auto"/>
            <w:shd w:val="clear" w:color="auto" w:fill="D9E2F3"/>
            <w:noWrap/>
            <w:hideMark/>
          </w:tcPr>
          <w:p w14:paraId="311A47E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0.949</w:t>
            </w:r>
          </w:p>
        </w:tc>
        <w:tc>
          <w:tcPr>
            <w:tcW w:w="0" w:type="auto"/>
            <w:shd w:val="clear" w:color="auto" w:fill="D9E2F3"/>
            <w:noWrap/>
            <w:hideMark/>
          </w:tcPr>
          <w:p w14:paraId="5845B56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12.94</w:t>
            </w:r>
          </w:p>
        </w:tc>
        <w:tc>
          <w:tcPr>
            <w:tcW w:w="0" w:type="auto"/>
            <w:shd w:val="clear" w:color="auto" w:fill="D9E2F3"/>
            <w:noWrap/>
            <w:hideMark/>
          </w:tcPr>
          <w:p w14:paraId="054CD84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5F5A9AC8" w14:textId="77777777" w:rsidTr="00FF48DA">
        <w:tc>
          <w:tcPr>
            <w:tcW w:w="0" w:type="auto"/>
            <w:shd w:val="clear" w:color="auto" w:fill="auto"/>
            <w:noWrap/>
            <w:hideMark/>
          </w:tcPr>
          <w:p w14:paraId="7FAC6F9E"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154307C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478ED94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4E324D2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7AC70BF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5.59</w:t>
            </w:r>
          </w:p>
        </w:tc>
        <w:tc>
          <w:tcPr>
            <w:tcW w:w="0" w:type="auto"/>
            <w:shd w:val="clear" w:color="auto" w:fill="auto"/>
            <w:noWrap/>
            <w:hideMark/>
          </w:tcPr>
          <w:p w14:paraId="4122D60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36.20</w:t>
            </w:r>
          </w:p>
        </w:tc>
        <w:tc>
          <w:tcPr>
            <w:tcW w:w="0" w:type="auto"/>
            <w:shd w:val="clear" w:color="auto" w:fill="auto"/>
            <w:noWrap/>
            <w:hideMark/>
          </w:tcPr>
          <w:p w14:paraId="707A89F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33.99</w:t>
            </w:r>
          </w:p>
        </w:tc>
        <w:tc>
          <w:tcPr>
            <w:tcW w:w="0" w:type="auto"/>
            <w:shd w:val="clear" w:color="auto" w:fill="auto"/>
            <w:noWrap/>
            <w:hideMark/>
          </w:tcPr>
          <w:p w14:paraId="280B890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36.85</w:t>
            </w:r>
          </w:p>
        </w:tc>
        <w:tc>
          <w:tcPr>
            <w:tcW w:w="0" w:type="auto"/>
            <w:shd w:val="clear" w:color="auto" w:fill="auto"/>
            <w:noWrap/>
            <w:hideMark/>
          </w:tcPr>
          <w:p w14:paraId="5D9458F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42.99</w:t>
            </w:r>
          </w:p>
        </w:tc>
        <w:tc>
          <w:tcPr>
            <w:tcW w:w="0" w:type="auto"/>
            <w:shd w:val="clear" w:color="auto" w:fill="auto"/>
            <w:noWrap/>
            <w:hideMark/>
          </w:tcPr>
          <w:p w14:paraId="1F25AE8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42.47</w:t>
            </w:r>
          </w:p>
        </w:tc>
        <w:tc>
          <w:tcPr>
            <w:tcW w:w="0" w:type="auto"/>
            <w:shd w:val="clear" w:color="auto" w:fill="auto"/>
            <w:noWrap/>
            <w:hideMark/>
          </w:tcPr>
          <w:p w14:paraId="03A5771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38.32</w:t>
            </w:r>
          </w:p>
        </w:tc>
        <w:tc>
          <w:tcPr>
            <w:tcW w:w="0" w:type="auto"/>
            <w:shd w:val="clear" w:color="auto" w:fill="auto"/>
            <w:noWrap/>
            <w:hideMark/>
          </w:tcPr>
          <w:p w14:paraId="7DD6857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0.942</w:t>
            </w:r>
          </w:p>
        </w:tc>
        <w:tc>
          <w:tcPr>
            <w:tcW w:w="0" w:type="auto"/>
            <w:shd w:val="clear" w:color="auto" w:fill="auto"/>
            <w:noWrap/>
            <w:hideMark/>
          </w:tcPr>
          <w:p w14:paraId="29CB3DD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12.40</w:t>
            </w:r>
          </w:p>
        </w:tc>
        <w:tc>
          <w:tcPr>
            <w:tcW w:w="0" w:type="auto"/>
            <w:shd w:val="clear" w:color="auto" w:fill="auto"/>
            <w:noWrap/>
            <w:hideMark/>
          </w:tcPr>
          <w:p w14:paraId="750F19B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5E26839E" w14:textId="77777777" w:rsidTr="00FF48DA">
        <w:tc>
          <w:tcPr>
            <w:tcW w:w="0" w:type="auto"/>
            <w:shd w:val="clear" w:color="auto" w:fill="D9E2F3"/>
            <w:noWrap/>
            <w:hideMark/>
          </w:tcPr>
          <w:p w14:paraId="31F0DD13"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005DE36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2CE943B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0BD80C9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7A67D2C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29.43</w:t>
            </w:r>
          </w:p>
        </w:tc>
        <w:tc>
          <w:tcPr>
            <w:tcW w:w="0" w:type="auto"/>
            <w:shd w:val="clear" w:color="auto" w:fill="D9E2F3"/>
            <w:noWrap/>
            <w:hideMark/>
          </w:tcPr>
          <w:p w14:paraId="7C0EC30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24.88</w:t>
            </w:r>
          </w:p>
        </w:tc>
        <w:tc>
          <w:tcPr>
            <w:tcW w:w="0" w:type="auto"/>
            <w:shd w:val="clear" w:color="auto" w:fill="D9E2F3"/>
            <w:noWrap/>
            <w:hideMark/>
          </w:tcPr>
          <w:p w14:paraId="5D5E067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19.28</w:t>
            </w:r>
          </w:p>
        </w:tc>
        <w:tc>
          <w:tcPr>
            <w:tcW w:w="0" w:type="auto"/>
            <w:shd w:val="clear" w:color="auto" w:fill="D9E2F3"/>
            <w:noWrap/>
            <w:hideMark/>
          </w:tcPr>
          <w:p w14:paraId="7B2AF25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44.08</w:t>
            </w:r>
          </w:p>
        </w:tc>
        <w:tc>
          <w:tcPr>
            <w:tcW w:w="0" w:type="auto"/>
            <w:shd w:val="clear" w:color="auto" w:fill="D9E2F3"/>
            <w:noWrap/>
            <w:hideMark/>
          </w:tcPr>
          <w:p w14:paraId="39A0287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47.70</w:t>
            </w:r>
          </w:p>
        </w:tc>
        <w:tc>
          <w:tcPr>
            <w:tcW w:w="0" w:type="auto"/>
            <w:shd w:val="clear" w:color="auto" w:fill="D9E2F3"/>
            <w:noWrap/>
            <w:hideMark/>
          </w:tcPr>
          <w:p w14:paraId="503DE31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47.27</w:t>
            </w:r>
          </w:p>
        </w:tc>
        <w:tc>
          <w:tcPr>
            <w:tcW w:w="0" w:type="auto"/>
            <w:shd w:val="clear" w:color="auto" w:fill="D9E2F3"/>
            <w:noWrap/>
            <w:hideMark/>
          </w:tcPr>
          <w:p w14:paraId="713E564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44.93</w:t>
            </w:r>
          </w:p>
        </w:tc>
        <w:tc>
          <w:tcPr>
            <w:tcW w:w="0" w:type="auto"/>
            <w:shd w:val="clear" w:color="auto" w:fill="D9E2F3"/>
            <w:noWrap/>
            <w:hideMark/>
          </w:tcPr>
          <w:p w14:paraId="7F80C8F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0.984</w:t>
            </w:r>
          </w:p>
        </w:tc>
        <w:tc>
          <w:tcPr>
            <w:tcW w:w="0" w:type="auto"/>
            <w:shd w:val="clear" w:color="auto" w:fill="D9E2F3"/>
            <w:noWrap/>
            <w:hideMark/>
          </w:tcPr>
          <w:p w14:paraId="0AAAB09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17.99</w:t>
            </w:r>
          </w:p>
        </w:tc>
        <w:tc>
          <w:tcPr>
            <w:tcW w:w="0" w:type="auto"/>
            <w:shd w:val="clear" w:color="auto" w:fill="D9E2F3"/>
            <w:noWrap/>
            <w:hideMark/>
          </w:tcPr>
          <w:p w14:paraId="5144F98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1E032DCF" w14:textId="77777777" w:rsidTr="00FF48DA">
        <w:tc>
          <w:tcPr>
            <w:tcW w:w="0" w:type="auto"/>
            <w:shd w:val="clear" w:color="auto" w:fill="auto"/>
            <w:noWrap/>
            <w:hideMark/>
          </w:tcPr>
          <w:p w14:paraId="069425BC"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7C784EE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2E77B0D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40C7CF2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C628A4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29.66</w:t>
            </w:r>
          </w:p>
        </w:tc>
        <w:tc>
          <w:tcPr>
            <w:tcW w:w="0" w:type="auto"/>
            <w:shd w:val="clear" w:color="auto" w:fill="auto"/>
            <w:noWrap/>
            <w:hideMark/>
          </w:tcPr>
          <w:p w14:paraId="7B5F4C0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24.87</w:t>
            </w:r>
          </w:p>
        </w:tc>
        <w:tc>
          <w:tcPr>
            <w:tcW w:w="0" w:type="auto"/>
            <w:shd w:val="clear" w:color="auto" w:fill="auto"/>
            <w:noWrap/>
            <w:hideMark/>
          </w:tcPr>
          <w:p w14:paraId="11F3EBD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19.28</w:t>
            </w:r>
          </w:p>
        </w:tc>
        <w:tc>
          <w:tcPr>
            <w:tcW w:w="0" w:type="auto"/>
            <w:shd w:val="clear" w:color="auto" w:fill="auto"/>
            <w:noWrap/>
            <w:hideMark/>
          </w:tcPr>
          <w:p w14:paraId="55ABDF3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44.07</w:t>
            </w:r>
          </w:p>
        </w:tc>
        <w:tc>
          <w:tcPr>
            <w:tcW w:w="0" w:type="auto"/>
            <w:shd w:val="clear" w:color="auto" w:fill="auto"/>
            <w:noWrap/>
            <w:hideMark/>
          </w:tcPr>
          <w:p w14:paraId="3DA0073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47.70</w:t>
            </w:r>
          </w:p>
        </w:tc>
        <w:tc>
          <w:tcPr>
            <w:tcW w:w="0" w:type="auto"/>
            <w:shd w:val="clear" w:color="auto" w:fill="auto"/>
            <w:noWrap/>
            <w:hideMark/>
          </w:tcPr>
          <w:p w14:paraId="3F41C3F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47.26</w:t>
            </w:r>
          </w:p>
        </w:tc>
        <w:tc>
          <w:tcPr>
            <w:tcW w:w="0" w:type="auto"/>
            <w:shd w:val="clear" w:color="auto" w:fill="auto"/>
            <w:noWrap/>
            <w:hideMark/>
          </w:tcPr>
          <w:p w14:paraId="5906AAC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44.92</w:t>
            </w:r>
          </w:p>
        </w:tc>
        <w:tc>
          <w:tcPr>
            <w:tcW w:w="0" w:type="auto"/>
            <w:shd w:val="clear" w:color="auto" w:fill="auto"/>
            <w:noWrap/>
            <w:hideMark/>
          </w:tcPr>
          <w:p w14:paraId="6FD3416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0.984</w:t>
            </w:r>
          </w:p>
        </w:tc>
        <w:tc>
          <w:tcPr>
            <w:tcW w:w="0" w:type="auto"/>
            <w:shd w:val="clear" w:color="auto" w:fill="auto"/>
            <w:noWrap/>
            <w:hideMark/>
          </w:tcPr>
          <w:p w14:paraId="1681F35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17.91</w:t>
            </w:r>
          </w:p>
        </w:tc>
        <w:tc>
          <w:tcPr>
            <w:tcW w:w="0" w:type="auto"/>
            <w:shd w:val="clear" w:color="auto" w:fill="auto"/>
            <w:noWrap/>
            <w:hideMark/>
          </w:tcPr>
          <w:p w14:paraId="1260936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5D9A0B5B" w14:textId="77777777" w:rsidTr="00FF48DA">
        <w:tc>
          <w:tcPr>
            <w:tcW w:w="0" w:type="auto"/>
            <w:shd w:val="clear" w:color="auto" w:fill="D9E2F3"/>
            <w:noWrap/>
            <w:hideMark/>
          </w:tcPr>
          <w:p w14:paraId="7B0126CD"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763A870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3E5BCBE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62A9153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0BA075D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12.78</w:t>
            </w:r>
          </w:p>
        </w:tc>
        <w:tc>
          <w:tcPr>
            <w:tcW w:w="0" w:type="auto"/>
            <w:shd w:val="clear" w:color="auto" w:fill="D9E2F3"/>
            <w:noWrap/>
            <w:hideMark/>
          </w:tcPr>
          <w:p w14:paraId="25D67BA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21.87</w:t>
            </w:r>
          </w:p>
        </w:tc>
        <w:tc>
          <w:tcPr>
            <w:tcW w:w="0" w:type="auto"/>
            <w:shd w:val="clear" w:color="auto" w:fill="D9E2F3"/>
            <w:noWrap/>
            <w:hideMark/>
          </w:tcPr>
          <w:p w14:paraId="30534DE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22.18</w:t>
            </w:r>
          </w:p>
        </w:tc>
        <w:tc>
          <w:tcPr>
            <w:tcW w:w="0" w:type="auto"/>
            <w:shd w:val="clear" w:color="auto" w:fill="D9E2F3"/>
            <w:noWrap/>
            <w:hideMark/>
          </w:tcPr>
          <w:p w14:paraId="06E0574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44.43</w:t>
            </w:r>
          </w:p>
        </w:tc>
        <w:tc>
          <w:tcPr>
            <w:tcW w:w="0" w:type="auto"/>
            <w:shd w:val="clear" w:color="auto" w:fill="D9E2F3"/>
            <w:noWrap/>
            <w:hideMark/>
          </w:tcPr>
          <w:p w14:paraId="6781401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48.95</w:t>
            </w:r>
          </w:p>
        </w:tc>
        <w:tc>
          <w:tcPr>
            <w:tcW w:w="0" w:type="auto"/>
            <w:shd w:val="clear" w:color="auto" w:fill="D9E2F3"/>
            <w:noWrap/>
            <w:hideMark/>
          </w:tcPr>
          <w:p w14:paraId="6485AC5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48.51</w:t>
            </w:r>
          </w:p>
        </w:tc>
        <w:tc>
          <w:tcPr>
            <w:tcW w:w="0" w:type="auto"/>
            <w:shd w:val="clear" w:color="auto" w:fill="D9E2F3"/>
            <w:noWrap/>
            <w:hideMark/>
          </w:tcPr>
          <w:p w14:paraId="77327A7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45.50</w:t>
            </w:r>
          </w:p>
        </w:tc>
        <w:tc>
          <w:tcPr>
            <w:tcW w:w="0" w:type="auto"/>
            <w:shd w:val="clear" w:color="auto" w:fill="D9E2F3"/>
            <w:noWrap/>
            <w:hideMark/>
          </w:tcPr>
          <w:p w14:paraId="6690619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0.986</w:t>
            </w:r>
          </w:p>
        </w:tc>
        <w:tc>
          <w:tcPr>
            <w:tcW w:w="0" w:type="auto"/>
            <w:shd w:val="clear" w:color="auto" w:fill="D9E2F3"/>
            <w:noWrap/>
            <w:hideMark/>
          </w:tcPr>
          <w:p w14:paraId="4BFDF47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18.41</w:t>
            </w:r>
          </w:p>
        </w:tc>
        <w:tc>
          <w:tcPr>
            <w:tcW w:w="0" w:type="auto"/>
            <w:shd w:val="clear" w:color="auto" w:fill="D9E2F3"/>
            <w:noWrap/>
            <w:hideMark/>
          </w:tcPr>
          <w:p w14:paraId="6899568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37B54401" w14:textId="77777777" w:rsidTr="00FF48DA">
        <w:tc>
          <w:tcPr>
            <w:tcW w:w="0" w:type="auto"/>
            <w:shd w:val="clear" w:color="auto" w:fill="auto"/>
            <w:noWrap/>
            <w:hideMark/>
          </w:tcPr>
          <w:p w14:paraId="79B27B5F"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4F33D92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131DBD4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76F4058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0A8585C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20.59</w:t>
            </w:r>
          </w:p>
        </w:tc>
        <w:tc>
          <w:tcPr>
            <w:tcW w:w="0" w:type="auto"/>
            <w:shd w:val="clear" w:color="auto" w:fill="auto"/>
            <w:noWrap/>
            <w:hideMark/>
          </w:tcPr>
          <w:p w14:paraId="3F6A0CD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21.82</w:t>
            </w:r>
          </w:p>
        </w:tc>
        <w:tc>
          <w:tcPr>
            <w:tcW w:w="0" w:type="auto"/>
            <w:shd w:val="clear" w:color="auto" w:fill="auto"/>
            <w:noWrap/>
            <w:hideMark/>
          </w:tcPr>
          <w:p w14:paraId="627C77D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22.18</w:t>
            </w:r>
          </w:p>
        </w:tc>
        <w:tc>
          <w:tcPr>
            <w:tcW w:w="0" w:type="auto"/>
            <w:shd w:val="clear" w:color="auto" w:fill="auto"/>
            <w:noWrap/>
            <w:hideMark/>
          </w:tcPr>
          <w:p w14:paraId="5C0F439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44.42</w:t>
            </w:r>
          </w:p>
        </w:tc>
        <w:tc>
          <w:tcPr>
            <w:tcW w:w="0" w:type="auto"/>
            <w:shd w:val="clear" w:color="auto" w:fill="auto"/>
            <w:noWrap/>
            <w:hideMark/>
          </w:tcPr>
          <w:p w14:paraId="50A187D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48.72</w:t>
            </w:r>
          </w:p>
        </w:tc>
        <w:tc>
          <w:tcPr>
            <w:tcW w:w="0" w:type="auto"/>
            <w:shd w:val="clear" w:color="auto" w:fill="auto"/>
            <w:noWrap/>
            <w:hideMark/>
          </w:tcPr>
          <w:p w14:paraId="5FE550F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48.29</w:t>
            </w:r>
          </w:p>
        </w:tc>
        <w:tc>
          <w:tcPr>
            <w:tcW w:w="0" w:type="auto"/>
            <w:shd w:val="clear" w:color="auto" w:fill="auto"/>
            <w:noWrap/>
            <w:hideMark/>
          </w:tcPr>
          <w:p w14:paraId="7B5F27D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45.44</w:t>
            </w:r>
          </w:p>
        </w:tc>
        <w:tc>
          <w:tcPr>
            <w:tcW w:w="0" w:type="auto"/>
            <w:shd w:val="clear" w:color="auto" w:fill="auto"/>
            <w:noWrap/>
            <w:hideMark/>
          </w:tcPr>
          <w:p w14:paraId="0C88010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0.985</w:t>
            </w:r>
          </w:p>
        </w:tc>
        <w:tc>
          <w:tcPr>
            <w:tcW w:w="0" w:type="auto"/>
            <w:shd w:val="clear" w:color="auto" w:fill="auto"/>
            <w:noWrap/>
            <w:hideMark/>
          </w:tcPr>
          <w:p w14:paraId="589B491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18.25</w:t>
            </w:r>
          </w:p>
        </w:tc>
        <w:tc>
          <w:tcPr>
            <w:tcW w:w="0" w:type="auto"/>
            <w:shd w:val="clear" w:color="auto" w:fill="auto"/>
            <w:noWrap/>
            <w:hideMark/>
          </w:tcPr>
          <w:p w14:paraId="5851083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766AA338" w14:textId="77777777" w:rsidTr="00FF48DA">
        <w:tc>
          <w:tcPr>
            <w:tcW w:w="0" w:type="auto"/>
            <w:shd w:val="clear" w:color="auto" w:fill="D9E2F3"/>
            <w:noWrap/>
            <w:hideMark/>
          </w:tcPr>
          <w:p w14:paraId="3FFEB746"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29C9DB4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3FED633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110438E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6A08D74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14.54</w:t>
            </w:r>
          </w:p>
        </w:tc>
        <w:tc>
          <w:tcPr>
            <w:tcW w:w="0" w:type="auto"/>
            <w:shd w:val="clear" w:color="auto" w:fill="D9E2F3"/>
            <w:noWrap/>
            <w:hideMark/>
          </w:tcPr>
          <w:p w14:paraId="7037B04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30.88</w:t>
            </w:r>
          </w:p>
        </w:tc>
        <w:tc>
          <w:tcPr>
            <w:tcW w:w="0" w:type="auto"/>
            <w:shd w:val="clear" w:color="auto" w:fill="D9E2F3"/>
            <w:noWrap/>
            <w:hideMark/>
          </w:tcPr>
          <w:p w14:paraId="2373A7A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25.27</w:t>
            </w:r>
          </w:p>
        </w:tc>
        <w:tc>
          <w:tcPr>
            <w:tcW w:w="0" w:type="auto"/>
            <w:shd w:val="clear" w:color="auto" w:fill="D9E2F3"/>
            <w:noWrap/>
            <w:hideMark/>
          </w:tcPr>
          <w:p w14:paraId="26F3B3A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39.07</w:t>
            </w:r>
          </w:p>
        </w:tc>
        <w:tc>
          <w:tcPr>
            <w:tcW w:w="0" w:type="auto"/>
            <w:shd w:val="clear" w:color="auto" w:fill="D9E2F3"/>
            <w:noWrap/>
            <w:hideMark/>
          </w:tcPr>
          <w:p w14:paraId="6E40869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D9E2F3"/>
            <w:noWrap/>
            <w:hideMark/>
          </w:tcPr>
          <w:p w14:paraId="3C77C55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D9E2F3"/>
            <w:noWrap/>
            <w:hideMark/>
          </w:tcPr>
          <w:p w14:paraId="59DA71E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40.27</w:t>
            </w:r>
          </w:p>
        </w:tc>
        <w:tc>
          <w:tcPr>
            <w:tcW w:w="0" w:type="auto"/>
            <w:shd w:val="clear" w:color="auto" w:fill="D9E2F3"/>
            <w:noWrap/>
            <w:hideMark/>
          </w:tcPr>
          <w:p w14:paraId="2C504F7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D9E2F3"/>
            <w:noWrap/>
            <w:hideMark/>
          </w:tcPr>
          <w:p w14:paraId="2006141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14.00</w:t>
            </w:r>
          </w:p>
        </w:tc>
        <w:tc>
          <w:tcPr>
            <w:tcW w:w="0" w:type="auto"/>
            <w:shd w:val="clear" w:color="auto" w:fill="D9E2F3"/>
            <w:noWrap/>
            <w:hideMark/>
          </w:tcPr>
          <w:p w14:paraId="243DEAE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69488DAB" w14:textId="77777777" w:rsidTr="00FF48DA">
        <w:tc>
          <w:tcPr>
            <w:tcW w:w="0" w:type="auto"/>
            <w:shd w:val="clear" w:color="auto" w:fill="auto"/>
            <w:noWrap/>
            <w:hideMark/>
          </w:tcPr>
          <w:p w14:paraId="740497B9"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6F3D822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25B5F17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4FFC8AF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266B01F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14.71</w:t>
            </w:r>
          </w:p>
        </w:tc>
        <w:tc>
          <w:tcPr>
            <w:tcW w:w="0" w:type="auto"/>
            <w:shd w:val="clear" w:color="auto" w:fill="auto"/>
            <w:noWrap/>
            <w:hideMark/>
          </w:tcPr>
          <w:p w14:paraId="72362B7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30.88</w:t>
            </w:r>
          </w:p>
        </w:tc>
        <w:tc>
          <w:tcPr>
            <w:tcW w:w="0" w:type="auto"/>
            <w:shd w:val="clear" w:color="auto" w:fill="auto"/>
            <w:noWrap/>
            <w:hideMark/>
          </w:tcPr>
          <w:p w14:paraId="232ED89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25.27</w:t>
            </w:r>
          </w:p>
        </w:tc>
        <w:tc>
          <w:tcPr>
            <w:tcW w:w="0" w:type="auto"/>
            <w:shd w:val="clear" w:color="auto" w:fill="auto"/>
            <w:noWrap/>
            <w:hideMark/>
          </w:tcPr>
          <w:p w14:paraId="5738CB1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39.06</w:t>
            </w:r>
          </w:p>
        </w:tc>
        <w:tc>
          <w:tcPr>
            <w:tcW w:w="0" w:type="auto"/>
            <w:shd w:val="clear" w:color="auto" w:fill="auto"/>
            <w:noWrap/>
            <w:hideMark/>
          </w:tcPr>
          <w:p w14:paraId="38D3F2D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auto"/>
            <w:noWrap/>
            <w:hideMark/>
          </w:tcPr>
          <w:p w14:paraId="361818D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auto"/>
            <w:noWrap/>
            <w:hideMark/>
          </w:tcPr>
          <w:p w14:paraId="557ED2A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40.26</w:t>
            </w:r>
          </w:p>
        </w:tc>
        <w:tc>
          <w:tcPr>
            <w:tcW w:w="0" w:type="auto"/>
            <w:shd w:val="clear" w:color="auto" w:fill="auto"/>
            <w:noWrap/>
            <w:hideMark/>
          </w:tcPr>
          <w:p w14:paraId="7D64B1A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auto"/>
            <w:noWrap/>
            <w:hideMark/>
          </w:tcPr>
          <w:p w14:paraId="1B01259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13.98</w:t>
            </w:r>
          </w:p>
        </w:tc>
        <w:tc>
          <w:tcPr>
            <w:tcW w:w="0" w:type="auto"/>
            <w:shd w:val="clear" w:color="auto" w:fill="auto"/>
            <w:noWrap/>
            <w:hideMark/>
          </w:tcPr>
          <w:p w14:paraId="160C19D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444C6BF3" w14:textId="77777777" w:rsidTr="00FF48DA">
        <w:tc>
          <w:tcPr>
            <w:tcW w:w="0" w:type="auto"/>
            <w:shd w:val="clear" w:color="auto" w:fill="D9E2F3"/>
            <w:noWrap/>
            <w:hideMark/>
          </w:tcPr>
          <w:p w14:paraId="1F6FD248"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1FE2E2F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5E2A945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2288DF2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D9E2F3"/>
            <w:noWrap/>
            <w:hideMark/>
          </w:tcPr>
          <w:p w14:paraId="77E60BC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3.82</w:t>
            </w:r>
          </w:p>
        </w:tc>
        <w:tc>
          <w:tcPr>
            <w:tcW w:w="0" w:type="auto"/>
            <w:shd w:val="clear" w:color="auto" w:fill="D9E2F3"/>
            <w:noWrap/>
            <w:hideMark/>
          </w:tcPr>
          <w:p w14:paraId="4F5E89A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28.07</w:t>
            </w:r>
          </w:p>
        </w:tc>
        <w:tc>
          <w:tcPr>
            <w:tcW w:w="0" w:type="auto"/>
            <w:shd w:val="clear" w:color="auto" w:fill="D9E2F3"/>
            <w:noWrap/>
            <w:hideMark/>
          </w:tcPr>
          <w:p w14:paraId="78D322D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28.17</w:t>
            </w:r>
          </w:p>
        </w:tc>
        <w:tc>
          <w:tcPr>
            <w:tcW w:w="0" w:type="auto"/>
            <w:shd w:val="clear" w:color="auto" w:fill="D9E2F3"/>
            <w:noWrap/>
            <w:hideMark/>
          </w:tcPr>
          <w:p w14:paraId="56EC1F7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41.23</w:t>
            </w:r>
          </w:p>
        </w:tc>
        <w:tc>
          <w:tcPr>
            <w:tcW w:w="0" w:type="auto"/>
            <w:shd w:val="clear" w:color="auto" w:fill="D9E2F3"/>
            <w:noWrap/>
            <w:hideMark/>
          </w:tcPr>
          <w:p w14:paraId="3B7F18C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46.69</w:t>
            </w:r>
          </w:p>
        </w:tc>
        <w:tc>
          <w:tcPr>
            <w:tcW w:w="0" w:type="auto"/>
            <w:shd w:val="clear" w:color="auto" w:fill="D9E2F3"/>
            <w:noWrap/>
            <w:hideMark/>
          </w:tcPr>
          <w:p w14:paraId="15E6654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46.19</w:t>
            </w:r>
          </w:p>
        </w:tc>
        <w:tc>
          <w:tcPr>
            <w:tcW w:w="0" w:type="auto"/>
            <w:shd w:val="clear" w:color="auto" w:fill="D9E2F3"/>
            <w:noWrap/>
            <w:hideMark/>
          </w:tcPr>
          <w:p w14:paraId="42C75C1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42.53</w:t>
            </w:r>
          </w:p>
        </w:tc>
        <w:tc>
          <w:tcPr>
            <w:tcW w:w="0" w:type="auto"/>
            <w:shd w:val="clear" w:color="auto" w:fill="D9E2F3"/>
            <w:noWrap/>
            <w:hideMark/>
          </w:tcPr>
          <w:p w14:paraId="752479E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0.976</w:t>
            </w:r>
          </w:p>
        </w:tc>
        <w:tc>
          <w:tcPr>
            <w:tcW w:w="0" w:type="auto"/>
            <w:shd w:val="clear" w:color="auto" w:fill="D9E2F3"/>
            <w:noWrap/>
            <w:hideMark/>
          </w:tcPr>
          <w:p w14:paraId="1366734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16.11</w:t>
            </w:r>
          </w:p>
        </w:tc>
        <w:tc>
          <w:tcPr>
            <w:tcW w:w="0" w:type="auto"/>
            <w:shd w:val="clear" w:color="auto" w:fill="D9E2F3"/>
            <w:noWrap/>
            <w:hideMark/>
          </w:tcPr>
          <w:p w14:paraId="5C625B1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58487D92" w14:textId="77777777" w:rsidTr="00FF48DA">
        <w:tc>
          <w:tcPr>
            <w:tcW w:w="0" w:type="auto"/>
            <w:shd w:val="clear" w:color="auto" w:fill="auto"/>
            <w:noWrap/>
            <w:hideMark/>
          </w:tcPr>
          <w:p w14:paraId="42D61BC6"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2AF4543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7A50BC2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064EA75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12759A2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8.34</w:t>
            </w:r>
          </w:p>
        </w:tc>
        <w:tc>
          <w:tcPr>
            <w:tcW w:w="0" w:type="auto"/>
            <w:shd w:val="clear" w:color="auto" w:fill="auto"/>
            <w:noWrap/>
            <w:hideMark/>
          </w:tcPr>
          <w:p w14:paraId="44A8A2B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27.94</w:t>
            </w:r>
          </w:p>
        </w:tc>
        <w:tc>
          <w:tcPr>
            <w:tcW w:w="0" w:type="auto"/>
            <w:shd w:val="clear" w:color="auto" w:fill="auto"/>
            <w:noWrap/>
            <w:hideMark/>
          </w:tcPr>
          <w:p w14:paraId="14761AD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28.17</w:t>
            </w:r>
          </w:p>
        </w:tc>
        <w:tc>
          <w:tcPr>
            <w:tcW w:w="0" w:type="auto"/>
            <w:shd w:val="clear" w:color="auto" w:fill="auto"/>
            <w:noWrap/>
            <w:hideMark/>
          </w:tcPr>
          <w:p w14:paraId="11EFBED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41.09</w:t>
            </w:r>
          </w:p>
        </w:tc>
        <w:tc>
          <w:tcPr>
            <w:tcW w:w="0" w:type="auto"/>
            <w:shd w:val="clear" w:color="auto" w:fill="auto"/>
            <w:noWrap/>
            <w:hideMark/>
          </w:tcPr>
          <w:p w14:paraId="3577E0D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46.17</w:t>
            </w:r>
          </w:p>
        </w:tc>
        <w:tc>
          <w:tcPr>
            <w:tcW w:w="0" w:type="auto"/>
            <w:shd w:val="clear" w:color="auto" w:fill="auto"/>
            <w:noWrap/>
            <w:hideMark/>
          </w:tcPr>
          <w:p w14:paraId="52F9898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45.67</w:t>
            </w:r>
          </w:p>
        </w:tc>
        <w:tc>
          <w:tcPr>
            <w:tcW w:w="0" w:type="auto"/>
            <w:shd w:val="clear" w:color="auto" w:fill="auto"/>
            <w:noWrap/>
            <w:hideMark/>
          </w:tcPr>
          <w:p w14:paraId="4A1E99D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42.30</w:t>
            </w:r>
          </w:p>
        </w:tc>
        <w:tc>
          <w:tcPr>
            <w:tcW w:w="0" w:type="auto"/>
            <w:shd w:val="clear" w:color="auto" w:fill="auto"/>
            <w:noWrap/>
            <w:hideMark/>
          </w:tcPr>
          <w:p w14:paraId="1300F97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0.974</w:t>
            </w:r>
          </w:p>
        </w:tc>
        <w:tc>
          <w:tcPr>
            <w:tcW w:w="0" w:type="auto"/>
            <w:shd w:val="clear" w:color="auto" w:fill="auto"/>
            <w:noWrap/>
            <w:hideMark/>
          </w:tcPr>
          <w:p w14:paraId="276E353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15.80</w:t>
            </w:r>
          </w:p>
        </w:tc>
        <w:tc>
          <w:tcPr>
            <w:tcW w:w="0" w:type="auto"/>
            <w:shd w:val="clear" w:color="auto" w:fill="auto"/>
            <w:noWrap/>
            <w:hideMark/>
          </w:tcPr>
          <w:p w14:paraId="49FBB48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384F02B9" w14:textId="77777777" w:rsidTr="00FF48DA">
        <w:tc>
          <w:tcPr>
            <w:tcW w:w="0" w:type="auto"/>
            <w:shd w:val="clear" w:color="auto" w:fill="D9E2F3"/>
            <w:noWrap/>
            <w:hideMark/>
          </w:tcPr>
          <w:p w14:paraId="70063988"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39D9FB0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7A80600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29F0217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7C40AC1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7.14</w:t>
            </w:r>
          </w:p>
        </w:tc>
        <w:tc>
          <w:tcPr>
            <w:tcW w:w="0" w:type="auto"/>
            <w:shd w:val="clear" w:color="auto" w:fill="D9E2F3"/>
            <w:noWrap/>
            <w:hideMark/>
          </w:tcPr>
          <w:p w14:paraId="5816003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36.91</w:t>
            </w:r>
          </w:p>
        </w:tc>
        <w:tc>
          <w:tcPr>
            <w:tcW w:w="0" w:type="auto"/>
            <w:shd w:val="clear" w:color="auto" w:fill="D9E2F3"/>
            <w:noWrap/>
            <w:hideMark/>
          </w:tcPr>
          <w:p w14:paraId="5F12F12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31.26</w:t>
            </w:r>
          </w:p>
        </w:tc>
        <w:tc>
          <w:tcPr>
            <w:tcW w:w="0" w:type="auto"/>
            <w:shd w:val="clear" w:color="auto" w:fill="D9E2F3"/>
            <w:noWrap/>
            <w:hideMark/>
          </w:tcPr>
          <w:p w14:paraId="74BA67B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37.07</w:t>
            </w:r>
          </w:p>
        </w:tc>
        <w:tc>
          <w:tcPr>
            <w:tcW w:w="0" w:type="auto"/>
            <w:shd w:val="clear" w:color="auto" w:fill="D9E2F3"/>
            <w:noWrap/>
            <w:hideMark/>
          </w:tcPr>
          <w:p w14:paraId="2E28DB2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43.19</w:t>
            </w:r>
          </w:p>
        </w:tc>
        <w:tc>
          <w:tcPr>
            <w:tcW w:w="0" w:type="auto"/>
            <w:shd w:val="clear" w:color="auto" w:fill="D9E2F3"/>
            <w:noWrap/>
            <w:hideMark/>
          </w:tcPr>
          <w:p w14:paraId="706D1A2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42.73</w:t>
            </w:r>
          </w:p>
        </w:tc>
        <w:tc>
          <w:tcPr>
            <w:tcW w:w="0" w:type="auto"/>
            <w:shd w:val="clear" w:color="auto" w:fill="D9E2F3"/>
            <w:noWrap/>
            <w:hideMark/>
          </w:tcPr>
          <w:p w14:paraId="2491049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38.54</w:t>
            </w:r>
          </w:p>
        </w:tc>
        <w:tc>
          <w:tcPr>
            <w:tcW w:w="0" w:type="auto"/>
            <w:shd w:val="clear" w:color="auto" w:fill="D9E2F3"/>
            <w:noWrap/>
            <w:hideMark/>
          </w:tcPr>
          <w:p w14:paraId="6A6AC89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0.943</w:t>
            </w:r>
          </w:p>
        </w:tc>
        <w:tc>
          <w:tcPr>
            <w:tcW w:w="0" w:type="auto"/>
            <w:shd w:val="clear" w:color="auto" w:fill="D9E2F3"/>
            <w:noWrap/>
            <w:hideMark/>
          </w:tcPr>
          <w:p w14:paraId="1D9DFC4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12.44</w:t>
            </w:r>
          </w:p>
        </w:tc>
        <w:tc>
          <w:tcPr>
            <w:tcW w:w="0" w:type="auto"/>
            <w:shd w:val="clear" w:color="auto" w:fill="D9E2F3"/>
            <w:noWrap/>
            <w:hideMark/>
          </w:tcPr>
          <w:p w14:paraId="50E33AA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5BBB721E" w14:textId="77777777" w:rsidTr="00FF48DA">
        <w:tc>
          <w:tcPr>
            <w:tcW w:w="0" w:type="auto"/>
            <w:shd w:val="clear" w:color="auto" w:fill="auto"/>
            <w:noWrap/>
            <w:hideMark/>
          </w:tcPr>
          <w:p w14:paraId="4A28410F"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0554ABB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1C4CB8C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4659FC6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05346E7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7.26</w:t>
            </w:r>
          </w:p>
        </w:tc>
        <w:tc>
          <w:tcPr>
            <w:tcW w:w="0" w:type="auto"/>
            <w:shd w:val="clear" w:color="auto" w:fill="auto"/>
            <w:noWrap/>
            <w:hideMark/>
          </w:tcPr>
          <w:p w14:paraId="477E481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36.91</w:t>
            </w:r>
          </w:p>
        </w:tc>
        <w:tc>
          <w:tcPr>
            <w:tcW w:w="0" w:type="auto"/>
            <w:shd w:val="clear" w:color="auto" w:fill="auto"/>
            <w:noWrap/>
            <w:hideMark/>
          </w:tcPr>
          <w:p w14:paraId="52A035B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31.26</w:t>
            </w:r>
          </w:p>
        </w:tc>
        <w:tc>
          <w:tcPr>
            <w:tcW w:w="0" w:type="auto"/>
            <w:shd w:val="clear" w:color="auto" w:fill="auto"/>
            <w:noWrap/>
            <w:hideMark/>
          </w:tcPr>
          <w:p w14:paraId="67391FB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37.05</w:t>
            </w:r>
          </w:p>
        </w:tc>
        <w:tc>
          <w:tcPr>
            <w:tcW w:w="0" w:type="auto"/>
            <w:shd w:val="clear" w:color="auto" w:fill="auto"/>
            <w:noWrap/>
            <w:hideMark/>
          </w:tcPr>
          <w:p w14:paraId="1581B95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43.20</w:t>
            </w:r>
          </w:p>
        </w:tc>
        <w:tc>
          <w:tcPr>
            <w:tcW w:w="0" w:type="auto"/>
            <w:shd w:val="clear" w:color="auto" w:fill="auto"/>
            <w:noWrap/>
            <w:hideMark/>
          </w:tcPr>
          <w:p w14:paraId="2CAF477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42.74</w:t>
            </w:r>
          </w:p>
        </w:tc>
        <w:tc>
          <w:tcPr>
            <w:tcW w:w="0" w:type="auto"/>
            <w:shd w:val="clear" w:color="auto" w:fill="auto"/>
            <w:noWrap/>
            <w:hideMark/>
          </w:tcPr>
          <w:p w14:paraId="5B55A7C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38.53</w:t>
            </w:r>
          </w:p>
        </w:tc>
        <w:tc>
          <w:tcPr>
            <w:tcW w:w="0" w:type="auto"/>
            <w:shd w:val="clear" w:color="auto" w:fill="auto"/>
            <w:noWrap/>
            <w:hideMark/>
          </w:tcPr>
          <w:p w14:paraId="0012475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0.943</w:t>
            </w:r>
          </w:p>
        </w:tc>
        <w:tc>
          <w:tcPr>
            <w:tcW w:w="0" w:type="auto"/>
            <w:shd w:val="clear" w:color="auto" w:fill="auto"/>
            <w:noWrap/>
            <w:hideMark/>
          </w:tcPr>
          <w:p w14:paraId="5847004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12.43</w:t>
            </w:r>
          </w:p>
        </w:tc>
        <w:tc>
          <w:tcPr>
            <w:tcW w:w="0" w:type="auto"/>
            <w:shd w:val="clear" w:color="auto" w:fill="auto"/>
            <w:noWrap/>
            <w:hideMark/>
          </w:tcPr>
          <w:p w14:paraId="36E3C9A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1AB287D2" w14:textId="77777777" w:rsidTr="00FF48DA">
        <w:tc>
          <w:tcPr>
            <w:tcW w:w="0" w:type="auto"/>
            <w:shd w:val="clear" w:color="auto" w:fill="D9E2F3"/>
            <w:noWrap/>
            <w:hideMark/>
          </w:tcPr>
          <w:p w14:paraId="4115C50F"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7B35BA5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5739CEE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5FC2679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00C6A7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1.29</w:t>
            </w:r>
          </w:p>
        </w:tc>
        <w:tc>
          <w:tcPr>
            <w:tcW w:w="0" w:type="auto"/>
            <w:shd w:val="clear" w:color="auto" w:fill="D9E2F3"/>
            <w:noWrap/>
            <w:hideMark/>
          </w:tcPr>
          <w:p w14:paraId="375C241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34.38</w:t>
            </w:r>
          </w:p>
        </w:tc>
        <w:tc>
          <w:tcPr>
            <w:tcW w:w="0" w:type="auto"/>
            <w:shd w:val="clear" w:color="auto" w:fill="D9E2F3"/>
            <w:noWrap/>
            <w:hideMark/>
          </w:tcPr>
          <w:p w14:paraId="64E0E17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34.16</w:t>
            </w:r>
          </w:p>
        </w:tc>
        <w:tc>
          <w:tcPr>
            <w:tcW w:w="0" w:type="auto"/>
            <w:shd w:val="clear" w:color="auto" w:fill="D9E2F3"/>
            <w:noWrap/>
            <w:hideMark/>
          </w:tcPr>
          <w:p w14:paraId="22376A8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38.09</w:t>
            </w:r>
          </w:p>
        </w:tc>
        <w:tc>
          <w:tcPr>
            <w:tcW w:w="0" w:type="auto"/>
            <w:shd w:val="clear" w:color="auto" w:fill="D9E2F3"/>
            <w:noWrap/>
            <w:hideMark/>
          </w:tcPr>
          <w:p w14:paraId="42FE890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44.36</w:t>
            </w:r>
          </w:p>
        </w:tc>
        <w:tc>
          <w:tcPr>
            <w:tcW w:w="0" w:type="auto"/>
            <w:shd w:val="clear" w:color="auto" w:fill="D9E2F3"/>
            <w:noWrap/>
            <w:hideMark/>
          </w:tcPr>
          <w:p w14:paraId="39DB65B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43.83</w:t>
            </w:r>
          </w:p>
        </w:tc>
        <w:tc>
          <w:tcPr>
            <w:tcW w:w="0" w:type="auto"/>
            <w:shd w:val="clear" w:color="auto" w:fill="D9E2F3"/>
            <w:noWrap/>
            <w:hideMark/>
          </w:tcPr>
          <w:p w14:paraId="30D9588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39.59</w:t>
            </w:r>
          </w:p>
        </w:tc>
        <w:tc>
          <w:tcPr>
            <w:tcW w:w="0" w:type="auto"/>
            <w:shd w:val="clear" w:color="auto" w:fill="D9E2F3"/>
            <w:noWrap/>
            <w:hideMark/>
          </w:tcPr>
          <w:p w14:paraId="1D26C88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0.957</w:t>
            </w:r>
          </w:p>
        </w:tc>
        <w:tc>
          <w:tcPr>
            <w:tcW w:w="0" w:type="auto"/>
            <w:shd w:val="clear" w:color="auto" w:fill="D9E2F3"/>
            <w:noWrap/>
            <w:hideMark/>
          </w:tcPr>
          <w:p w14:paraId="73E6C7F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13.62</w:t>
            </w:r>
          </w:p>
        </w:tc>
        <w:tc>
          <w:tcPr>
            <w:tcW w:w="0" w:type="auto"/>
            <w:shd w:val="clear" w:color="auto" w:fill="D9E2F3"/>
            <w:noWrap/>
            <w:hideMark/>
          </w:tcPr>
          <w:p w14:paraId="7791428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3AAB3CEF" w14:textId="77777777" w:rsidTr="00FF48DA">
        <w:tc>
          <w:tcPr>
            <w:tcW w:w="0" w:type="auto"/>
            <w:shd w:val="clear" w:color="auto" w:fill="auto"/>
            <w:noWrap/>
            <w:hideMark/>
          </w:tcPr>
          <w:p w14:paraId="4E11351E"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052F91B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0CF6272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5A4988F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52185E9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3.71</w:t>
            </w:r>
          </w:p>
        </w:tc>
        <w:tc>
          <w:tcPr>
            <w:tcW w:w="0" w:type="auto"/>
            <w:shd w:val="clear" w:color="auto" w:fill="auto"/>
            <w:noWrap/>
            <w:hideMark/>
          </w:tcPr>
          <w:p w14:paraId="0BF1D88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34.11</w:t>
            </w:r>
          </w:p>
        </w:tc>
        <w:tc>
          <w:tcPr>
            <w:tcW w:w="0" w:type="auto"/>
            <w:shd w:val="clear" w:color="auto" w:fill="auto"/>
            <w:noWrap/>
            <w:hideMark/>
          </w:tcPr>
          <w:p w14:paraId="580C1DF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34.16</w:t>
            </w:r>
          </w:p>
        </w:tc>
        <w:tc>
          <w:tcPr>
            <w:tcW w:w="0" w:type="auto"/>
            <w:shd w:val="clear" w:color="auto" w:fill="auto"/>
            <w:noWrap/>
            <w:hideMark/>
          </w:tcPr>
          <w:p w14:paraId="63E74B2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37.86</w:t>
            </w:r>
          </w:p>
        </w:tc>
        <w:tc>
          <w:tcPr>
            <w:tcW w:w="0" w:type="auto"/>
            <w:shd w:val="clear" w:color="auto" w:fill="auto"/>
            <w:noWrap/>
            <w:hideMark/>
          </w:tcPr>
          <w:p w14:paraId="3B3BD62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43.57</w:t>
            </w:r>
          </w:p>
        </w:tc>
        <w:tc>
          <w:tcPr>
            <w:tcW w:w="0" w:type="auto"/>
            <w:shd w:val="clear" w:color="auto" w:fill="auto"/>
            <w:noWrap/>
            <w:hideMark/>
          </w:tcPr>
          <w:p w14:paraId="0192DFE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43.12</w:t>
            </w:r>
          </w:p>
        </w:tc>
        <w:tc>
          <w:tcPr>
            <w:tcW w:w="0" w:type="auto"/>
            <w:shd w:val="clear" w:color="auto" w:fill="auto"/>
            <w:noWrap/>
            <w:hideMark/>
          </w:tcPr>
          <w:p w14:paraId="7AA5271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39.23</w:t>
            </w:r>
          </w:p>
        </w:tc>
        <w:tc>
          <w:tcPr>
            <w:tcW w:w="0" w:type="auto"/>
            <w:shd w:val="clear" w:color="auto" w:fill="auto"/>
            <w:noWrap/>
            <w:hideMark/>
          </w:tcPr>
          <w:p w14:paraId="2CD98CB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0.952</w:t>
            </w:r>
          </w:p>
        </w:tc>
        <w:tc>
          <w:tcPr>
            <w:tcW w:w="0" w:type="auto"/>
            <w:shd w:val="clear" w:color="auto" w:fill="auto"/>
            <w:noWrap/>
            <w:hideMark/>
          </w:tcPr>
          <w:p w14:paraId="30F7914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13.21</w:t>
            </w:r>
          </w:p>
        </w:tc>
        <w:tc>
          <w:tcPr>
            <w:tcW w:w="0" w:type="auto"/>
            <w:shd w:val="clear" w:color="auto" w:fill="auto"/>
            <w:noWrap/>
            <w:hideMark/>
          </w:tcPr>
          <w:p w14:paraId="248C6FD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bl>
    <w:p w14:paraId="564D6EA5" w14:textId="77777777" w:rsidR="00E462CE" w:rsidRDefault="00E462CE" w:rsidP="00E462CE"/>
    <w:p w14:paraId="739A9744" w14:textId="77777777" w:rsidR="00E462CE" w:rsidRDefault="00E462CE" w:rsidP="00E462CE">
      <w:r>
        <w:t xml:space="preserve">An analysis of the bitrate decrease per CRF/QP increase is shown in Table 5.5.2-2. </w:t>
      </w:r>
    </w:p>
    <w:p w14:paraId="0CA9F80E" w14:textId="77777777" w:rsidR="00E462CE" w:rsidRDefault="00E462CE" w:rsidP="00E462CE">
      <w:pPr>
        <w:pStyle w:val="TH"/>
      </w:pPr>
      <w:r>
        <w:t>Table 5.5.2-2</w:t>
      </w:r>
      <w:r w:rsidRPr="00F75EE5">
        <w:t xml:space="preserve"> </w:t>
      </w:r>
      <w:r>
        <w:t>B</w:t>
      </w:r>
      <w:r w:rsidRPr="00F75EE5">
        <w:t>itrate</w:t>
      </w:r>
      <w:r>
        <w:t xml:space="preserve"> decrease per CRF/QP increase </w:t>
      </w:r>
    </w:p>
    <w:tbl>
      <w:tblPr>
        <w:tblW w:w="0" w:type="auto"/>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20" w:firstRow="1" w:lastRow="0" w:firstColumn="0" w:lastColumn="0" w:noHBand="0" w:noVBand="1"/>
      </w:tblPr>
      <w:tblGrid>
        <w:gridCol w:w="1032"/>
        <w:gridCol w:w="1032"/>
        <w:gridCol w:w="1032"/>
        <w:gridCol w:w="742"/>
        <w:gridCol w:w="290"/>
        <w:gridCol w:w="1032"/>
        <w:gridCol w:w="1032"/>
        <w:gridCol w:w="1032"/>
        <w:gridCol w:w="1032"/>
      </w:tblGrid>
      <w:tr w:rsidR="00E462CE" w:rsidRPr="00240D99" w14:paraId="155C50C0" w14:textId="77777777" w:rsidTr="00FF48DA">
        <w:trPr>
          <w:jc w:val="center"/>
        </w:trPr>
        <w:tc>
          <w:tcPr>
            <w:tcW w:w="0" w:type="auto"/>
            <w:gridSpan w:val="9"/>
            <w:tcBorders>
              <w:top w:val="single" w:sz="4" w:space="0" w:color="5B9BD5"/>
              <w:left w:val="single" w:sz="4" w:space="0" w:color="5B9BD5"/>
              <w:bottom w:val="single" w:sz="4" w:space="0" w:color="5B9BD5"/>
              <w:right w:val="single" w:sz="4" w:space="0" w:color="5B9BD5"/>
            </w:tcBorders>
            <w:shd w:val="clear" w:color="auto" w:fill="8EAADB"/>
            <w:noWrap/>
            <w:hideMark/>
          </w:tcPr>
          <w:p w14:paraId="6F9DD75F" w14:textId="77777777" w:rsidR="00E462CE" w:rsidRPr="00240D99" w:rsidRDefault="00E462CE" w:rsidP="00FF48DA">
            <w:pPr>
              <w:spacing w:after="0"/>
              <w:jc w:val="center"/>
              <w:rPr>
                <w:rFonts w:ascii="Arial" w:hAnsi="Arial" w:cs="Arial"/>
                <w:b/>
                <w:bCs/>
                <w:color w:val="000000"/>
                <w:sz w:val="18"/>
                <w:szCs w:val="18"/>
              </w:rPr>
            </w:pPr>
            <w:r w:rsidRPr="00240D99">
              <w:rPr>
                <w:rFonts w:ascii="Arial" w:hAnsi="Arial" w:cs="Arial"/>
                <w:b/>
                <w:bCs/>
                <w:color w:val="000000"/>
                <w:sz w:val="18"/>
                <w:szCs w:val="18"/>
              </w:rPr>
              <w:t>1 Slices</w:t>
            </w:r>
          </w:p>
        </w:tc>
      </w:tr>
      <w:tr w:rsidR="00E462CE" w:rsidRPr="00240D99" w14:paraId="508CEF30" w14:textId="77777777" w:rsidTr="00FF48DA">
        <w:trPr>
          <w:jc w:val="center"/>
        </w:trPr>
        <w:tc>
          <w:tcPr>
            <w:tcW w:w="0" w:type="auto"/>
            <w:gridSpan w:val="4"/>
            <w:shd w:val="clear" w:color="auto" w:fill="DEEAF6"/>
            <w:noWrap/>
            <w:hideMark/>
          </w:tcPr>
          <w:p w14:paraId="11928555" w14:textId="77777777" w:rsidR="00E462CE" w:rsidRPr="00240D99" w:rsidRDefault="00E462CE" w:rsidP="00FF48DA">
            <w:pPr>
              <w:spacing w:after="0"/>
              <w:jc w:val="center"/>
              <w:rPr>
                <w:rFonts w:ascii="Arial" w:hAnsi="Arial" w:cs="Arial"/>
                <w:color w:val="000000"/>
                <w:sz w:val="18"/>
                <w:szCs w:val="18"/>
              </w:rPr>
            </w:pPr>
            <w:r w:rsidRPr="00240D99">
              <w:rPr>
                <w:rFonts w:ascii="Arial" w:hAnsi="Arial" w:cs="Arial"/>
                <w:color w:val="000000"/>
                <w:sz w:val="18"/>
                <w:szCs w:val="18"/>
              </w:rPr>
              <w:t>I only</w:t>
            </w:r>
          </w:p>
        </w:tc>
        <w:tc>
          <w:tcPr>
            <w:tcW w:w="0" w:type="auto"/>
            <w:shd w:val="clear" w:color="auto" w:fill="DEEAF6"/>
            <w:noWrap/>
            <w:hideMark/>
          </w:tcPr>
          <w:p w14:paraId="3D11CE78" w14:textId="77777777" w:rsidR="00E462CE" w:rsidRPr="00240D99" w:rsidRDefault="00E462CE" w:rsidP="00FF48DA">
            <w:pPr>
              <w:spacing w:after="0"/>
              <w:jc w:val="center"/>
              <w:rPr>
                <w:rFonts w:ascii="Arial" w:hAnsi="Arial" w:cs="Arial"/>
                <w:color w:val="000000"/>
                <w:sz w:val="18"/>
                <w:szCs w:val="18"/>
              </w:rPr>
            </w:pPr>
          </w:p>
        </w:tc>
        <w:tc>
          <w:tcPr>
            <w:tcW w:w="0" w:type="auto"/>
            <w:gridSpan w:val="4"/>
            <w:shd w:val="clear" w:color="auto" w:fill="DEEAF6"/>
            <w:noWrap/>
            <w:hideMark/>
          </w:tcPr>
          <w:p w14:paraId="6F2A9B19" w14:textId="77777777" w:rsidR="00E462CE" w:rsidRPr="00240D99" w:rsidRDefault="00E462CE" w:rsidP="00FF48DA">
            <w:pPr>
              <w:spacing w:after="0"/>
              <w:jc w:val="center"/>
              <w:rPr>
                <w:rFonts w:ascii="Arial" w:hAnsi="Arial" w:cs="Arial"/>
                <w:color w:val="000000"/>
                <w:sz w:val="18"/>
                <w:szCs w:val="18"/>
              </w:rPr>
            </w:pPr>
            <w:r w:rsidRPr="00240D99">
              <w:rPr>
                <w:rFonts w:ascii="Arial" w:hAnsi="Arial" w:cs="Arial"/>
                <w:color w:val="000000"/>
                <w:sz w:val="18"/>
                <w:szCs w:val="18"/>
              </w:rPr>
              <w:t>P only</w:t>
            </w:r>
          </w:p>
        </w:tc>
      </w:tr>
      <w:tr w:rsidR="00E462CE" w:rsidRPr="00240D99" w14:paraId="370C2D07" w14:textId="77777777" w:rsidTr="00FF48DA">
        <w:trPr>
          <w:jc w:val="center"/>
        </w:trPr>
        <w:tc>
          <w:tcPr>
            <w:tcW w:w="0" w:type="auto"/>
            <w:shd w:val="clear" w:color="auto" w:fill="auto"/>
            <w:noWrap/>
            <w:hideMark/>
          </w:tcPr>
          <w:p w14:paraId="49C0EDDD"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09720092"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758C86E0"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gridSpan w:val="2"/>
            <w:shd w:val="clear" w:color="auto" w:fill="auto"/>
            <w:noWrap/>
            <w:hideMark/>
          </w:tcPr>
          <w:p w14:paraId="2B1F352A"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28-&gt;34/30</w:t>
            </w:r>
          </w:p>
        </w:tc>
        <w:tc>
          <w:tcPr>
            <w:tcW w:w="0" w:type="auto"/>
            <w:shd w:val="clear" w:color="auto" w:fill="auto"/>
            <w:noWrap/>
            <w:hideMark/>
          </w:tcPr>
          <w:p w14:paraId="67475469"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367E3D47"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24018D4F"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shd w:val="clear" w:color="auto" w:fill="auto"/>
            <w:noWrap/>
            <w:hideMark/>
          </w:tcPr>
          <w:p w14:paraId="6A96D23C"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28-&gt;34/30</w:t>
            </w:r>
          </w:p>
        </w:tc>
      </w:tr>
      <w:tr w:rsidR="00E462CE" w:rsidRPr="00240D99" w14:paraId="3C1BF8D4" w14:textId="77777777" w:rsidTr="00FF48DA">
        <w:trPr>
          <w:jc w:val="center"/>
        </w:trPr>
        <w:tc>
          <w:tcPr>
            <w:tcW w:w="0" w:type="auto"/>
            <w:shd w:val="clear" w:color="auto" w:fill="DEEAF6"/>
            <w:noWrap/>
            <w:hideMark/>
          </w:tcPr>
          <w:p w14:paraId="6928283A"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2.03</w:t>
            </w:r>
          </w:p>
        </w:tc>
        <w:tc>
          <w:tcPr>
            <w:tcW w:w="0" w:type="auto"/>
            <w:shd w:val="clear" w:color="auto" w:fill="DEEAF6"/>
            <w:noWrap/>
            <w:hideMark/>
          </w:tcPr>
          <w:p w14:paraId="449C2C3C"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3659DA9B"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302439DC"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78CC86AF" w14:textId="77777777" w:rsidR="00E462CE" w:rsidRPr="00240D99" w:rsidRDefault="00E462CE" w:rsidP="00FF48DA">
            <w:pPr>
              <w:spacing w:after="0"/>
              <w:jc w:val="right"/>
              <w:rPr>
                <w:rFonts w:ascii="Arial" w:hAnsi="Arial" w:cs="Arial"/>
                <w:color w:val="000000"/>
                <w:sz w:val="18"/>
                <w:szCs w:val="18"/>
              </w:rPr>
            </w:pPr>
          </w:p>
        </w:tc>
        <w:tc>
          <w:tcPr>
            <w:tcW w:w="0" w:type="auto"/>
            <w:shd w:val="clear" w:color="auto" w:fill="DEEAF6"/>
            <w:noWrap/>
            <w:hideMark/>
          </w:tcPr>
          <w:p w14:paraId="5957D8A4"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3.85</w:t>
            </w:r>
          </w:p>
        </w:tc>
        <w:tc>
          <w:tcPr>
            <w:tcW w:w="0" w:type="auto"/>
            <w:shd w:val="clear" w:color="auto" w:fill="DEEAF6"/>
            <w:noWrap/>
            <w:hideMark/>
          </w:tcPr>
          <w:p w14:paraId="1A1EE92B"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3.23</w:t>
            </w:r>
          </w:p>
        </w:tc>
        <w:tc>
          <w:tcPr>
            <w:tcW w:w="0" w:type="auto"/>
            <w:shd w:val="clear" w:color="auto" w:fill="DEEAF6"/>
            <w:noWrap/>
            <w:hideMark/>
          </w:tcPr>
          <w:p w14:paraId="2EE3C514"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3.46</w:t>
            </w:r>
          </w:p>
        </w:tc>
        <w:tc>
          <w:tcPr>
            <w:tcW w:w="0" w:type="auto"/>
            <w:shd w:val="clear" w:color="auto" w:fill="DEEAF6"/>
            <w:noWrap/>
            <w:hideMark/>
          </w:tcPr>
          <w:p w14:paraId="730C5B6A"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3.18</w:t>
            </w:r>
          </w:p>
        </w:tc>
      </w:tr>
      <w:tr w:rsidR="00E462CE" w:rsidRPr="00240D99" w14:paraId="7A29BE20" w14:textId="77777777" w:rsidTr="00FF48DA">
        <w:trPr>
          <w:jc w:val="center"/>
        </w:trPr>
        <w:tc>
          <w:tcPr>
            <w:tcW w:w="0" w:type="auto"/>
            <w:gridSpan w:val="9"/>
            <w:shd w:val="clear" w:color="auto" w:fill="8EAADB"/>
            <w:noWrap/>
            <w:vAlign w:val="bottom"/>
            <w:hideMark/>
          </w:tcPr>
          <w:p w14:paraId="1825B8A8" w14:textId="77777777" w:rsidR="00E462CE" w:rsidRPr="00240D99" w:rsidRDefault="00E462CE" w:rsidP="00FF48DA">
            <w:pPr>
              <w:spacing w:after="0"/>
              <w:jc w:val="center"/>
              <w:rPr>
                <w:rFonts w:ascii="Arial" w:hAnsi="Arial" w:cs="Arial"/>
                <w:color w:val="000000"/>
                <w:sz w:val="18"/>
                <w:szCs w:val="18"/>
              </w:rPr>
            </w:pPr>
            <w:r w:rsidRPr="00240D99">
              <w:rPr>
                <w:rFonts w:ascii="Arial" w:hAnsi="Arial" w:cs="Arial"/>
                <w:color w:val="000000"/>
                <w:sz w:val="18"/>
                <w:szCs w:val="18"/>
              </w:rPr>
              <w:t>8 Slices</w:t>
            </w:r>
          </w:p>
        </w:tc>
      </w:tr>
      <w:tr w:rsidR="00E462CE" w:rsidRPr="00240D99" w14:paraId="0645C166" w14:textId="77777777" w:rsidTr="00FF48DA">
        <w:trPr>
          <w:jc w:val="center"/>
        </w:trPr>
        <w:tc>
          <w:tcPr>
            <w:tcW w:w="0" w:type="auto"/>
            <w:gridSpan w:val="4"/>
            <w:shd w:val="clear" w:color="auto" w:fill="DEEAF6"/>
            <w:noWrap/>
            <w:vAlign w:val="bottom"/>
            <w:hideMark/>
          </w:tcPr>
          <w:p w14:paraId="2E6FBB33" w14:textId="77777777" w:rsidR="00E462CE" w:rsidRPr="00240D99" w:rsidRDefault="00E462CE" w:rsidP="00FF48DA">
            <w:pPr>
              <w:spacing w:after="0"/>
              <w:jc w:val="center"/>
              <w:rPr>
                <w:rFonts w:ascii="Arial" w:hAnsi="Arial" w:cs="Arial"/>
                <w:color w:val="000000"/>
                <w:sz w:val="18"/>
                <w:szCs w:val="18"/>
              </w:rPr>
            </w:pPr>
            <w:r w:rsidRPr="00240D99">
              <w:rPr>
                <w:rFonts w:ascii="Arial" w:hAnsi="Arial" w:cs="Arial"/>
                <w:color w:val="000000"/>
                <w:sz w:val="18"/>
                <w:szCs w:val="18"/>
              </w:rPr>
              <w:t>I only</w:t>
            </w:r>
          </w:p>
        </w:tc>
        <w:tc>
          <w:tcPr>
            <w:tcW w:w="0" w:type="auto"/>
            <w:shd w:val="clear" w:color="auto" w:fill="DEEAF6"/>
            <w:noWrap/>
            <w:hideMark/>
          </w:tcPr>
          <w:p w14:paraId="0F6D6AD2" w14:textId="77777777" w:rsidR="00E462CE" w:rsidRPr="00240D99" w:rsidRDefault="00E462CE" w:rsidP="00FF48DA">
            <w:pPr>
              <w:spacing w:after="0"/>
              <w:jc w:val="center"/>
              <w:rPr>
                <w:rFonts w:ascii="Arial" w:hAnsi="Arial" w:cs="Arial"/>
                <w:color w:val="000000"/>
                <w:sz w:val="18"/>
                <w:szCs w:val="18"/>
              </w:rPr>
            </w:pPr>
          </w:p>
        </w:tc>
        <w:tc>
          <w:tcPr>
            <w:tcW w:w="0" w:type="auto"/>
            <w:gridSpan w:val="4"/>
            <w:shd w:val="clear" w:color="auto" w:fill="DEEAF6"/>
            <w:noWrap/>
            <w:hideMark/>
          </w:tcPr>
          <w:p w14:paraId="73A7C537" w14:textId="77777777" w:rsidR="00E462CE" w:rsidRPr="00240D99" w:rsidRDefault="00E462CE" w:rsidP="00FF48DA">
            <w:pPr>
              <w:spacing w:after="0"/>
              <w:jc w:val="center"/>
              <w:rPr>
                <w:rFonts w:ascii="Arial" w:hAnsi="Arial" w:cs="Arial"/>
                <w:color w:val="000000"/>
                <w:sz w:val="18"/>
                <w:szCs w:val="18"/>
              </w:rPr>
            </w:pPr>
            <w:r w:rsidRPr="00240D99">
              <w:rPr>
                <w:rFonts w:ascii="Arial" w:hAnsi="Arial" w:cs="Arial"/>
                <w:color w:val="000000"/>
                <w:sz w:val="18"/>
                <w:szCs w:val="18"/>
              </w:rPr>
              <w:t>P only</w:t>
            </w:r>
          </w:p>
        </w:tc>
      </w:tr>
      <w:tr w:rsidR="00E462CE" w:rsidRPr="00240D99" w14:paraId="482BA526" w14:textId="77777777" w:rsidTr="00FF48DA">
        <w:trPr>
          <w:jc w:val="center"/>
        </w:trPr>
        <w:tc>
          <w:tcPr>
            <w:tcW w:w="0" w:type="auto"/>
            <w:shd w:val="clear" w:color="auto" w:fill="auto"/>
            <w:noWrap/>
            <w:vAlign w:val="bottom"/>
            <w:hideMark/>
          </w:tcPr>
          <w:p w14:paraId="3D19279E"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0911AFC5"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0690C41B"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gridSpan w:val="2"/>
            <w:shd w:val="clear" w:color="auto" w:fill="auto"/>
            <w:noWrap/>
            <w:hideMark/>
          </w:tcPr>
          <w:p w14:paraId="7ABFE160"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28-&gt;34/30</w:t>
            </w:r>
          </w:p>
        </w:tc>
        <w:tc>
          <w:tcPr>
            <w:tcW w:w="0" w:type="auto"/>
            <w:shd w:val="clear" w:color="auto" w:fill="auto"/>
            <w:noWrap/>
            <w:hideMark/>
          </w:tcPr>
          <w:p w14:paraId="2E36081A"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69E19A65"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0EED0370"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shd w:val="clear" w:color="auto" w:fill="auto"/>
            <w:noWrap/>
            <w:hideMark/>
          </w:tcPr>
          <w:p w14:paraId="35A9A4FF"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28-&gt;34/30</w:t>
            </w:r>
          </w:p>
        </w:tc>
      </w:tr>
      <w:tr w:rsidR="00E462CE" w:rsidRPr="00240D99" w14:paraId="22E7B002" w14:textId="77777777" w:rsidTr="00FF48DA">
        <w:trPr>
          <w:jc w:val="center"/>
        </w:trPr>
        <w:tc>
          <w:tcPr>
            <w:tcW w:w="0" w:type="auto"/>
            <w:shd w:val="clear" w:color="auto" w:fill="DEEAF6"/>
            <w:noWrap/>
            <w:vAlign w:val="bottom"/>
            <w:hideMark/>
          </w:tcPr>
          <w:p w14:paraId="4D6B8CD4"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32067BAE"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3DC393CF"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130A3EA0"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0B112C1D" w14:textId="77777777" w:rsidR="00E462CE" w:rsidRPr="00240D99" w:rsidRDefault="00E462CE" w:rsidP="00FF48DA">
            <w:pPr>
              <w:spacing w:after="0"/>
              <w:jc w:val="right"/>
              <w:rPr>
                <w:rFonts w:ascii="Arial" w:hAnsi="Arial" w:cs="Arial"/>
                <w:color w:val="000000"/>
                <w:sz w:val="18"/>
                <w:szCs w:val="18"/>
              </w:rPr>
            </w:pPr>
          </w:p>
        </w:tc>
        <w:tc>
          <w:tcPr>
            <w:tcW w:w="0" w:type="auto"/>
            <w:shd w:val="clear" w:color="auto" w:fill="DEEAF6"/>
            <w:noWrap/>
            <w:hideMark/>
          </w:tcPr>
          <w:p w14:paraId="2CD5F98D"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3.85</w:t>
            </w:r>
          </w:p>
        </w:tc>
        <w:tc>
          <w:tcPr>
            <w:tcW w:w="0" w:type="auto"/>
            <w:shd w:val="clear" w:color="auto" w:fill="DEEAF6"/>
            <w:noWrap/>
            <w:hideMark/>
          </w:tcPr>
          <w:p w14:paraId="27D365B9"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3.23</w:t>
            </w:r>
          </w:p>
        </w:tc>
        <w:tc>
          <w:tcPr>
            <w:tcW w:w="0" w:type="auto"/>
            <w:shd w:val="clear" w:color="auto" w:fill="DEEAF6"/>
            <w:noWrap/>
            <w:hideMark/>
          </w:tcPr>
          <w:p w14:paraId="73F23954"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3.46</w:t>
            </w:r>
          </w:p>
        </w:tc>
        <w:tc>
          <w:tcPr>
            <w:tcW w:w="0" w:type="auto"/>
            <w:shd w:val="clear" w:color="auto" w:fill="DEEAF6"/>
            <w:noWrap/>
            <w:hideMark/>
          </w:tcPr>
          <w:p w14:paraId="2E8E4487"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3.18</w:t>
            </w:r>
          </w:p>
        </w:tc>
      </w:tr>
    </w:tbl>
    <w:p w14:paraId="2D5802B6" w14:textId="77777777" w:rsidR="00E462CE" w:rsidRDefault="00E462CE" w:rsidP="00E462CE"/>
    <w:p w14:paraId="246CCC9F" w14:textId="77777777" w:rsidR="00E462CE" w:rsidRDefault="00E462CE" w:rsidP="00E462CE">
      <w:r>
        <w:t>The bitrate increase for I-frames vs P-frames for different configurations is shown in Table 5.5.2-3.</w:t>
      </w:r>
    </w:p>
    <w:p w14:paraId="7CF2B4B1" w14:textId="77777777" w:rsidR="00E462CE" w:rsidRDefault="00E462CE" w:rsidP="00E462CE">
      <w:pPr>
        <w:pStyle w:val="TH"/>
      </w:pPr>
      <w:r>
        <w:t>Table 5.5.2-3</w:t>
      </w:r>
      <w:r w:rsidRPr="00F75EE5">
        <w:t xml:space="preserve"> </w:t>
      </w:r>
      <w:r>
        <w:t>B</w:t>
      </w:r>
      <w:r w:rsidRPr="00F75EE5">
        <w:t>itrate</w:t>
      </w:r>
      <w:r>
        <w:t xml:space="preserve"> decrease per CRF/QP increase </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887"/>
        <w:gridCol w:w="1087"/>
        <w:gridCol w:w="1087"/>
        <w:gridCol w:w="1087"/>
        <w:gridCol w:w="1087"/>
        <w:gridCol w:w="1087"/>
        <w:gridCol w:w="1087"/>
      </w:tblGrid>
      <w:tr w:rsidR="00E462CE" w:rsidRPr="00240D99" w14:paraId="71044F5A" w14:textId="77777777" w:rsidTr="00FF48DA">
        <w:trPr>
          <w:trHeight w:val="315"/>
          <w:jc w:val="center"/>
        </w:trPr>
        <w:tc>
          <w:tcPr>
            <w:tcW w:w="0" w:type="auto"/>
            <w:tcBorders>
              <w:top w:val="single" w:sz="4" w:space="0" w:color="4472C4"/>
              <w:left w:val="single" w:sz="4" w:space="0" w:color="4472C4"/>
              <w:bottom w:val="single" w:sz="4" w:space="0" w:color="4472C4"/>
              <w:right w:val="nil"/>
            </w:tcBorders>
            <w:shd w:val="clear" w:color="auto" w:fill="4472C4"/>
            <w:noWrap/>
            <w:hideMark/>
          </w:tcPr>
          <w:p w14:paraId="060AEEB4"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Frame</w:t>
            </w:r>
          </w:p>
        </w:tc>
        <w:tc>
          <w:tcPr>
            <w:tcW w:w="0" w:type="auto"/>
            <w:tcBorders>
              <w:top w:val="single" w:sz="4" w:space="0" w:color="4472C4"/>
              <w:left w:val="nil"/>
              <w:bottom w:val="single" w:sz="4" w:space="0" w:color="4472C4"/>
              <w:right w:val="nil"/>
            </w:tcBorders>
            <w:shd w:val="clear" w:color="auto" w:fill="4472C4"/>
            <w:noWrap/>
            <w:hideMark/>
          </w:tcPr>
          <w:p w14:paraId="6C74215E"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I/P 22/60/1</w:t>
            </w:r>
          </w:p>
        </w:tc>
        <w:tc>
          <w:tcPr>
            <w:tcW w:w="0" w:type="auto"/>
            <w:tcBorders>
              <w:top w:val="single" w:sz="4" w:space="0" w:color="4472C4"/>
              <w:left w:val="nil"/>
              <w:bottom w:val="single" w:sz="4" w:space="0" w:color="4472C4"/>
              <w:right w:val="nil"/>
            </w:tcBorders>
            <w:shd w:val="clear" w:color="auto" w:fill="4472C4"/>
            <w:noWrap/>
            <w:hideMark/>
          </w:tcPr>
          <w:p w14:paraId="3E30F2E8"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I/P 28/60/1</w:t>
            </w:r>
          </w:p>
        </w:tc>
        <w:tc>
          <w:tcPr>
            <w:tcW w:w="0" w:type="auto"/>
            <w:tcBorders>
              <w:top w:val="single" w:sz="4" w:space="0" w:color="4472C4"/>
              <w:left w:val="nil"/>
              <w:bottom w:val="single" w:sz="4" w:space="0" w:color="4472C4"/>
              <w:right w:val="nil"/>
            </w:tcBorders>
            <w:shd w:val="clear" w:color="auto" w:fill="4472C4"/>
            <w:noWrap/>
            <w:hideMark/>
          </w:tcPr>
          <w:p w14:paraId="76E38D83"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I/P 34/60/1</w:t>
            </w:r>
          </w:p>
        </w:tc>
        <w:tc>
          <w:tcPr>
            <w:tcW w:w="0" w:type="auto"/>
            <w:tcBorders>
              <w:top w:val="single" w:sz="4" w:space="0" w:color="4472C4"/>
              <w:left w:val="nil"/>
              <w:bottom w:val="single" w:sz="4" w:space="0" w:color="4472C4"/>
              <w:right w:val="nil"/>
            </w:tcBorders>
            <w:shd w:val="clear" w:color="auto" w:fill="4472C4"/>
            <w:noWrap/>
            <w:hideMark/>
          </w:tcPr>
          <w:p w14:paraId="12B8D5A0"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I/P 22/60/8</w:t>
            </w:r>
          </w:p>
        </w:tc>
        <w:tc>
          <w:tcPr>
            <w:tcW w:w="0" w:type="auto"/>
            <w:tcBorders>
              <w:top w:val="single" w:sz="4" w:space="0" w:color="4472C4"/>
              <w:left w:val="nil"/>
              <w:bottom w:val="single" w:sz="4" w:space="0" w:color="4472C4"/>
              <w:right w:val="nil"/>
            </w:tcBorders>
            <w:shd w:val="clear" w:color="auto" w:fill="4472C4"/>
            <w:noWrap/>
            <w:hideMark/>
          </w:tcPr>
          <w:p w14:paraId="57E8187D"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I/P 28/60/8</w:t>
            </w:r>
          </w:p>
        </w:tc>
        <w:tc>
          <w:tcPr>
            <w:tcW w:w="0" w:type="auto"/>
            <w:tcBorders>
              <w:top w:val="single" w:sz="4" w:space="0" w:color="4472C4"/>
              <w:left w:val="nil"/>
              <w:bottom w:val="single" w:sz="4" w:space="0" w:color="4472C4"/>
              <w:right w:val="single" w:sz="4" w:space="0" w:color="4472C4"/>
            </w:tcBorders>
            <w:shd w:val="clear" w:color="auto" w:fill="4472C4"/>
            <w:noWrap/>
            <w:hideMark/>
          </w:tcPr>
          <w:p w14:paraId="7E006A8B"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I/P 34/60/8</w:t>
            </w:r>
          </w:p>
        </w:tc>
      </w:tr>
      <w:tr w:rsidR="00E462CE" w:rsidRPr="00240D99" w14:paraId="72081817" w14:textId="77777777" w:rsidTr="00FF48DA">
        <w:trPr>
          <w:trHeight w:val="315"/>
          <w:jc w:val="center"/>
        </w:trPr>
        <w:tc>
          <w:tcPr>
            <w:tcW w:w="0" w:type="auto"/>
            <w:shd w:val="clear" w:color="auto" w:fill="D9E2F3"/>
            <w:noWrap/>
            <w:hideMark/>
          </w:tcPr>
          <w:p w14:paraId="4D652F73" w14:textId="77777777" w:rsidR="00E462CE" w:rsidRPr="00240D99" w:rsidRDefault="00E462CE" w:rsidP="00FF48DA">
            <w:pPr>
              <w:rPr>
                <w:rFonts w:ascii="Arial" w:hAnsi="Arial" w:cs="Arial"/>
                <w:color w:val="000000"/>
                <w:sz w:val="18"/>
                <w:szCs w:val="18"/>
              </w:rPr>
            </w:pPr>
            <w:r w:rsidRPr="00240D99">
              <w:rPr>
                <w:rFonts w:ascii="Arial" w:hAnsi="Arial" w:cs="Arial"/>
                <w:color w:val="000000"/>
                <w:sz w:val="18"/>
                <w:szCs w:val="18"/>
              </w:rPr>
              <w:lastRenderedPageBreak/>
              <w:t>Average</w:t>
            </w:r>
          </w:p>
        </w:tc>
        <w:tc>
          <w:tcPr>
            <w:tcW w:w="0" w:type="auto"/>
            <w:shd w:val="clear" w:color="auto" w:fill="D9E2F3"/>
            <w:noWrap/>
            <w:hideMark/>
          </w:tcPr>
          <w:p w14:paraId="3DDA1D14" w14:textId="77777777" w:rsidR="00E462CE" w:rsidRPr="00240D99" w:rsidRDefault="00E462CE" w:rsidP="00FF48DA">
            <w:pPr>
              <w:jc w:val="right"/>
              <w:rPr>
                <w:rFonts w:ascii="Arial" w:hAnsi="Arial" w:cs="Arial"/>
                <w:color w:val="000000"/>
                <w:sz w:val="18"/>
                <w:szCs w:val="18"/>
              </w:rPr>
            </w:pPr>
            <w:r w:rsidRPr="00240D99">
              <w:rPr>
                <w:rFonts w:ascii="Arial" w:hAnsi="Arial" w:cs="Arial"/>
                <w:color w:val="000000"/>
                <w:sz w:val="18"/>
                <w:szCs w:val="18"/>
              </w:rPr>
              <w:t>3.17</w:t>
            </w:r>
          </w:p>
        </w:tc>
        <w:tc>
          <w:tcPr>
            <w:tcW w:w="0" w:type="auto"/>
            <w:shd w:val="clear" w:color="auto" w:fill="D9E2F3"/>
            <w:noWrap/>
            <w:hideMark/>
          </w:tcPr>
          <w:p w14:paraId="739A5AFC" w14:textId="77777777" w:rsidR="00E462CE" w:rsidRPr="00240D99" w:rsidRDefault="00E462CE" w:rsidP="00FF48DA">
            <w:pPr>
              <w:jc w:val="right"/>
              <w:rPr>
                <w:rFonts w:ascii="Arial" w:hAnsi="Arial" w:cs="Arial"/>
                <w:color w:val="000000"/>
                <w:sz w:val="18"/>
                <w:szCs w:val="18"/>
              </w:rPr>
            </w:pPr>
            <w:r w:rsidRPr="00240D99">
              <w:rPr>
                <w:rFonts w:ascii="Arial" w:hAnsi="Arial" w:cs="Arial"/>
                <w:color w:val="000000"/>
                <w:sz w:val="18"/>
                <w:szCs w:val="18"/>
              </w:rPr>
              <w:t>6.10</w:t>
            </w:r>
          </w:p>
        </w:tc>
        <w:tc>
          <w:tcPr>
            <w:tcW w:w="0" w:type="auto"/>
            <w:shd w:val="clear" w:color="auto" w:fill="D9E2F3"/>
            <w:noWrap/>
            <w:hideMark/>
          </w:tcPr>
          <w:p w14:paraId="03A163C5" w14:textId="77777777" w:rsidR="00E462CE" w:rsidRPr="00240D99" w:rsidRDefault="00E462CE" w:rsidP="00FF48DA">
            <w:pPr>
              <w:jc w:val="right"/>
              <w:rPr>
                <w:rFonts w:ascii="Arial" w:hAnsi="Arial" w:cs="Arial"/>
                <w:color w:val="000000"/>
                <w:sz w:val="18"/>
                <w:szCs w:val="18"/>
              </w:rPr>
            </w:pPr>
            <w:r w:rsidRPr="00240D99">
              <w:rPr>
                <w:rFonts w:ascii="Arial" w:hAnsi="Arial" w:cs="Arial"/>
                <w:color w:val="000000"/>
                <w:sz w:val="18"/>
                <w:szCs w:val="18"/>
              </w:rPr>
              <w:t>10.03</w:t>
            </w:r>
          </w:p>
        </w:tc>
        <w:tc>
          <w:tcPr>
            <w:tcW w:w="0" w:type="auto"/>
            <w:shd w:val="clear" w:color="auto" w:fill="D9E2F3"/>
            <w:noWrap/>
            <w:hideMark/>
          </w:tcPr>
          <w:p w14:paraId="617D3789" w14:textId="77777777" w:rsidR="00E462CE" w:rsidRPr="00240D99" w:rsidRDefault="00E462CE" w:rsidP="00FF48DA">
            <w:pPr>
              <w:jc w:val="right"/>
              <w:rPr>
                <w:rFonts w:ascii="Arial" w:hAnsi="Arial" w:cs="Arial"/>
                <w:color w:val="000000"/>
                <w:sz w:val="18"/>
                <w:szCs w:val="18"/>
              </w:rPr>
            </w:pPr>
            <w:r w:rsidRPr="00240D99">
              <w:rPr>
                <w:rFonts w:ascii="Arial" w:hAnsi="Arial" w:cs="Arial"/>
                <w:color w:val="000000"/>
                <w:sz w:val="18"/>
                <w:szCs w:val="18"/>
              </w:rPr>
              <w:t>1.51</w:t>
            </w:r>
          </w:p>
        </w:tc>
        <w:tc>
          <w:tcPr>
            <w:tcW w:w="0" w:type="auto"/>
            <w:shd w:val="clear" w:color="auto" w:fill="D9E2F3"/>
            <w:noWrap/>
            <w:hideMark/>
          </w:tcPr>
          <w:p w14:paraId="1BC85ABD" w14:textId="77777777" w:rsidR="00E462CE" w:rsidRPr="00240D99" w:rsidRDefault="00E462CE" w:rsidP="00FF48DA">
            <w:pPr>
              <w:jc w:val="right"/>
              <w:rPr>
                <w:rFonts w:ascii="Arial" w:hAnsi="Arial" w:cs="Arial"/>
                <w:color w:val="000000"/>
                <w:sz w:val="18"/>
                <w:szCs w:val="18"/>
              </w:rPr>
            </w:pPr>
            <w:r w:rsidRPr="00240D99">
              <w:rPr>
                <w:rFonts w:ascii="Arial" w:hAnsi="Arial" w:cs="Arial"/>
                <w:color w:val="000000"/>
                <w:sz w:val="18"/>
                <w:szCs w:val="18"/>
              </w:rPr>
              <w:t>1.81</w:t>
            </w:r>
          </w:p>
        </w:tc>
        <w:tc>
          <w:tcPr>
            <w:tcW w:w="0" w:type="auto"/>
            <w:shd w:val="clear" w:color="auto" w:fill="D9E2F3"/>
            <w:noWrap/>
            <w:hideMark/>
          </w:tcPr>
          <w:p w14:paraId="704DC193" w14:textId="77777777" w:rsidR="00E462CE" w:rsidRPr="00240D99" w:rsidRDefault="00E462CE" w:rsidP="00FF48DA">
            <w:pPr>
              <w:jc w:val="right"/>
              <w:rPr>
                <w:rFonts w:ascii="Arial" w:hAnsi="Arial" w:cs="Arial"/>
                <w:color w:val="000000"/>
                <w:sz w:val="18"/>
                <w:szCs w:val="18"/>
              </w:rPr>
            </w:pPr>
            <w:r w:rsidRPr="00240D99">
              <w:rPr>
                <w:rFonts w:ascii="Arial" w:hAnsi="Arial" w:cs="Arial"/>
                <w:color w:val="000000"/>
                <w:sz w:val="18"/>
                <w:szCs w:val="18"/>
              </w:rPr>
              <w:t>1.81</w:t>
            </w:r>
          </w:p>
        </w:tc>
      </w:tr>
    </w:tbl>
    <w:p w14:paraId="3B911594" w14:textId="77777777" w:rsidR="00E462CE" w:rsidRDefault="00E462CE" w:rsidP="00E462CE"/>
    <w:p w14:paraId="47F5A5E8" w14:textId="77777777" w:rsidR="00E462CE" w:rsidRDefault="00E462CE" w:rsidP="00E462CE">
      <w:r>
        <w:t xml:space="preserve">Finally, the bitrate increase for 60fps vs 30fps is shown in Table 5.5.2-4. </w:t>
      </w:r>
    </w:p>
    <w:p w14:paraId="35EA98A3" w14:textId="77777777" w:rsidR="00E462CE" w:rsidRDefault="00E462CE" w:rsidP="00E462CE">
      <w:pPr>
        <w:pStyle w:val="TH"/>
      </w:pPr>
      <w:r>
        <w:t>Table 5.5.2-4</w:t>
      </w:r>
      <w:r w:rsidRPr="00F75EE5">
        <w:t xml:space="preserve"> </w:t>
      </w:r>
      <w:r>
        <w:t>B</w:t>
      </w:r>
      <w:r w:rsidRPr="00F75EE5">
        <w:t>itrate</w:t>
      </w:r>
      <w:r>
        <w:t xml:space="preserve"> increase for 60 fps vs. 30fps </w:t>
      </w:r>
    </w:p>
    <w:tbl>
      <w:tblPr>
        <w:tblW w:w="6320" w:type="dxa"/>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920"/>
        <w:gridCol w:w="900"/>
        <w:gridCol w:w="900"/>
        <w:gridCol w:w="900"/>
        <w:gridCol w:w="900"/>
        <w:gridCol w:w="900"/>
        <w:gridCol w:w="900"/>
      </w:tblGrid>
      <w:tr w:rsidR="00E462CE" w:rsidRPr="00240D99" w14:paraId="5ECEC69D" w14:textId="77777777" w:rsidTr="00FF48DA">
        <w:trPr>
          <w:trHeight w:val="300"/>
          <w:jc w:val="center"/>
        </w:trPr>
        <w:tc>
          <w:tcPr>
            <w:tcW w:w="920" w:type="dxa"/>
            <w:tcBorders>
              <w:top w:val="single" w:sz="4" w:space="0" w:color="4472C4"/>
              <w:left w:val="single" w:sz="4" w:space="0" w:color="4472C4"/>
              <w:bottom w:val="single" w:sz="4" w:space="0" w:color="4472C4"/>
              <w:right w:val="nil"/>
            </w:tcBorders>
            <w:shd w:val="clear" w:color="auto" w:fill="4472C4"/>
            <w:noWrap/>
            <w:hideMark/>
          </w:tcPr>
          <w:p w14:paraId="03EE7983"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Frame</w:t>
            </w:r>
          </w:p>
        </w:tc>
        <w:tc>
          <w:tcPr>
            <w:tcW w:w="900" w:type="dxa"/>
            <w:tcBorders>
              <w:top w:val="single" w:sz="4" w:space="0" w:color="4472C4"/>
              <w:left w:val="nil"/>
              <w:bottom w:val="single" w:sz="4" w:space="0" w:color="4472C4"/>
              <w:right w:val="nil"/>
            </w:tcBorders>
            <w:shd w:val="clear" w:color="auto" w:fill="4472C4"/>
            <w:noWrap/>
            <w:hideMark/>
          </w:tcPr>
          <w:p w14:paraId="6EB85753"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 xml:space="preserve"> 22-1</w:t>
            </w:r>
          </w:p>
        </w:tc>
        <w:tc>
          <w:tcPr>
            <w:tcW w:w="900" w:type="dxa"/>
            <w:tcBorders>
              <w:top w:val="single" w:sz="4" w:space="0" w:color="4472C4"/>
              <w:left w:val="nil"/>
              <w:bottom w:val="single" w:sz="4" w:space="0" w:color="4472C4"/>
              <w:right w:val="nil"/>
            </w:tcBorders>
            <w:shd w:val="clear" w:color="auto" w:fill="4472C4"/>
            <w:noWrap/>
            <w:hideMark/>
          </w:tcPr>
          <w:p w14:paraId="30FB08F5"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28-1</w:t>
            </w:r>
          </w:p>
        </w:tc>
        <w:tc>
          <w:tcPr>
            <w:tcW w:w="900" w:type="dxa"/>
            <w:tcBorders>
              <w:top w:val="single" w:sz="4" w:space="0" w:color="4472C4"/>
              <w:left w:val="nil"/>
              <w:bottom w:val="single" w:sz="4" w:space="0" w:color="4472C4"/>
              <w:right w:val="nil"/>
            </w:tcBorders>
            <w:shd w:val="clear" w:color="auto" w:fill="4472C4"/>
            <w:noWrap/>
            <w:hideMark/>
          </w:tcPr>
          <w:p w14:paraId="299377F2"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34-1</w:t>
            </w:r>
          </w:p>
        </w:tc>
        <w:tc>
          <w:tcPr>
            <w:tcW w:w="900" w:type="dxa"/>
            <w:tcBorders>
              <w:top w:val="single" w:sz="4" w:space="0" w:color="4472C4"/>
              <w:left w:val="nil"/>
              <w:bottom w:val="single" w:sz="4" w:space="0" w:color="4472C4"/>
              <w:right w:val="nil"/>
            </w:tcBorders>
            <w:shd w:val="clear" w:color="auto" w:fill="4472C4"/>
            <w:noWrap/>
            <w:hideMark/>
          </w:tcPr>
          <w:p w14:paraId="196D49B2"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22-8</w:t>
            </w:r>
          </w:p>
        </w:tc>
        <w:tc>
          <w:tcPr>
            <w:tcW w:w="900" w:type="dxa"/>
            <w:tcBorders>
              <w:top w:val="single" w:sz="4" w:space="0" w:color="4472C4"/>
              <w:left w:val="nil"/>
              <w:bottom w:val="single" w:sz="4" w:space="0" w:color="4472C4"/>
              <w:right w:val="nil"/>
            </w:tcBorders>
            <w:shd w:val="clear" w:color="auto" w:fill="4472C4"/>
            <w:noWrap/>
            <w:hideMark/>
          </w:tcPr>
          <w:p w14:paraId="10B0EFC8"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28-8</w:t>
            </w:r>
          </w:p>
        </w:tc>
        <w:tc>
          <w:tcPr>
            <w:tcW w:w="900" w:type="dxa"/>
            <w:tcBorders>
              <w:top w:val="single" w:sz="4" w:space="0" w:color="4472C4"/>
              <w:left w:val="nil"/>
              <w:bottom w:val="single" w:sz="4" w:space="0" w:color="4472C4"/>
              <w:right w:val="single" w:sz="4" w:space="0" w:color="4472C4"/>
            </w:tcBorders>
            <w:shd w:val="clear" w:color="auto" w:fill="4472C4"/>
            <w:noWrap/>
            <w:hideMark/>
          </w:tcPr>
          <w:p w14:paraId="6EEB9562"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34-8</w:t>
            </w:r>
          </w:p>
        </w:tc>
      </w:tr>
      <w:tr w:rsidR="00E462CE" w:rsidRPr="00240D99" w14:paraId="719D7E65" w14:textId="77777777" w:rsidTr="00FF48DA">
        <w:trPr>
          <w:trHeight w:val="370"/>
          <w:jc w:val="center"/>
        </w:trPr>
        <w:tc>
          <w:tcPr>
            <w:tcW w:w="920" w:type="dxa"/>
            <w:shd w:val="clear" w:color="auto" w:fill="D9E2F3"/>
            <w:noWrap/>
            <w:hideMark/>
          </w:tcPr>
          <w:p w14:paraId="3DA6522C" w14:textId="77777777" w:rsidR="00E462CE" w:rsidRPr="00240D99" w:rsidRDefault="00E462CE" w:rsidP="00FF48DA">
            <w:pPr>
              <w:rPr>
                <w:rFonts w:ascii="Arial" w:hAnsi="Arial" w:cs="Arial"/>
                <w:sz w:val="18"/>
                <w:szCs w:val="18"/>
              </w:rPr>
            </w:pPr>
            <w:r w:rsidRPr="00240D99">
              <w:rPr>
                <w:rFonts w:ascii="Arial" w:hAnsi="Arial" w:cs="Arial"/>
                <w:sz w:val="18"/>
                <w:szCs w:val="18"/>
              </w:rPr>
              <w:t>Average</w:t>
            </w:r>
          </w:p>
        </w:tc>
        <w:tc>
          <w:tcPr>
            <w:tcW w:w="900" w:type="dxa"/>
            <w:shd w:val="clear" w:color="auto" w:fill="D9E2F3"/>
            <w:noWrap/>
            <w:hideMark/>
          </w:tcPr>
          <w:p w14:paraId="30AB335C" w14:textId="77777777" w:rsidR="00E462CE" w:rsidRPr="00240D99" w:rsidRDefault="00E462CE" w:rsidP="00FF48DA">
            <w:pPr>
              <w:rPr>
                <w:rFonts w:ascii="Arial" w:hAnsi="Arial" w:cs="Arial"/>
                <w:sz w:val="18"/>
                <w:szCs w:val="18"/>
              </w:rPr>
            </w:pPr>
            <w:r w:rsidRPr="00240D99">
              <w:rPr>
                <w:rFonts w:ascii="Arial" w:hAnsi="Arial" w:cs="Arial"/>
                <w:sz w:val="18"/>
                <w:szCs w:val="18"/>
              </w:rPr>
              <w:t>1.83</w:t>
            </w:r>
          </w:p>
        </w:tc>
        <w:tc>
          <w:tcPr>
            <w:tcW w:w="900" w:type="dxa"/>
            <w:shd w:val="clear" w:color="auto" w:fill="D9E2F3"/>
            <w:noWrap/>
            <w:hideMark/>
          </w:tcPr>
          <w:p w14:paraId="32DE0DF0" w14:textId="77777777" w:rsidR="00E462CE" w:rsidRPr="00240D99" w:rsidRDefault="00E462CE" w:rsidP="00FF48DA">
            <w:pPr>
              <w:rPr>
                <w:rFonts w:ascii="Arial" w:hAnsi="Arial" w:cs="Arial"/>
                <w:sz w:val="18"/>
                <w:szCs w:val="18"/>
              </w:rPr>
            </w:pPr>
            <w:r w:rsidRPr="00240D99">
              <w:rPr>
                <w:rFonts w:ascii="Arial" w:hAnsi="Arial" w:cs="Arial"/>
                <w:sz w:val="18"/>
                <w:szCs w:val="18"/>
              </w:rPr>
              <w:t>2.13</w:t>
            </w:r>
          </w:p>
        </w:tc>
        <w:tc>
          <w:tcPr>
            <w:tcW w:w="900" w:type="dxa"/>
            <w:shd w:val="clear" w:color="auto" w:fill="D9E2F3"/>
            <w:noWrap/>
            <w:hideMark/>
          </w:tcPr>
          <w:p w14:paraId="0BC98EE6" w14:textId="77777777" w:rsidR="00E462CE" w:rsidRPr="00240D99" w:rsidRDefault="00E462CE" w:rsidP="00FF48DA">
            <w:pPr>
              <w:rPr>
                <w:rFonts w:ascii="Arial" w:hAnsi="Arial" w:cs="Arial"/>
                <w:sz w:val="18"/>
                <w:szCs w:val="18"/>
              </w:rPr>
            </w:pPr>
            <w:r w:rsidRPr="00240D99">
              <w:rPr>
                <w:rFonts w:ascii="Arial" w:hAnsi="Arial" w:cs="Arial"/>
                <w:sz w:val="18"/>
                <w:szCs w:val="18"/>
              </w:rPr>
              <w:t>2.28</w:t>
            </w:r>
          </w:p>
        </w:tc>
        <w:tc>
          <w:tcPr>
            <w:tcW w:w="900" w:type="dxa"/>
            <w:shd w:val="clear" w:color="auto" w:fill="D9E2F3"/>
            <w:noWrap/>
            <w:hideMark/>
          </w:tcPr>
          <w:p w14:paraId="4E7BD7CF" w14:textId="77777777" w:rsidR="00E462CE" w:rsidRPr="00240D99" w:rsidRDefault="00E462CE" w:rsidP="00FF48DA">
            <w:pPr>
              <w:rPr>
                <w:rFonts w:ascii="Arial" w:hAnsi="Arial" w:cs="Arial"/>
                <w:sz w:val="18"/>
                <w:szCs w:val="18"/>
              </w:rPr>
            </w:pPr>
            <w:r w:rsidRPr="00240D99">
              <w:rPr>
                <w:rFonts w:ascii="Arial" w:hAnsi="Arial" w:cs="Arial"/>
                <w:sz w:val="18"/>
                <w:szCs w:val="18"/>
              </w:rPr>
              <w:t>1.39</w:t>
            </w:r>
          </w:p>
        </w:tc>
        <w:tc>
          <w:tcPr>
            <w:tcW w:w="900" w:type="dxa"/>
            <w:shd w:val="clear" w:color="auto" w:fill="D9E2F3"/>
            <w:noWrap/>
            <w:hideMark/>
          </w:tcPr>
          <w:p w14:paraId="0012FA44" w14:textId="77777777" w:rsidR="00E462CE" w:rsidRPr="00240D99" w:rsidRDefault="00E462CE" w:rsidP="00FF48DA">
            <w:pPr>
              <w:rPr>
                <w:rFonts w:ascii="Arial" w:hAnsi="Arial" w:cs="Arial"/>
                <w:sz w:val="18"/>
                <w:szCs w:val="18"/>
              </w:rPr>
            </w:pPr>
            <w:r w:rsidRPr="00240D99">
              <w:rPr>
                <w:rFonts w:ascii="Arial" w:hAnsi="Arial" w:cs="Arial"/>
                <w:sz w:val="18"/>
                <w:szCs w:val="18"/>
              </w:rPr>
              <w:t>1.38</w:t>
            </w:r>
          </w:p>
        </w:tc>
        <w:tc>
          <w:tcPr>
            <w:tcW w:w="900" w:type="dxa"/>
            <w:shd w:val="clear" w:color="auto" w:fill="D9E2F3"/>
            <w:noWrap/>
            <w:hideMark/>
          </w:tcPr>
          <w:p w14:paraId="7317C2EA" w14:textId="77777777" w:rsidR="00E462CE" w:rsidRPr="00240D99" w:rsidRDefault="00E462CE" w:rsidP="00FF48DA">
            <w:pPr>
              <w:rPr>
                <w:rFonts w:ascii="Arial" w:hAnsi="Arial" w:cs="Arial"/>
                <w:sz w:val="18"/>
                <w:szCs w:val="18"/>
              </w:rPr>
            </w:pPr>
            <w:r w:rsidRPr="00240D99">
              <w:rPr>
                <w:rFonts w:ascii="Arial" w:hAnsi="Arial" w:cs="Arial"/>
                <w:sz w:val="18"/>
                <w:szCs w:val="18"/>
              </w:rPr>
              <w:t>1.36</w:t>
            </w:r>
          </w:p>
        </w:tc>
      </w:tr>
    </w:tbl>
    <w:p w14:paraId="4206EC31" w14:textId="77777777" w:rsidR="00E462CE" w:rsidRDefault="00E462CE" w:rsidP="00E462CE"/>
    <w:p w14:paraId="1E9FE540" w14:textId="77777777" w:rsidR="00E462CE" w:rsidRPr="00DB4A6F" w:rsidRDefault="00E462CE" w:rsidP="00E462CE">
      <w:r>
        <w:t>From these results some initial conclusions:</w:t>
      </w:r>
    </w:p>
    <w:p w14:paraId="772A8CBB" w14:textId="77777777" w:rsidR="00E462CE" w:rsidRDefault="00E462CE" w:rsidP="00E462CE">
      <w:pPr>
        <w:numPr>
          <w:ilvl w:val="0"/>
          <w:numId w:val="259"/>
        </w:numPr>
        <w:spacing w:after="0"/>
      </w:pPr>
      <w:r>
        <w:t>Slices as available in x265 being constrained across pictures are very costly if used without prediction across slice boundaries</w:t>
      </w:r>
    </w:p>
    <w:p w14:paraId="3665E2E3" w14:textId="77777777" w:rsidR="00E462CE" w:rsidRDefault="00E462CE" w:rsidP="00E462CE">
      <w:pPr>
        <w:numPr>
          <w:ilvl w:val="0"/>
          <w:numId w:val="259"/>
        </w:numPr>
        <w:spacing w:after="0"/>
      </w:pPr>
      <w:r>
        <w:t>Prediction over 2 P-frames results roughly in factor 2</w:t>
      </w:r>
    </w:p>
    <w:p w14:paraId="7DBDE92A" w14:textId="77777777" w:rsidR="00E462CE" w:rsidRDefault="00E462CE" w:rsidP="00E462CE">
      <w:pPr>
        <w:numPr>
          <w:ilvl w:val="0"/>
          <w:numId w:val="259"/>
        </w:numPr>
        <w:spacing w:after="0"/>
      </w:pPr>
      <w:r>
        <w:t>Rate decrease per CRF/QP for I is consistently 2 for QP increase 6</w:t>
      </w:r>
    </w:p>
    <w:p w14:paraId="79A6F421" w14:textId="77777777" w:rsidR="00E462CE" w:rsidRDefault="00E462CE" w:rsidP="00E462CE">
      <w:pPr>
        <w:numPr>
          <w:ilvl w:val="0"/>
          <w:numId w:val="259"/>
        </w:numPr>
        <w:spacing w:after="0"/>
      </w:pPr>
      <w:r>
        <w:t>Rate decrease per CRF/QP for P is consistently between 3 and 4 for QP increase 6</w:t>
      </w:r>
    </w:p>
    <w:p w14:paraId="14F08A34" w14:textId="77777777" w:rsidR="00E462CE" w:rsidRDefault="00E462CE" w:rsidP="00E462CE">
      <w:pPr>
        <w:numPr>
          <w:ilvl w:val="0"/>
          <w:numId w:val="259"/>
        </w:numPr>
        <w:spacing w:after="0"/>
      </w:pPr>
      <w:r>
        <w:t>Bitrate increase for I frame coding when doubling frame rate is typically in the range of 2.</w:t>
      </w:r>
    </w:p>
    <w:p w14:paraId="6AF2BC3D" w14:textId="77777777" w:rsidR="00E462CE" w:rsidRDefault="00E462CE" w:rsidP="00E462CE">
      <w:pPr>
        <w:numPr>
          <w:ilvl w:val="0"/>
          <w:numId w:val="259"/>
        </w:numPr>
        <w:spacing w:after="0"/>
      </w:pPr>
      <w:r>
        <w:t>Bitrate increase for P frame coding when doubling frame rate is typically in the range of 1.4.</w:t>
      </w:r>
    </w:p>
    <w:p w14:paraId="4BFCB27E" w14:textId="7C7FE7F2" w:rsidR="00E462CE" w:rsidRDefault="00E462CE"/>
    <w:p w14:paraId="51F23AA8" w14:textId="77777777" w:rsidR="00E462CE" w:rsidRPr="004D09F8" w:rsidRDefault="00E462CE" w:rsidP="00BF507D"/>
    <w:p w14:paraId="569316A5" w14:textId="77777777" w:rsidR="004D09F8" w:rsidRDefault="004D09F8" w:rsidP="004D09F8">
      <w:pPr>
        <w:pStyle w:val="Heading4"/>
      </w:pPr>
      <w:r>
        <w:t>7.2.3.3</w:t>
      </w:r>
      <w:r>
        <w:tab/>
        <w:t>Global Configuration (each of the following):</w:t>
      </w:r>
    </w:p>
    <w:p w14:paraId="63D889C3" w14:textId="77777777" w:rsidR="004D09F8" w:rsidRDefault="004D09F8" w:rsidP="004D09F8">
      <w:pPr>
        <w:numPr>
          <w:ilvl w:val="0"/>
          <w:numId w:val="11"/>
        </w:numPr>
        <w:overflowPunct w:val="0"/>
        <w:autoSpaceDE w:val="0"/>
        <w:autoSpaceDN w:val="0"/>
        <w:adjustRightInd w:val="0"/>
        <w:spacing w:after="0"/>
        <w:textAlignment w:val="baseline"/>
      </w:pPr>
      <w:r w:rsidRPr="00E93438">
        <w:t>Bitrate Control</w:t>
      </w:r>
      <w:r>
        <w:t xml:space="preserve"> (one of the following)</w:t>
      </w:r>
      <w:r w:rsidRPr="00E93438">
        <w:t xml:space="preserve">: </w:t>
      </w:r>
    </w:p>
    <w:p w14:paraId="0529E52B" w14:textId="77777777" w:rsidR="004D09F8" w:rsidRDefault="004D09F8" w:rsidP="004D09F8">
      <w:pPr>
        <w:numPr>
          <w:ilvl w:val="1"/>
          <w:numId w:val="11"/>
        </w:numPr>
        <w:overflowPunct w:val="0"/>
        <w:autoSpaceDE w:val="0"/>
        <w:autoSpaceDN w:val="0"/>
        <w:adjustRightInd w:val="0"/>
        <w:spacing w:after="0"/>
        <w:textAlignment w:val="baseline"/>
      </w:pPr>
      <w:r w:rsidRPr="00E93438">
        <w:t xml:space="preserve">Constant Bitrate </w:t>
      </w:r>
      <w:r>
        <w:t>– bitrate &amp; buffer</w:t>
      </w:r>
    </w:p>
    <w:p w14:paraId="3349689B" w14:textId="77777777" w:rsidR="004D09F8" w:rsidRDefault="004D09F8" w:rsidP="004D09F8">
      <w:pPr>
        <w:numPr>
          <w:ilvl w:val="1"/>
          <w:numId w:val="11"/>
        </w:numPr>
        <w:overflowPunct w:val="0"/>
        <w:autoSpaceDE w:val="0"/>
        <w:autoSpaceDN w:val="0"/>
        <w:adjustRightInd w:val="0"/>
        <w:spacing w:after="0"/>
        <w:textAlignment w:val="baseline"/>
      </w:pPr>
      <w:r w:rsidRPr="00E93438">
        <w:t>Feedback-based Variable Bitrate</w:t>
      </w:r>
      <w:r>
        <w:t xml:space="preserve"> - dynamic</w:t>
      </w:r>
      <w:r w:rsidRPr="00E93438">
        <w:t xml:space="preserve"> </w:t>
      </w:r>
    </w:p>
    <w:p w14:paraId="223ECED0" w14:textId="77777777" w:rsidR="004D09F8" w:rsidRPr="00FD3B1E" w:rsidRDefault="004D09F8" w:rsidP="004D09F8">
      <w:pPr>
        <w:numPr>
          <w:ilvl w:val="1"/>
          <w:numId w:val="11"/>
        </w:numPr>
        <w:overflowPunct w:val="0"/>
        <w:autoSpaceDE w:val="0"/>
        <w:autoSpaceDN w:val="0"/>
        <w:adjustRightInd w:val="0"/>
        <w:spacing w:after="0"/>
        <w:textAlignment w:val="baseline"/>
        <w:rPr>
          <w:i/>
          <w:iCs/>
        </w:rPr>
      </w:pPr>
      <w:r w:rsidRPr="00FD3B1E">
        <w:rPr>
          <w:i/>
          <w:iCs/>
        </w:rPr>
        <w:t>Constant Rate Factor – rate factor</w:t>
      </w:r>
      <w:r>
        <w:rPr>
          <w:i/>
          <w:iCs/>
        </w:rPr>
        <w:t xml:space="preserve"> with CRF (default: CRFref is used)</w:t>
      </w:r>
    </w:p>
    <w:p w14:paraId="5E90C67F" w14:textId="77777777" w:rsidR="004D09F8" w:rsidRDefault="004D09F8" w:rsidP="004D09F8">
      <w:pPr>
        <w:numPr>
          <w:ilvl w:val="0"/>
          <w:numId w:val="11"/>
        </w:numPr>
        <w:overflowPunct w:val="0"/>
        <w:autoSpaceDE w:val="0"/>
        <w:autoSpaceDN w:val="0"/>
        <w:adjustRightInd w:val="0"/>
        <w:spacing w:after="0"/>
        <w:textAlignment w:val="baseline"/>
      </w:pPr>
      <w:r w:rsidRPr="00E93438">
        <w:t>Slice Setting</w:t>
      </w:r>
      <w:r>
        <w:t xml:space="preserve"> (one of the following)</w:t>
      </w:r>
    </w:p>
    <w:p w14:paraId="731BD42B" w14:textId="77777777" w:rsidR="004D09F8" w:rsidRPr="00FD3B1E" w:rsidRDefault="004D09F8" w:rsidP="004D09F8">
      <w:pPr>
        <w:numPr>
          <w:ilvl w:val="1"/>
          <w:numId w:val="11"/>
        </w:numPr>
        <w:overflowPunct w:val="0"/>
        <w:autoSpaceDE w:val="0"/>
        <w:autoSpaceDN w:val="0"/>
        <w:adjustRightInd w:val="0"/>
        <w:spacing w:after="0"/>
        <w:textAlignment w:val="baseline"/>
        <w:rPr>
          <w:i/>
          <w:iCs/>
        </w:rPr>
      </w:pPr>
      <w:r w:rsidRPr="00FD3B1E">
        <w:rPr>
          <w:i/>
          <w:iCs/>
        </w:rPr>
        <w:t>Default – no slices</w:t>
      </w:r>
    </w:p>
    <w:p w14:paraId="0DA77441" w14:textId="77777777" w:rsidR="004D09F8" w:rsidRPr="00FD3B1E" w:rsidRDefault="004D09F8" w:rsidP="004D09F8">
      <w:pPr>
        <w:numPr>
          <w:ilvl w:val="1"/>
          <w:numId w:val="11"/>
        </w:numPr>
        <w:overflowPunct w:val="0"/>
        <w:autoSpaceDE w:val="0"/>
        <w:autoSpaceDN w:val="0"/>
        <w:adjustRightInd w:val="0"/>
        <w:spacing w:after="0"/>
        <w:textAlignment w:val="baseline"/>
        <w:rPr>
          <w:i/>
          <w:iCs/>
        </w:rPr>
      </w:pPr>
      <w:r w:rsidRPr="00FD3B1E">
        <w:rPr>
          <w:i/>
          <w:iCs/>
        </w:rPr>
        <w:t>number of slices – number of slices</w:t>
      </w:r>
      <w:r>
        <w:rPr>
          <w:i/>
          <w:iCs/>
        </w:rPr>
        <w:t xml:space="preserve"> (typical numbers are 4, 8, 16)</w:t>
      </w:r>
    </w:p>
    <w:p w14:paraId="6C239430" w14:textId="77777777" w:rsidR="004D09F8" w:rsidRPr="00A103BF" w:rsidRDefault="004D09F8" w:rsidP="004D09F8">
      <w:pPr>
        <w:numPr>
          <w:ilvl w:val="1"/>
          <w:numId w:val="11"/>
        </w:numPr>
        <w:overflowPunct w:val="0"/>
        <w:autoSpaceDE w:val="0"/>
        <w:autoSpaceDN w:val="0"/>
        <w:adjustRightInd w:val="0"/>
        <w:spacing w:after="0"/>
        <w:textAlignment w:val="baseline"/>
        <w:rPr>
          <w:strike/>
        </w:rPr>
      </w:pPr>
      <w:r w:rsidRPr="00A103BF">
        <w:rPr>
          <w:strike/>
        </w:rPr>
        <w:t>maximum slice size – number in bytes</w:t>
      </w:r>
    </w:p>
    <w:p w14:paraId="2BF8E695" w14:textId="77777777" w:rsidR="004D09F8" w:rsidRDefault="004D09F8" w:rsidP="004D09F8">
      <w:pPr>
        <w:numPr>
          <w:ilvl w:val="0"/>
          <w:numId w:val="11"/>
        </w:numPr>
        <w:overflowPunct w:val="0"/>
        <w:autoSpaceDE w:val="0"/>
        <w:autoSpaceDN w:val="0"/>
        <w:adjustRightInd w:val="0"/>
        <w:spacing w:after="0"/>
        <w:textAlignment w:val="baseline"/>
      </w:pPr>
      <w:r w:rsidRPr="00E93438">
        <w:t>Error Resilience</w:t>
      </w:r>
      <w:r>
        <w:t xml:space="preserve"> (one of the following)</w:t>
      </w:r>
    </w:p>
    <w:p w14:paraId="06B2A066" w14:textId="77777777" w:rsidR="004D09F8" w:rsidRPr="00FD3B1E" w:rsidRDefault="004D09F8" w:rsidP="004D09F8">
      <w:pPr>
        <w:numPr>
          <w:ilvl w:val="1"/>
          <w:numId w:val="11"/>
        </w:numPr>
        <w:overflowPunct w:val="0"/>
        <w:autoSpaceDE w:val="0"/>
        <w:autoSpaceDN w:val="0"/>
        <w:adjustRightInd w:val="0"/>
        <w:spacing w:after="0"/>
        <w:textAlignment w:val="baseline"/>
        <w:rPr>
          <w:i/>
          <w:iCs/>
        </w:rPr>
      </w:pPr>
      <w:r w:rsidRPr="00FD3B1E">
        <w:rPr>
          <w:i/>
          <w:iCs/>
        </w:rPr>
        <w:t>Intra-refresh frame</w:t>
      </w:r>
      <w:r>
        <w:rPr>
          <w:i/>
          <w:iCs/>
        </w:rPr>
        <w:t xml:space="preserve"> parameter would be the </w:t>
      </w:r>
      <w:r w:rsidRPr="00FD3B1E">
        <w:rPr>
          <w:i/>
          <w:iCs/>
        </w:rPr>
        <w:t>period</w:t>
      </w:r>
      <w:r>
        <w:rPr>
          <w:i/>
          <w:iCs/>
        </w:rPr>
        <w:t xml:space="preserve"> (default is no intra refresh)</w:t>
      </w:r>
    </w:p>
    <w:p w14:paraId="0DC01A5C" w14:textId="77777777" w:rsidR="004D09F8" w:rsidRDefault="004D09F8" w:rsidP="004D09F8">
      <w:pPr>
        <w:numPr>
          <w:ilvl w:val="1"/>
          <w:numId w:val="11"/>
        </w:numPr>
        <w:overflowPunct w:val="0"/>
        <w:autoSpaceDE w:val="0"/>
        <w:autoSpaceDN w:val="0"/>
        <w:adjustRightInd w:val="0"/>
        <w:spacing w:after="0"/>
        <w:textAlignment w:val="baseline"/>
      </w:pPr>
      <w:r w:rsidRPr="00FD3B1E">
        <w:rPr>
          <w:i/>
          <w:iCs/>
        </w:rPr>
        <w:t xml:space="preserve">Intra-refresh slice: period (1 </w:t>
      </w:r>
      <w:r w:rsidRPr="00FD3B1E">
        <w:rPr>
          <w:i/>
          <w:iCs/>
        </w:rPr>
        <w:sym w:font="Wingdings" w:char="F0E8"/>
      </w:r>
      <w:r w:rsidRPr="00FD3B1E">
        <w:rPr>
          <w:i/>
          <w:iCs/>
        </w:rPr>
        <w:t xml:space="preserve"> 1 slice every 1 frame</w:t>
      </w:r>
      <w:r>
        <w:rPr>
          <w:i/>
          <w:iCs/>
        </w:rPr>
        <w:t xml:space="preserve"> with the slice being picked as POC mod #slices </w:t>
      </w:r>
      <w:r>
        <w:t xml:space="preserve">) </w:t>
      </w:r>
      <w:r w:rsidRPr="008D7A02">
        <w:rPr>
          <w:strike/>
        </w:rPr>
        <w:t xml:space="preserve">2 </w:t>
      </w:r>
      <w:r w:rsidRPr="008D7A02">
        <w:rPr>
          <w:strike/>
        </w:rPr>
        <w:sym w:font="Wingdings" w:char="F0E8"/>
      </w:r>
      <w:r w:rsidRPr="008D7A02">
        <w:rPr>
          <w:strike/>
        </w:rPr>
        <w:t xml:space="preserve"> 1 slice every 2 frames</w:t>
      </w:r>
      <w:r>
        <w:t>)</w:t>
      </w:r>
    </w:p>
    <w:p w14:paraId="1DC002D5" w14:textId="77777777" w:rsidR="004D09F8" w:rsidRPr="00FD3B1E" w:rsidRDefault="004D09F8" w:rsidP="004D09F8">
      <w:pPr>
        <w:numPr>
          <w:ilvl w:val="1"/>
          <w:numId w:val="11"/>
        </w:numPr>
        <w:overflowPunct w:val="0"/>
        <w:autoSpaceDE w:val="0"/>
        <w:autoSpaceDN w:val="0"/>
        <w:adjustRightInd w:val="0"/>
        <w:spacing w:after="0"/>
        <w:textAlignment w:val="baseline"/>
        <w:rPr>
          <w:highlight w:val="green"/>
        </w:rPr>
      </w:pPr>
      <w:r w:rsidRPr="00AE521F">
        <w:rPr>
          <w:highlight w:val="green"/>
        </w:rPr>
        <w:t xml:space="preserve">Feedback-based </w:t>
      </w:r>
    </w:p>
    <w:p w14:paraId="6A395CD3" w14:textId="77777777" w:rsidR="004D09F8" w:rsidRDefault="004D09F8" w:rsidP="004D09F8">
      <w:pPr>
        <w:numPr>
          <w:ilvl w:val="2"/>
          <w:numId w:val="11"/>
        </w:numPr>
        <w:overflowPunct w:val="0"/>
        <w:autoSpaceDE w:val="0"/>
        <w:autoSpaceDN w:val="0"/>
        <w:adjustRightInd w:val="0"/>
        <w:spacing w:after="0"/>
        <w:textAlignment w:val="baseline"/>
      </w:pPr>
      <w:r>
        <w:t>Mode:</w:t>
      </w:r>
    </w:p>
    <w:p w14:paraId="35AAF461" w14:textId="77777777" w:rsidR="004D09F8" w:rsidRPr="00C354AE" w:rsidRDefault="004D09F8" w:rsidP="004D09F8">
      <w:pPr>
        <w:numPr>
          <w:ilvl w:val="3"/>
          <w:numId w:val="11"/>
        </w:numPr>
        <w:overflowPunct w:val="0"/>
        <w:autoSpaceDE w:val="0"/>
        <w:autoSpaceDN w:val="0"/>
        <w:adjustRightInd w:val="0"/>
        <w:spacing w:after="0"/>
        <w:textAlignment w:val="baseline"/>
        <w:rPr>
          <w:i/>
          <w:iCs/>
        </w:rPr>
      </w:pPr>
      <w:r w:rsidRPr="00C354AE">
        <w:rPr>
          <w:i/>
          <w:iCs/>
        </w:rPr>
        <w:t>intra refresh: add an intra for the lost slice</w:t>
      </w:r>
    </w:p>
    <w:p w14:paraId="7A6DEC06" w14:textId="77777777" w:rsidR="004D09F8" w:rsidRDefault="004D09F8" w:rsidP="004D09F8">
      <w:pPr>
        <w:numPr>
          <w:ilvl w:val="3"/>
          <w:numId w:val="11"/>
        </w:numPr>
        <w:overflowPunct w:val="0"/>
        <w:autoSpaceDE w:val="0"/>
        <w:autoSpaceDN w:val="0"/>
        <w:adjustRightInd w:val="0"/>
        <w:spacing w:after="0"/>
        <w:textAlignment w:val="baseline"/>
      </w:pPr>
      <w:r>
        <w:t>ACK-mode: only use acknowledge slices in prediction</w:t>
      </w:r>
    </w:p>
    <w:p w14:paraId="6604AA9F" w14:textId="77777777" w:rsidR="004D09F8" w:rsidRPr="00917994" w:rsidRDefault="004D09F8" w:rsidP="004D09F8">
      <w:pPr>
        <w:numPr>
          <w:ilvl w:val="3"/>
          <w:numId w:val="11"/>
        </w:numPr>
        <w:overflowPunct w:val="0"/>
        <w:autoSpaceDE w:val="0"/>
        <w:autoSpaceDN w:val="0"/>
        <w:adjustRightInd w:val="0"/>
        <w:spacing w:after="0"/>
        <w:textAlignment w:val="baseline"/>
        <w:rPr>
          <w:i/>
          <w:iCs/>
        </w:rPr>
      </w:pPr>
      <w:r w:rsidRPr="00917994">
        <w:rPr>
          <w:i/>
          <w:iCs/>
        </w:rPr>
        <w:t>NACK-mode: use an old reference frame or intra in case of loss</w:t>
      </w:r>
    </w:p>
    <w:p w14:paraId="5C128D1F" w14:textId="77777777" w:rsidR="004D09F8" w:rsidRDefault="004D09F8" w:rsidP="004D09F8">
      <w:pPr>
        <w:pStyle w:val="Heading4"/>
      </w:pPr>
      <w:r>
        <w:t>7.2.3.4</w:t>
      </w:r>
      <w:r>
        <w:tab/>
        <w:t>Dynamic status:</w:t>
      </w:r>
    </w:p>
    <w:p w14:paraId="4EBCC5AA" w14:textId="77777777" w:rsidR="004D09F8" w:rsidRDefault="004D09F8" w:rsidP="004D09F8">
      <w:pPr>
        <w:numPr>
          <w:ilvl w:val="0"/>
          <w:numId w:val="11"/>
        </w:numPr>
        <w:overflowPunct w:val="0"/>
        <w:autoSpaceDE w:val="0"/>
        <w:autoSpaceDN w:val="0"/>
        <w:adjustRightInd w:val="0"/>
        <w:spacing w:after="0"/>
        <w:textAlignment w:val="baseline"/>
      </w:pPr>
      <w:r>
        <w:t>Max number of bits for next frame (external rate control)</w:t>
      </w:r>
    </w:p>
    <w:p w14:paraId="3AF7D7B6" w14:textId="77777777" w:rsidR="004D09F8" w:rsidRPr="00822A14" w:rsidRDefault="004D09F8" w:rsidP="004D09F8">
      <w:pPr>
        <w:numPr>
          <w:ilvl w:val="0"/>
          <w:numId w:val="11"/>
        </w:numPr>
        <w:overflowPunct w:val="0"/>
        <w:autoSpaceDE w:val="0"/>
        <w:autoSpaceDN w:val="0"/>
        <w:adjustRightInd w:val="0"/>
        <w:spacing w:after="0"/>
        <w:textAlignment w:val="baseline"/>
        <w:rPr>
          <w:highlight w:val="green"/>
        </w:rPr>
      </w:pPr>
      <w:r w:rsidRPr="00AE521F">
        <w:rPr>
          <w:highlight w:val="green"/>
        </w:rPr>
        <w:t>frame Number, slice number ACK/NACK</w:t>
      </w:r>
      <w:r>
        <w:rPr>
          <w:highlight w:val="green"/>
        </w:rPr>
        <w:t>/unknown</w:t>
      </w:r>
    </w:p>
    <w:p w14:paraId="511B297F" w14:textId="77777777" w:rsidR="004D09F8" w:rsidRDefault="004D09F8" w:rsidP="004D09F8">
      <w:pPr>
        <w:spacing w:after="0"/>
      </w:pPr>
    </w:p>
    <w:p w14:paraId="1A13D8D0" w14:textId="77777777" w:rsidR="004D09F8" w:rsidRDefault="004D09F8" w:rsidP="004D09F8">
      <w:pPr>
        <w:pStyle w:val="Heading4"/>
      </w:pPr>
      <w:r>
        <w:t>7.2.3.5</w:t>
      </w:r>
      <w:r>
        <w:tab/>
        <w:t>Content Encoding Modelling</w:t>
      </w:r>
    </w:p>
    <w:p w14:paraId="067157B7" w14:textId="77777777" w:rsidR="004D09F8" w:rsidRDefault="004D09F8" w:rsidP="004D09F8">
      <w:pPr>
        <w:spacing w:after="0"/>
      </w:pPr>
      <w:r>
        <w:t>The content encoding is modelled as follows:</w:t>
      </w:r>
    </w:p>
    <w:p w14:paraId="453ECB24" w14:textId="77777777" w:rsidR="004D09F8" w:rsidRDefault="004D09F8" w:rsidP="004D09F8">
      <w:pPr>
        <w:numPr>
          <w:ilvl w:val="0"/>
          <w:numId w:val="252"/>
        </w:numPr>
        <w:overflowPunct w:val="0"/>
        <w:autoSpaceDE w:val="0"/>
        <w:autoSpaceDN w:val="0"/>
        <w:adjustRightInd w:val="0"/>
        <w:spacing w:after="0"/>
        <w:textAlignment w:val="baseline"/>
      </w:pPr>
      <w:r>
        <w:t xml:space="preserve">Create a map of slices, CTU maps (64 x 64) and reference frames </w:t>
      </w:r>
    </w:p>
    <w:p w14:paraId="1503FEBF" w14:textId="77777777" w:rsidR="004D09F8" w:rsidRDefault="004D09F8" w:rsidP="004D09F8">
      <w:pPr>
        <w:numPr>
          <w:ilvl w:val="1"/>
          <w:numId w:val="252"/>
        </w:numPr>
        <w:overflowPunct w:val="0"/>
        <w:autoSpaceDE w:val="0"/>
        <w:autoSpaceDN w:val="0"/>
        <w:adjustRightInd w:val="0"/>
        <w:spacing w:after="0"/>
        <w:textAlignment w:val="baseline"/>
      </w:pPr>
      <w:r>
        <w:t>Example: 2048 x 2048, 8 slices, 3 reference frames</w:t>
      </w:r>
    </w:p>
    <w:p w14:paraId="5550909F" w14:textId="77777777" w:rsidR="004D09F8" w:rsidRDefault="004D09F8" w:rsidP="004D09F8">
      <w:pPr>
        <w:numPr>
          <w:ilvl w:val="2"/>
          <w:numId w:val="252"/>
        </w:numPr>
        <w:overflowPunct w:val="0"/>
        <w:autoSpaceDE w:val="0"/>
        <w:autoSpaceDN w:val="0"/>
        <w:adjustRightInd w:val="0"/>
        <w:spacing w:after="0"/>
        <w:textAlignment w:val="baseline"/>
      </w:pPr>
      <w:r>
        <w:t xml:space="preserve">Addresses for 2048 / (8 * 64) = 4 rows with 32 CTUs for 8 slices in 3 frames maintained. </w:t>
      </w:r>
    </w:p>
    <w:p w14:paraId="0EC8F630" w14:textId="77777777" w:rsidR="004D09F8" w:rsidRDefault="004D09F8" w:rsidP="004D09F8">
      <w:pPr>
        <w:numPr>
          <w:ilvl w:val="2"/>
          <w:numId w:val="252"/>
        </w:numPr>
        <w:overflowPunct w:val="0"/>
        <w:autoSpaceDE w:val="0"/>
        <w:autoSpaceDN w:val="0"/>
        <w:adjustRightInd w:val="0"/>
        <w:spacing w:after="0"/>
        <w:textAlignment w:val="baseline"/>
      </w:pPr>
      <w:r>
        <w:t>For each CTU store encoding mode:</w:t>
      </w:r>
    </w:p>
    <w:p w14:paraId="4E993B6B" w14:textId="77777777" w:rsidR="004D09F8" w:rsidRDefault="004D09F8" w:rsidP="004D09F8">
      <w:pPr>
        <w:numPr>
          <w:ilvl w:val="3"/>
          <w:numId w:val="252"/>
        </w:numPr>
        <w:overflowPunct w:val="0"/>
        <w:autoSpaceDE w:val="0"/>
        <w:autoSpaceDN w:val="0"/>
        <w:adjustRightInd w:val="0"/>
        <w:spacing w:after="0"/>
        <w:textAlignment w:val="baseline"/>
      </w:pPr>
      <w:r>
        <w:t>intra/inter+merge/skip</w:t>
      </w:r>
    </w:p>
    <w:p w14:paraId="6789699C" w14:textId="77777777" w:rsidR="004D09F8" w:rsidRDefault="004D09F8" w:rsidP="004D09F8">
      <w:pPr>
        <w:numPr>
          <w:ilvl w:val="3"/>
          <w:numId w:val="252"/>
        </w:numPr>
        <w:overflowPunct w:val="0"/>
        <w:autoSpaceDE w:val="0"/>
        <w:autoSpaceDN w:val="0"/>
        <w:adjustRightInd w:val="0"/>
        <w:spacing w:after="0"/>
        <w:textAlignment w:val="baseline"/>
      </w:pPr>
      <w:r>
        <w:t>largest reference frame (only previous one is used in simple config)</w:t>
      </w:r>
    </w:p>
    <w:p w14:paraId="1DA57B89" w14:textId="77777777" w:rsidR="004D09F8" w:rsidRPr="00E93438" w:rsidRDefault="004D09F8" w:rsidP="004D09F8">
      <w:pPr>
        <w:numPr>
          <w:ilvl w:val="0"/>
          <w:numId w:val="252"/>
        </w:numPr>
        <w:overflowPunct w:val="0"/>
        <w:autoSpaceDE w:val="0"/>
        <w:autoSpaceDN w:val="0"/>
        <w:adjustRightInd w:val="0"/>
        <w:spacing w:after="0"/>
        <w:textAlignment w:val="baseline"/>
      </w:pPr>
      <w:r w:rsidRPr="00E93438">
        <w:t xml:space="preserve">For frame i from V-Trace (based on sample time) </w:t>
      </w:r>
    </w:p>
    <w:p w14:paraId="708105E4" w14:textId="77777777" w:rsidR="004D09F8" w:rsidRPr="00E93438" w:rsidRDefault="004D09F8" w:rsidP="004D09F8">
      <w:pPr>
        <w:numPr>
          <w:ilvl w:val="1"/>
          <w:numId w:val="252"/>
        </w:numPr>
        <w:overflowPunct w:val="0"/>
        <w:autoSpaceDE w:val="0"/>
        <w:autoSpaceDN w:val="0"/>
        <w:adjustRightInd w:val="0"/>
        <w:spacing w:after="0"/>
        <w:textAlignment w:val="baseline"/>
      </w:pPr>
      <w:r w:rsidRPr="00E93438">
        <w:lastRenderedPageBreak/>
        <w:t xml:space="preserve">Read frame i from V-Trace (timestamp) </w:t>
      </w:r>
    </w:p>
    <w:p w14:paraId="20CBF4D7" w14:textId="77777777" w:rsidR="004D09F8" w:rsidRPr="00E93438" w:rsidRDefault="004D09F8" w:rsidP="004D09F8">
      <w:pPr>
        <w:numPr>
          <w:ilvl w:val="1"/>
          <w:numId w:val="252"/>
        </w:numPr>
        <w:overflowPunct w:val="0"/>
        <w:autoSpaceDE w:val="0"/>
        <w:autoSpaceDN w:val="0"/>
        <w:adjustRightInd w:val="0"/>
        <w:spacing w:after="0"/>
        <w:textAlignment w:val="baseline"/>
      </w:pPr>
      <w:r w:rsidRPr="00E93438">
        <w:t xml:space="preserve">Read latest dynamic information from </w:t>
      </w:r>
      <w:r>
        <w:t>dynamic status info, if applicable</w:t>
      </w:r>
      <w:r w:rsidRPr="00E93438">
        <w:t xml:space="preserve"> </w:t>
      </w:r>
    </w:p>
    <w:p w14:paraId="4B7C9D11" w14:textId="77777777" w:rsidR="004D09F8" w:rsidRPr="002B2F3D" w:rsidRDefault="004D09F8" w:rsidP="004D09F8">
      <w:pPr>
        <w:numPr>
          <w:ilvl w:val="1"/>
          <w:numId w:val="252"/>
        </w:numPr>
        <w:overflowPunct w:val="0"/>
        <w:autoSpaceDE w:val="0"/>
        <w:autoSpaceDN w:val="0"/>
        <w:adjustRightInd w:val="0"/>
        <w:spacing w:after="0"/>
        <w:textAlignment w:val="baseline"/>
        <w:rPr>
          <w:highlight w:val="green"/>
        </w:rPr>
      </w:pPr>
      <w:r w:rsidRPr="002B2F3D">
        <w:rPr>
          <w:highlight w:val="green"/>
        </w:rPr>
        <w:t>Do a model encoding</w:t>
      </w:r>
    </w:p>
    <w:p w14:paraId="06A28187" w14:textId="77777777" w:rsidR="004D09F8" w:rsidRDefault="004D09F8" w:rsidP="004D09F8">
      <w:pPr>
        <w:numPr>
          <w:ilvl w:val="2"/>
          <w:numId w:val="252"/>
        </w:numPr>
        <w:overflowPunct w:val="0"/>
        <w:autoSpaceDE w:val="0"/>
        <w:autoSpaceDN w:val="0"/>
        <w:adjustRightInd w:val="0"/>
        <w:spacing w:after="0"/>
        <w:textAlignment w:val="baseline"/>
      </w:pPr>
      <w:r>
        <w:t>Input parameters: V-Trace, global configuration, dynamic status (if applicable)</w:t>
      </w:r>
    </w:p>
    <w:p w14:paraId="234FBE2F" w14:textId="77777777" w:rsidR="004D09F8" w:rsidRDefault="004D09F8" w:rsidP="004D09F8">
      <w:pPr>
        <w:numPr>
          <w:ilvl w:val="2"/>
          <w:numId w:val="252"/>
        </w:numPr>
        <w:overflowPunct w:val="0"/>
        <w:autoSpaceDE w:val="0"/>
        <w:autoSpaceDN w:val="0"/>
        <w:adjustRightInd w:val="0"/>
        <w:spacing w:after="0"/>
        <w:textAlignment w:val="baseline"/>
      </w:pPr>
      <w:r>
        <w:t xml:space="preserve">Output: </w:t>
      </w:r>
      <w:r w:rsidRPr="00C617C2">
        <w:rPr>
          <w:i/>
          <w:iCs/>
        </w:rPr>
        <w:t>s</w:t>
      </w:r>
      <w:r>
        <w:t xml:space="preserve"> slices with parameters</w:t>
      </w:r>
    </w:p>
    <w:p w14:paraId="453FD602"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pPr>
      <w:r>
        <w:t>Based on the map of intra and inter for each slice/MB</w:t>
      </w:r>
    </w:p>
    <w:p w14:paraId="3D01E8C3"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pPr>
      <w:r>
        <w:t>Constant CRF</w:t>
      </w:r>
    </w:p>
    <w:p w14:paraId="0D4B591C" w14:textId="77777777" w:rsidR="004D09F8" w:rsidRPr="008A79F4" w:rsidRDefault="004D09F8" w:rsidP="004D09F8">
      <w:pPr>
        <w:pStyle w:val="ListParagraph"/>
        <w:widowControl/>
        <w:numPr>
          <w:ilvl w:val="2"/>
          <w:numId w:val="261"/>
        </w:numPr>
        <w:overflowPunct w:val="0"/>
        <w:autoSpaceDE w:val="0"/>
        <w:autoSpaceDN w:val="0"/>
        <w:adjustRightInd w:val="0"/>
        <w:spacing w:after="0" w:line="240" w:lineRule="auto"/>
        <w:textAlignment w:val="baseline"/>
        <w:rPr>
          <w:highlight w:val="yellow"/>
        </w:rPr>
      </w:pPr>
      <w:r w:rsidRPr="008A79F4">
        <w:rPr>
          <w:highlight w:val="yellow"/>
        </w:rPr>
        <w:t>Re-use the CRF</w:t>
      </w:r>
      <w:r>
        <w:rPr>
          <w:highlight w:val="yellow"/>
        </w:rPr>
        <w:t>ref</w:t>
      </w:r>
      <w:r w:rsidRPr="008A79F4">
        <w:rPr>
          <w:highlight w:val="yellow"/>
        </w:rPr>
        <w:t xml:space="preserve"> for which the Trace was generated.</w:t>
      </w:r>
    </w:p>
    <w:p w14:paraId="1EA6399A" w14:textId="77777777" w:rsidR="004D09F8" w:rsidRDefault="004D09F8" w:rsidP="004D09F8">
      <w:pPr>
        <w:pStyle w:val="ListParagraph"/>
        <w:widowControl/>
        <w:numPr>
          <w:ilvl w:val="2"/>
          <w:numId w:val="261"/>
        </w:numPr>
        <w:overflowPunct w:val="0"/>
        <w:autoSpaceDE w:val="0"/>
        <w:autoSpaceDN w:val="0"/>
        <w:adjustRightInd w:val="0"/>
        <w:spacing w:after="0" w:line="240" w:lineRule="auto"/>
        <w:textAlignment w:val="baseline"/>
      </w:pPr>
      <w:r>
        <w:t>For every CTU</w:t>
      </w:r>
    </w:p>
    <w:p w14:paraId="69FC85C9" w14:textId="77777777" w:rsidR="004D09F8" w:rsidRDefault="004D09F8" w:rsidP="004D09F8">
      <w:pPr>
        <w:pStyle w:val="ListParagraph"/>
        <w:widowControl/>
        <w:numPr>
          <w:ilvl w:val="3"/>
          <w:numId w:val="261"/>
        </w:numPr>
        <w:overflowPunct w:val="0"/>
        <w:autoSpaceDE w:val="0"/>
        <w:autoSpaceDN w:val="0"/>
        <w:adjustRightInd w:val="0"/>
        <w:spacing w:after="0" w:line="240" w:lineRule="auto"/>
        <w:textAlignment w:val="baseline"/>
      </w:pPr>
      <w:r>
        <w:t>Take P-frame intra/inter/merge/skip percentage and decide intra/inter/merge/skip randomly. This is done that the number of MBs is matching the trace entry.</w:t>
      </w:r>
    </w:p>
    <w:p w14:paraId="17A55CBE" w14:textId="77777777" w:rsidR="004D09F8" w:rsidRDefault="004D09F8" w:rsidP="004D09F8">
      <w:pPr>
        <w:pStyle w:val="ListParagraph"/>
        <w:widowControl/>
        <w:numPr>
          <w:ilvl w:val="2"/>
          <w:numId w:val="261"/>
        </w:numPr>
        <w:overflowPunct w:val="0"/>
        <w:autoSpaceDE w:val="0"/>
        <w:autoSpaceDN w:val="0"/>
        <w:adjustRightInd w:val="0"/>
        <w:spacing w:after="0" w:line="240" w:lineRule="auto"/>
        <w:textAlignment w:val="baseline"/>
      </w:pPr>
      <w:r>
        <w:t xml:space="preserve">For every slice, </w:t>
      </w:r>
    </w:p>
    <w:p w14:paraId="3DE3AE01" w14:textId="77777777" w:rsidR="004D09F8" w:rsidRDefault="004D09F8" w:rsidP="004D09F8">
      <w:pPr>
        <w:pStyle w:val="ListParagraph"/>
        <w:widowControl/>
        <w:numPr>
          <w:ilvl w:val="3"/>
          <w:numId w:val="261"/>
        </w:numPr>
        <w:overflowPunct w:val="0"/>
        <w:autoSpaceDE w:val="0"/>
        <w:autoSpaceDN w:val="0"/>
        <w:adjustRightInd w:val="0"/>
        <w:spacing w:after="0" w:line="240" w:lineRule="auto"/>
        <w:textAlignment w:val="baseline"/>
      </w:pPr>
      <w:r w:rsidRPr="00EC2AEC">
        <w:t>apply intra/</w:t>
      </w:r>
      <w:r>
        <w:t>(</w:t>
      </w:r>
      <w:r w:rsidRPr="00EC2AEC">
        <w:t>inter</w:t>
      </w:r>
      <w:r>
        <w:t xml:space="preserve"> + reference)</w:t>
      </w:r>
      <w:r w:rsidRPr="00EC2AEC">
        <w:t xml:space="preserve"> decision</w:t>
      </w:r>
      <w:r>
        <w:t xml:space="preserve"> as follows</w:t>
      </w:r>
    </w:p>
    <w:p w14:paraId="6297330E" w14:textId="77777777" w:rsidR="004D09F8" w:rsidRPr="009E5C59"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
          <w:iCs/>
        </w:rPr>
      </w:pPr>
      <w:r w:rsidRPr="009E5C59">
        <w:rPr>
          <w:i/>
          <w:iCs/>
        </w:rPr>
        <w:t>Periodic: slice mode follows pattern, other inter + reference 1</w:t>
      </w:r>
    </w:p>
    <w:p w14:paraId="5D8E7FFE" w14:textId="77777777" w:rsidR="004D09F8" w:rsidRPr="009E5C59"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
          <w:iCs/>
        </w:rPr>
      </w:pPr>
      <w:r w:rsidRPr="009E5C59">
        <w:rPr>
          <w:i/>
          <w:iCs/>
        </w:rPr>
        <w:t>Feedback intra: slice was lost =&gt; intra, else inter + reference 1</w:t>
      </w:r>
    </w:p>
    <w:p w14:paraId="3ED1204B"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 xml:space="preserve">Feedback ack: only ACK slices =&gt; reference inter + reference backward (typically more than 1), such that the slice was acked. </w:t>
      </w:r>
    </w:p>
    <w:p w14:paraId="77D0C219"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 xml:space="preserve">Feedback NACK: slice nack =&gt; reference inter + reference </w:t>
      </w:r>
      <w:r>
        <w:rPr>
          <w:highlight w:val="yellow"/>
        </w:rPr>
        <w:t>backward (typically more than 1)</w:t>
      </w:r>
      <w:r>
        <w:t xml:space="preserve"> prior to NACK or intra.</w:t>
      </w:r>
    </w:p>
    <w:p w14:paraId="1EB325A8" w14:textId="77777777" w:rsidR="004D09F8" w:rsidRDefault="004D09F8" w:rsidP="004D09F8">
      <w:pPr>
        <w:pStyle w:val="ListParagraph"/>
        <w:widowControl/>
        <w:numPr>
          <w:ilvl w:val="3"/>
          <w:numId w:val="261"/>
        </w:numPr>
        <w:overflowPunct w:val="0"/>
        <w:autoSpaceDE w:val="0"/>
        <w:autoSpaceDN w:val="0"/>
        <w:adjustRightInd w:val="0"/>
        <w:spacing w:after="0" w:line="240" w:lineRule="auto"/>
        <w:textAlignment w:val="baseline"/>
      </w:pPr>
      <w:r>
        <w:t xml:space="preserve">For intra slices, </w:t>
      </w:r>
    </w:p>
    <w:p w14:paraId="59B85926" w14:textId="77777777" w:rsidR="004D09F8" w:rsidRPr="00EC2AEC"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overwrite the above CTU decision and make it an intra</w:t>
      </w:r>
    </w:p>
    <w:p w14:paraId="1040ECB6" w14:textId="77777777" w:rsidR="004D09F8" w:rsidRDefault="004D09F8" w:rsidP="004D09F8">
      <w:pPr>
        <w:pStyle w:val="ListParagraph"/>
        <w:widowControl/>
        <w:numPr>
          <w:ilvl w:val="3"/>
          <w:numId w:val="261"/>
        </w:numPr>
        <w:overflowPunct w:val="0"/>
        <w:autoSpaceDE w:val="0"/>
        <w:autoSpaceDN w:val="0"/>
        <w:adjustRightInd w:val="0"/>
        <w:spacing w:after="0" w:line="240" w:lineRule="auto"/>
        <w:textAlignment w:val="baseline"/>
      </w:pPr>
      <w:r>
        <w:t>draw</w:t>
      </w:r>
      <w:r w:rsidRPr="00EC2AEC">
        <w:t xml:space="preserve"> a number of bits for the slice </w:t>
      </w:r>
    </w:p>
    <w:p w14:paraId="25C5B6CB" w14:textId="77777777" w:rsidR="004D09F8" w:rsidRPr="00EC2AEC"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rsidRPr="00EC2AEC">
        <w:t>that takes into account</w:t>
      </w:r>
    </w:p>
    <w:p w14:paraId="2D0257D3"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pPr>
      <w:r w:rsidRPr="00EC2AEC">
        <w:t xml:space="preserve">the type of the </w:t>
      </w:r>
      <w:r>
        <w:t>CTU</w:t>
      </w:r>
    </w:p>
    <w:p w14:paraId="4DEFF778" w14:textId="77777777" w:rsidR="004D09F8" w:rsidRPr="00EC2AEC" w:rsidRDefault="004D09F8" w:rsidP="004D09F8">
      <w:pPr>
        <w:pStyle w:val="ListParagraph"/>
        <w:widowControl/>
        <w:numPr>
          <w:ilvl w:val="5"/>
          <w:numId w:val="261"/>
        </w:numPr>
        <w:overflowPunct w:val="0"/>
        <w:autoSpaceDE w:val="0"/>
        <w:autoSpaceDN w:val="0"/>
        <w:adjustRightInd w:val="0"/>
        <w:spacing w:after="0" w:line="240" w:lineRule="auto"/>
        <w:textAlignment w:val="baseline"/>
      </w:pPr>
      <w:r>
        <w:t>the information in the trace file</w:t>
      </w:r>
    </w:p>
    <w:p w14:paraId="09F58AD1"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rsidRPr="00EC2AEC">
        <w:t xml:space="preserve">the total amount of the bits for this </w:t>
      </w:r>
      <w:r>
        <w:t>slice by the following modelling</w:t>
      </w:r>
    </w:p>
    <w:p w14:paraId="2BDB2DB2"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pPr>
      <w:r>
        <w:t xml:space="preserve">intra size: </w:t>
      </w:r>
    </w:p>
    <w:p w14:paraId="1274E13B"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pPr>
      <w:r>
        <w:t>take total intra size and divide by number of CTUs as medium value</w:t>
      </w:r>
    </w:p>
    <w:p w14:paraId="28F14690"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pPr>
      <w:r>
        <w:t>apply Gaussian drawing with 10% variance of the total number of bits</w:t>
      </w:r>
    </w:p>
    <w:p w14:paraId="4B2CC9A5"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pPr>
      <w:r>
        <w:t>Use the CRF and apply adjustment as follows</w:t>
      </w:r>
    </w:p>
    <w:p w14:paraId="104095C9"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FinalBits = Bits * pow(2, (CRFref – CRF)/6)</w:t>
      </w:r>
    </w:p>
    <w:p w14:paraId="18BF0781"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QPnew = QPref - (CRF – CRFref)</w:t>
      </w:r>
    </w:p>
    <w:p w14:paraId="738F9E47"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pPr>
      <w:r>
        <w:t>skip:</w:t>
      </w:r>
    </w:p>
    <w:p w14:paraId="67B7EF65"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pPr>
      <w:r>
        <w:t>1 byte</w:t>
      </w:r>
    </w:p>
    <w:p w14:paraId="1667DB39"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pPr>
      <w:r>
        <w:t>merge + inter</w:t>
      </w:r>
    </w:p>
    <w:p w14:paraId="2951D1E8" w14:textId="77777777" w:rsidR="004D09F8" w:rsidRPr="0056550E" w:rsidRDefault="004D09F8" w:rsidP="004D09F8">
      <w:pPr>
        <w:pStyle w:val="ListParagraph"/>
        <w:widowControl/>
        <w:numPr>
          <w:ilvl w:val="6"/>
          <w:numId w:val="261"/>
        </w:numPr>
        <w:overflowPunct w:val="0"/>
        <w:autoSpaceDE w:val="0"/>
        <w:autoSpaceDN w:val="0"/>
        <w:adjustRightInd w:val="0"/>
        <w:spacing w:after="0" w:line="240" w:lineRule="auto"/>
        <w:textAlignment w:val="baseline"/>
        <w:rPr>
          <w:i/>
          <w:iCs/>
        </w:rPr>
      </w:pPr>
      <w:r>
        <w:rPr>
          <w:i/>
          <w:iCs/>
        </w:rPr>
        <w:t xml:space="preserve">compute medium value as </w:t>
      </w:r>
      <w:r w:rsidRPr="00DD11A1">
        <w:rPr>
          <w:i/>
          <w:iCs/>
        </w:rPr>
        <w:t>total inter size (total P-size - intra-percentage*</w:t>
      </w:r>
      <w:r>
        <w:rPr>
          <w:i/>
          <w:iCs/>
        </w:rPr>
        <w:t>i</w:t>
      </w:r>
      <w:r w:rsidRPr="00DD11A1">
        <w:rPr>
          <w:i/>
          <w:iCs/>
        </w:rPr>
        <w:t>ntra-size</w:t>
      </w:r>
      <w:r>
        <w:rPr>
          <w:i/>
          <w:iCs/>
        </w:rPr>
        <w:t xml:space="preserve"> – skip-percentage</w:t>
      </w:r>
      <w:r w:rsidRPr="00DD11A1">
        <w:rPr>
          <w:i/>
          <w:iCs/>
        </w:rPr>
        <w:t>) and divide by number of inter CTUs (total CTUs*(1</w:t>
      </w:r>
      <w:r>
        <w:rPr>
          <w:i/>
          <w:iCs/>
        </w:rPr>
        <w:t xml:space="preserve"> – </w:t>
      </w:r>
      <w:r w:rsidRPr="00DD11A1">
        <w:rPr>
          <w:i/>
          <w:iCs/>
        </w:rPr>
        <w:t>intra</w:t>
      </w:r>
      <w:r>
        <w:rPr>
          <w:i/>
          <w:iCs/>
        </w:rPr>
        <w:t>_</w:t>
      </w:r>
      <w:r w:rsidRPr="00DD11A1">
        <w:rPr>
          <w:i/>
          <w:iCs/>
        </w:rPr>
        <w:t>percentage</w:t>
      </w:r>
      <w:r>
        <w:rPr>
          <w:i/>
          <w:iCs/>
        </w:rPr>
        <w:t xml:space="preserve"> – skip_percentage</w:t>
      </w:r>
      <w:r w:rsidRPr="00DD11A1">
        <w:rPr>
          <w:i/>
          <w:iCs/>
        </w:rPr>
        <w:t>)</w:t>
      </w:r>
      <w:r>
        <w:rPr>
          <w:i/>
          <w:iCs/>
        </w:rPr>
        <w:t>)</w:t>
      </w:r>
    </w:p>
    <w:p w14:paraId="42EE6D99" w14:textId="77777777" w:rsidR="004D09F8" w:rsidRPr="00DD11A1" w:rsidRDefault="004D09F8" w:rsidP="004D09F8">
      <w:pPr>
        <w:pStyle w:val="ListParagraph"/>
        <w:widowControl/>
        <w:numPr>
          <w:ilvl w:val="6"/>
          <w:numId w:val="261"/>
        </w:numPr>
        <w:overflowPunct w:val="0"/>
        <w:autoSpaceDE w:val="0"/>
        <w:autoSpaceDN w:val="0"/>
        <w:adjustRightInd w:val="0"/>
        <w:spacing w:after="0" w:line="240" w:lineRule="auto"/>
        <w:textAlignment w:val="baseline"/>
        <w:rPr>
          <w:i/>
          <w:iCs/>
        </w:rPr>
      </w:pPr>
      <w:r w:rsidRPr="00DD11A1">
        <w:rPr>
          <w:i/>
          <w:iCs/>
        </w:rPr>
        <w:t>reference frame 1</w:t>
      </w:r>
    </w:p>
    <w:p w14:paraId="4FEF68E3" w14:textId="77777777" w:rsidR="004D09F8" w:rsidRPr="00DD11A1" w:rsidRDefault="004D09F8" w:rsidP="004D09F8">
      <w:pPr>
        <w:pStyle w:val="ListParagraph"/>
        <w:widowControl/>
        <w:numPr>
          <w:ilvl w:val="7"/>
          <w:numId w:val="261"/>
        </w:numPr>
        <w:overflowPunct w:val="0"/>
        <w:autoSpaceDE w:val="0"/>
        <w:autoSpaceDN w:val="0"/>
        <w:adjustRightInd w:val="0"/>
        <w:spacing w:after="0" w:line="240" w:lineRule="auto"/>
        <w:textAlignment w:val="baseline"/>
        <w:rPr>
          <w:i/>
          <w:iCs/>
        </w:rPr>
      </w:pPr>
      <w:r w:rsidRPr="00DD11A1">
        <w:rPr>
          <w:i/>
          <w:iCs/>
        </w:rPr>
        <w:t>apply Gaussian drawing with 20% variance of the total number of bits</w:t>
      </w:r>
      <w:r>
        <w:rPr>
          <w:i/>
          <w:iCs/>
        </w:rPr>
        <w:t xml:space="preserve"> with medium value</w:t>
      </w:r>
    </w:p>
    <w:p w14:paraId="2E97B24B" w14:textId="77777777" w:rsidR="004D09F8" w:rsidRPr="00DD11A1" w:rsidRDefault="004D09F8" w:rsidP="004D09F8">
      <w:pPr>
        <w:pStyle w:val="ListParagraph"/>
        <w:widowControl/>
        <w:numPr>
          <w:ilvl w:val="7"/>
          <w:numId w:val="261"/>
        </w:numPr>
        <w:overflowPunct w:val="0"/>
        <w:autoSpaceDE w:val="0"/>
        <w:autoSpaceDN w:val="0"/>
        <w:adjustRightInd w:val="0"/>
        <w:spacing w:after="0" w:line="240" w:lineRule="auto"/>
        <w:textAlignment w:val="baseline"/>
        <w:rPr>
          <w:i/>
          <w:iCs/>
        </w:rPr>
      </w:pPr>
      <w:r w:rsidRPr="00DD11A1">
        <w:rPr>
          <w:i/>
          <w:iCs/>
        </w:rPr>
        <w:t>Use the CRF and apply adjustment as follows</w:t>
      </w:r>
    </w:p>
    <w:p w14:paraId="0C9FBB52" w14:textId="77777777" w:rsidR="004D09F8" w:rsidRPr="00DD11A1" w:rsidRDefault="004D09F8" w:rsidP="004D09F8">
      <w:pPr>
        <w:pStyle w:val="ListParagraph"/>
        <w:widowControl/>
        <w:numPr>
          <w:ilvl w:val="8"/>
          <w:numId w:val="261"/>
        </w:numPr>
        <w:overflowPunct w:val="0"/>
        <w:autoSpaceDE w:val="0"/>
        <w:autoSpaceDN w:val="0"/>
        <w:adjustRightInd w:val="0"/>
        <w:spacing w:after="0" w:line="240" w:lineRule="auto"/>
        <w:textAlignment w:val="baseline"/>
        <w:rPr>
          <w:i/>
          <w:iCs/>
        </w:rPr>
      </w:pPr>
      <w:r w:rsidRPr="00DD11A1">
        <w:rPr>
          <w:i/>
          <w:iCs/>
        </w:rPr>
        <w:t>FinalBits = Bits * pow(2, (CRFref – CRF)/6)</w:t>
      </w:r>
    </w:p>
    <w:p w14:paraId="66E1E49F" w14:textId="77777777" w:rsidR="004D09F8" w:rsidRPr="00DD11A1" w:rsidRDefault="004D09F8" w:rsidP="004D09F8">
      <w:pPr>
        <w:pStyle w:val="ListParagraph"/>
        <w:widowControl/>
        <w:numPr>
          <w:ilvl w:val="8"/>
          <w:numId w:val="261"/>
        </w:numPr>
        <w:overflowPunct w:val="0"/>
        <w:autoSpaceDE w:val="0"/>
        <w:autoSpaceDN w:val="0"/>
        <w:adjustRightInd w:val="0"/>
        <w:spacing w:after="0" w:line="240" w:lineRule="auto"/>
        <w:textAlignment w:val="baseline"/>
        <w:rPr>
          <w:i/>
          <w:iCs/>
        </w:rPr>
      </w:pPr>
      <w:r w:rsidRPr="00DD11A1">
        <w:rPr>
          <w:i/>
          <w:iCs/>
        </w:rPr>
        <w:lastRenderedPageBreak/>
        <w:t>QPnew = QPref - (CRF – CRFref)</w:t>
      </w:r>
    </w:p>
    <w:p w14:paraId="030C8B92"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pPr>
      <w:r>
        <w:t>reference frame more than 1, it is X</w:t>
      </w:r>
    </w:p>
    <w:p w14:paraId="1353116B"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take total inter size and divide by number of CTUs as medium value</w:t>
      </w:r>
    </w:p>
    <w:p w14:paraId="74D0043F"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multiply the medium value with X</w:t>
      </w:r>
    </w:p>
    <w:p w14:paraId="6B3FD594"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apply Gaussian drawing with 20% variance of the total number of bits</w:t>
      </w:r>
    </w:p>
    <w:p w14:paraId="0AF16FCD"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do also intra test as above, if intra is lower, apply intra, else this inter mode.</w:t>
      </w:r>
    </w:p>
    <w:p w14:paraId="6B5AC7A3"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Use the CRF and apply adjustment as follows</w:t>
      </w:r>
    </w:p>
    <w:p w14:paraId="14A9B2F3" w14:textId="77777777" w:rsidR="004D09F8" w:rsidRDefault="004D09F8" w:rsidP="004D09F8">
      <w:pPr>
        <w:pStyle w:val="ListParagraph"/>
        <w:widowControl/>
        <w:numPr>
          <w:ilvl w:val="8"/>
          <w:numId w:val="261"/>
        </w:numPr>
        <w:overflowPunct w:val="0"/>
        <w:autoSpaceDE w:val="0"/>
        <w:autoSpaceDN w:val="0"/>
        <w:adjustRightInd w:val="0"/>
        <w:spacing w:after="0" w:line="240" w:lineRule="auto"/>
        <w:textAlignment w:val="baseline"/>
      </w:pPr>
      <w:r>
        <w:t>FinalBits = Bits * pow(2, (CRFref – CRF)/6)</w:t>
      </w:r>
    </w:p>
    <w:p w14:paraId="4D42DC22" w14:textId="77777777" w:rsidR="004D09F8" w:rsidRDefault="004D09F8" w:rsidP="004D09F8">
      <w:pPr>
        <w:pStyle w:val="ListParagraph"/>
        <w:widowControl/>
        <w:numPr>
          <w:ilvl w:val="8"/>
          <w:numId w:val="261"/>
        </w:numPr>
        <w:overflowPunct w:val="0"/>
        <w:autoSpaceDE w:val="0"/>
        <w:autoSpaceDN w:val="0"/>
        <w:adjustRightInd w:val="0"/>
        <w:spacing w:after="0" w:line="240" w:lineRule="auto"/>
        <w:textAlignment w:val="baseline"/>
      </w:pPr>
      <w:r>
        <w:t>QPnew = QPref - (CRF – CRFref)</w:t>
      </w:r>
    </w:p>
    <w:p w14:paraId="1903E59C" w14:textId="77777777" w:rsidR="004D09F8" w:rsidRPr="00EC2AEC"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sum up the size of each CTU for the slice</w:t>
      </w:r>
    </w:p>
    <w:p w14:paraId="458C62AB" w14:textId="77777777" w:rsidR="004D09F8" w:rsidRPr="00EC2AEC" w:rsidRDefault="004D09F8" w:rsidP="004D09F8">
      <w:pPr>
        <w:pStyle w:val="ListParagraph"/>
        <w:widowControl/>
        <w:numPr>
          <w:ilvl w:val="3"/>
          <w:numId w:val="261"/>
        </w:numPr>
        <w:overflowPunct w:val="0"/>
        <w:autoSpaceDE w:val="0"/>
        <w:autoSpaceDN w:val="0"/>
        <w:adjustRightInd w:val="0"/>
        <w:spacing w:after="0" w:line="240" w:lineRule="auto"/>
        <w:textAlignment w:val="baseline"/>
      </w:pPr>
      <w:r w:rsidRPr="00EC2AEC">
        <w:t>Dump the following information:</w:t>
      </w:r>
    </w:p>
    <w:p w14:paraId="35B22186"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Slice Timing/frame count</w:t>
      </w:r>
    </w:p>
    <w:p w14:paraId="0DBCDEA2"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Left or right eye</w:t>
      </w:r>
    </w:p>
    <w:p w14:paraId="21B5B53C"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 xml:space="preserve">Slice availability (after the slice timing) relative to 0. </w:t>
      </w:r>
    </w:p>
    <w:p w14:paraId="52F6841B"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pPr>
      <w:r>
        <w:t xml:space="preserve">Without encoding delay this is the same as the slice. time. </w:t>
      </w:r>
    </w:p>
    <w:p w14:paraId="5636DA52"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Quality/QPnew</w:t>
      </w:r>
    </w:p>
    <w:p w14:paraId="116265D1"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New PSNR – add a function</w:t>
      </w:r>
    </w:p>
    <w:p w14:paraId="06E8B73B"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Slice size</w:t>
      </w:r>
    </w:p>
    <w:p w14:paraId="28C9FDAB"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Slice type</w:t>
      </w:r>
    </w:p>
    <w:p w14:paraId="68155B8A"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CTU types</w:t>
      </w:r>
    </w:p>
    <w:p w14:paraId="1665B5D8"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pPr>
      <w:r>
        <w:t>Bitrate constrained – a total max of bits available max_bits</w:t>
      </w:r>
    </w:p>
    <w:p w14:paraId="56FDEAD8" w14:textId="77777777" w:rsidR="004D09F8" w:rsidRDefault="004D09F8" w:rsidP="004D09F8">
      <w:pPr>
        <w:pStyle w:val="ListParagraph"/>
        <w:widowControl/>
        <w:numPr>
          <w:ilvl w:val="2"/>
          <w:numId w:val="261"/>
        </w:numPr>
        <w:overflowPunct w:val="0"/>
        <w:autoSpaceDE w:val="0"/>
        <w:autoSpaceDN w:val="0"/>
        <w:adjustRightInd w:val="0"/>
        <w:spacing w:after="0" w:line="240" w:lineRule="auto"/>
        <w:textAlignment w:val="baseline"/>
      </w:pPr>
      <w:r>
        <w:t>Do the same as for constant CRF</w:t>
      </w:r>
    </w:p>
    <w:p w14:paraId="66275654" w14:textId="77777777" w:rsidR="004D09F8" w:rsidRPr="00D34D8A" w:rsidRDefault="004D09F8" w:rsidP="004D09F8">
      <w:pPr>
        <w:pStyle w:val="ListParagraph"/>
        <w:widowControl/>
        <w:numPr>
          <w:ilvl w:val="2"/>
          <w:numId w:val="261"/>
        </w:numPr>
        <w:overflowPunct w:val="0"/>
        <w:autoSpaceDE w:val="0"/>
        <w:autoSpaceDN w:val="0"/>
        <w:adjustRightInd w:val="0"/>
        <w:spacing w:after="0" w:line="240" w:lineRule="auto"/>
        <w:textAlignment w:val="baseline"/>
      </w:pPr>
      <w:r>
        <w:t>Iterate to the smallest CRF that fulfill max_bits</w:t>
      </w:r>
    </w:p>
    <w:p w14:paraId="0E27CA02" w14:textId="77777777" w:rsidR="004D09F8" w:rsidRDefault="004D09F8" w:rsidP="004D09F8">
      <w:pPr>
        <w:spacing w:after="0"/>
        <w:rPr>
          <w:highlight w:val="yellow"/>
        </w:rPr>
      </w:pPr>
    </w:p>
    <w:p w14:paraId="277D5B03" w14:textId="77777777" w:rsidR="004D09F8" w:rsidRDefault="004D09F8" w:rsidP="004D09F8">
      <w:pPr>
        <w:spacing w:after="0"/>
        <w:rPr>
          <w:highlight w:val="yellow"/>
        </w:rPr>
      </w:pPr>
      <w:r>
        <w:rPr>
          <w:highlight w:val="yellow"/>
        </w:rPr>
        <w:t>The following issues are not yet included:</w:t>
      </w:r>
    </w:p>
    <w:p w14:paraId="0F1942FB"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highlight w:val="yellow"/>
        </w:rPr>
      </w:pPr>
      <w:r>
        <w:rPr>
          <w:highlight w:val="yellow"/>
        </w:rPr>
        <w:t>Modelling of encoding times – no priority</w:t>
      </w:r>
    </w:p>
    <w:p w14:paraId="572B5632"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yellow"/>
        </w:rPr>
      </w:pPr>
      <w:r>
        <w:rPr>
          <w:highlight w:val="yellow"/>
        </w:rPr>
        <w:t>Model encoding delay.</w:t>
      </w:r>
    </w:p>
    <w:p w14:paraId="3496B327"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highlight w:val="yellow"/>
        </w:rPr>
      </w:pPr>
      <w:r w:rsidRPr="008A79F4">
        <w:rPr>
          <w:highlight w:val="yellow"/>
        </w:rPr>
        <w:t>We also need to address the two independent buffers for left and right eye.</w:t>
      </w:r>
    </w:p>
    <w:p w14:paraId="1463A3BB"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green"/>
        </w:rPr>
      </w:pPr>
      <w:r w:rsidRPr="00F02B27">
        <w:rPr>
          <w:highlight w:val="green"/>
        </w:rPr>
        <w:t>Can we for now create the same process</w:t>
      </w:r>
    </w:p>
    <w:p w14:paraId="4D8CF820" w14:textId="77777777" w:rsidR="004D09F8" w:rsidRDefault="004D09F8" w:rsidP="004D09F8">
      <w:pPr>
        <w:pStyle w:val="ListParagraph"/>
        <w:widowControl/>
        <w:numPr>
          <w:ilvl w:val="2"/>
          <w:numId w:val="261"/>
        </w:numPr>
        <w:overflowPunct w:val="0"/>
        <w:autoSpaceDE w:val="0"/>
        <w:autoSpaceDN w:val="0"/>
        <w:adjustRightInd w:val="0"/>
        <w:spacing w:after="0" w:line="240" w:lineRule="auto"/>
        <w:textAlignment w:val="baseline"/>
        <w:rPr>
          <w:highlight w:val="green"/>
        </w:rPr>
      </w:pPr>
      <w:r>
        <w:rPr>
          <w:highlight w:val="green"/>
        </w:rPr>
        <w:t>Option 1: Same timing</w:t>
      </w:r>
    </w:p>
    <w:p w14:paraId="3417D07F" w14:textId="77777777" w:rsidR="004D09F8" w:rsidRPr="00F02B27" w:rsidRDefault="004D09F8" w:rsidP="004D09F8">
      <w:pPr>
        <w:pStyle w:val="ListParagraph"/>
        <w:widowControl/>
        <w:numPr>
          <w:ilvl w:val="2"/>
          <w:numId w:val="261"/>
        </w:numPr>
        <w:overflowPunct w:val="0"/>
        <w:autoSpaceDE w:val="0"/>
        <w:autoSpaceDN w:val="0"/>
        <w:adjustRightInd w:val="0"/>
        <w:spacing w:after="0" w:line="240" w:lineRule="auto"/>
        <w:textAlignment w:val="baseline"/>
        <w:rPr>
          <w:highlight w:val="green"/>
        </w:rPr>
      </w:pPr>
      <w:r>
        <w:rPr>
          <w:highlight w:val="green"/>
        </w:rPr>
        <w:t xml:space="preserve">Option 2: </w:t>
      </w:r>
      <w:r w:rsidRPr="00F02B27">
        <w:rPr>
          <w:highlight w:val="green"/>
        </w:rPr>
        <w:t xml:space="preserve">staggered </w:t>
      </w:r>
      <w:r>
        <w:rPr>
          <w:highlight w:val="green"/>
        </w:rPr>
        <w:t>left right at half the frame rate</w:t>
      </w:r>
    </w:p>
    <w:p w14:paraId="10A66F0F"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highlight w:val="yellow"/>
        </w:rPr>
      </w:pPr>
      <w:r>
        <w:rPr>
          <w:highlight w:val="yellow"/>
        </w:rPr>
        <w:t>Can we derive a new PSNR for the updated QP?</w:t>
      </w:r>
    </w:p>
    <w:p w14:paraId="5BFF3A89"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yellow"/>
        </w:rPr>
      </w:pPr>
      <w:r>
        <w:rPr>
          <w:highlight w:val="yellow"/>
        </w:rPr>
        <w:t>(Thomas) check for model</w:t>
      </w:r>
    </w:p>
    <w:p w14:paraId="69757A6D"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yellow"/>
        </w:rPr>
      </w:pPr>
      <w:r>
        <w:rPr>
          <w:highlight w:val="yellow"/>
        </w:rPr>
        <w:t>In the absence of a model, we just make 1 QP step up reduces PSNR by 1dB (linear)</w:t>
      </w:r>
    </w:p>
    <w:p w14:paraId="5AE68D93"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highlight w:val="yellow"/>
        </w:rPr>
      </w:pPr>
      <w:r>
        <w:rPr>
          <w:highlight w:val="yellow"/>
        </w:rPr>
        <w:t>What about slice modelling and all the issues that we saw</w:t>
      </w:r>
    </w:p>
    <w:p w14:paraId="59D22268" w14:textId="77777777" w:rsidR="004D09F8" w:rsidRPr="008A79F4"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yellow"/>
        </w:rPr>
      </w:pPr>
      <w:r>
        <w:rPr>
          <w:highlight w:val="yellow"/>
        </w:rPr>
        <w:t>Ignore slice modelling for now, no bitrate change compared to not using slices.</w:t>
      </w:r>
    </w:p>
    <w:p w14:paraId="6D7EE019"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highlight w:val="yellow"/>
        </w:rPr>
      </w:pPr>
      <w:r w:rsidRPr="008A79F4">
        <w:rPr>
          <w:highlight w:val="yellow"/>
        </w:rPr>
        <w:t xml:space="preserve">We need to also address </w:t>
      </w:r>
      <w:r>
        <w:rPr>
          <w:highlight w:val="yellow"/>
        </w:rPr>
        <w:t>ACK/NACK based feedback</w:t>
      </w:r>
    </w:p>
    <w:p w14:paraId="376803A3"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yellow"/>
        </w:rPr>
      </w:pPr>
      <w:r>
        <w:rPr>
          <w:highlight w:val="yellow"/>
        </w:rPr>
        <w:t>NACK already addressed above.</w:t>
      </w:r>
    </w:p>
    <w:p w14:paraId="2C605510" w14:textId="77777777" w:rsidR="004D09F8" w:rsidRPr="0011094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yellow"/>
        </w:rPr>
      </w:pPr>
      <w:r>
        <w:rPr>
          <w:highlight w:val="yellow"/>
        </w:rPr>
        <w:t>ACK you only take acknowledged slice/frames for references – this basically extends the reference frame the feedback delay per slice.</w:t>
      </w:r>
    </w:p>
    <w:p w14:paraId="06AC2048" w14:textId="77777777" w:rsidR="004D09F8" w:rsidRDefault="004D09F8" w:rsidP="004D09F8"/>
    <w:p w14:paraId="145F18FD" w14:textId="77777777" w:rsidR="004D09F8" w:rsidRDefault="004D09F8" w:rsidP="004D09F8">
      <w:pPr>
        <w:pStyle w:val="Heading4"/>
      </w:pPr>
      <w:r>
        <w:t>7.2.3.6</w:t>
      </w:r>
      <w:r>
        <w:tab/>
        <w:t>Rate Control</w:t>
      </w:r>
    </w:p>
    <w:p w14:paraId="1F4E698B" w14:textId="77777777" w:rsidR="004D09F8" w:rsidRPr="001755EB" w:rsidRDefault="004D09F8" w:rsidP="004D09F8">
      <w:pPr>
        <w:widowControl w:val="0"/>
        <w:numPr>
          <w:ilvl w:val="0"/>
          <w:numId w:val="379"/>
        </w:numPr>
        <w:spacing w:after="120" w:line="240" w:lineRule="atLeast"/>
        <w:jc w:val="both"/>
        <w:rPr>
          <w:lang w:val="en-US"/>
        </w:rPr>
      </w:pPr>
      <w:r w:rsidRPr="001755EB">
        <w:t>Parameters</w:t>
      </w:r>
    </w:p>
    <w:p w14:paraId="1E33C5DA" w14:textId="77777777" w:rsidR="004D09F8" w:rsidRPr="001755EB" w:rsidRDefault="004D09F8" w:rsidP="004D09F8">
      <w:pPr>
        <w:widowControl w:val="0"/>
        <w:numPr>
          <w:ilvl w:val="1"/>
          <w:numId w:val="379"/>
        </w:numPr>
        <w:spacing w:after="120" w:line="240" w:lineRule="atLeast"/>
        <w:jc w:val="both"/>
        <w:rPr>
          <w:lang w:val="en-US"/>
        </w:rPr>
      </w:pPr>
      <w:r w:rsidRPr="001755EB">
        <w:rPr>
          <w:lang w:val="en-US"/>
        </w:rPr>
        <w:t>Total average bit budget per frame: Tbits</w:t>
      </w:r>
    </w:p>
    <w:p w14:paraId="4339F331" w14:textId="77777777" w:rsidR="004D09F8" w:rsidRPr="001755EB" w:rsidRDefault="004D09F8" w:rsidP="004D09F8">
      <w:pPr>
        <w:widowControl w:val="0"/>
        <w:numPr>
          <w:ilvl w:val="1"/>
          <w:numId w:val="379"/>
        </w:numPr>
        <w:spacing w:after="120" w:line="240" w:lineRule="atLeast"/>
        <w:jc w:val="both"/>
        <w:rPr>
          <w:lang w:val="en-US"/>
        </w:rPr>
      </w:pPr>
      <w:r w:rsidRPr="001755EB">
        <w:rPr>
          <w:lang w:val="en-US"/>
        </w:rPr>
        <w:lastRenderedPageBreak/>
        <w:t>Window size is W</w:t>
      </w:r>
    </w:p>
    <w:p w14:paraId="21338515" w14:textId="77777777" w:rsidR="004D09F8" w:rsidRPr="001755EB" w:rsidRDefault="004D09F8" w:rsidP="004D09F8">
      <w:pPr>
        <w:widowControl w:val="0"/>
        <w:numPr>
          <w:ilvl w:val="1"/>
          <w:numId w:val="379"/>
        </w:numPr>
        <w:spacing w:after="120" w:line="240" w:lineRule="atLeast"/>
        <w:jc w:val="both"/>
        <w:rPr>
          <w:lang w:val="en-US"/>
        </w:rPr>
      </w:pPr>
      <w:r w:rsidRPr="001755EB">
        <w:rPr>
          <w:lang w:val="en-US"/>
        </w:rPr>
        <w:t>Allocated bits to frame i: Bits[i]</w:t>
      </w:r>
    </w:p>
    <w:p w14:paraId="508527C8" w14:textId="77777777" w:rsidR="004D09F8" w:rsidRPr="001755EB" w:rsidRDefault="004D09F8" w:rsidP="004D09F8">
      <w:pPr>
        <w:widowControl w:val="0"/>
        <w:numPr>
          <w:ilvl w:val="1"/>
          <w:numId w:val="379"/>
        </w:numPr>
        <w:spacing w:after="120" w:line="240" w:lineRule="atLeast"/>
        <w:jc w:val="both"/>
        <w:rPr>
          <w:lang w:val="en-US"/>
        </w:rPr>
      </w:pPr>
      <w:r w:rsidRPr="001755EB">
        <w:rPr>
          <w:lang w:val="en-US"/>
        </w:rPr>
        <w:t>Allocated bits in model encoding (from V-Trace): A[i]</w:t>
      </w:r>
    </w:p>
    <w:p w14:paraId="1F54037E" w14:textId="77777777" w:rsidR="004D09F8" w:rsidRPr="001755EB" w:rsidRDefault="004D09F8" w:rsidP="004D09F8">
      <w:pPr>
        <w:widowControl w:val="0"/>
        <w:numPr>
          <w:ilvl w:val="1"/>
          <w:numId w:val="379"/>
        </w:numPr>
        <w:spacing w:after="120" w:line="240" w:lineRule="atLeast"/>
        <w:jc w:val="both"/>
        <w:rPr>
          <w:lang w:val="en-US"/>
        </w:rPr>
      </w:pPr>
      <w:r w:rsidRPr="001755EB">
        <w:rPr>
          <w:lang w:val="en-US"/>
        </w:rPr>
        <w:t>Forced intra period – intra_period = 1, 2, … (0 means no forced intra)</w:t>
      </w:r>
    </w:p>
    <w:p w14:paraId="7516B876" w14:textId="77777777" w:rsidR="004D09F8" w:rsidRPr="001755EB" w:rsidRDefault="004D09F8" w:rsidP="004D09F8">
      <w:pPr>
        <w:widowControl w:val="0"/>
        <w:numPr>
          <w:ilvl w:val="0"/>
          <w:numId w:val="379"/>
        </w:numPr>
        <w:spacing w:after="120" w:line="240" w:lineRule="atLeast"/>
        <w:jc w:val="both"/>
        <w:rPr>
          <w:lang w:val="en-US"/>
        </w:rPr>
      </w:pPr>
      <w:r w:rsidRPr="001755EB">
        <w:t>Algorithm</w:t>
      </w:r>
    </w:p>
    <w:p w14:paraId="03AF6FD9" w14:textId="77777777" w:rsidR="004D09F8" w:rsidRPr="001755EB" w:rsidRDefault="004D09F8" w:rsidP="004D09F8">
      <w:pPr>
        <w:widowControl w:val="0"/>
        <w:numPr>
          <w:ilvl w:val="1"/>
          <w:numId w:val="379"/>
        </w:numPr>
        <w:spacing w:after="120" w:line="240" w:lineRule="atLeast"/>
        <w:jc w:val="both"/>
        <w:rPr>
          <w:lang w:val="en-US"/>
        </w:rPr>
      </w:pPr>
      <w:r w:rsidRPr="001755EB">
        <w:t>Available Bits B[i] = Tbits*W – sum (j=i-W+1) (i-1) Bits[j]</w:t>
      </w:r>
    </w:p>
    <w:p w14:paraId="7C627760" w14:textId="77777777" w:rsidR="004D09F8" w:rsidRPr="001755EB" w:rsidRDefault="004D09F8" w:rsidP="004D09F8">
      <w:pPr>
        <w:widowControl w:val="0"/>
        <w:numPr>
          <w:ilvl w:val="1"/>
          <w:numId w:val="379"/>
        </w:numPr>
        <w:spacing w:after="120" w:line="240" w:lineRule="atLeast"/>
        <w:jc w:val="both"/>
        <w:rPr>
          <w:lang w:val="en-US"/>
        </w:rPr>
      </w:pPr>
      <w:r w:rsidRPr="001755EB">
        <w:t>If A[i] &lt;= Tbits + (B[i] – Tbits)/(W/factor)</w:t>
      </w:r>
    </w:p>
    <w:p w14:paraId="688A89C5" w14:textId="77777777" w:rsidR="004D09F8" w:rsidRPr="001755EB" w:rsidRDefault="004D09F8" w:rsidP="004D09F8">
      <w:pPr>
        <w:widowControl w:val="0"/>
        <w:numPr>
          <w:ilvl w:val="1"/>
          <w:numId w:val="379"/>
        </w:numPr>
        <w:spacing w:after="120" w:line="240" w:lineRule="atLeast"/>
        <w:jc w:val="both"/>
        <w:rPr>
          <w:lang w:val="en-US"/>
        </w:rPr>
      </w:pPr>
      <w:r w:rsidRPr="001755EB">
        <w:t>Then</w:t>
      </w:r>
    </w:p>
    <w:p w14:paraId="25D439FD" w14:textId="77777777" w:rsidR="004D09F8" w:rsidRPr="001755EB" w:rsidRDefault="004D09F8" w:rsidP="004D09F8">
      <w:pPr>
        <w:widowControl w:val="0"/>
        <w:numPr>
          <w:ilvl w:val="2"/>
          <w:numId w:val="379"/>
        </w:numPr>
        <w:spacing w:after="120" w:line="240" w:lineRule="atLeast"/>
        <w:jc w:val="both"/>
        <w:rPr>
          <w:lang w:val="en-US"/>
        </w:rPr>
      </w:pPr>
      <w:r w:rsidRPr="001755EB">
        <w:t>Bits[i] = A[i]</w:t>
      </w:r>
    </w:p>
    <w:p w14:paraId="59C15635" w14:textId="77777777" w:rsidR="004D09F8" w:rsidRPr="001755EB" w:rsidRDefault="004D09F8" w:rsidP="004D09F8">
      <w:pPr>
        <w:widowControl w:val="0"/>
        <w:numPr>
          <w:ilvl w:val="1"/>
          <w:numId w:val="379"/>
        </w:numPr>
        <w:spacing w:after="120" w:line="240" w:lineRule="atLeast"/>
        <w:jc w:val="both"/>
        <w:rPr>
          <w:lang w:val="en-US"/>
        </w:rPr>
      </w:pPr>
      <w:r w:rsidRPr="001755EB">
        <w:t xml:space="preserve">Else </w:t>
      </w:r>
    </w:p>
    <w:p w14:paraId="69150B0A" w14:textId="77777777" w:rsidR="004D09F8" w:rsidRPr="001755EB" w:rsidRDefault="004D09F8" w:rsidP="004D09F8">
      <w:pPr>
        <w:widowControl w:val="0"/>
        <w:numPr>
          <w:ilvl w:val="2"/>
          <w:numId w:val="379"/>
        </w:numPr>
        <w:spacing w:after="120" w:line="240" w:lineRule="atLeast"/>
        <w:jc w:val="both"/>
        <w:rPr>
          <w:lang w:val="en-US"/>
        </w:rPr>
      </w:pPr>
      <w:r w:rsidRPr="001755EB">
        <w:t>Increase QP such that Bits [i] results in both of the following being fulfilled</w:t>
      </w:r>
    </w:p>
    <w:p w14:paraId="67556C07" w14:textId="77777777" w:rsidR="004D09F8" w:rsidRPr="001755EB" w:rsidRDefault="004D09F8" w:rsidP="004D09F8">
      <w:pPr>
        <w:widowControl w:val="0"/>
        <w:numPr>
          <w:ilvl w:val="3"/>
          <w:numId w:val="379"/>
        </w:numPr>
        <w:spacing w:after="120" w:line="240" w:lineRule="atLeast"/>
        <w:jc w:val="both"/>
        <w:rPr>
          <w:lang w:val="en-US"/>
        </w:rPr>
      </w:pPr>
      <w:r w:rsidRPr="001755EB">
        <w:rPr>
          <w:lang w:val="en-US"/>
        </w:rPr>
        <w:t>sum (j=i-W+1) (i) Bits[j] &lt; Tbits (total budget not exceeded over window)</w:t>
      </w:r>
    </w:p>
    <w:p w14:paraId="531E29E0" w14:textId="77777777" w:rsidR="004D09F8" w:rsidRPr="001755EB" w:rsidRDefault="004D09F8" w:rsidP="004D09F8">
      <w:pPr>
        <w:widowControl w:val="0"/>
        <w:numPr>
          <w:ilvl w:val="3"/>
          <w:numId w:val="379"/>
        </w:numPr>
        <w:spacing w:after="120" w:line="240" w:lineRule="atLeast"/>
        <w:jc w:val="both"/>
        <w:rPr>
          <w:lang w:val="en-US"/>
        </w:rPr>
      </w:pPr>
      <w:r w:rsidRPr="001755EB">
        <w:rPr>
          <w:lang w:val="en-US"/>
        </w:rPr>
        <w:t>If intra_period is 0: Bits[i] &lt;= Tbits + (B[i] – Tbits)/(W/factor) (only take a fair portion of the excess bitrate such that you do not overshoot too much)</w:t>
      </w:r>
    </w:p>
    <w:p w14:paraId="47394E57" w14:textId="77777777" w:rsidR="004D09F8" w:rsidRPr="001755EB" w:rsidRDefault="004D09F8" w:rsidP="004D09F8">
      <w:pPr>
        <w:widowControl w:val="0"/>
        <w:numPr>
          <w:ilvl w:val="3"/>
          <w:numId w:val="379"/>
        </w:numPr>
        <w:spacing w:after="120" w:line="240" w:lineRule="atLeast"/>
        <w:jc w:val="both"/>
        <w:rPr>
          <w:lang w:val="en-US"/>
        </w:rPr>
      </w:pPr>
      <w:r w:rsidRPr="001755EB">
        <w:rPr>
          <w:lang w:val="en-US"/>
        </w:rPr>
        <w:t>if intra_period is &gt; 0: Bits[i] &lt;= (Tbits + (B[i] – Tbits)/(W/factor)) * intra_period/((intra_period -1) + ifactor)</w:t>
      </w:r>
    </w:p>
    <w:p w14:paraId="7C7F42E2" w14:textId="407A49FB" w:rsidR="004D09F8" w:rsidRDefault="004D09F8" w:rsidP="004D09F8">
      <w:pPr>
        <w:rPr>
          <w:lang w:val="en-US"/>
        </w:rPr>
      </w:pPr>
      <w:r>
        <w:rPr>
          <w:lang w:val="en-US"/>
        </w:rPr>
        <w:t>Factor is set to 2. Ifactor is set to 3.</w:t>
      </w:r>
    </w:p>
    <w:p w14:paraId="2E7503F7" w14:textId="0D45B9BD" w:rsidR="00614E1B" w:rsidRDefault="00614E1B" w:rsidP="004D09F8">
      <w:pPr>
        <w:rPr>
          <w:lang w:val="en-US"/>
        </w:rPr>
      </w:pPr>
    </w:p>
    <w:p w14:paraId="55C01A94" w14:textId="77777777" w:rsidR="00614E1B" w:rsidRPr="00B21E63" w:rsidRDefault="00614E1B" w:rsidP="00614E1B">
      <w:pPr>
        <w:pStyle w:val="Heading4"/>
      </w:pPr>
      <w:r>
        <w:t>7.2.5.1</w:t>
      </w:r>
      <w:r>
        <w:tab/>
        <w:t>Overview</w:t>
      </w:r>
    </w:p>
    <w:p w14:paraId="45C886CB" w14:textId="77777777" w:rsidR="00614E1B" w:rsidRDefault="00614E1B" w:rsidP="00614E1B">
      <w:pPr>
        <w:rPr>
          <w:lang w:val="en-US"/>
        </w:rPr>
      </w:pPr>
      <w:r>
        <w:rPr>
          <w:lang w:val="en-US"/>
        </w:rPr>
        <w:t xml:space="preserve">Quality Evaluation is based on two aspects, namely the encoding quality and the quality degradation due to lost slices. This evaluation is shown in </w:t>
      </w:r>
      <w:r>
        <w:rPr>
          <w:lang w:val="en-US"/>
        </w:rPr>
        <w:fldChar w:fldCharType="begin"/>
      </w:r>
      <w:r>
        <w:rPr>
          <w:lang w:val="en-US"/>
        </w:rPr>
        <w:instrText xml:space="preserve"> REF _Ref40723553 \h </w:instrText>
      </w:r>
      <w:r>
        <w:rPr>
          <w:lang w:val="en-US"/>
        </w:rPr>
      </w:r>
      <w:r>
        <w:rPr>
          <w:lang w:val="en-US"/>
        </w:rPr>
        <w:fldChar w:fldCharType="separate"/>
      </w:r>
      <w:r>
        <w:t xml:space="preserve">Figure </w:t>
      </w:r>
      <w:r>
        <w:rPr>
          <w:noProof/>
        </w:rPr>
        <w:t>6</w:t>
      </w:r>
      <w:r>
        <w:rPr>
          <w:lang w:val="en-US"/>
        </w:rPr>
        <w:fldChar w:fldCharType="end"/>
      </w:r>
      <w:r>
        <w:rPr>
          <w:lang w:val="en-US"/>
        </w:rPr>
        <w:t>.</w:t>
      </w:r>
    </w:p>
    <w:p w14:paraId="38E7EA38" w14:textId="77777777" w:rsidR="00614E1B" w:rsidRPr="00A04854" w:rsidRDefault="00614E1B" w:rsidP="00614E1B"/>
    <w:p w14:paraId="34114355" w14:textId="62C49874" w:rsidR="00614E1B" w:rsidRPr="00CA279F" w:rsidRDefault="00614E1B" w:rsidP="00614E1B">
      <w:pPr>
        <w:rPr>
          <w:lang w:val="en-US"/>
        </w:rPr>
      </w:pPr>
      <w:r>
        <w:rPr>
          <w:noProof/>
        </w:rPr>
        <mc:AlternateContent>
          <mc:Choice Requires="wps">
            <w:drawing>
              <wp:anchor distT="0" distB="0" distL="114300" distR="114300" simplePos="0" relativeHeight="251661312" behindDoc="0" locked="0" layoutInCell="1" allowOverlap="1" wp14:anchorId="07060C8D" wp14:editId="60C0E2AB">
                <wp:simplePos x="0" y="0"/>
                <wp:positionH relativeFrom="column">
                  <wp:posOffset>1905</wp:posOffset>
                </wp:positionH>
                <wp:positionV relativeFrom="paragraph">
                  <wp:posOffset>3488690</wp:posOffset>
                </wp:positionV>
                <wp:extent cx="6161405" cy="267970"/>
                <wp:effectExtent l="1905" t="0" r="0" b="254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140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D0A7F" w14:textId="77777777" w:rsidR="00614E1B" w:rsidRPr="0092243D" w:rsidRDefault="00614E1B" w:rsidP="00614E1B">
                            <w:pPr>
                              <w:pStyle w:val="Caption"/>
                              <w:jc w:val="center"/>
                              <w:rPr>
                                <w:sz w:val="24"/>
                              </w:rPr>
                            </w:pPr>
                            <w:bookmarkStart w:id="72" w:name="_Ref40723553"/>
                            <w:r>
                              <w:t xml:space="preserve">Figure </w:t>
                            </w:r>
                            <w:fldSimple w:instr=" SEQ Figure \* ARABIC ">
                              <w:r>
                                <w:rPr>
                                  <w:noProof/>
                                </w:rPr>
                                <w:t>6</w:t>
                              </w:r>
                            </w:fldSimple>
                            <w:bookmarkEnd w:id="72"/>
                            <w:r>
                              <w:t xml:space="preserve"> Quality Evaluation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7060C8D" id="_x0000_t202" coordsize="21600,21600" o:spt="202" path="m,l,21600r21600,l21600,xe">
                <v:stroke joinstyle="miter"/>
                <v:path gradientshapeok="t" o:connecttype="rect"/>
              </v:shapetype>
              <v:shape id="Text Box 10" o:spid="_x0000_s1026" type="#_x0000_t202" style="position:absolute;margin-left:.15pt;margin-top:274.7pt;width:485.15pt;height:2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" stroked="f">
                <v:textbox style="mso-fit-shape-to-text:t" inset="0,0,0,0">
                  <w:txbxContent>
                    <w:p w14:paraId="41FD0A7F" w14:textId="77777777" w:rsidR="00614E1B" w:rsidRPr="0092243D" w:rsidRDefault="00614E1B" w:rsidP="00614E1B">
                      <w:pPr>
                        <w:pStyle w:val="Caption"/>
                        <w:jc w:val="center"/>
                        <w:rPr>
                          <w:sz w:val="24"/>
                        </w:rPr>
                      </w:pPr>
                      <w:bookmarkStart w:id="73" w:name="_Ref40723553"/>
                      <w:r>
                        <w:t xml:space="preserve">Figure </w:t>
                      </w:r>
                      <w:fldSimple w:instr=" SEQ Figure \* ARABIC ">
                        <w:r>
                          <w:rPr>
                            <w:noProof/>
                          </w:rPr>
                          <w:t>6</w:t>
                        </w:r>
                      </w:fldSimple>
                      <w:bookmarkEnd w:id="73"/>
                      <w:r>
                        <w:t xml:space="preserve"> Quality Evaluation</w:t>
                      </w:r>
                    </w:p>
                  </w:txbxContent>
                </v:textbox>
              </v:shape>
            </w:pict>
          </mc:Fallback>
        </mc:AlternateContent>
      </w:r>
      <w:r>
        <w:rPr>
          <w:noProof/>
          <w:lang w:val="en-US"/>
        </w:rPr>
        <w:drawing>
          <wp:anchor distT="0" distB="0" distL="114300" distR="114300" simplePos="0" relativeHeight="251660288" behindDoc="0" locked="0" layoutInCell="1" allowOverlap="1" wp14:anchorId="0E1C2576" wp14:editId="7860F402">
            <wp:simplePos x="0" y="0"/>
            <wp:positionH relativeFrom="character">
              <wp:posOffset>0</wp:posOffset>
            </wp:positionH>
            <wp:positionV relativeFrom="line">
              <wp:posOffset>0</wp:posOffset>
            </wp:positionV>
            <wp:extent cx="6122035" cy="3409315"/>
            <wp:effectExtent l="0" t="0" r="0" b="0"/>
            <wp:wrapNone/>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2035" cy="340931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14:anchorId="3B9808AF" wp14:editId="397BDD8E">
                <wp:extent cx="6159500" cy="3429000"/>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5950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7D51BB" id="Rectangle 4" o:spid="_x0000_s1026" style="width:485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" filled="f" stroked="f">
                <o:lock v:ext="edit" aspectratio="t"/>
                <w10:anchorlock/>
              </v:rect>
            </w:pict>
          </mc:Fallback>
        </mc:AlternateContent>
      </w:r>
    </w:p>
    <w:p w14:paraId="1550D751" w14:textId="77777777" w:rsidR="00614E1B" w:rsidRDefault="00614E1B" w:rsidP="00614E1B">
      <w:pPr>
        <w:rPr>
          <w:lang w:val="en-US"/>
        </w:rPr>
      </w:pPr>
    </w:p>
    <w:p w14:paraId="5961042F" w14:textId="77777777" w:rsidR="00614E1B" w:rsidRDefault="00614E1B" w:rsidP="00614E1B">
      <w:pPr>
        <w:rPr>
          <w:lang w:val="en-US"/>
        </w:rPr>
      </w:pPr>
      <w:r>
        <w:rPr>
          <w:lang w:val="en-US"/>
        </w:rPr>
        <w:t>The following simulation is proposed for identifying damaged macroblocks:</w:t>
      </w:r>
    </w:p>
    <w:p w14:paraId="79EA5D08" w14:textId="77777777" w:rsidR="00614E1B" w:rsidRPr="00EE3E10" w:rsidRDefault="00614E1B" w:rsidP="00614E1B">
      <w:pPr>
        <w:numPr>
          <w:ilvl w:val="0"/>
          <w:numId w:val="258"/>
        </w:numPr>
        <w:overflowPunct w:val="0"/>
        <w:autoSpaceDE w:val="0"/>
        <w:autoSpaceDN w:val="0"/>
        <w:adjustRightInd w:val="0"/>
        <w:textAlignment w:val="baseline"/>
        <w:rPr>
          <w:lang w:val="en-US"/>
        </w:rPr>
      </w:pPr>
      <w:r w:rsidRPr="00EE3E10">
        <w:rPr>
          <w:lang w:val="en-US"/>
        </w:rPr>
        <w:lastRenderedPageBreak/>
        <w:t>Keep a state for each macroblock</w:t>
      </w:r>
    </w:p>
    <w:p w14:paraId="2EFFF391"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Damaged</w:t>
      </w:r>
    </w:p>
    <w:p w14:paraId="2C2FDEAA"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Correct</w:t>
      </w:r>
    </w:p>
    <w:p w14:paraId="437DE332" w14:textId="77777777" w:rsidR="00614E1B" w:rsidRPr="00EE3E10" w:rsidRDefault="00614E1B" w:rsidP="00614E1B">
      <w:pPr>
        <w:numPr>
          <w:ilvl w:val="0"/>
          <w:numId w:val="258"/>
        </w:numPr>
        <w:overflowPunct w:val="0"/>
        <w:autoSpaceDE w:val="0"/>
        <w:autoSpaceDN w:val="0"/>
        <w:adjustRightInd w:val="0"/>
        <w:textAlignment w:val="baseline"/>
        <w:rPr>
          <w:lang w:val="en-US"/>
        </w:rPr>
      </w:pPr>
      <w:r w:rsidRPr="00EE3E10">
        <w:rPr>
          <w:lang w:val="en-US"/>
        </w:rPr>
        <w:t>Macroblock is damaged</w:t>
      </w:r>
    </w:p>
    <w:p w14:paraId="4F81BAEC"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If it is part of a slice that is lost for this transmission</w:t>
      </w:r>
    </w:p>
    <w:p w14:paraId="3EECCDB2"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If it is correctly received, but it predicts from a wrong macroblock</w:t>
      </w:r>
    </w:p>
    <w:p w14:paraId="1D9BF6F7" w14:textId="77777777" w:rsidR="00614E1B" w:rsidRPr="00EE3E10" w:rsidRDefault="00614E1B" w:rsidP="00614E1B">
      <w:pPr>
        <w:numPr>
          <w:ilvl w:val="0"/>
          <w:numId w:val="258"/>
        </w:numPr>
        <w:overflowPunct w:val="0"/>
        <w:autoSpaceDE w:val="0"/>
        <w:autoSpaceDN w:val="0"/>
        <w:adjustRightInd w:val="0"/>
        <w:textAlignment w:val="baseline"/>
        <w:rPr>
          <w:lang w:val="en-US"/>
        </w:rPr>
      </w:pPr>
      <w:r w:rsidRPr="00EE3E10">
        <w:rPr>
          <w:lang w:val="en-US"/>
        </w:rPr>
        <w:t xml:space="preserve">Macroblock is correct </w:t>
      </w:r>
    </w:p>
    <w:p w14:paraId="035E1848"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If it is received correctly and it predicts for a non-damaged macroblock</w:t>
      </w:r>
    </w:p>
    <w:p w14:paraId="4BD63E9F" w14:textId="77777777" w:rsidR="00614E1B" w:rsidRPr="00EE3E10" w:rsidRDefault="00614E1B" w:rsidP="00614E1B">
      <w:pPr>
        <w:numPr>
          <w:ilvl w:val="0"/>
          <w:numId w:val="258"/>
        </w:numPr>
        <w:overflowPunct w:val="0"/>
        <w:autoSpaceDE w:val="0"/>
        <w:autoSpaceDN w:val="0"/>
        <w:adjustRightInd w:val="0"/>
        <w:textAlignment w:val="baseline"/>
        <w:rPr>
          <w:lang w:val="en-US"/>
        </w:rPr>
      </w:pPr>
      <w:r w:rsidRPr="00EE3E10">
        <w:rPr>
          <w:lang w:val="en-US"/>
        </w:rPr>
        <w:t>Predicting from non-damaged macroblock means</w:t>
      </w:r>
    </w:p>
    <w:p w14:paraId="752D4A00"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Spatial prediction is correct</w:t>
      </w:r>
    </w:p>
    <w:p w14:paraId="657CE5F2"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Temporal prediction is correct</w:t>
      </w:r>
    </w:p>
    <w:p w14:paraId="038E702D" w14:textId="77777777" w:rsidR="00614E1B" w:rsidRDefault="00614E1B" w:rsidP="00614E1B">
      <w:pPr>
        <w:numPr>
          <w:ilvl w:val="1"/>
          <w:numId w:val="258"/>
        </w:numPr>
        <w:overflowPunct w:val="0"/>
        <w:autoSpaceDE w:val="0"/>
        <w:autoSpaceDN w:val="0"/>
        <w:adjustRightInd w:val="0"/>
        <w:textAlignment w:val="baseline"/>
        <w:rPr>
          <w:lang w:val="en-US"/>
        </w:rPr>
      </w:pPr>
      <w:r w:rsidRPr="00EE3E10">
        <w:rPr>
          <w:lang w:val="en-US"/>
        </w:rPr>
        <w:t>Recovering MBs done by Intra Refresh and predicting from correct MBs again.</w:t>
      </w:r>
    </w:p>
    <w:p w14:paraId="0A721A1C" w14:textId="77777777" w:rsidR="00614E1B" w:rsidRDefault="00614E1B" w:rsidP="00614E1B">
      <w:pPr>
        <w:rPr>
          <w:lang w:val="en-US"/>
        </w:rPr>
      </w:pPr>
      <w:r>
        <w:rPr>
          <w:lang w:val="en-US"/>
        </w:rPr>
        <w:t xml:space="preserve">Depending on the configuration and the setting of the delivered video quality, different results may be obtained. An example is shown in </w:t>
      </w:r>
      <w:r>
        <w:rPr>
          <w:lang w:val="en-US"/>
        </w:rPr>
        <w:fldChar w:fldCharType="begin"/>
      </w:r>
      <w:r>
        <w:rPr>
          <w:lang w:val="en-US"/>
        </w:rPr>
        <w:instrText xml:space="preserve"> REF _Ref40723815 \h </w:instrText>
      </w:r>
      <w:r>
        <w:rPr>
          <w:lang w:val="en-US"/>
        </w:rPr>
      </w:r>
      <w:r>
        <w:rPr>
          <w:lang w:val="en-US"/>
        </w:rPr>
        <w:fldChar w:fldCharType="separate"/>
      </w:r>
      <w:r>
        <w:t xml:space="preserve">Figure </w:t>
      </w:r>
      <w:r>
        <w:rPr>
          <w:noProof/>
        </w:rPr>
        <w:t>7</w:t>
      </w:r>
      <w:r>
        <w:rPr>
          <w:lang w:val="en-US"/>
        </w:rPr>
        <w:fldChar w:fldCharType="end"/>
      </w:r>
      <w:r>
        <w:rPr>
          <w:lang w:val="en-US"/>
        </w:rPr>
        <w:t>.</w:t>
      </w:r>
    </w:p>
    <w:p w14:paraId="56605AA5" w14:textId="77777777" w:rsidR="00614E1B" w:rsidRPr="00EE3E10" w:rsidRDefault="00614E1B" w:rsidP="00614E1B">
      <w:pPr>
        <w:rPr>
          <w:lang w:val="en-US"/>
        </w:rPr>
      </w:pPr>
      <w:r>
        <w:rPr>
          <w:lang w:val="en-US"/>
        </w:rPr>
        <w:t>A quality threshold may for example be to have at most 0.1 % of damaged video area. Also the quality of the original content may be a threshold. Details are ffs.</w:t>
      </w:r>
    </w:p>
    <w:p w14:paraId="498247CE" w14:textId="639AC28D" w:rsidR="00614E1B" w:rsidRPr="00CA279F" w:rsidRDefault="00614E1B" w:rsidP="00614E1B">
      <w:pPr>
        <w:rPr>
          <w:lang w:val="en-US"/>
        </w:rPr>
      </w:pPr>
      <w:r>
        <w:rPr>
          <w:noProof/>
        </w:rPr>
        <mc:AlternateContent>
          <mc:Choice Requires="wps">
            <w:drawing>
              <wp:anchor distT="0" distB="0" distL="114300" distR="114300" simplePos="0" relativeHeight="251662336" behindDoc="0" locked="0" layoutInCell="1" allowOverlap="1" wp14:anchorId="68D5E819" wp14:editId="605CCFBF">
                <wp:simplePos x="0" y="0"/>
                <wp:positionH relativeFrom="column">
                  <wp:posOffset>1270</wp:posOffset>
                </wp:positionH>
                <wp:positionV relativeFrom="paragraph">
                  <wp:posOffset>3152775</wp:posOffset>
                </wp:positionV>
                <wp:extent cx="6569075" cy="267970"/>
                <wp:effectExtent l="1270" t="0" r="1905" b="12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30B708" w14:textId="77777777" w:rsidR="00614E1B" w:rsidRPr="008F4B74" w:rsidRDefault="00614E1B" w:rsidP="00614E1B">
                            <w:pPr>
                              <w:pStyle w:val="Caption"/>
                              <w:jc w:val="center"/>
                              <w:rPr>
                                <w:sz w:val="24"/>
                              </w:rPr>
                            </w:pPr>
                            <w:bookmarkStart w:id="74" w:name="_Ref40723815"/>
                            <w:r>
                              <w:t xml:space="preserve">Figure </w:t>
                            </w:r>
                            <w:fldSimple w:instr=" SEQ Figure \* ARABIC ">
                              <w:r>
                                <w:rPr>
                                  <w:noProof/>
                                </w:rPr>
                                <w:t>7</w:t>
                              </w:r>
                            </w:fldSimple>
                            <w:bookmarkEnd w:id="74"/>
                            <w:r>
                              <w:t xml:space="preserve"> Potential Evaluation Graph</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8D5E819" id="Text Box 6" o:spid="_x0000_s1027" type="#_x0000_t202" style="position:absolute;margin-left:.1pt;margin-top:248.25pt;width:517.25pt;height:2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" stroked="f">
                <v:textbox style="mso-fit-shape-to-text:t" inset="0,0,0,0">
                  <w:txbxContent>
                    <w:p w14:paraId="4530B708" w14:textId="77777777" w:rsidR="00614E1B" w:rsidRPr="008F4B74" w:rsidRDefault="00614E1B" w:rsidP="00614E1B">
                      <w:pPr>
                        <w:pStyle w:val="Caption"/>
                        <w:jc w:val="center"/>
                        <w:rPr>
                          <w:sz w:val="24"/>
                        </w:rPr>
                      </w:pPr>
                      <w:bookmarkStart w:id="75" w:name="_Ref40723815"/>
                      <w:r>
                        <w:t xml:space="preserve">Figure </w:t>
                      </w:r>
                      <w:fldSimple w:instr=" SEQ Figure \* ARABIC ">
                        <w:r>
                          <w:rPr>
                            <w:noProof/>
                          </w:rPr>
                          <w:t>7</w:t>
                        </w:r>
                      </w:fldSimple>
                      <w:bookmarkEnd w:id="75"/>
                      <w:r>
                        <w:t xml:space="preserve"> Potential Evaluation Graph</w:t>
                      </w:r>
                    </w:p>
                  </w:txbxContent>
                </v:textbox>
              </v:shape>
            </w:pict>
          </mc:Fallback>
        </mc:AlternateContent>
      </w:r>
      <w:r>
        <w:rPr>
          <w:noProof/>
          <w:lang w:val="en-US"/>
        </w:rPr>
        <w:drawing>
          <wp:anchor distT="0" distB="0" distL="114300" distR="114300" simplePos="0" relativeHeight="251659264" behindDoc="0" locked="0" layoutInCell="1" allowOverlap="1" wp14:anchorId="7135E4D1" wp14:editId="20A1DBF9">
            <wp:simplePos x="0" y="0"/>
            <wp:positionH relativeFrom="character">
              <wp:posOffset>0</wp:posOffset>
            </wp:positionH>
            <wp:positionV relativeFrom="line">
              <wp:posOffset>0</wp:posOffset>
            </wp:positionV>
            <wp:extent cx="6122035" cy="2882900"/>
            <wp:effectExtent l="0" t="0" r="0" b="0"/>
            <wp:wrapNone/>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2035" cy="28829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14:anchorId="5291E4A2" wp14:editId="056FCD6E">
                <wp:extent cx="6572250" cy="3092450"/>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572250" cy="309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740DFE" id="Rectangle 3" o:spid="_x0000_s1026" style="width:517.5pt;height:2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" filled="f" stroked="f">
                <o:lock v:ext="edit" aspectratio="t"/>
                <w10:anchorlock/>
              </v:rect>
            </w:pict>
          </mc:Fallback>
        </mc:AlternateContent>
      </w:r>
    </w:p>
    <w:p w14:paraId="260977D7" w14:textId="77777777" w:rsidR="00614E1B" w:rsidRDefault="00614E1B" w:rsidP="00614E1B"/>
    <w:p w14:paraId="544729F4" w14:textId="77777777" w:rsidR="00614E1B" w:rsidRDefault="00614E1B" w:rsidP="00614E1B">
      <w:pPr>
        <w:pStyle w:val="Heading4"/>
      </w:pPr>
      <w:r>
        <w:t>7.2.5.2</w:t>
      </w:r>
      <w:r>
        <w:tab/>
        <w:t>Slice Recovery</w:t>
      </w:r>
    </w:p>
    <w:p w14:paraId="49214DFB" w14:textId="77777777" w:rsidR="00614E1B" w:rsidRDefault="00614E1B" w:rsidP="00614E1B">
      <w:r>
        <w:t>At the recovery the following happens for recovering RTP/IP packet traces:</w:t>
      </w:r>
    </w:p>
    <w:p w14:paraId="1DB975F2" w14:textId="77777777" w:rsidR="00614E1B" w:rsidRDefault="00614E1B" w:rsidP="00614E1B">
      <w:r>
        <w:t>-</w:t>
      </w:r>
      <w:r>
        <w:tab/>
        <w:t>if one packet of a slice is lost the entire slice is lost</w:t>
      </w:r>
    </w:p>
    <w:p w14:paraId="6EEE7DA2" w14:textId="77777777" w:rsidR="00614E1B" w:rsidRDefault="00614E1B" w:rsidP="00614E1B">
      <w:r>
        <w:t>-</w:t>
      </w:r>
      <w:r>
        <w:tab/>
        <w:t>the delay of the latest packet determines the arrival time of the slice.</w:t>
      </w:r>
    </w:p>
    <w:p w14:paraId="4E569CF2" w14:textId="77777777" w:rsidR="00614E1B" w:rsidRPr="00EC2AEC" w:rsidRDefault="00614E1B" w:rsidP="00614E1B">
      <w:pPr>
        <w:pStyle w:val="ListParagraph"/>
        <w:widowControl/>
        <w:numPr>
          <w:ilvl w:val="0"/>
          <w:numId w:val="261"/>
        </w:numPr>
        <w:overflowPunct w:val="0"/>
        <w:autoSpaceDE w:val="0"/>
        <w:autoSpaceDN w:val="0"/>
        <w:adjustRightInd w:val="0"/>
        <w:spacing w:after="0" w:line="240" w:lineRule="auto"/>
        <w:textAlignment w:val="baseline"/>
      </w:pPr>
      <w:r w:rsidRPr="00EC2AEC">
        <w:t>Dump the following information:</w:t>
      </w:r>
    </w:p>
    <w:p w14:paraId="6BCFDBBC"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Slice Timing/frame count</w:t>
      </w:r>
    </w:p>
    <w:p w14:paraId="202DA3C0"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Left or right eye</w:t>
      </w:r>
    </w:p>
    <w:p w14:paraId="11EFB852"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lastRenderedPageBreak/>
        <w:t xml:space="preserve">Slice availability (after the slice timing) relative to 0. </w:t>
      </w:r>
    </w:p>
    <w:p w14:paraId="347EE4C7" w14:textId="77777777" w:rsidR="00614E1B" w:rsidRDefault="00614E1B" w:rsidP="00614E1B">
      <w:pPr>
        <w:pStyle w:val="ListParagraph"/>
        <w:widowControl/>
        <w:numPr>
          <w:ilvl w:val="2"/>
          <w:numId w:val="261"/>
        </w:numPr>
        <w:overflowPunct w:val="0"/>
        <w:autoSpaceDE w:val="0"/>
        <w:autoSpaceDN w:val="0"/>
        <w:adjustRightInd w:val="0"/>
        <w:spacing w:after="0" w:line="240" w:lineRule="auto"/>
        <w:textAlignment w:val="baseline"/>
      </w:pPr>
      <w:r>
        <w:t>The time it took through system</w:t>
      </w:r>
    </w:p>
    <w:p w14:paraId="031B689C" w14:textId="77777777" w:rsidR="00614E1B" w:rsidRDefault="00614E1B" w:rsidP="00614E1B">
      <w:pPr>
        <w:pStyle w:val="ListParagraph"/>
        <w:widowControl/>
        <w:numPr>
          <w:ilvl w:val="2"/>
          <w:numId w:val="261"/>
        </w:numPr>
        <w:overflowPunct w:val="0"/>
        <w:autoSpaceDE w:val="0"/>
        <w:autoSpaceDN w:val="0"/>
        <w:adjustRightInd w:val="0"/>
        <w:spacing w:after="0" w:line="240" w:lineRule="auto"/>
        <w:textAlignment w:val="baseline"/>
      </w:pPr>
      <w:r>
        <w:t>It can also be infinite = lost</w:t>
      </w:r>
    </w:p>
    <w:p w14:paraId="4D88D2A2"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Quality/QPnew</w:t>
      </w:r>
    </w:p>
    <w:p w14:paraId="15055FE8"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New PSNR – add a function</w:t>
      </w:r>
    </w:p>
    <w:p w14:paraId="0A3D039A"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Slice size</w:t>
      </w:r>
    </w:p>
    <w:p w14:paraId="61BFE6E3"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Slice type</w:t>
      </w:r>
    </w:p>
    <w:p w14:paraId="1A09784C"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CTU types</w:t>
      </w:r>
    </w:p>
    <w:p w14:paraId="7858A950" w14:textId="77777777" w:rsidR="00614E1B" w:rsidRDefault="00614E1B" w:rsidP="00614E1B">
      <w:pPr>
        <w:pStyle w:val="ListParagraph"/>
        <w:overflowPunct w:val="0"/>
        <w:autoSpaceDE w:val="0"/>
        <w:autoSpaceDN w:val="0"/>
        <w:adjustRightInd w:val="0"/>
        <w:ind w:left="0"/>
        <w:textAlignment w:val="baseline"/>
      </w:pPr>
    </w:p>
    <w:p w14:paraId="7C645A9E" w14:textId="77777777" w:rsidR="00614E1B" w:rsidRDefault="00614E1B" w:rsidP="00614E1B">
      <w:pPr>
        <w:pStyle w:val="ListParagraph"/>
        <w:overflowPunct w:val="0"/>
        <w:autoSpaceDE w:val="0"/>
        <w:autoSpaceDN w:val="0"/>
        <w:adjustRightInd w:val="0"/>
        <w:ind w:left="0"/>
        <w:textAlignment w:val="baseline"/>
      </w:pPr>
      <w:r>
        <w:t>The result is a slice delay trace</w:t>
      </w:r>
    </w:p>
    <w:p w14:paraId="30F569A4"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Slice Timing/frame count</w:t>
      </w:r>
    </w:p>
    <w:p w14:paraId="51E2975D"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Left or right eye</w:t>
      </w:r>
    </w:p>
    <w:p w14:paraId="7CD59C01"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 xml:space="preserve">Slice availability (after the slice timing) relative to 0. </w:t>
      </w:r>
    </w:p>
    <w:p w14:paraId="29CECEAC" w14:textId="77777777" w:rsidR="00614E1B" w:rsidRDefault="00614E1B" w:rsidP="00614E1B">
      <w:pPr>
        <w:pStyle w:val="ListParagraph"/>
        <w:widowControl/>
        <w:numPr>
          <w:ilvl w:val="1"/>
          <w:numId w:val="319"/>
        </w:numPr>
        <w:overflowPunct w:val="0"/>
        <w:autoSpaceDE w:val="0"/>
        <w:autoSpaceDN w:val="0"/>
        <w:adjustRightInd w:val="0"/>
        <w:spacing w:after="0" w:line="240" w:lineRule="auto"/>
        <w:textAlignment w:val="baseline"/>
      </w:pPr>
      <w:r>
        <w:t>The time it took through system</w:t>
      </w:r>
    </w:p>
    <w:p w14:paraId="7DDB5D25" w14:textId="77777777" w:rsidR="00614E1B" w:rsidRDefault="00614E1B" w:rsidP="00614E1B">
      <w:pPr>
        <w:pStyle w:val="ListParagraph"/>
        <w:widowControl/>
        <w:numPr>
          <w:ilvl w:val="1"/>
          <w:numId w:val="319"/>
        </w:numPr>
        <w:overflowPunct w:val="0"/>
        <w:autoSpaceDE w:val="0"/>
        <w:autoSpaceDN w:val="0"/>
        <w:adjustRightInd w:val="0"/>
        <w:spacing w:after="0" w:line="240" w:lineRule="auto"/>
        <w:textAlignment w:val="baseline"/>
      </w:pPr>
      <w:r>
        <w:t>It can also be infinite = lost</w:t>
      </w:r>
    </w:p>
    <w:p w14:paraId="63914B47"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Quality/QPnew</w:t>
      </w:r>
    </w:p>
    <w:p w14:paraId="5801BFED"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New PSNR – add a function</w:t>
      </w:r>
    </w:p>
    <w:p w14:paraId="562CDED5"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Slice size</w:t>
      </w:r>
    </w:p>
    <w:p w14:paraId="126D7543"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Slice type</w:t>
      </w:r>
    </w:p>
    <w:p w14:paraId="0C3843B0"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CTU types</w:t>
      </w:r>
    </w:p>
    <w:p w14:paraId="65898131" w14:textId="77777777" w:rsidR="00614E1B" w:rsidRDefault="00614E1B" w:rsidP="00614E1B">
      <w:pPr>
        <w:pStyle w:val="Heading4"/>
      </w:pPr>
      <w:r>
        <w:t>7.2.5.3</w:t>
      </w:r>
      <w:r>
        <w:tab/>
        <w:t>Quality Measurement</w:t>
      </w:r>
    </w:p>
    <w:p w14:paraId="672E0EDD" w14:textId="77777777" w:rsidR="00614E1B" w:rsidRDefault="00614E1B" w:rsidP="00614E1B">
      <w:pPr>
        <w:rPr>
          <w:lang w:val="en-US"/>
        </w:rPr>
      </w:pPr>
      <w:r>
        <w:rPr>
          <w:lang w:val="en-US"/>
        </w:rPr>
        <w:t>Input information</w:t>
      </w:r>
    </w:p>
    <w:p w14:paraId="6CFD1ADC" w14:textId="77777777" w:rsidR="00614E1B" w:rsidRPr="00F02B27" w:rsidRDefault="00614E1B" w:rsidP="00614E1B">
      <w:pPr>
        <w:numPr>
          <w:ilvl w:val="0"/>
          <w:numId w:val="318"/>
        </w:numPr>
        <w:overflowPunct w:val="0"/>
        <w:autoSpaceDE w:val="0"/>
        <w:autoSpaceDN w:val="0"/>
        <w:adjustRightInd w:val="0"/>
        <w:textAlignment w:val="baseline"/>
        <w:rPr>
          <w:lang w:val="en-US"/>
        </w:rPr>
      </w:pPr>
      <w:r>
        <w:rPr>
          <w:lang w:val="en-US"/>
        </w:rPr>
        <w:t>Trace of</w:t>
      </w:r>
    </w:p>
    <w:p w14:paraId="44FC5D50"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Slice Timing/frame count</w:t>
      </w:r>
    </w:p>
    <w:p w14:paraId="2094956A"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Left or right eye</w:t>
      </w:r>
    </w:p>
    <w:p w14:paraId="7F34C4B1"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 xml:space="preserve">Slice availability (after the slice timing) relative to 0. </w:t>
      </w:r>
    </w:p>
    <w:p w14:paraId="266ABB8E" w14:textId="77777777" w:rsidR="00614E1B" w:rsidRDefault="00614E1B" w:rsidP="00614E1B">
      <w:pPr>
        <w:pStyle w:val="ListParagraph"/>
        <w:widowControl/>
        <w:numPr>
          <w:ilvl w:val="2"/>
          <w:numId w:val="261"/>
        </w:numPr>
        <w:overflowPunct w:val="0"/>
        <w:autoSpaceDE w:val="0"/>
        <w:autoSpaceDN w:val="0"/>
        <w:adjustRightInd w:val="0"/>
        <w:spacing w:after="0" w:line="240" w:lineRule="auto"/>
        <w:textAlignment w:val="baseline"/>
      </w:pPr>
      <w:r>
        <w:t>The time it took through system</w:t>
      </w:r>
    </w:p>
    <w:p w14:paraId="67A9F6CC" w14:textId="77777777" w:rsidR="00614E1B" w:rsidRDefault="00614E1B" w:rsidP="00614E1B">
      <w:pPr>
        <w:pStyle w:val="ListParagraph"/>
        <w:widowControl/>
        <w:numPr>
          <w:ilvl w:val="2"/>
          <w:numId w:val="261"/>
        </w:numPr>
        <w:overflowPunct w:val="0"/>
        <w:autoSpaceDE w:val="0"/>
        <w:autoSpaceDN w:val="0"/>
        <w:adjustRightInd w:val="0"/>
        <w:spacing w:after="0" w:line="240" w:lineRule="auto"/>
        <w:textAlignment w:val="baseline"/>
      </w:pPr>
      <w:r>
        <w:t>It can also be infinite = lost</w:t>
      </w:r>
    </w:p>
    <w:p w14:paraId="7E6DE37F"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Quality/QPnew</w:t>
      </w:r>
    </w:p>
    <w:p w14:paraId="58BD74D9"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New PSNR – add a function</w:t>
      </w:r>
    </w:p>
    <w:p w14:paraId="77389074"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Slice size</w:t>
      </w:r>
    </w:p>
    <w:p w14:paraId="500ABA5C"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Slice type</w:t>
      </w:r>
    </w:p>
    <w:p w14:paraId="469C3DF4"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CTU types</w:t>
      </w:r>
    </w:p>
    <w:p w14:paraId="73018E02" w14:textId="77777777" w:rsidR="00614E1B" w:rsidRDefault="00614E1B" w:rsidP="00614E1B">
      <w:pPr>
        <w:pStyle w:val="ListParagraph"/>
        <w:overflowPunct w:val="0"/>
        <w:autoSpaceDE w:val="0"/>
        <w:autoSpaceDN w:val="0"/>
        <w:adjustRightInd w:val="0"/>
        <w:textAlignment w:val="baseline"/>
      </w:pPr>
    </w:p>
    <w:p w14:paraId="1DB1D0CC" w14:textId="77777777" w:rsidR="00614E1B" w:rsidRDefault="00614E1B" w:rsidP="00614E1B">
      <w:pPr>
        <w:pStyle w:val="ListParagraph"/>
        <w:overflowPunct w:val="0"/>
        <w:autoSpaceDE w:val="0"/>
        <w:autoSpaceDN w:val="0"/>
        <w:adjustRightInd w:val="0"/>
        <w:ind w:left="0"/>
        <w:textAlignment w:val="baseline"/>
      </w:pPr>
      <w:r>
        <w:t>Run the following algorithm:</w:t>
      </w:r>
    </w:p>
    <w:p w14:paraId="49A3F581" w14:textId="77777777" w:rsidR="00614E1B" w:rsidRDefault="00614E1B" w:rsidP="00614E1B">
      <w:pPr>
        <w:numPr>
          <w:ilvl w:val="0"/>
          <w:numId w:val="252"/>
        </w:numPr>
        <w:overflowPunct w:val="0"/>
        <w:autoSpaceDE w:val="0"/>
        <w:autoSpaceDN w:val="0"/>
        <w:adjustRightInd w:val="0"/>
        <w:spacing w:after="0"/>
        <w:textAlignment w:val="baseline"/>
      </w:pPr>
      <w:r>
        <w:t>Input parameters.</w:t>
      </w:r>
    </w:p>
    <w:p w14:paraId="320E3613" w14:textId="77777777" w:rsidR="00614E1B" w:rsidRDefault="00614E1B" w:rsidP="00614E1B">
      <w:pPr>
        <w:numPr>
          <w:ilvl w:val="1"/>
          <w:numId w:val="252"/>
        </w:numPr>
        <w:overflowPunct w:val="0"/>
        <w:autoSpaceDE w:val="0"/>
        <w:autoSpaceDN w:val="0"/>
        <w:adjustRightInd w:val="0"/>
        <w:spacing w:after="0"/>
        <w:textAlignment w:val="baseline"/>
      </w:pPr>
      <w:r>
        <w:t>Parameters of source</w:t>
      </w:r>
    </w:p>
    <w:p w14:paraId="663D3311" w14:textId="77777777" w:rsidR="00614E1B" w:rsidRDefault="00614E1B" w:rsidP="00614E1B">
      <w:pPr>
        <w:numPr>
          <w:ilvl w:val="2"/>
          <w:numId w:val="252"/>
        </w:numPr>
        <w:overflowPunct w:val="0"/>
        <w:autoSpaceDE w:val="0"/>
        <w:autoSpaceDN w:val="0"/>
        <w:adjustRightInd w:val="0"/>
        <w:spacing w:after="0"/>
        <w:textAlignment w:val="baseline"/>
      </w:pPr>
      <w:r>
        <w:t>Resolution</w:t>
      </w:r>
    </w:p>
    <w:p w14:paraId="54DD0DE8" w14:textId="77777777" w:rsidR="00614E1B" w:rsidRDefault="00614E1B" w:rsidP="00614E1B">
      <w:pPr>
        <w:numPr>
          <w:ilvl w:val="2"/>
          <w:numId w:val="252"/>
        </w:numPr>
        <w:overflowPunct w:val="0"/>
        <w:autoSpaceDE w:val="0"/>
        <w:autoSpaceDN w:val="0"/>
        <w:adjustRightInd w:val="0"/>
        <w:spacing w:after="0"/>
        <w:textAlignment w:val="baseline"/>
      </w:pPr>
      <w:r>
        <w:t>reference frames</w:t>
      </w:r>
    </w:p>
    <w:p w14:paraId="3F6B6B5A" w14:textId="77777777" w:rsidR="00614E1B" w:rsidRDefault="00614E1B" w:rsidP="00614E1B">
      <w:pPr>
        <w:numPr>
          <w:ilvl w:val="1"/>
          <w:numId w:val="252"/>
        </w:numPr>
        <w:overflowPunct w:val="0"/>
        <w:autoSpaceDE w:val="0"/>
        <w:autoSpaceDN w:val="0"/>
        <w:adjustRightInd w:val="0"/>
        <w:spacing w:after="0"/>
        <w:textAlignment w:val="baseline"/>
      </w:pPr>
      <w:r>
        <w:t>Slice Trace</w:t>
      </w:r>
    </w:p>
    <w:p w14:paraId="17022F05" w14:textId="77777777" w:rsidR="00614E1B" w:rsidRDefault="00614E1B" w:rsidP="00614E1B">
      <w:pPr>
        <w:numPr>
          <w:ilvl w:val="1"/>
          <w:numId w:val="252"/>
        </w:numPr>
        <w:overflowPunct w:val="0"/>
        <w:autoSpaceDE w:val="0"/>
        <w:autoSpaceDN w:val="0"/>
        <w:adjustRightInd w:val="0"/>
        <w:spacing w:after="0"/>
        <w:textAlignment w:val="baseline"/>
      </w:pPr>
      <w:r>
        <w:t>Loss delay</w:t>
      </w:r>
    </w:p>
    <w:p w14:paraId="49D285B1" w14:textId="77777777" w:rsidR="00614E1B" w:rsidRPr="00A020DC" w:rsidRDefault="00614E1B" w:rsidP="00614E1B">
      <w:pPr>
        <w:numPr>
          <w:ilvl w:val="1"/>
          <w:numId w:val="252"/>
        </w:numPr>
        <w:overflowPunct w:val="0"/>
        <w:autoSpaceDE w:val="0"/>
        <w:autoSpaceDN w:val="0"/>
        <w:adjustRightInd w:val="0"/>
        <w:spacing w:after="0"/>
        <w:textAlignment w:val="baseline"/>
        <w:rPr>
          <w:highlight w:val="yellow"/>
        </w:rPr>
      </w:pPr>
      <w:r w:rsidRPr="00A020DC">
        <w:rPr>
          <w:highlight w:val="yellow"/>
        </w:rPr>
        <w:t>Decoding delay</w:t>
      </w:r>
      <w:r>
        <w:rPr>
          <w:highlight w:val="yellow"/>
        </w:rPr>
        <w:t>: do we want to model decoding of late arriving slices, i.e. they can still be decoded and used as reference, but not as part of the presentation. For now this is not assumed.</w:t>
      </w:r>
    </w:p>
    <w:p w14:paraId="2C5FBDF4" w14:textId="77777777" w:rsidR="00614E1B" w:rsidRDefault="00614E1B" w:rsidP="00614E1B">
      <w:pPr>
        <w:numPr>
          <w:ilvl w:val="0"/>
          <w:numId w:val="252"/>
        </w:numPr>
        <w:overflowPunct w:val="0"/>
        <w:autoSpaceDE w:val="0"/>
        <w:autoSpaceDN w:val="0"/>
        <w:adjustRightInd w:val="0"/>
        <w:spacing w:after="0"/>
        <w:textAlignment w:val="baseline"/>
      </w:pPr>
      <w:r>
        <w:t xml:space="preserve">Create a map of slices, CTU maps (64 x 64) and reference frames </w:t>
      </w:r>
    </w:p>
    <w:p w14:paraId="70070DA2" w14:textId="77777777" w:rsidR="00614E1B" w:rsidRDefault="00614E1B" w:rsidP="00614E1B">
      <w:pPr>
        <w:numPr>
          <w:ilvl w:val="1"/>
          <w:numId w:val="252"/>
        </w:numPr>
        <w:overflowPunct w:val="0"/>
        <w:autoSpaceDE w:val="0"/>
        <w:autoSpaceDN w:val="0"/>
        <w:adjustRightInd w:val="0"/>
        <w:spacing w:after="0"/>
        <w:textAlignment w:val="baseline"/>
      </w:pPr>
      <w:r>
        <w:t>Example: 2048 x 2048, 8 slices, 3 reference frames</w:t>
      </w:r>
    </w:p>
    <w:p w14:paraId="59A2F171" w14:textId="77777777" w:rsidR="00614E1B" w:rsidRDefault="00614E1B" w:rsidP="00614E1B">
      <w:pPr>
        <w:numPr>
          <w:ilvl w:val="2"/>
          <w:numId w:val="252"/>
        </w:numPr>
        <w:overflowPunct w:val="0"/>
        <w:autoSpaceDE w:val="0"/>
        <w:autoSpaceDN w:val="0"/>
        <w:adjustRightInd w:val="0"/>
        <w:spacing w:after="0"/>
        <w:textAlignment w:val="baseline"/>
      </w:pPr>
      <w:r>
        <w:t>Addresses for 2048 / (8 * 64) = 4 rows with 32 CTUs for 8 slices in 3 frames maintained.</w:t>
      </w:r>
    </w:p>
    <w:p w14:paraId="5B1563FA" w14:textId="77777777" w:rsidR="00614E1B" w:rsidRDefault="00614E1B" w:rsidP="00614E1B">
      <w:pPr>
        <w:numPr>
          <w:ilvl w:val="2"/>
          <w:numId w:val="252"/>
        </w:numPr>
        <w:overflowPunct w:val="0"/>
        <w:autoSpaceDE w:val="0"/>
        <w:autoSpaceDN w:val="0"/>
        <w:adjustRightInd w:val="0"/>
        <w:spacing w:after="0"/>
        <w:textAlignment w:val="baseline"/>
      </w:pPr>
      <w:r>
        <w:t>For each CTU of each frame, store mode:</w:t>
      </w:r>
    </w:p>
    <w:p w14:paraId="5EA9452F" w14:textId="77777777" w:rsidR="00614E1B" w:rsidRDefault="00614E1B" w:rsidP="00614E1B">
      <w:pPr>
        <w:numPr>
          <w:ilvl w:val="3"/>
          <w:numId w:val="252"/>
        </w:numPr>
        <w:overflowPunct w:val="0"/>
        <w:autoSpaceDE w:val="0"/>
        <w:autoSpaceDN w:val="0"/>
        <w:adjustRightInd w:val="0"/>
        <w:spacing w:after="0"/>
        <w:textAlignment w:val="baseline"/>
      </w:pPr>
      <w:r>
        <w:t>Correct</w:t>
      </w:r>
    </w:p>
    <w:p w14:paraId="1ED01456" w14:textId="77777777" w:rsidR="00614E1B" w:rsidRDefault="00614E1B" w:rsidP="00614E1B">
      <w:pPr>
        <w:numPr>
          <w:ilvl w:val="3"/>
          <w:numId w:val="252"/>
        </w:numPr>
        <w:overflowPunct w:val="0"/>
        <w:autoSpaceDE w:val="0"/>
        <w:autoSpaceDN w:val="0"/>
        <w:adjustRightInd w:val="0"/>
        <w:spacing w:after="0"/>
        <w:textAlignment w:val="baseline"/>
      </w:pPr>
      <w:r>
        <w:t>Damaged</w:t>
      </w:r>
    </w:p>
    <w:p w14:paraId="2FA8EF2D" w14:textId="77777777" w:rsidR="00614E1B" w:rsidRDefault="00614E1B" w:rsidP="00614E1B">
      <w:pPr>
        <w:numPr>
          <w:ilvl w:val="3"/>
          <w:numId w:val="252"/>
        </w:numPr>
        <w:overflowPunct w:val="0"/>
        <w:autoSpaceDE w:val="0"/>
        <w:autoSpaceDN w:val="0"/>
        <w:adjustRightInd w:val="0"/>
        <w:spacing w:after="0"/>
        <w:textAlignment w:val="baseline"/>
      </w:pPr>
      <w:r>
        <w:t>Unavailable</w:t>
      </w:r>
    </w:p>
    <w:p w14:paraId="7EEC5335" w14:textId="77777777" w:rsidR="00614E1B" w:rsidRDefault="00614E1B" w:rsidP="00614E1B">
      <w:pPr>
        <w:numPr>
          <w:ilvl w:val="2"/>
          <w:numId w:val="252"/>
        </w:numPr>
        <w:overflowPunct w:val="0"/>
        <w:autoSpaceDE w:val="0"/>
        <w:autoSpaceDN w:val="0"/>
        <w:adjustRightInd w:val="0"/>
        <w:spacing w:after="0"/>
        <w:textAlignment w:val="baseline"/>
      </w:pPr>
      <w:r>
        <w:t>Initialize all CTUs as unavailable</w:t>
      </w:r>
    </w:p>
    <w:p w14:paraId="4B410B7E" w14:textId="77777777" w:rsidR="00614E1B" w:rsidRPr="00E93438" w:rsidRDefault="00614E1B" w:rsidP="00614E1B">
      <w:pPr>
        <w:numPr>
          <w:ilvl w:val="0"/>
          <w:numId w:val="252"/>
        </w:numPr>
        <w:overflowPunct w:val="0"/>
        <w:autoSpaceDE w:val="0"/>
        <w:autoSpaceDN w:val="0"/>
        <w:adjustRightInd w:val="0"/>
        <w:spacing w:after="0"/>
        <w:textAlignment w:val="baseline"/>
      </w:pPr>
      <w:r w:rsidRPr="00E93438">
        <w:t xml:space="preserve">For </w:t>
      </w:r>
      <w:r>
        <w:t>each</w:t>
      </w:r>
      <w:r w:rsidRPr="00E93438">
        <w:t xml:space="preserve"> </w:t>
      </w:r>
      <w:r>
        <w:t>frame i</w:t>
      </w:r>
      <w:r w:rsidRPr="00E93438">
        <w:t xml:space="preserve"> </w:t>
      </w:r>
    </w:p>
    <w:p w14:paraId="1962C8B4" w14:textId="77777777" w:rsidR="00614E1B" w:rsidRDefault="00614E1B" w:rsidP="00614E1B">
      <w:pPr>
        <w:numPr>
          <w:ilvl w:val="1"/>
          <w:numId w:val="252"/>
        </w:numPr>
        <w:overflowPunct w:val="0"/>
        <w:autoSpaceDE w:val="0"/>
        <w:autoSpaceDN w:val="0"/>
        <w:adjustRightInd w:val="0"/>
        <w:spacing w:after="0"/>
        <w:textAlignment w:val="baseline"/>
      </w:pPr>
      <w:r>
        <w:t>Get all slices from trace for the frame</w:t>
      </w:r>
    </w:p>
    <w:p w14:paraId="7DBA5264" w14:textId="77777777" w:rsidR="00614E1B" w:rsidRDefault="00614E1B" w:rsidP="00614E1B">
      <w:pPr>
        <w:numPr>
          <w:ilvl w:val="1"/>
          <w:numId w:val="252"/>
        </w:numPr>
        <w:overflowPunct w:val="0"/>
        <w:autoSpaceDE w:val="0"/>
        <w:autoSpaceDN w:val="0"/>
        <w:adjustRightInd w:val="0"/>
        <w:spacing w:after="0"/>
        <w:textAlignment w:val="baseline"/>
      </w:pPr>
      <w:r>
        <w:t>For all slices that are lost or later than decoding delay</w:t>
      </w:r>
    </w:p>
    <w:p w14:paraId="6FF7BE96" w14:textId="77777777" w:rsidR="00614E1B" w:rsidRDefault="00614E1B" w:rsidP="00614E1B">
      <w:pPr>
        <w:numPr>
          <w:ilvl w:val="2"/>
          <w:numId w:val="252"/>
        </w:numPr>
        <w:overflowPunct w:val="0"/>
        <w:autoSpaceDE w:val="0"/>
        <w:autoSpaceDN w:val="0"/>
        <w:adjustRightInd w:val="0"/>
        <w:spacing w:after="0"/>
        <w:textAlignment w:val="baseline"/>
      </w:pPr>
      <w:r>
        <w:lastRenderedPageBreak/>
        <w:t>Mark all CTUs as unavailable</w:t>
      </w:r>
    </w:p>
    <w:p w14:paraId="0E576EDD" w14:textId="77777777" w:rsidR="00614E1B" w:rsidRDefault="00614E1B" w:rsidP="00614E1B">
      <w:pPr>
        <w:numPr>
          <w:ilvl w:val="2"/>
          <w:numId w:val="252"/>
        </w:numPr>
        <w:overflowPunct w:val="0"/>
        <w:autoSpaceDE w:val="0"/>
        <w:autoSpaceDN w:val="0"/>
        <w:adjustRightInd w:val="0"/>
        <w:spacing w:after="0"/>
        <w:textAlignment w:val="baseline"/>
      </w:pPr>
      <w:r>
        <w:t>Indicate the slice loss for feedback</w:t>
      </w:r>
    </w:p>
    <w:p w14:paraId="4B44DD31" w14:textId="77777777" w:rsidR="00614E1B" w:rsidRDefault="00614E1B" w:rsidP="00614E1B">
      <w:pPr>
        <w:numPr>
          <w:ilvl w:val="1"/>
          <w:numId w:val="252"/>
        </w:numPr>
        <w:overflowPunct w:val="0"/>
        <w:autoSpaceDE w:val="0"/>
        <w:autoSpaceDN w:val="0"/>
        <w:adjustRightInd w:val="0"/>
        <w:spacing w:after="0"/>
        <w:textAlignment w:val="baseline"/>
      </w:pPr>
      <w:r>
        <w:t>For all slices are received</w:t>
      </w:r>
    </w:p>
    <w:p w14:paraId="2BE67087" w14:textId="77777777" w:rsidR="00614E1B" w:rsidRDefault="00614E1B" w:rsidP="00614E1B">
      <w:pPr>
        <w:numPr>
          <w:ilvl w:val="2"/>
          <w:numId w:val="252"/>
        </w:numPr>
        <w:overflowPunct w:val="0"/>
        <w:autoSpaceDE w:val="0"/>
        <w:autoSpaceDN w:val="0"/>
        <w:adjustRightInd w:val="0"/>
        <w:spacing w:after="0"/>
        <w:textAlignment w:val="baseline"/>
      </w:pPr>
      <w:r>
        <w:t>Indicate the slice received for “feedback”</w:t>
      </w:r>
    </w:p>
    <w:p w14:paraId="4277A8B6" w14:textId="77777777" w:rsidR="00614E1B" w:rsidRDefault="00614E1B" w:rsidP="00614E1B">
      <w:pPr>
        <w:numPr>
          <w:ilvl w:val="2"/>
          <w:numId w:val="252"/>
        </w:numPr>
        <w:overflowPunct w:val="0"/>
        <w:autoSpaceDE w:val="0"/>
        <w:autoSpaceDN w:val="0"/>
        <w:adjustRightInd w:val="0"/>
        <w:spacing w:after="0"/>
        <w:textAlignment w:val="baseline"/>
      </w:pPr>
      <w:r>
        <w:t>If it is an intra CTU, mark it correct</w:t>
      </w:r>
    </w:p>
    <w:p w14:paraId="03901467" w14:textId="77777777" w:rsidR="00614E1B" w:rsidRDefault="00614E1B" w:rsidP="00614E1B">
      <w:pPr>
        <w:numPr>
          <w:ilvl w:val="2"/>
          <w:numId w:val="252"/>
        </w:numPr>
        <w:overflowPunct w:val="0"/>
        <w:autoSpaceDE w:val="0"/>
        <w:autoSpaceDN w:val="0"/>
        <w:adjustRightInd w:val="0"/>
        <w:spacing w:after="0"/>
        <w:textAlignment w:val="baseline"/>
      </w:pPr>
      <w:r>
        <w:t xml:space="preserve">If it is an inter CTU and it </w:t>
      </w:r>
      <w:r w:rsidRPr="00FC344C">
        <w:rPr>
          <w:i/>
          <w:iCs/>
        </w:rPr>
        <w:t>references</w:t>
      </w:r>
      <w:r>
        <w:t xml:space="preserve"> a damaged or unavailable CTU, mark it as damaged, otherwise mark it as correct</w:t>
      </w:r>
    </w:p>
    <w:p w14:paraId="496B756E" w14:textId="77777777" w:rsidR="00614E1B" w:rsidRDefault="00614E1B" w:rsidP="00614E1B">
      <w:pPr>
        <w:numPr>
          <w:ilvl w:val="3"/>
          <w:numId w:val="252"/>
        </w:numPr>
        <w:overflowPunct w:val="0"/>
        <w:autoSpaceDE w:val="0"/>
        <w:autoSpaceDN w:val="0"/>
        <w:adjustRightInd w:val="0"/>
        <w:spacing w:after="0"/>
        <w:textAlignment w:val="baseline"/>
      </w:pPr>
      <w:r w:rsidRPr="00FC344C">
        <w:rPr>
          <w:i/>
          <w:iCs/>
        </w:rPr>
        <w:t>Referencing</w:t>
      </w:r>
      <w:r>
        <w:t xml:space="preserve"> is determined as follows (note a better model may be developed in the future)</w:t>
      </w:r>
    </w:p>
    <w:p w14:paraId="3A84D7C6" w14:textId="77777777" w:rsidR="00614E1B" w:rsidRDefault="00614E1B" w:rsidP="00614E1B">
      <w:pPr>
        <w:numPr>
          <w:ilvl w:val="4"/>
          <w:numId w:val="252"/>
        </w:numPr>
        <w:overflowPunct w:val="0"/>
        <w:autoSpaceDE w:val="0"/>
        <w:autoSpaceDN w:val="0"/>
        <w:adjustRightInd w:val="0"/>
        <w:spacing w:after="0"/>
        <w:textAlignment w:val="baseline"/>
      </w:pPr>
      <w:r>
        <w:t xml:space="preserve">The CTU in the new frame references the CTU at the same position in the referencing frame is 100% </w:t>
      </w:r>
    </w:p>
    <w:p w14:paraId="1556A677" w14:textId="77777777" w:rsidR="00614E1B" w:rsidRDefault="00614E1B" w:rsidP="00614E1B">
      <w:pPr>
        <w:numPr>
          <w:ilvl w:val="4"/>
          <w:numId w:val="252"/>
        </w:numPr>
        <w:overflowPunct w:val="0"/>
        <w:autoSpaceDE w:val="0"/>
        <w:autoSpaceDN w:val="0"/>
        <w:adjustRightInd w:val="0"/>
        <w:spacing w:after="0"/>
        <w:textAlignment w:val="baseline"/>
      </w:pPr>
      <w:r>
        <w:t>The probability of referencing a neighbouring CTU top/bottom/left/right is 50%</w:t>
      </w:r>
    </w:p>
    <w:p w14:paraId="383CED69" w14:textId="77777777" w:rsidR="00614E1B" w:rsidRDefault="00614E1B" w:rsidP="00614E1B">
      <w:pPr>
        <w:numPr>
          <w:ilvl w:val="4"/>
          <w:numId w:val="252"/>
        </w:numPr>
        <w:overflowPunct w:val="0"/>
        <w:autoSpaceDE w:val="0"/>
        <w:autoSpaceDN w:val="0"/>
        <w:adjustRightInd w:val="0"/>
        <w:spacing w:after="0"/>
        <w:textAlignment w:val="baseline"/>
      </w:pPr>
      <w:r>
        <w:t>The probability of referencing a neighbouring CTU is 50%, if one of the two top/botton/left/right is referenced, and 100% if both are referenced, and is 0% if none are referenced.</w:t>
      </w:r>
    </w:p>
    <w:p w14:paraId="146CA83E" w14:textId="77777777" w:rsidR="00614E1B" w:rsidRDefault="00614E1B" w:rsidP="00614E1B">
      <w:pPr>
        <w:numPr>
          <w:ilvl w:val="1"/>
          <w:numId w:val="252"/>
        </w:numPr>
        <w:overflowPunct w:val="0"/>
        <w:autoSpaceDE w:val="0"/>
        <w:autoSpaceDN w:val="0"/>
        <w:adjustRightInd w:val="0"/>
        <w:spacing w:after="0"/>
        <w:textAlignment w:val="baseline"/>
      </w:pPr>
      <w:r>
        <w:t>Compute the totally unavailable and damaged CTUs in this frame</w:t>
      </w:r>
    </w:p>
    <w:p w14:paraId="277F16DC" w14:textId="77777777" w:rsidR="00614E1B" w:rsidRDefault="00614E1B" w:rsidP="00614E1B">
      <w:pPr>
        <w:numPr>
          <w:ilvl w:val="1"/>
          <w:numId w:val="252"/>
        </w:numPr>
        <w:overflowPunct w:val="0"/>
        <w:autoSpaceDE w:val="0"/>
        <w:autoSpaceDN w:val="0"/>
        <w:adjustRightInd w:val="0"/>
        <w:spacing w:after="0"/>
        <w:textAlignment w:val="baseline"/>
      </w:pPr>
      <w:r>
        <w:t>Compute the average PSNR for this frame</w:t>
      </w:r>
    </w:p>
    <w:p w14:paraId="519CC293" w14:textId="77777777" w:rsidR="00614E1B" w:rsidRDefault="00614E1B" w:rsidP="00614E1B">
      <w:pPr>
        <w:numPr>
          <w:ilvl w:val="2"/>
          <w:numId w:val="252"/>
        </w:numPr>
        <w:overflowPunct w:val="0"/>
        <w:autoSpaceDE w:val="0"/>
        <w:autoSpaceDN w:val="0"/>
        <w:adjustRightInd w:val="0"/>
        <w:spacing w:after="0"/>
        <w:textAlignment w:val="baseline"/>
      </w:pPr>
      <w:r>
        <w:t>avPSNR = PSNR * correctCTUs/totalCTUs + PSNRwrong (1-</w:t>
      </w:r>
      <w:r w:rsidRPr="00F02B27">
        <w:t xml:space="preserve"> </w:t>
      </w:r>
      <w:r>
        <w:t>correctCTUs/totalCTUs) with PSNRwrong = 0</w:t>
      </w:r>
    </w:p>
    <w:p w14:paraId="05E15447" w14:textId="77777777" w:rsidR="00614E1B" w:rsidRDefault="00614E1B" w:rsidP="00614E1B">
      <w:pPr>
        <w:numPr>
          <w:ilvl w:val="0"/>
          <w:numId w:val="252"/>
        </w:numPr>
        <w:overflowPunct w:val="0"/>
        <w:autoSpaceDE w:val="0"/>
        <w:autoSpaceDN w:val="0"/>
        <w:adjustRightInd w:val="0"/>
        <w:spacing w:after="0"/>
        <w:textAlignment w:val="baseline"/>
      </w:pPr>
      <w:r>
        <w:t>Run this independently for each eye buffer</w:t>
      </w:r>
    </w:p>
    <w:p w14:paraId="46F33B83" w14:textId="6EB15189" w:rsidR="00614E1B" w:rsidRDefault="00614E1B" w:rsidP="004D09F8">
      <w:pPr>
        <w:rPr>
          <w:lang w:val="en-US"/>
        </w:rPr>
      </w:pPr>
    </w:p>
    <w:p w14:paraId="573DA904" w14:textId="77777777" w:rsidR="00690993" w:rsidRDefault="00690993" w:rsidP="00690993">
      <w:pPr>
        <w:pStyle w:val="Heading3"/>
      </w:pPr>
      <w:bookmarkStart w:id="76" w:name="_Toc63856249"/>
      <w:r>
        <w:t>7.2.7</w:t>
      </w:r>
      <w:r>
        <w:tab/>
        <w:t>Video Decoding and Reconstruction</w:t>
      </w:r>
      <w:bookmarkEnd w:id="76"/>
    </w:p>
    <w:p w14:paraId="7389D9D3" w14:textId="77777777" w:rsidR="00690993" w:rsidRDefault="00690993" w:rsidP="00690993">
      <w:pPr>
        <w:pStyle w:val="Heading4"/>
        <w:ind w:left="0" w:firstLine="0"/>
      </w:pPr>
      <w:r>
        <w:t>7.2.7.1</w:t>
      </w:r>
      <w:r>
        <w:tab/>
        <w:t>Overview</w:t>
      </w:r>
    </w:p>
    <w:p w14:paraId="0A76743C" w14:textId="77777777" w:rsidR="00690993" w:rsidRPr="00C45C34" w:rsidRDefault="00690993" w:rsidP="00690993">
      <w:pPr>
        <w:rPr>
          <w:lang w:val="en-US"/>
        </w:rPr>
      </w:pPr>
      <w:r>
        <w:rPr>
          <w:lang w:val="en-US"/>
        </w:rPr>
        <w:t>Video decoding and reconstruction primarily addresses to identify areas of the image that are correct and those that are damaged. It also includes the encoding quality of correctly received images.</w:t>
      </w:r>
    </w:p>
    <w:p w14:paraId="7D55C995" w14:textId="77777777" w:rsidR="00690993" w:rsidRPr="00A04854" w:rsidRDefault="00690993" w:rsidP="00690993">
      <w:r>
        <w:rPr>
          <w:lang w:val="en-US"/>
        </w:rPr>
        <w:t xml:space="preserve">The reconstruction quality evaluation is based on two aspects, namely the encoding quality and the quality degradation due to lost and late packets. This evaluation is shown in </w:t>
      </w:r>
      <w:r>
        <w:rPr>
          <w:lang w:val="en-US"/>
        </w:rPr>
        <w:fldChar w:fldCharType="begin"/>
      </w:r>
      <w:r>
        <w:rPr>
          <w:lang w:val="en-US"/>
        </w:rPr>
        <w:instrText xml:space="preserve"> REF _Ref59446497 \h </w:instrText>
      </w:r>
      <w:r>
        <w:rPr>
          <w:lang w:val="en-US"/>
        </w:rPr>
      </w:r>
      <w:r>
        <w:rPr>
          <w:lang w:val="en-US"/>
        </w:rPr>
        <w:fldChar w:fldCharType="separate"/>
      </w:r>
      <w:r>
        <w:t xml:space="preserve">Figure </w:t>
      </w:r>
      <w:r>
        <w:rPr>
          <w:noProof/>
        </w:rPr>
        <w:t>15</w:t>
      </w:r>
      <w:r w:rsidDel="00377B3C">
        <w:rPr>
          <w:noProof/>
        </w:rPr>
        <w:t>20</w:t>
      </w:r>
      <w:r>
        <w:rPr>
          <w:lang w:val="en-US"/>
        </w:rPr>
        <w:fldChar w:fldCharType="end"/>
      </w:r>
      <w:r>
        <w:rPr>
          <w:lang w:val="en-US"/>
        </w:rPr>
        <w:t>.</w:t>
      </w:r>
    </w:p>
    <w:p w14:paraId="5F234446" w14:textId="6FFD4E4A" w:rsidR="00690993" w:rsidRPr="00CA279F" w:rsidRDefault="00690993" w:rsidP="00690993">
      <w:pPr>
        <w:ind w:left="720"/>
        <w:rPr>
          <w:lang w:val="en-US"/>
        </w:rPr>
      </w:pPr>
      <w:r>
        <w:rPr>
          <w:noProof/>
          <w:lang w:val="en-US"/>
        </w:rPr>
        <mc:AlternateContent>
          <mc:Choice Requires="wpg">
            <w:drawing>
              <wp:inline distT="0" distB="0" distL="0" distR="0" wp14:anchorId="4A7A1FDE" wp14:editId="51FCF2D9">
                <wp:extent cx="4456430" cy="3855085"/>
                <wp:effectExtent l="0" t="0" r="1270" b="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56430" cy="3855085"/>
                          <a:chOff x="1138" y="5865"/>
                          <a:chExt cx="7018" cy="6071"/>
                        </a:xfrm>
                      </wpg:grpSpPr>
                      <pic:pic xmlns:pic="http://schemas.openxmlformats.org/drawingml/2006/picture">
                        <pic:nvPicPr>
                          <pic:cNvPr id="15"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138" y="5865"/>
                            <a:ext cx="7018" cy="5525"/>
                          </a:xfrm>
                          <a:prstGeom prst="rect">
                            <a:avLst/>
                          </a:prstGeom>
                          <a:noFill/>
                          <a:extLst>
                            <a:ext uri="{909E8E84-426E-40DD-AFC4-6F175D3DCCD1}">
                              <a14:hiddenFill xmlns:a14="http://schemas.microsoft.com/office/drawing/2010/main">
                                <a:solidFill>
                                  <a:srgbClr val="FFFFFF"/>
                                </a:solidFill>
                              </a14:hiddenFill>
                            </a:ext>
                          </a:extLst>
                        </pic:spPr>
                      </pic:pic>
                      <wps:wsp>
                        <wps:cNvPr id="16" name="Text Box 15"/>
                        <wps:cNvSpPr txBox="1">
                          <a:spLocks noChangeArrowheads="1"/>
                        </wps:cNvSpPr>
                        <wps:spPr bwMode="auto">
                          <a:xfrm>
                            <a:off x="1138" y="11480"/>
                            <a:ext cx="7018"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D5A52E" w14:textId="77777777" w:rsidR="00690993" w:rsidRPr="00015128" w:rsidRDefault="00690993" w:rsidP="00690993">
                              <w:pPr>
                                <w:pStyle w:val="List2"/>
                                <w:rPr>
                                  <w:rFonts w:ascii="Arial" w:eastAsia="SimSun" w:hAnsi="Arial"/>
                                </w:rPr>
                              </w:pPr>
                              <w:bookmarkStart w:id="77" w:name="_Ref59446497"/>
                              <w:r>
                                <w:t xml:space="preserve">Figure </w:t>
                              </w:r>
                              <w:fldSimple w:instr=" SEQ Figure \* ARABIC ">
                                <w:r>
                                  <w:rPr>
                                    <w:noProof/>
                                  </w:rPr>
                                  <w:t>15</w:t>
                                </w:r>
                              </w:fldSimple>
                              <w:bookmarkEnd w:id="77"/>
                              <w:r>
                                <w:t xml:space="preserve"> Video Decoding Model</w:t>
                              </w:r>
                            </w:p>
                          </w:txbxContent>
                        </wps:txbx>
                        <wps:bodyPr rot="0" vert="horz" wrap="square" lIns="0" tIns="0" rIns="0" bIns="0" anchor="t" anchorCtr="0" upright="1">
                          <a:spAutoFit/>
                        </wps:bodyPr>
                      </wps:wsp>
                    </wpg:wgp>
                  </a:graphicData>
                </a:graphic>
              </wp:inline>
            </w:drawing>
          </mc:Choice>
          <mc:Fallback>
            <w:pict>
              <v:group w14:anchorId="4A7A1FDE" id="Group 14" o:spid="_x0000_s1028" style="width:350.9pt;height:303.55pt;mso-position-horizontal-relative:char;mso-position-vertical-relative:line" coordorigin="1138,5865" coordsize="7018,60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">
                <v:shape id="Picture 14" o:spid="_x0000_s1029" type="#_x0000_t75" style="position:absolute;left:1138;top:5865;width:7018;height:5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">
                  <v:imagedata r:id="rId35" o:title=""/>
                </v:shape>
                <v:shape id="Text Box 15" o:spid="_x0000_s1030" type="#_x0000_t202" style="position:absolute;left:1138;top:11480;width:7018;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" stroked="f">
                  <v:textbox style="mso-fit-shape-to-text:t" inset="0,0,0,0">
                    <w:txbxContent>
                      <w:p w14:paraId="00D5A52E" w14:textId="77777777" w:rsidR="00690993" w:rsidRPr="00015128" w:rsidRDefault="00690993" w:rsidP="00690993">
                        <w:pPr>
                          <w:pStyle w:val="List2"/>
                          <w:rPr>
                            <w:rFonts w:ascii="Arial" w:eastAsia="SimSun" w:hAnsi="Arial"/>
                          </w:rPr>
                        </w:pPr>
                        <w:bookmarkStart w:id="78" w:name="_Ref59446497"/>
                        <w:r>
                          <w:t xml:space="preserve">Figure </w:t>
                        </w:r>
                        <w:fldSimple w:instr=" SEQ Figure \* ARABIC ">
                          <w:r>
                            <w:rPr>
                              <w:noProof/>
                            </w:rPr>
                            <w:t>15</w:t>
                          </w:r>
                        </w:fldSimple>
                        <w:bookmarkEnd w:id="78"/>
                        <w:r>
                          <w:t xml:space="preserve"> Video Decoding Model</w:t>
                        </w:r>
                      </w:p>
                    </w:txbxContent>
                  </v:textbox>
                </v:shape>
                <w10:anchorlock/>
              </v:group>
            </w:pict>
          </mc:Fallback>
        </mc:AlternateContent>
      </w:r>
    </w:p>
    <w:p w14:paraId="66FF280A" w14:textId="77777777" w:rsidR="00690993" w:rsidRDefault="00690993" w:rsidP="00690993">
      <w:pPr>
        <w:rPr>
          <w:lang w:val="en-US"/>
        </w:rPr>
      </w:pPr>
      <w:r>
        <w:rPr>
          <w:lang w:val="en-US"/>
        </w:rPr>
        <w:t>Video decoding is based on input from S’-Trace and S-Trace, resulting in V’-Trace.</w:t>
      </w:r>
    </w:p>
    <w:p w14:paraId="65AFF613" w14:textId="77777777" w:rsidR="00690993" w:rsidRDefault="00690993" w:rsidP="00690993">
      <w:pPr>
        <w:rPr>
          <w:lang w:val="en-US"/>
        </w:rPr>
      </w:pPr>
      <w:r>
        <w:rPr>
          <w:lang w:val="en-US"/>
        </w:rPr>
        <w:lastRenderedPageBreak/>
        <w:t>The following simulation is proposed for identifying damaged CUs:</w:t>
      </w:r>
    </w:p>
    <w:p w14:paraId="2A802D11" w14:textId="77777777" w:rsidR="00690993" w:rsidRPr="00EE3E10" w:rsidRDefault="00690993" w:rsidP="00690993">
      <w:pPr>
        <w:numPr>
          <w:ilvl w:val="0"/>
          <w:numId w:val="258"/>
        </w:numPr>
        <w:overflowPunct w:val="0"/>
        <w:autoSpaceDE w:val="0"/>
        <w:autoSpaceDN w:val="0"/>
        <w:adjustRightInd w:val="0"/>
        <w:textAlignment w:val="baseline"/>
        <w:rPr>
          <w:lang w:val="en-US"/>
        </w:rPr>
      </w:pPr>
      <w:r w:rsidRPr="00EE3E10">
        <w:rPr>
          <w:lang w:val="en-US"/>
        </w:rPr>
        <w:t xml:space="preserve">Keep a state for each </w:t>
      </w:r>
      <w:r>
        <w:rPr>
          <w:lang w:val="en-US"/>
        </w:rPr>
        <w:t>CU</w:t>
      </w:r>
    </w:p>
    <w:p w14:paraId="124DA9D0"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Damaged</w:t>
      </w:r>
    </w:p>
    <w:p w14:paraId="487852B9"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Correct</w:t>
      </w:r>
    </w:p>
    <w:p w14:paraId="4B0A6BF5" w14:textId="77777777" w:rsidR="00690993" w:rsidRPr="00EE3E10" w:rsidRDefault="00690993" w:rsidP="00690993">
      <w:pPr>
        <w:numPr>
          <w:ilvl w:val="0"/>
          <w:numId w:val="258"/>
        </w:numPr>
        <w:overflowPunct w:val="0"/>
        <w:autoSpaceDE w:val="0"/>
        <w:autoSpaceDN w:val="0"/>
        <w:adjustRightInd w:val="0"/>
        <w:textAlignment w:val="baseline"/>
        <w:rPr>
          <w:lang w:val="en-US"/>
        </w:rPr>
      </w:pPr>
      <w:r>
        <w:rPr>
          <w:lang w:val="en-US"/>
        </w:rPr>
        <w:t>CU</w:t>
      </w:r>
      <w:r w:rsidRPr="00EE3E10">
        <w:rPr>
          <w:lang w:val="en-US"/>
        </w:rPr>
        <w:t xml:space="preserve"> is damaged</w:t>
      </w:r>
    </w:p>
    <w:p w14:paraId="69DC6D4B"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If it is part of a slice that is lost for this transmission</w:t>
      </w:r>
    </w:p>
    <w:p w14:paraId="4859C78A"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 xml:space="preserve">If it is correctly received, but it predicts from a wrong </w:t>
      </w:r>
      <w:r>
        <w:rPr>
          <w:lang w:val="en-US"/>
        </w:rPr>
        <w:t>CU</w:t>
      </w:r>
    </w:p>
    <w:p w14:paraId="3748C530" w14:textId="77777777" w:rsidR="00690993" w:rsidRPr="00EE3E10" w:rsidRDefault="00690993" w:rsidP="00690993">
      <w:pPr>
        <w:numPr>
          <w:ilvl w:val="0"/>
          <w:numId w:val="258"/>
        </w:numPr>
        <w:overflowPunct w:val="0"/>
        <w:autoSpaceDE w:val="0"/>
        <w:autoSpaceDN w:val="0"/>
        <w:adjustRightInd w:val="0"/>
        <w:textAlignment w:val="baseline"/>
        <w:rPr>
          <w:lang w:val="en-US"/>
        </w:rPr>
      </w:pPr>
      <w:r>
        <w:rPr>
          <w:lang w:val="en-US"/>
        </w:rPr>
        <w:t>CU</w:t>
      </w:r>
      <w:r w:rsidRPr="00EE3E10">
        <w:rPr>
          <w:lang w:val="en-US"/>
        </w:rPr>
        <w:t xml:space="preserve"> is correct </w:t>
      </w:r>
    </w:p>
    <w:p w14:paraId="7DC183EC"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 xml:space="preserve">If it is received correctly and it predicts for a non-damaged </w:t>
      </w:r>
      <w:r>
        <w:rPr>
          <w:lang w:val="en-US"/>
        </w:rPr>
        <w:t>CU</w:t>
      </w:r>
    </w:p>
    <w:p w14:paraId="03EEEB80" w14:textId="77777777" w:rsidR="00690993" w:rsidRPr="00EE3E10" w:rsidRDefault="00690993" w:rsidP="00690993">
      <w:pPr>
        <w:numPr>
          <w:ilvl w:val="0"/>
          <w:numId w:val="258"/>
        </w:numPr>
        <w:overflowPunct w:val="0"/>
        <w:autoSpaceDE w:val="0"/>
        <w:autoSpaceDN w:val="0"/>
        <w:adjustRightInd w:val="0"/>
        <w:textAlignment w:val="baseline"/>
        <w:rPr>
          <w:lang w:val="en-US"/>
        </w:rPr>
      </w:pPr>
      <w:r w:rsidRPr="00EE3E10">
        <w:rPr>
          <w:lang w:val="en-US"/>
        </w:rPr>
        <w:t xml:space="preserve">Predicting from non-damaged </w:t>
      </w:r>
      <w:r>
        <w:rPr>
          <w:lang w:val="en-US"/>
        </w:rPr>
        <w:t>CU</w:t>
      </w:r>
      <w:r w:rsidRPr="00EE3E10">
        <w:rPr>
          <w:lang w:val="en-US"/>
        </w:rPr>
        <w:t xml:space="preserve"> means</w:t>
      </w:r>
    </w:p>
    <w:p w14:paraId="7FCD3D3A"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Spatial prediction is correct</w:t>
      </w:r>
    </w:p>
    <w:p w14:paraId="7FB2CEF4"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Temporal prediction is correct</w:t>
      </w:r>
    </w:p>
    <w:p w14:paraId="09BA74A2" w14:textId="77777777" w:rsidR="00690993" w:rsidRDefault="00690993" w:rsidP="00690993">
      <w:pPr>
        <w:numPr>
          <w:ilvl w:val="0"/>
          <w:numId w:val="258"/>
        </w:numPr>
        <w:overflowPunct w:val="0"/>
        <w:autoSpaceDE w:val="0"/>
        <w:autoSpaceDN w:val="0"/>
        <w:adjustRightInd w:val="0"/>
        <w:textAlignment w:val="baseline"/>
        <w:rPr>
          <w:lang w:val="en-US"/>
        </w:rPr>
      </w:pPr>
      <w:r w:rsidRPr="00EE3E10">
        <w:rPr>
          <w:lang w:val="en-US"/>
        </w:rPr>
        <w:t xml:space="preserve">Recovering </w:t>
      </w:r>
      <w:r>
        <w:rPr>
          <w:lang w:val="en-US"/>
        </w:rPr>
        <w:t>CU</w:t>
      </w:r>
      <w:r w:rsidRPr="00EE3E10">
        <w:rPr>
          <w:lang w:val="en-US"/>
        </w:rPr>
        <w:t xml:space="preserve"> done by Intra Refresh and predicting from correct </w:t>
      </w:r>
      <w:r>
        <w:rPr>
          <w:lang w:val="en-US"/>
        </w:rPr>
        <w:t>CUs</w:t>
      </w:r>
      <w:r w:rsidRPr="00EE3E10">
        <w:rPr>
          <w:lang w:val="en-US"/>
        </w:rPr>
        <w:t xml:space="preserve"> again.</w:t>
      </w:r>
    </w:p>
    <w:p w14:paraId="5119266B" w14:textId="77777777" w:rsidR="00690993" w:rsidRDefault="00690993" w:rsidP="00690993">
      <w:pPr>
        <w:rPr>
          <w:lang w:val="en-US"/>
        </w:rPr>
      </w:pPr>
      <w:r>
        <w:rPr>
          <w:lang w:val="en-US"/>
        </w:rPr>
        <w:t>Detailed modelling is provided in clause 7.2.7.3.</w:t>
      </w:r>
    </w:p>
    <w:p w14:paraId="4CE3C038" w14:textId="77777777" w:rsidR="00690993" w:rsidRDefault="00690993" w:rsidP="00690993">
      <w:pPr>
        <w:pStyle w:val="Heading4"/>
        <w:ind w:left="0" w:firstLine="0"/>
      </w:pPr>
      <w:r>
        <w:t>7.2.7.2</w:t>
      </w:r>
      <w:r>
        <w:tab/>
        <w:t>Configuration</w:t>
      </w:r>
    </w:p>
    <w:p w14:paraId="58520D04" w14:textId="77777777" w:rsidR="00690993" w:rsidRPr="00C45C34" w:rsidRDefault="00690993" w:rsidP="00690993">
      <w:pPr>
        <w:rPr>
          <w:lang w:val="en-US"/>
        </w:rPr>
      </w:pPr>
      <w:r>
        <w:rPr>
          <w:lang w:val="en-US"/>
        </w:rPr>
        <w:t>No configuration is applied, but the input parameters are the S and S’-Trace.</w:t>
      </w:r>
    </w:p>
    <w:p w14:paraId="5ECA4923" w14:textId="77777777" w:rsidR="00690993" w:rsidRDefault="00690993" w:rsidP="00690993">
      <w:pPr>
        <w:pStyle w:val="Heading4"/>
      </w:pPr>
      <w:r>
        <w:t>7.2.7.3</w:t>
      </w:r>
      <w:r>
        <w:tab/>
        <w:t>Modelling</w:t>
      </w:r>
    </w:p>
    <w:p w14:paraId="1164B921" w14:textId="77777777" w:rsidR="00690993" w:rsidRDefault="00690993" w:rsidP="00690993">
      <w:pPr>
        <w:rPr>
          <w:lang w:val="en-US"/>
        </w:rPr>
      </w:pPr>
      <w:r>
        <w:rPr>
          <w:lang w:val="en-US"/>
        </w:rPr>
        <w:t>Input information</w:t>
      </w:r>
    </w:p>
    <w:p w14:paraId="601EF2AA" w14:textId="77777777" w:rsidR="00690993" w:rsidRDefault="00690993" w:rsidP="00690993">
      <w:pPr>
        <w:numPr>
          <w:ilvl w:val="0"/>
          <w:numId w:val="318"/>
        </w:numPr>
        <w:overflowPunct w:val="0"/>
        <w:autoSpaceDE w:val="0"/>
        <w:autoSpaceDN w:val="0"/>
        <w:adjustRightInd w:val="0"/>
        <w:textAlignment w:val="baseline"/>
        <w:rPr>
          <w:lang w:val="en-US"/>
        </w:rPr>
      </w:pPr>
      <w:r>
        <w:rPr>
          <w:lang w:val="en-US"/>
        </w:rPr>
        <w:t>S-Trace</w:t>
      </w:r>
    </w:p>
    <w:p w14:paraId="1E504F22" w14:textId="77777777" w:rsidR="00690993" w:rsidRPr="003B7BA6" w:rsidRDefault="00690993" w:rsidP="00690993">
      <w:pPr>
        <w:pStyle w:val="ListParagraph"/>
        <w:widowControl/>
        <w:numPr>
          <w:ilvl w:val="1"/>
          <w:numId w:val="318"/>
        </w:numPr>
        <w:overflowPunct w:val="0"/>
        <w:autoSpaceDE w:val="0"/>
        <w:autoSpaceDN w:val="0"/>
        <w:adjustRightInd w:val="0"/>
        <w:spacing w:after="0" w:line="240" w:lineRule="auto"/>
        <w:textAlignment w:val="baseline"/>
        <w:rPr>
          <w:sz w:val="20"/>
        </w:rPr>
      </w:pPr>
      <w:r>
        <w:rPr>
          <w:sz w:val="20"/>
        </w:rPr>
        <w:t>Slice index</w:t>
      </w:r>
    </w:p>
    <w:p w14:paraId="09F889FF" w14:textId="77777777" w:rsidR="00690993" w:rsidRDefault="00690993" w:rsidP="00690993">
      <w:pPr>
        <w:pStyle w:val="ListParagraph"/>
        <w:widowControl/>
        <w:numPr>
          <w:ilvl w:val="1"/>
          <w:numId w:val="318"/>
        </w:numPr>
        <w:overflowPunct w:val="0"/>
        <w:autoSpaceDE w:val="0"/>
        <w:autoSpaceDN w:val="0"/>
        <w:adjustRightInd w:val="0"/>
        <w:spacing w:after="0" w:line="240" w:lineRule="auto"/>
        <w:textAlignment w:val="baseline"/>
        <w:rPr>
          <w:sz w:val="20"/>
        </w:rPr>
      </w:pPr>
      <w:r>
        <w:rPr>
          <w:sz w:val="20"/>
        </w:rPr>
        <w:t>Slice metadata for reconstruction</w:t>
      </w:r>
    </w:p>
    <w:p w14:paraId="1ED2A96C" w14:textId="77777777" w:rsidR="00690993" w:rsidRDefault="00690993" w:rsidP="00690993">
      <w:pPr>
        <w:pStyle w:val="ListParagraph"/>
        <w:widowControl/>
        <w:numPr>
          <w:ilvl w:val="2"/>
          <w:numId w:val="318"/>
        </w:numPr>
        <w:overflowPunct w:val="0"/>
        <w:autoSpaceDE w:val="0"/>
        <w:autoSpaceDN w:val="0"/>
        <w:adjustRightInd w:val="0"/>
        <w:spacing w:after="0" w:line="240" w:lineRule="auto"/>
        <w:textAlignment w:val="baseline"/>
        <w:rPr>
          <w:sz w:val="20"/>
        </w:rPr>
      </w:pPr>
      <w:r>
        <w:rPr>
          <w:sz w:val="20"/>
        </w:rPr>
        <w:t>For every CU</w:t>
      </w:r>
    </w:p>
    <w:p w14:paraId="12BA470A" w14:textId="77777777" w:rsidR="00690993" w:rsidRDefault="00690993" w:rsidP="00690993">
      <w:pPr>
        <w:pStyle w:val="ListParagraph"/>
        <w:widowControl/>
        <w:numPr>
          <w:ilvl w:val="3"/>
          <w:numId w:val="318"/>
        </w:numPr>
        <w:overflowPunct w:val="0"/>
        <w:autoSpaceDE w:val="0"/>
        <w:autoSpaceDN w:val="0"/>
        <w:adjustRightInd w:val="0"/>
        <w:spacing w:after="0" w:line="240" w:lineRule="auto"/>
        <w:textAlignment w:val="baseline"/>
        <w:rPr>
          <w:sz w:val="20"/>
        </w:rPr>
      </w:pPr>
      <w:r>
        <w:rPr>
          <w:sz w:val="20"/>
        </w:rPr>
        <w:t>Size</w:t>
      </w:r>
    </w:p>
    <w:p w14:paraId="0F4403F5" w14:textId="77777777" w:rsidR="00690993" w:rsidRDefault="00690993" w:rsidP="00690993">
      <w:pPr>
        <w:pStyle w:val="ListParagraph"/>
        <w:widowControl/>
        <w:numPr>
          <w:ilvl w:val="3"/>
          <w:numId w:val="318"/>
        </w:numPr>
        <w:overflowPunct w:val="0"/>
        <w:autoSpaceDE w:val="0"/>
        <w:autoSpaceDN w:val="0"/>
        <w:adjustRightInd w:val="0"/>
        <w:spacing w:after="0" w:line="240" w:lineRule="auto"/>
        <w:textAlignment w:val="baseline"/>
        <w:rPr>
          <w:sz w:val="20"/>
        </w:rPr>
      </w:pPr>
      <w:r>
        <w:rPr>
          <w:sz w:val="20"/>
        </w:rPr>
        <w:t>Mode</w:t>
      </w:r>
    </w:p>
    <w:p w14:paraId="3F587FC2" w14:textId="77777777" w:rsidR="00690993" w:rsidRDefault="00690993" w:rsidP="00690993">
      <w:pPr>
        <w:pStyle w:val="ListParagraph"/>
        <w:widowControl/>
        <w:numPr>
          <w:ilvl w:val="3"/>
          <w:numId w:val="318"/>
        </w:numPr>
        <w:overflowPunct w:val="0"/>
        <w:autoSpaceDE w:val="0"/>
        <w:autoSpaceDN w:val="0"/>
        <w:adjustRightInd w:val="0"/>
        <w:spacing w:after="0" w:line="240" w:lineRule="auto"/>
        <w:textAlignment w:val="baseline"/>
        <w:rPr>
          <w:sz w:val="20"/>
        </w:rPr>
      </w:pPr>
      <w:r>
        <w:rPr>
          <w:sz w:val="20"/>
        </w:rPr>
        <w:t>Reference</w:t>
      </w:r>
    </w:p>
    <w:p w14:paraId="412A0055" w14:textId="77777777" w:rsidR="00690993" w:rsidRDefault="00690993" w:rsidP="00690993">
      <w:pPr>
        <w:pStyle w:val="ListParagraph"/>
        <w:widowControl/>
        <w:numPr>
          <w:ilvl w:val="3"/>
          <w:numId w:val="318"/>
        </w:numPr>
        <w:overflowPunct w:val="0"/>
        <w:autoSpaceDE w:val="0"/>
        <w:autoSpaceDN w:val="0"/>
        <w:adjustRightInd w:val="0"/>
        <w:spacing w:after="0" w:line="240" w:lineRule="auto"/>
        <w:textAlignment w:val="baseline"/>
        <w:rPr>
          <w:sz w:val="20"/>
        </w:rPr>
      </w:pPr>
      <w:r w:rsidRPr="002D1453">
        <w:rPr>
          <w:sz w:val="20"/>
        </w:rPr>
        <w:t>Quality/QPnew</w:t>
      </w:r>
    </w:p>
    <w:p w14:paraId="035B81F8" w14:textId="77777777" w:rsidR="00690993" w:rsidRPr="00036DD8" w:rsidRDefault="00690993" w:rsidP="00690993">
      <w:pPr>
        <w:pStyle w:val="ListParagraph"/>
        <w:widowControl/>
        <w:numPr>
          <w:ilvl w:val="3"/>
          <w:numId w:val="318"/>
        </w:numPr>
        <w:overflowPunct w:val="0"/>
        <w:autoSpaceDE w:val="0"/>
        <w:autoSpaceDN w:val="0"/>
        <w:adjustRightInd w:val="0"/>
        <w:spacing w:after="0" w:line="240" w:lineRule="auto"/>
        <w:textAlignment w:val="baseline"/>
        <w:rPr>
          <w:sz w:val="20"/>
        </w:rPr>
      </w:pPr>
      <w:r w:rsidRPr="00036DD8">
        <w:rPr>
          <w:sz w:val="20"/>
        </w:rPr>
        <w:t>PSNR/PSNRnew</w:t>
      </w:r>
    </w:p>
    <w:p w14:paraId="6895A656" w14:textId="77777777" w:rsidR="00690993" w:rsidRDefault="00690993" w:rsidP="00690993">
      <w:pPr>
        <w:numPr>
          <w:ilvl w:val="0"/>
          <w:numId w:val="318"/>
        </w:numPr>
        <w:overflowPunct w:val="0"/>
        <w:autoSpaceDE w:val="0"/>
        <w:autoSpaceDN w:val="0"/>
        <w:adjustRightInd w:val="0"/>
        <w:textAlignment w:val="baseline"/>
      </w:pPr>
      <w:r>
        <w:t>S’-Trace</w:t>
      </w:r>
    </w:p>
    <w:p w14:paraId="501B27A1" w14:textId="77777777" w:rsidR="00690993" w:rsidRDefault="00690993" w:rsidP="00690993">
      <w:pPr>
        <w:pStyle w:val="ListParagraph"/>
        <w:widowControl/>
        <w:numPr>
          <w:ilvl w:val="1"/>
          <w:numId w:val="318"/>
        </w:numPr>
        <w:overflowPunct w:val="0"/>
        <w:autoSpaceDE w:val="0"/>
        <w:autoSpaceDN w:val="0"/>
        <w:adjustRightInd w:val="0"/>
        <w:spacing w:after="0" w:line="240" w:lineRule="auto"/>
        <w:textAlignment w:val="baseline"/>
        <w:rPr>
          <w:sz w:val="20"/>
        </w:rPr>
      </w:pPr>
      <w:r>
        <w:rPr>
          <w:sz w:val="20"/>
        </w:rPr>
        <w:t>Slice index</w:t>
      </w:r>
    </w:p>
    <w:p w14:paraId="3CCC2507" w14:textId="77777777" w:rsidR="00690993" w:rsidRDefault="00690993" w:rsidP="00690993">
      <w:pPr>
        <w:pStyle w:val="ListParagraph"/>
        <w:widowControl/>
        <w:numPr>
          <w:ilvl w:val="1"/>
          <w:numId w:val="318"/>
        </w:numPr>
        <w:overflowPunct w:val="0"/>
        <w:autoSpaceDE w:val="0"/>
        <w:autoSpaceDN w:val="0"/>
        <w:adjustRightInd w:val="0"/>
        <w:spacing w:after="0" w:line="240" w:lineRule="auto"/>
        <w:textAlignment w:val="baseline"/>
        <w:rPr>
          <w:sz w:val="20"/>
        </w:rPr>
      </w:pPr>
      <w:r>
        <w:rPr>
          <w:sz w:val="20"/>
        </w:rPr>
        <w:t>Slice availability time</w:t>
      </w:r>
    </w:p>
    <w:p w14:paraId="7EB559B4" w14:textId="77777777" w:rsidR="00690993" w:rsidRPr="00C45C34" w:rsidRDefault="00690993" w:rsidP="00690993">
      <w:pPr>
        <w:pStyle w:val="ListParagraph"/>
        <w:widowControl/>
        <w:numPr>
          <w:ilvl w:val="1"/>
          <w:numId w:val="318"/>
        </w:numPr>
        <w:overflowPunct w:val="0"/>
        <w:autoSpaceDE w:val="0"/>
        <w:autoSpaceDN w:val="0"/>
        <w:adjustRightInd w:val="0"/>
        <w:spacing w:after="0" w:line="240" w:lineRule="auto"/>
        <w:textAlignment w:val="baseline"/>
        <w:rPr>
          <w:sz w:val="20"/>
        </w:rPr>
      </w:pPr>
      <w:r>
        <w:rPr>
          <w:sz w:val="20"/>
        </w:rPr>
        <w:t>Recovered slice position (0 =&gt; lost, in between, full)</w:t>
      </w:r>
    </w:p>
    <w:p w14:paraId="0E3F3845" w14:textId="77777777" w:rsidR="00690993" w:rsidRDefault="00690993" w:rsidP="00690993"/>
    <w:p w14:paraId="2A5E5582" w14:textId="77777777" w:rsidR="00690993" w:rsidRDefault="00690993" w:rsidP="00690993">
      <w:pPr>
        <w:pStyle w:val="ListParagraph"/>
        <w:overflowPunct w:val="0"/>
        <w:autoSpaceDE w:val="0"/>
        <w:autoSpaceDN w:val="0"/>
        <w:adjustRightInd w:val="0"/>
        <w:ind w:left="0"/>
        <w:textAlignment w:val="baseline"/>
      </w:pPr>
      <w:r>
        <w:t>Run the following algorithm:</w:t>
      </w:r>
    </w:p>
    <w:p w14:paraId="000316AD" w14:textId="77777777" w:rsidR="00690993" w:rsidRDefault="00690993" w:rsidP="00690993">
      <w:pPr>
        <w:numPr>
          <w:ilvl w:val="0"/>
          <w:numId w:val="252"/>
        </w:numPr>
        <w:overflowPunct w:val="0"/>
        <w:autoSpaceDE w:val="0"/>
        <w:autoSpaceDN w:val="0"/>
        <w:adjustRightInd w:val="0"/>
        <w:spacing w:after="0"/>
        <w:textAlignment w:val="baseline"/>
      </w:pPr>
      <w:r>
        <w:t>Input parameters.</w:t>
      </w:r>
    </w:p>
    <w:p w14:paraId="1189920A" w14:textId="77777777" w:rsidR="00690993" w:rsidRDefault="00690993" w:rsidP="00690993">
      <w:pPr>
        <w:numPr>
          <w:ilvl w:val="1"/>
          <w:numId w:val="252"/>
        </w:numPr>
        <w:overflowPunct w:val="0"/>
        <w:autoSpaceDE w:val="0"/>
        <w:autoSpaceDN w:val="0"/>
        <w:adjustRightInd w:val="0"/>
        <w:spacing w:after="0"/>
        <w:textAlignment w:val="baseline"/>
      </w:pPr>
      <w:r>
        <w:t>Parameters of source</w:t>
      </w:r>
    </w:p>
    <w:p w14:paraId="65B43D08" w14:textId="77777777" w:rsidR="00690993" w:rsidRDefault="00690993" w:rsidP="00690993">
      <w:pPr>
        <w:numPr>
          <w:ilvl w:val="2"/>
          <w:numId w:val="252"/>
        </w:numPr>
        <w:overflowPunct w:val="0"/>
        <w:autoSpaceDE w:val="0"/>
        <w:autoSpaceDN w:val="0"/>
        <w:adjustRightInd w:val="0"/>
        <w:spacing w:after="0"/>
        <w:textAlignment w:val="baseline"/>
      </w:pPr>
      <w:r>
        <w:t>Resolution</w:t>
      </w:r>
    </w:p>
    <w:p w14:paraId="4E965ACC" w14:textId="77777777" w:rsidR="00690993" w:rsidRDefault="00690993" w:rsidP="00690993">
      <w:pPr>
        <w:numPr>
          <w:ilvl w:val="2"/>
          <w:numId w:val="252"/>
        </w:numPr>
        <w:overflowPunct w:val="0"/>
        <w:autoSpaceDE w:val="0"/>
        <w:autoSpaceDN w:val="0"/>
        <w:adjustRightInd w:val="0"/>
        <w:spacing w:after="0"/>
        <w:textAlignment w:val="baseline"/>
      </w:pPr>
      <w:r>
        <w:t>reference frames</w:t>
      </w:r>
    </w:p>
    <w:p w14:paraId="79262211" w14:textId="77777777" w:rsidR="00690993" w:rsidRDefault="00690993" w:rsidP="00690993">
      <w:pPr>
        <w:numPr>
          <w:ilvl w:val="1"/>
          <w:numId w:val="252"/>
        </w:numPr>
        <w:overflowPunct w:val="0"/>
        <w:autoSpaceDE w:val="0"/>
        <w:autoSpaceDN w:val="0"/>
        <w:adjustRightInd w:val="0"/>
        <w:spacing w:after="0"/>
        <w:textAlignment w:val="baseline"/>
      </w:pPr>
      <w:r>
        <w:t>S’-Trace</w:t>
      </w:r>
    </w:p>
    <w:p w14:paraId="46F5DDD6" w14:textId="77777777" w:rsidR="00690993" w:rsidRDefault="00690993" w:rsidP="00690993">
      <w:pPr>
        <w:numPr>
          <w:ilvl w:val="0"/>
          <w:numId w:val="252"/>
        </w:numPr>
        <w:overflowPunct w:val="0"/>
        <w:autoSpaceDE w:val="0"/>
        <w:autoSpaceDN w:val="0"/>
        <w:adjustRightInd w:val="0"/>
        <w:spacing w:after="0"/>
        <w:textAlignment w:val="baseline"/>
      </w:pPr>
      <w:r>
        <w:t xml:space="preserve">Create a map of slices, CU maps (64 x 64) and reference frames </w:t>
      </w:r>
    </w:p>
    <w:p w14:paraId="614C37BA" w14:textId="77777777" w:rsidR="00690993" w:rsidRDefault="00690993" w:rsidP="00690993">
      <w:pPr>
        <w:numPr>
          <w:ilvl w:val="1"/>
          <w:numId w:val="252"/>
        </w:numPr>
        <w:overflowPunct w:val="0"/>
        <w:autoSpaceDE w:val="0"/>
        <w:autoSpaceDN w:val="0"/>
        <w:adjustRightInd w:val="0"/>
        <w:spacing w:after="0"/>
        <w:textAlignment w:val="baseline"/>
      </w:pPr>
      <w:r>
        <w:t>Example: 2048 x 2048, 8 slices, 3 reference frames</w:t>
      </w:r>
    </w:p>
    <w:p w14:paraId="4402C45E" w14:textId="77777777" w:rsidR="00690993" w:rsidRDefault="00690993" w:rsidP="00690993">
      <w:pPr>
        <w:numPr>
          <w:ilvl w:val="2"/>
          <w:numId w:val="252"/>
        </w:numPr>
        <w:overflowPunct w:val="0"/>
        <w:autoSpaceDE w:val="0"/>
        <w:autoSpaceDN w:val="0"/>
        <w:adjustRightInd w:val="0"/>
        <w:spacing w:after="0"/>
        <w:textAlignment w:val="baseline"/>
      </w:pPr>
      <w:r>
        <w:t>Addresses for 2048 / (8 * 64) = 4 rows with 32 CUs for 8 slices in 3 frames maintained.</w:t>
      </w:r>
    </w:p>
    <w:p w14:paraId="39343645" w14:textId="77777777" w:rsidR="00690993" w:rsidRDefault="00690993" w:rsidP="00690993">
      <w:pPr>
        <w:numPr>
          <w:ilvl w:val="2"/>
          <w:numId w:val="252"/>
        </w:numPr>
        <w:overflowPunct w:val="0"/>
        <w:autoSpaceDE w:val="0"/>
        <w:autoSpaceDN w:val="0"/>
        <w:adjustRightInd w:val="0"/>
        <w:spacing w:after="0"/>
        <w:textAlignment w:val="baseline"/>
      </w:pPr>
      <w:r>
        <w:t>For each CU of each frame, store mode:</w:t>
      </w:r>
    </w:p>
    <w:p w14:paraId="2312D307" w14:textId="77777777" w:rsidR="00690993" w:rsidRDefault="00690993" w:rsidP="00690993">
      <w:pPr>
        <w:numPr>
          <w:ilvl w:val="3"/>
          <w:numId w:val="252"/>
        </w:numPr>
        <w:overflowPunct w:val="0"/>
        <w:autoSpaceDE w:val="0"/>
        <w:autoSpaceDN w:val="0"/>
        <w:adjustRightInd w:val="0"/>
        <w:spacing w:after="0"/>
        <w:textAlignment w:val="baseline"/>
      </w:pPr>
      <w:r>
        <w:t>Correct</w:t>
      </w:r>
    </w:p>
    <w:p w14:paraId="243684D8" w14:textId="77777777" w:rsidR="00690993" w:rsidRDefault="00690993" w:rsidP="00690993">
      <w:pPr>
        <w:numPr>
          <w:ilvl w:val="3"/>
          <w:numId w:val="252"/>
        </w:numPr>
        <w:overflowPunct w:val="0"/>
        <w:autoSpaceDE w:val="0"/>
        <w:autoSpaceDN w:val="0"/>
        <w:adjustRightInd w:val="0"/>
        <w:spacing w:after="0"/>
        <w:textAlignment w:val="baseline"/>
      </w:pPr>
      <w:r>
        <w:lastRenderedPageBreak/>
        <w:t>Damaged</w:t>
      </w:r>
    </w:p>
    <w:p w14:paraId="5A930904" w14:textId="77777777" w:rsidR="00690993" w:rsidRDefault="00690993" w:rsidP="00690993">
      <w:pPr>
        <w:numPr>
          <w:ilvl w:val="3"/>
          <w:numId w:val="252"/>
        </w:numPr>
        <w:overflowPunct w:val="0"/>
        <w:autoSpaceDE w:val="0"/>
        <w:autoSpaceDN w:val="0"/>
        <w:adjustRightInd w:val="0"/>
        <w:spacing w:after="0"/>
        <w:textAlignment w:val="baseline"/>
      </w:pPr>
      <w:r>
        <w:t>Unavailable</w:t>
      </w:r>
    </w:p>
    <w:p w14:paraId="55CDC148" w14:textId="77777777" w:rsidR="00690993" w:rsidRDefault="00690993" w:rsidP="00690993">
      <w:pPr>
        <w:numPr>
          <w:ilvl w:val="2"/>
          <w:numId w:val="252"/>
        </w:numPr>
        <w:overflowPunct w:val="0"/>
        <w:autoSpaceDE w:val="0"/>
        <w:autoSpaceDN w:val="0"/>
        <w:adjustRightInd w:val="0"/>
        <w:spacing w:after="0"/>
        <w:textAlignment w:val="baseline"/>
      </w:pPr>
      <w:r>
        <w:t>Initialize all CUs as unavailable</w:t>
      </w:r>
    </w:p>
    <w:p w14:paraId="517CD766" w14:textId="77777777" w:rsidR="00690993" w:rsidRPr="00E93438" w:rsidRDefault="00690993" w:rsidP="00690993">
      <w:pPr>
        <w:numPr>
          <w:ilvl w:val="0"/>
          <w:numId w:val="252"/>
        </w:numPr>
        <w:overflowPunct w:val="0"/>
        <w:autoSpaceDE w:val="0"/>
        <w:autoSpaceDN w:val="0"/>
        <w:adjustRightInd w:val="0"/>
        <w:spacing w:after="0"/>
        <w:textAlignment w:val="baseline"/>
      </w:pPr>
      <w:r w:rsidRPr="00E93438">
        <w:t xml:space="preserve">For </w:t>
      </w:r>
      <w:r>
        <w:t>each</w:t>
      </w:r>
      <w:r w:rsidRPr="00E93438">
        <w:t xml:space="preserve"> </w:t>
      </w:r>
      <w:r>
        <w:t>frame i</w:t>
      </w:r>
      <w:r w:rsidRPr="00E93438">
        <w:t xml:space="preserve"> </w:t>
      </w:r>
    </w:p>
    <w:p w14:paraId="3D6041A4" w14:textId="77777777" w:rsidR="00690993" w:rsidRDefault="00690993" w:rsidP="00690993">
      <w:pPr>
        <w:numPr>
          <w:ilvl w:val="1"/>
          <w:numId w:val="252"/>
        </w:numPr>
        <w:overflowPunct w:val="0"/>
        <w:autoSpaceDE w:val="0"/>
        <w:autoSpaceDN w:val="0"/>
        <w:adjustRightInd w:val="0"/>
        <w:spacing w:after="0"/>
        <w:textAlignment w:val="baseline"/>
      </w:pPr>
      <w:r>
        <w:t>Get all slices from trace for the frame</w:t>
      </w:r>
    </w:p>
    <w:p w14:paraId="30C30566" w14:textId="77777777" w:rsidR="00690993" w:rsidRDefault="00690993" w:rsidP="00690993">
      <w:pPr>
        <w:numPr>
          <w:ilvl w:val="1"/>
          <w:numId w:val="252"/>
        </w:numPr>
        <w:overflowPunct w:val="0"/>
        <w:autoSpaceDE w:val="0"/>
        <w:autoSpaceDN w:val="0"/>
        <w:adjustRightInd w:val="0"/>
        <w:spacing w:after="0"/>
        <w:textAlignment w:val="baseline"/>
      </w:pPr>
      <w:r>
        <w:t>For all slices that are lost</w:t>
      </w:r>
    </w:p>
    <w:p w14:paraId="44B2E535" w14:textId="77777777" w:rsidR="00690993" w:rsidRDefault="00690993" w:rsidP="00690993">
      <w:pPr>
        <w:numPr>
          <w:ilvl w:val="2"/>
          <w:numId w:val="252"/>
        </w:numPr>
        <w:overflowPunct w:val="0"/>
        <w:autoSpaceDE w:val="0"/>
        <w:autoSpaceDN w:val="0"/>
        <w:adjustRightInd w:val="0"/>
        <w:spacing w:after="0"/>
        <w:textAlignment w:val="baseline"/>
      </w:pPr>
      <w:r>
        <w:t>Mark all CUs as unavailable</w:t>
      </w:r>
    </w:p>
    <w:p w14:paraId="1E100337" w14:textId="77777777" w:rsidR="00690993" w:rsidRDefault="00690993" w:rsidP="00690993">
      <w:pPr>
        <w:numPr>
          <w:ilvl w:val="2"/>
          <w:numId w:val="252"/>
        </w:numPr>
        <w:overflowPunct w:val="0"/>
        <w:autoSpaceDE w:val="0"/>
        <w:autoSpaceDN w:val="0"/>
        <w:adjustRightInd w:val="0"/>
        <w:spacing w:after="0"/>
        <w:textAlignment w:val="baseline"/>
      </w:pPr>
      <w:r>
        <w:t>Indicate the slice loss for feedback</w:t>
      </w:r>
    </w:p>
    <w:p w14:paraId="67580A1A" w14:textId="77777777" w:rsidR="00690993" w:rsidRDefault="00690993" w:rsidP="00690993">
      <w:pPr>
        <w:numPr>
          <w:ilvl w:val="1"/>
          <w:numId w:val="252"/>
        </w:numPr>
        <w:overflowPunct w:val="0"/>
        <w:autoSpaceDE w:val="0"/>
        <w:autoSpaceDN w:val="0"/>
        <w:adjustRightInd w:val="0"/>
        <w:spacing w:after="0"/>
        <w:textAlignment w:val="baseline"/>
      </w:pPr>
      <w:r>
        <w:t>For all slices are received</w:t>
      </w:r>
    </w:p>
    <w:p w14:paraId="37887F55" w14:textId="77777777" w:rsidR="00690993" w:rsidRDefault="00690993" w:rsidP="00690993">
      <w:pPr>
        <w:numPr>
          <w:ilvl w:val="2"/>
          <w:numId w:val="252"/>
        </w:numPr>
        <w:overflowPunct w:val="0"/>
        <w:autoSpaceDE w:val="0"/>
        <w:autoSpaceDN w:val="0"/>
        <w:adjustRightInd w:val="0"/>
        <w:spacing w:after="0"/>
        <w:textAlignment w:val="baseline"/>
      </w:pPr>
      <w:r>
        <w:t>Indicate the slice received for “feedback”</w:t>
      </w:r>
    </w:p>
    <w:p w14:paraId="0A89AB56" w14:textId="77777777" w:rsidR="00690993" w:rsidRDefault="00690993" w:rsidP="00690993">
      <w:pPr>
        <w:numPr>
          <w:ilvl w:val="2"/>
          <w:numId w:val="252"/>
        </w:numPr>
        <w:overflowPunct w:val="0"/>
        <w:autoSpaceDE w:val="0"/>
        <w:autoSpaceDN w:val="0"/>
        <w:adjustRightInd w:val="0"/>
        <w:spacing w:after="0"/>
        <w:textAlignment w:val="baseline"/>
      </w:pPr>
      <w:r>
        <w:t>If it is an intra CU, mark it correct</w:t>
      </w:r>
    </w:p>
    <w:p w14:paraId="5E7EB258" w14:textId="77777777" w:rsidR="00690993" w:rsidRDefault="00690993" w:rsidP="00690993">
      <w:pPr>
        <w:numPr>
          <w:ilvl w:val="2"/>
          <w:numId w:val="252"/>
        </w:numPr>
        <w:overflowPunct w:val="0"/>
        <w:autoSpaceDE w:val="0"/>
        <w:autoSpaceDN w:val="0"/>
        <w:adjustRightInd w:val="0"/>
        <w:spacing w:after="0"/>
        <w:textAlignment w:val="baseline"/>
      </w:pPr>
      <w:r>
        <w:t xml:space="preserve">If it is an inter CU and it </w:t>
      </w:r>
      <w:r w:rsidRPr="00C45C34">
        <w:rPr>
          <w:i/>
          <w:iCs/>
        </w:rPr>
        <w:t>references</w:t>
      </w:r>
      <w:r>
        <w:t xml:space="preserve"> a damaged or unavailable CU, mark it as damaged, otherwise mark it as correct</w:t>
      </w:r>
    </w:p>
    <w:p w14:paraId="3D8CCB56" w14:textId="77777777" w:rsidR="00690993" w:rsidRDefault="00690993" w:rsidP="00690993">
      <w:pPr>
        <w:numPr>
          <w:ilvl w:val="3"/>
          <w:numId w:val="252"/>
        </w:numPr>
        <w:overflowPunct w:val="0"/>
        <w:autoSpaceDE w:val="0"/>
        <w:autoSpaceDN w:val="0"/>
        <w:adjustRightInd w:val="0"/>
        <w:spacing w:after="0"/>
        <w:textAlignment w:val="baseline"/>
      </w:pPr>
      <w:r w:rsidRPr="00C45C34">
        <w:rPr>
          <w:i/>
          <w:iCs/>
        </w:rPr>
        <w:t>Referencing</w:t>
      </w:r>
      <w:r>
        <w:t xml:space="preserve"> is determined as follows (note a better model may be developed in the future)</w:t>
      </w:r>
    </w:p>
    <w:p w14:paraId="5D617543" w14:textId="77777777" w:rsidR="00690993" w:rsidRDefault="00690993" w:rsidP="00690993">
      <w:pPr>
        <w:numPr>
          <w:ilvl w:val="4"/>
          <w:numId w:val="252"/>
        </w:numPr>
        <w:overflowPunct w:val="0"/>
        <w:autoSpaceDE w:val="0"/>
        <w:autoSpaceDN w:val="0"/>
        <w:adjustRightInd w:val="0"/>
        <w:spacing w:after="0"/>
        <w:textAlignment w:val="baseline"/>
      </w:pPr>
      <w:r>
        <w:t xml:space="preserve">The CU in the new frame references the CU at the same position in the referencing frame is 100% </w:t>
      </w:r>
    </w:p>
    <w:p w14:paraId="7EDC6F11" w14:textId="77777777" w:rsidR="00690993" w:rsidRDefault="00690993" w:rsidP="00690993">
      <w:pPr>
        <w:numPr>
          <w:ilvl w:val="4"/>
          <w:numId w:val="252"/>
        </w:numPr>
        <w:overflowPunct w:val="0"/>
        <w:autoSpaceDE w:val="0"/>
        <w:autoSpaceDN w:val="0"/>
        <w:adjustRightInd w:val="0"/>
        <w:spacing w:after="0"/>
        <w:textAlignment w:val="baseline"/>
      </w:pPr>
      <w:r>
        <w:t>The probability of referencing a neighbouring CU top/bottom/left/right is 50%</w:t>
      </w:r>
    </w:p>
    <w:p w14:paraId="699DD64F" w14:textId="77777777" w:rsidR="00690993" w:rsidRDefault="00690993" w:rsidP="00690993">
      <w:pPr>
        <w:numPr>
          <w:ilvl w:val="4"/>
          <w:numId w:val="252"/>
        </w:numPr>
        <w:overflowPunct w:val="0"/>
        <w:autoSpaceDE w:val="0"/>
        <w:autoSpaceDN w:val="0"/>
        <w:adjustRightInd w:val="0"/>
        <w:spacing w:after="0"/>
        <w:textAlignment w:val="baseline"/>
      </w:pPr>
      <w:r>
        <w:t>The probability of referencing a neighbouring CU is 50%, if one of the two top/botton/left/right is referenced, and 100% if both are referenced, and is 0% if none are referenced.</w:t>
      </w:r>
    </w:p>
    <w:p w14:paraId="67338DB5" w14:textId="77777777" w:rsidR="00690993" w:rsidRDefault="00690993" w:rsidP="00690993">
      <w:pPr>
        <w:numPr>
          <w:ilvl w:val="1"/>
          <w:numId w:val="252"/>
        </w:numPr>
        <w:overflowPunct w:val="0"/>
        <w:autoSpaceDE w:val="0"/>
        <w:autoSpaceDN w:val="0"/>
        <w:adjustRightInd w:val="0"/>
        <w:spacing w:after="0"/>
        <w:textAlignment w:val="baseline"/>
      </w:pPr>
      <w:r>
        <w:t>Compute the totally unavailable and damaged CUs in this frame</w:t>
      </w:r>
    </w:p>
    <w:p w14:paraId="3FD04001" w14:textId="77777777" w:rsidR="00690993" w:rsidRDefault="00690993" w:rsidP="00690993">
      <w:pPr>
        <w:numPr>
          <w:ilvl w:val="1"/>
          <w:numId w:val="252"/>
        </w:numPr>
        <w:overflowPunct w:val="0"/>
        <w:autoSpaceDE w:val="0"/>
        <w:autoSpaceDN w:val="0"/>
        <w:adjustRightInd w:val="0"/>
        <w:spacing w:after="0"/>
        <w:textAlignment w:val="baseline"/>
      </w:pPr>
      <w:r>
        <w:t>Compute the average PSNR for this frame</w:t>
      </w:r>
    </w:p>
    <w:p w14:paraId="33344BBE" w14:textId="77777777" w:rsidR="00690993" w:rsidRDefault="00690993" w:rsidP="00690993">
      <w:pPr>
        <w:numPr>
          <w:ilvl w:val="2"/>
          <w:numId w:val="252"/>
        </w:numPr>
        <w:overflowPunct w:val="0"/>
        <w:autoSpaceDE w:val="0"/>
        <w:autoSpaceDN w:val="0"/>
        <w:adjustRightInd w:val="0"/>
        <w:spacing w:after="0"/>
        <w:textAlignment w:val="baseline"/>
      </w:pPr>
      <w:r>
        <w:t>avPSNR = PSNR * correctCUs/totalCUs + PSNRwrong (1-</w:t>
      </w:r>
      <w:r w:rsidRPr="00F02B27">
        <w:t xml:space="preserve"> </w:t>
      </w:r>
      <w:r>
        <w:t>correctCUs/totalCUs) with PSNRwrong = 0</w:t>
      </w:r>
    </w:p>
    <w:p w14:paraId="784A88A5" w14:textId="77777777" w:rsidR="00690993" w:rsidRDefault="00690993" w:rsidP="00690993">
      <w:pPr>
        <w:numPr>
          <w:ilvl w:val="0"/>
          <w:numId w:val="252"/>
        </w:numPr>
        <w:overflowPunct w:val="0"/>
        <w:autoSpaceDE w:val="0"/>
        <w:autoSpaceDN w:val="0"/>
        <w:adjustRightInd w:val="0"/>
        <w:spacing w:after="0"/>
        <w:textAlignment w:val="baseline"/>
      </w:pPr>
      <w:r>
        <w:t>Run this independently for each eye buffer</w:t>
      </w:r>
    </w:p>
    <w:p w14:paraId="5E690CDD" w14:textId="77777777" w:rsidR="00690993" w:rsidRDefault="00690993" w:rsidP="00690993">
      <w:pPr>
        <w:numPr>
          <w:ilvl w:val="0"/>
          <w:numId w:val="252"/>
        </w:numPr>
        <w:overflowPunct w:val="0"/>
        <w:autoSpaceDE w:val="0"/>
        <w:autoSpaceDN w:val="0"/>
        <w:adjustRightInd w:val="0"/>
        <w:spacing w:after="0"/>
        <w:textAlignment w:val="baseline"/>
      </w:pPr>
      <w:r>
        <w:t>Dump this information into a V’-Trace according to format in 7.2.7.4.</w:t>
      </w:r>
    </w:p>
    <w:p w14:paraId="7F1F5BEA" w14:textId="77777777" w:rsidR="00690993" w:rsidRDefault="00690993" w:rsidP="00690993">
      <w:pPr>
        <w:numPr>
          <w:ilvl w:val="0"/>
          <w:numId w:val="252"/>
        </w:numPr>
        <w:overflowPunct w:val="0"/>
        <w:autoSpaceDE w:val="0"/>
        <w:autoSpaceDN w:val="0"/>
        <w:adjustRightInd w:val="0"/>
        <w:spacing w:after="0"/>
        <w:textAlignment w:val="baseline"/>
      </w:pPr>
      <w:r>
        <w:t>Add the availability time stamp</w:t>
      </w:r>
    </w:p>
    <w:p w14:paraId="711613D8" w14:textId="77777777" w:rsidR="00690993" w:rsidRDefault="00690993" w:rsidP="00690993">
      <w:pPr>
        <w:spacing w:after="0"/>
      </w:pPr>
    </w:p>
    <w:p w14:paraId="77043EC6" w14:textId="7F032F91" w:rsidR="00690993" w:rsidRDefault="00690993" w:rsidP="00690993">
      <w:pPr>
        <w:spacing w:after="0"/>
      </w:pPr>
      <w:r>
        <w:rPr>
          <w:noProof/>
        </w:rPr>
        <w:drawing>
          <wp:inline distT="0" distB="0" distL="0" distR="0" wp14:anchorId="4A25519A" wp14:editId="12165D3A">
            <wp:extent cx="5124450" cy="2255520"/>
            <wp:effectExtent l="0" t="0" r="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24450" cy="2255520"/>
                    </a:xfrm>
                    <a:prstGeom prst="rect">
                      <a:avLst/>
                    </a:prstGeom>
                    <a:noFill/>
                  </pic:spPr>
                </pic:pic>
              </a:graphicData>
            </a:graphic>
          </wp:inline>
        </w:drawing>
      </w:r>
    </w:p>
    <w:p w14:paraId="78E93520" w14:textId="38BA8D44" w:rsidR="00690993" w:rsidRDefault="00690993" w:rsidP="00690993">
      <w:pPr>
        <w:spacing w:after="0"/>
      </w:pPr>
      <w:r>
        <w:rPr>
          <w:noProof/>
        </w:rPr>
        <w:drawing>
          <wp:inline distT="0" distB="0" distL="0" distR="0" wp14:anchorId="14B86581" wp14:editId="392E1A7A">
            <wp:extent cx="5374640" cy="2360295"/>
            <wp:effectExtent l="0" t="0" r="0" b="1905"/>
            <wp:docPr id="11" name="Picture 11"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treemap chart&#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74640" cy="2360295"/>
                    </a:xfrm>
                    <a:prstGeom prst="rect">
                      <a:avLst/>
                    </a:prstGeom>
                    <a:noFill/>
                  </pic:spPr>
                </pic:pic>
              </a:graphicData>
            </a:graphic>
          </wp:inline>
        </w:drawing>
      </w:r>
    </w:p>
    <w:p w14:paraId="25A80EED" w14:textId="77777777" w:rsidR="00690993" w:rsidRDefault="00690993" w:rsidP="00690993">
      <w:pPr>
        <w:spacing w:after="0"/>
      </w:pPr>
    </w:p>
    <w:p w14:paraId="3B516F24" w14:textId="77777777" w:rsidR="00690993" w:rsidRDefault="00690993" w:rsidP="00690993">
      <w:pPr>
        <w:pStyle w:val="Heading4"/>
        <w:ind w:left="0" w:firstLine="0"/>
      </w:pPr>
      <w:r>
        <w:t>7.2.7.4</w:t>
      </w:r>
      <w:r>
        <w:tab/>
        <w:t>V’-Trace</w:t>
      </w:r>
    </w:p>
    <w:p w14:paraId="3E219823" w14:textId="77777777" w:rsidR="00690993" w:rsidRPr="00C45C34" w:rsidRDefault="00690993" w:rsidP="00690993">
      <w:pPr>
        <w:rPr>
          <w:lang w:val="en-US"/>
        </w:rPr>
      </w:pPr>
      <w:r>
        <w:rPr>
          <w:lang w:val="en-US"/>
        </w:rPr>
        <w:t>For each eye, provide the following information in the V-Trace</w:t>
      </w:r>
    </w:p>
    <w:p w14:paraId="29D64B50" w14:textId="77777777" w:rsidR="00690993"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sidRPr="00582290">
        <w:rPr>
          <w:rStyle w:val="Strong"/>
          <w:rFonts w:cs="Arial"/>
          <w:color w:val="404040"/>
          <w:sz w:val="20"/>
          <w:szCs w:val="20"/>
        </w:rPr>
        <w:t>Presentation Time Stamp</w:t>
      </w:r>
    </w:p>
    <w:p w14:paraId="1D13F250" w14:textId="77777777" w:rsidR="00690993" w:rsidRPr="00582290"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Pr>
          <w:rStyle w:val="Strong"/>
          <w:rFonts w:cs="Arial"/>
          <w:color w:val="404040"/>
          <w:sz w:val="20"/>
          <w:szCs w:val="20"/>
        </w:rPr>
        <w:t>Availability Time Stamp</w:t>
      </w:r>
    </w:p>
    <w:p w14:paraId="2143AE06" w14:textId="77777777" w:rsidR="00690993" w:rsidRPr="00582290" w:rsidRDefault="00690993" w:rsidP="00690993">
      <w:pPr>
        <w:pStyle w:val="NormalWeb"/>
        <w:numPr>
          <w:ilvl w:val="0"/>
          <w:numId w:val="260"/>
        </w:numPr>
        <w:shd w:val="clear" w:color="auto" w:fill="FCFCFC"/>
        <w:spacing w:before="0" w:beforeAutospacing="0" w:line="360" w:lineRule="atLeast"/>
        <w:rPr>
          <w:rFonts w:ascii="Arial" w:hAnsi="Arial" w:cs="Arial"/>
          <w:color w:val="404040"/>
          <w:sz w:val="20"/>
          <w:szCs w:val="20"/>
        </w:rPr>
      </w:pPr>
      <w:r w:rsidRPr="00582290">
        <w:rPr>
          <w:rStyle w:val="Strong"/>
          <w:rFonts w:cs="Arial"/>
          <w:color w:val="404040"/>
          <w:sz w:val="20"/>
          <w:szCs w:val="20"/>
        </w:rPr>
        <w:t>POC</w:t>
      </w:r>
      <w:r w:rsidRPr="00582290">
        <w:rPr>
          <w:rFonts w:ascii="Arial" w:hAnsi="Arial" w:cs="Arial"/>
          <w:color w:val="404040"/>
          <w:sz w:val="20"/>
          <w:szCs w:val="20"/>
        </w:rPr>
        <w:t> Picture Order Count - The display order of the frames.</w:t>
      </w:r>
    </w:p>
    <w:p w14:paraId="3C77D02E" w14:textId="77777777" w:rsidR="00690993" w:rsidRPr="00582290" w:rsidRDefault="00690993" w:rsidP="00690993">
      <w:pPr>
        <w:pStyle w:val="NormalWeb"/>
        <w:numPr>
          <w:ilvl w:val="0"/>
          <w:numId w:val="260"/>
        </w:numPr>
        <w:shd w:val="clear" w:color="auto" w:fill="FCFCFC"/>
        <w:spacing w:before="0" w:beforeAutospacing="0" w:line="360" w:lineRule="atLeast"/>
        <w:rPr>
          <w:rFonts w:ascii="Arial" w:hAnsi="Arial" w:cs="Arial"/>
          <w:color w:val="404040"/>
          <w:sz w:val="20"/>
          <w:szCs w:val="20"/>
        </w:rPr>
      </w:pPr>
      <w:r w:rsidRPr="00582290">
        <w:rPr>
          <w:rStyle w:val="Strong"/>
          <w:rFonts w:cs="Arial"/>
          <w:color w:val="404040"/>
          <w:sz w:val="20"/>
          <w:szCs w:val="20"/>
        </w:rPr>
        <w:t>QP</w:t>
      </w:r>
      <w:r>
        <w:rPr>
          <w:rStyle w:val="Strong"/>
          <w:rFonts w:cs="Arial"/>
          <w:color w:val="404040"/>
          <w:sz w:val="20"/>
          <w:szCs w:val="20"/>
        </w:rPr>
        <w:t>new</w:t>
      </w:r>
      <w:r w:rsidRPr="00582290">
        <w:rPr>
          <w:rFonts w:ascii="Arial" w:hAnsi="Arial" w:cs="Arial"/>
          <w:color w:val="404040"/>
          <w:sz w:val="20"/>
          <w:szCs w:val="20"/>
        </w:rPr>
        <w:t> Quantization Parameter decided for the frame.</w:t>
      </w:r>
    </w:p>
    <w:p w14:paraId="5B7A50CC" w14:textId="77777777" w:rsidR="00690993" w:rsidRPr="00582290" w:rsidRDefault="00690993" w:rsidP="00690993">
      <w:pPr>
        <w:pStyle w:val="NormalWeb"/>
        <w:numPr>
          <w:ilvl w:val="0"/>
          <w:numId w:val="260"/>
        </w:numPr>
        <w:shd w:val="clear" w:color="auto" w:fill="FCFCFC"/>
        <w:spacing w:before="0" w:beforeAutospacing="0" w:line="360" w:lineRule="atLeast"/>
        <w:rPr>
          <w:rFonts w:ascii="Arial" w:hAnsi="Arial" w:cs="Arial"/>
          <w:color w:val="404040"/>
          <w:sz w:val="20"/>
          <w:szCs w:val="20"/>
        </w:rPr>
      </w:pPr>
      <w:r w:rsidRPr="00582290">
        <w:rPr>
          <w:rStyle w:val="Strong"/>
          <w:rFonts w:cs="Arial"/>
          <w:color w:val="404040"/>
          <w:sz w:val="20"/>
          <w:szCs w:val="20"/>
        </w:rPr>
        <w:t>Bits</w:t>
      </w:r>
      <w:r w:rsidRPr="00582290">
        <w:rPr>
          <w:rFonts w:ascii="Arial" w:hAnsi="Arial" w:cs="Arial"/>
          <w:color w:val="404040"/>
          <w:sz w:val="20"/>
          <w:szCs w:val="20"/>
        </w:rPr>
        <w:t> Number of bits consumed by the frame.</w:t>
      </w:r>
    </w:p>
    <w:p w14:paraId="7E7A8503" w14:textId="77777777" w:rsidR="00690993" w:rsidRDefault="00690993" w:rsidP="00690993">
      <w:pPr>
        <w:pStyle w:val="NormalWeb"/>
        <w:numPr>
          <w:ilvl w:val="0"/>
          <w:numId w:val="260"/>
        </w:numPr>
        <w:shd w:val="clear" w:color="auto" w:fill="FCFCFC"/>
        <w:spacing w:before="0" w:beforeAutospacing="0" w:line="360" w:lineRule="atLeast"/>
        <w:rPr>
          <w:rFonts w:ascii="Arial" w:hAnsi="Arial" w:cs="Arial"/>
          <w:color w:val="404040"/>
          <w:sz w:val="20"/>
          <w:szCs w:val="20"/>
        </w:rPr>
      </w:pPr>
      <w:r w:rsidRPr="00582290">
        <w:rPr>
          <w:rStyle w:val="Strong"/>
          <w:rFonts w:cs="Arial"/>
          <w:color w:val="404040"/>
          <w:sz w:val="20"/>
          <w:szCs w:val="20"/>
        </w:rPr>
        <w:t>PSNR</w:t>
      </w:r>
      <w:r>
        <w:rPr>
          <w:rStyle w:val="Strong"/>
          <w:rFonts w:cs="Arial"/>
          <w:color w:val="404040"/>
          <w:sz w:val="20"/>
          <w:szCs w:val="20"/>
        </w:rPr>
        <w:t>new</w:t>
      </w:r>
      <w:r w:rsidRPr="00582290">
        <w:rPr>
          <w:rFonts w:ascii="Arial" w:hAnsi="Arial" w:cs="Arial"/>
          <w:color w:val="404040"/>
          <w:sz w:val="20"/>
          <w:szCs w:val="20"/>
        </w:rPr>
        <w:t> Peak signal to noise ratio for Y, U and V planes.</w:t>
      </w:r>
    </w:p>
    <w:p w14:paraId="3D4DBB4D" w14:textId="77777777" w:rsidR="00690993"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Pr>
          <w:rStyle w:val="Strong"/>
          <w:rFonts w:cs="Arial"/>
          <w:color w:val="404040"/>
          <w:sz w:val="20"/>
          <w:szCs w:val="20"/>
        </w:rPr>
        <w:t>Percentage Correct</w:t>
      </w:r>
    </w:p>
    <w:p w14:paraId="6A175282" w14:textId="77777777" w:rsidR="00690993"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Pr>
          <w:rStyle w:val="Strong"/>
          <w:rFonts w:cs="Arial"/>
          <w:color w:val="404040"/>
          <w:sz w:val="20"/>
          <w:szCs w:val="20"/>
        </w:rPr>
        <w:t>Percentage Lost</w:t>
      </w:r>
    </w:p>
    <w:p w14:paraId="1BC547C1" w14:textId="77777777" w:rsidR="00690993" w:rsidRPr="00C45C34" w:rsidRDefault="00690993" w:rsidP="00690993">
      <w:pPr>
        <w:pStyle w:val="NormalWeb"/>
        <w:numPr>
          <w:ilvl w:val="0"/>
          <w:numId w:val="260"/>
        </w:numPr>
        <w:shd w:val="clear" w:color="auto" w:fill="FCFCFC"/>
        <w:spacing w:before="0" w:beforeAutospacing="0" w:line="360" w:lineRule="atLeast"/>
        <w:rPr>
          <w:rFonts w:ascii="Arial" w:hAnsi="Arial" w:cs="Arial"/>
          <w:b/>
          <w:bCs/>
          <w:color w:val="404040"/>
          <w:sz w:val="20"/>
          <w:szCs w:val="20"/>
        </w:rPr>
      </w:pPr>
      <w:r>
        <w:rPr>
          <w:rStyle w:val="Strong"/>
          <w:rFonts w:cs="Arial"/>
          <w:color w:val="404040"/>
          <w:sz w:val="20"/>
          <w:szCs w:val="20"/>
        </w:rPr>
        <w:t>Percentage Damaged</w:t>
      </w:r>
    </w:p>
    <w:p w14:paraId="7A5E7A9F" w14:textId="77777777" w:rsidR="00690993" w:rsidRPr="00582290" w:rsidRDefault="00690993" w:rsidP="00690993">
      <w:pPr>
        <w:pStyle w:val="NormalWeb"/>
        <w:numPr>
          <w:ilvl w:val="0"/>
          <w:numId w:val="260"/>
        </w:numPr>
        <w:shd w:val="clear" w:color="auto" w:fill="FCFCFC"/>
        <w:spacing w:before="0" w:beforeAutospacing="0" w:line="360" w:lineRule="atLeast"/>
        <w:rPr>
          <w:rFonts w:ascii="Arial" w:hAnsi="Arial" w:cs="Arial"/>
          <w:color w:val="404040"/>
          <w:sz w:val="20"/>
          <w:szCs w:val="20"/>
        </w:rPr>
      </w:pPr>
      <w:r w:rsidRPr="00582290">
        <w:rPr>
          <w:rStyle w:val="Strong"/>
          <w:rFonts w:cs="Arial"/>
          <w:color w:val="404040"/>
          <w:sz w:val="20"/>
          <w:szCs w:val="20"/>
        </w:rPr>
        <w:t xml:space="preserve">Total </w:t>
      </w:r>
      <w:r>
        <w:rPr>
          <w:rStyle w:val="Strong"/>
          <w:rFonts w:cs="Arial"/>
          <w:color w:val="404040"/>
          <w:sz w:val="20"/>
          <w:szCs w:val="20"/>
        </w:rPr>
        <w:t>delay</w:t>
      </w:r>
      <w:r w:rsidRPr="00582290">
        <w:rPr>
          <w:rFonts w:ascii="Arial" w:hAnsi="Arial" w:cs="Arial"/>
          <w:color w:val="404040"/>
          <w:sz w:val="20"/>
          <w:szCs w:val="20"/>
        </w:rPr>
        <w:t xml:space="preserve"> Total </w:t>
      </w:r>
      <w:r>
        <w:rPr>
          <w:rFonts w:ascii="Arial" w:hAnsi="Arial" w:cs="Arial"/>
          <w:color w:val="404040"/>
          <w:sz w:val="20"/>
          <w:szCs w:val="20"/>
        </w:rPr>
        <w:t>delay</w:t>
      </w:r>
      <w:r w:rsidRPr="00582290">
        <w:rPr>
          <w:rFonts w:ascii="Arial" w:hAnsi="Arial" w:cs="Arial"/>
          <w:color w:val="404040"/>
          <w:sz w:val="20"/>
          <w:szCs w:val="20"/>
        </w:rPr>
        <w:t xml:space="preserve"> spent to </w:t>
      </w:r>
      <w:r>
        <w:rPr>
          <w:rFonts w:ascii="Arial" w:hAnsi="Arial" w:cs="Arial"/>
          <w:color w:val="404040"/>
          <w:sz w:val="20"/>
          <w:szCs w:val="20"/>
        </w:rPr>
        <w:t>deliver</w:t>
      </w:r>
      <w:r w:rsidRPr="00582290">
        <w:rPr>
          <w:rFonts w:ascii="Arial" w:hAnsi="Arial" w:cs="Arial"/>
          <w:color w:val="404040"/>
          <w:sz w:val="20"/>
          <w:szCs w:val="20"/>
        </w:rPr>
        <w:t xml:space="preserve"> the frame.</w:t>
      </w:r>
    </w:p>
    <w:p w14:paraId="159318DB" w14:textId="77777777" w:rsidR="00690993" w:rsidRPr="00582290"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sidRPr="00582290">
        <w:rPr>
          <w:rStyle w:val="Strong"/>
          <w:rFonts w:cs="Arial"/>
          <w:color w:val="404040"/>
          <w:sz w:val="20"/>
          <w:szCs w:val="20"/>
        </w:rPr>
        <w:t>Percentage CU Intra</w:t>
      </w:r>
    </w:p>
    <w:p w14:paraId="472D3D09" w14:textId="77777777" w:rsidR="00690993" w:rsidRPr="00582290"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sidRPr="00582290">
        <w:rPr>
          <w:rStyle w:val="Strong"/>
          <w:rFonts w:cs="Arial"/>
          <w:color w:val="404040"/>
          <w:sz w:val="20"/>
          <w:szCs w:val="20"/>
        </w:rPr>
        <w:t>Percentage CU Merge</w:t>
      </w:r>
    </w:p>
    <w:p w14:paraId="2D8B53F1" w14:textId="77777777" w:rsidR="00690993" w:rsidRPr="00582290"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sidRPr="00582290">
        <w:rPr>
          <w:rStyle w:val="Strong"/>
          <w:rFonts w:cs="Arial"/>
          <w:color w:val="404040"/>
          <w:sz w:val="20"/>
          <w:szCs w:val="20"/>
        </w:rPr>
        <w:t>Percentage CU Skip</w:t>
      </w:r>
    </w:p>
    <w:p w14:paraId="55201DF0" w14:textId="77777777" w:rsidR="00690993" w:rsidRPr="00036DD8" w:rsidRDefault="00690993" w:rsidP="00690993">
      <w:pPr>
        <w:pStyle w:val="List5"/>
        <w:numPr>
          <w:ilvl w:val="0"/>
          <w:numId w:val="260"/>
        </w:numPr>
        <w:shd w:val="clear" w:color="auto" w:fill="FCFCFC"/>
        <w:overflowPunct/>
        <w:autoSpaceDE/>
        <w:autoSpaceDN/>
        <w:adjustRightInd/>
        <w:spacing w:after="100" w:afterAutospacing="1" w:line="360" w:lineRule="atLeast"/>
        <w:textAlignment w:val="auto"/>
        <w:rPr>
          <w:rStyle w:val="Strong"/>
          <w:rFonts w:ascii="Arial" w:hAnsi="Arial" w:cs="Arial"/>
          <w:color w:val="404040"/>
          <w:sz w:val="20"/>
        </w:rPr>
      </w:pPr>
      <w:r w:rsidRPr="00582290">
        <w:rPr>
          <w:rStyle w:val="Strong"/>
          <w:rFonts w:cs="Arial"/>
          <w:color w:val="404040"/>
          <w:sz w:val="20"/>
        </w:rPr>
        <w:t>Percentage CU Inter</w:t>
      </w:r>
    </w:p>
    <w:p w14:paraId="4C2974C7" w14:textId="77777777" w:rsidR="00690993" w:rsidRPr="00C45C34" w:rsidRDefault="00690993" w:rsidP="00690993">
      <w:pPr>
        <w:pStyle w:val="List5"/>
        <w:shd w:val="clear" w:color="auto" w:fill="FCFCFC"/>
        <w:overflowPunct/>
        <w:autoSpaceDE/>
        <w:autoSpaceDN/>
        <w:adjustRightInd/>
        <w:spacing w:after="100" w:afterAutospacing="1" w:line="360" w:lineRule="atLeast"/>
        <w:ind w:left="0" w:firstLine="0"/>
        <w:textAlignment w:val="auto"/>
        <w:rPr>
          <w:rFonts w:ascii="Arial" w:hAnsi="Arial" w:cs="Arial"/>
          <w:b/>
          <w:bCs/>
          <w:color w:val="404040"/>
          <w:sz w:val="20"/>
        </w:rPr>
      </w:pPr>
      <w:r>
        <w:rPr>
          <w:rStyle w:val="Strong"/>
          <w:rFonts w:cs="Arial"/>
          <w:color w:val="404040"/>
          <w:sz w:val="20"/>
        </w:rPr>
        <w:t>For details see S4aV200627.</w:t>
      </w:r>
    </w:p>
    <w:p w14:paraId="2391F1FA" w14:textId="77777777" w:rsidR="00690993" w:rsidRDefault="00690993" w:rsidP="004D09F8">
      <w:pPr>
        <w:rPr>
          <w:lang w:val="en-US"/>
        </w:rPr>
      </w:pPr>
    </w:p>
    <w:p w14:paraId="034561E1" w14:textId="2F9693E6" w:rsidR="004D09F8" w:rsidRDefault="004D09F8">
      <w:pPr>
        <w:pStyle w:val="Heading8"/>
      </w:pPr>
      <w:r w:rsidRPr="004D3578">
        <w:br/>
      </w:r>
      <w:r w:rsidR="00080512" w:rsidRPr="004D3578">
        <w:br w:type="page"/>
      </w:r>
      <w:bookmarkStart w:id="79" w:name="_Toc88113816"/>
    </w:p>
    <w:p w14:paraId="13B8431D" w14:textId="6A1002B9" w:rsidR="00080512" w:rsidRPr="004D3578" w:rsidRDefault="00080512">
      <w:pPr>
        <w:pStyle w:val="Heading8"/>
      </w:pPr>
      <w:r w:rsidRPr="004D3578">
        <w:lastRenderedPageBreak/>
        <w:t>Annex &lt;X&gt; (informative):</w:t>
      </w:r>
      <w:r w:rsidRPr="004D3578">
        <w:br/>
        <w:t>Change history</w:t>
      </w:r>
      <w:bookmarkEnd w:id="79"/>
    </w:p>
    <w:p w14:paraId="7DC7D21E" w14:textId="77777777" w:rsidR="00054A22" w:rsidRPr="00235394" w:rsidRDefault="00054A22" w:rsidP="00054A22">
      <w:pPr>
        <w:pStyle w:val="TH"/>
      </w:pPr>
      <w:bookmarkStart w:id="80" w:name="historyclause"/>
      <w:bookmarkEnd w:id="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r w:rsidR="0076181A" w:rsidRPr="006B0D02" w14:paraId="6B9B3153" w14:textId="77777777" w:rsidTr="00E869E4">
        <w:tc>
          <w:tcPr>
            <w:tcW w:w="800" w:type="dxa"/>
            <w:shd w:val="solid" w:color="FFFFFF" w:fill="auto"/>
          </w:tcPr>
          <w:p w14:paraId="0AD05CD9" w14:textId="7DE06838" w:rsidR="0076181A" w:rsidRDefault="0076181A" w:rsidP="00C72833">
            <w:pPr>
              <w:pStyle w:val="TAC"/>
              <w:rPr>
                <w:sz w:val="16"/>
                <w:szCs w:val="16"/>
              </w:rPr>
            </w:pPr>
            <w:r>
              <w:rPr>
                <w:sz w:val="16"/>
                <w:szCs w:val="16"/>
              </w:rPr>
              <w:t>2021-05</w:t>
            </w:r>
          </w:p>
        </w:tc>
        <w:tc>
          <w:tcPr>
            <w:tcW w:w="910" w:type="dxa"/>
            <w:shd w:val="solid" w:color="FFFFFF" w:fill="auto"/>
          </w:tcPr>
          <w:p w14:paraId="76869817" w14:textId="07DF96AB" w:rsidR="0076181A" w:rsidRDefault="0076181A" w:rsidP="00C72833">
            <w:pPr>
              <w:pStyle w:val="TAC"/>
              <w:rPr>
                <w:sz w:val="16"/>
                <w:szCs w:val="16"/>
              </w:rPr>
            </w:pPr>
            <w:r>
              <w:rPr>
                <w:sz w:val="16"/>
                <w:szCs w:val="16"/>
              </w:rPr>
              <w:t>SA4#114e</w:t>
            </w:r>
          </w:p>
        </w:tc>
        <w:tc>
          <w:tcPr>
            <w:tcW w:w="984" w:type="dxa"/>
            <w:shd w:val="solid" w:color="FFFFFF" w:fill="auto"/>
          </w:tcPr>
          <w:p w14:paraId="2485B174" w14:textId="6531B324" w:rsidR="0076181A" w:rsidRDefault="0076181A" w:rsidP="00C72833">
            <w:pPr>
              <w:pStyle w:val="TAC"/>
              <w:rPr>
                <w:sz w:val="16"/>
                <w:szCs w:val="16"/>
              </w:rPr>
            </w:pPr>
            <w:r>
              <w:rPr>
                <w:sz w:val="16"/>
                <w:szCs w:val="16"/>
              </w:rPr>
              <w:t>S4-210</w:t>
            </w:r>
            <w:r w:rsidR="00545087">
              <w:rPr>
                <w:sz w:val="16"/>
                <w:szCs w:val="16"/>
              </w:rPr>
              <w:t>894</w:t>
            </w:r>
          </w:p>
        </w:tc>
        <w:tc>
          <w:tcPr>
            <w:tcW w:w="425" w:type="dxa"/>
            <w:shd w:val="solid" w:color="FFFFFF" w:fill="auto"/>
          </w:tcPr>
          <w:p w14:paraId="37F575CC" w14:textId="77777777" w:rsidR="0076181A" w:rsidRPr="006B0D02" w:rsidRDefault="0076181A" w:rsidP="00C72833">
            <w:pPr>
              <w:pStyle w:val="TAL"/>
              <w:rPr>
                <w:sz w:val="16"/>
                <w:szCs w:val="16"/>
              </w:rPr>
            </w:pPr>
          </w:p>
        </w:tc>
        <w:tc>
          <w:tcPr>
            <w:tcW w:w="425" w:type="dxa"/>
            <w:shd w:val="solid" w:color="FFFFFF" w:fill="auto"/>
          </w:tcPr>
          <w:p w14:paraId="5EB4F7F6" w14:textId="77777777" w:rsidR="0076181A" w:rsidRPr="006B0D02" w:rsidRDefault="0076181A" w:rsidP="00C72833">
            <w:pPr>
              <w:pStyle w:val="TAR"/>
              <w:rPr>
                <w:sz w:val="16"/>
                <w:szCs w:val="16"/>
              </w:rPr>
            </w:pPr>
          </w:p>
        </w:tc>
        <w:tc>
          <w:tcPr>
            <w:tcW w:w="425" w:type="dxa"/>
            <w:shd w:val="solid" w:color="FFFFFF" w:fill="auto"/>
          </w:tcPr>
          <w:p w14:paraId="5F9984F0" w14:textId="77777777" w:rsidR="0076181A" w:rsidRPr="006B0D02" w:rsidRDefault="0076181A" w:rsidP="00C72833">
            <w:pPr>
              <w:pStyle w:val="TAC"/>
              <w:rPr>
                <w:sz w:val="16"/>
                <w:szCs w:val="16"/>
              </w:rPr>
            </w:pPr>
          </w:p>
        </w:tc>
        <w:tc>
          <w:tcPr>
            <w:tcW w:w="4962" w:type="dxa"/>
            <w:shd w:val="solid" w:color="FFFFFF" w:fill="auto"/>
          </w:tcPr>
          <w:p w14:paraId="1F8DCC99" w14:textId="27BAC440" w:rsidR="0076181A" w:rsidRDefault="00545087" w:rsidP="00C72833">
            <w:pPr>
              <w:pStyle w:val="TAL"/>
              <w:rPr>
                <w:sz w:val="16"/>
                <w:szCs w:val="16"/>
              </w:rPr>
            </w:pPr>
            <w:r>
              <w:rPr>
                <w:sz w:val="16"/>
                <w:szCs w:val="16"/>
              </w:rPr>
              <w:t>Version agreed during SA4</w:t>
            </w:r>
            <w:r w:rsidR="00B84C20">
              <w:rPr>
                <w:sz w:val="16"/>
                <w:szCs w:val="16"/>
              </w:rPr>
              <w:t>#114e (adds S4-210750)</w:t>
            </w:r>
          </w:p>
        </w:tc>
        <w:tc>
          <w:tcPr>
            <w:tcW w:w="708" w:type="dxa"/>
            <w:shd w:val="solid" w:color="FFFFFF" w:fill="auto"/>
          </w:tcPr>
          <w:p w14:paraId="1DEEC228" w14:textId="00F6ECDD" w:rsidR="0076181A" w:rsidRDefault="00B84C20" w:rsidP="00C72833">
            <w:pPr>
              <w:pStyle w:val="TAC"/>
              <w:rPr>
                <w:sz w:val="16"/>
                <w:szCs w:val="16"/>
              </w:rPr>
            </w:pPr>
            <w:r>
              <w:rPr>
                <w:sz w:val="16"/>
                <w:szCs w:val="16"/>
              </w:rPr>
              <w:t>0.2.0</w:t>
            </w:r>
          </w:p>
        </w:tc>
      </w:tr>
      <w:tr w:rsidR="008A6694" w:rsidRPr="006B0D02" w14:paraId="1BB81963" w14:textId="77777777" w:rsidTr="00E869E4">
        <w:tc>
          <w:tcPr>
            <w:tcW w:w="800" w:type="dxa"/>
            <w:shd w:val="solid" w:color="FFFFFF" w:fill="auto"/>
          </w:tcPr>
          <w:p w14:paraId="7FB69B0D" w14:textId="46EFBDD4" w:rsidR="008A6694" w:rsidRDefault="008A6694" w:rsidP="008A6694">
            <w:pPr>
              <w:pStyle w:val="TAC"/>
              <w:rPr>
                <w:sz w:val="16"/>
                <w:szCs w:val="16"/>
              </w:rPr>
            </w:pPr>
            <w:r>
              <w:rPr>
                <w:sz w:val="16"/>
                <w:szCs w:val="16"/>
              </w:rPr>
              <w:t>2021-08</w:t>
            </w:r>
          </w:p>
        </w:tc>
        <w:tc>
          <w:tcPr>
            <w:tcW w:w="910" w:type="dxa"/>
            <w:shd w:val="solid" w:color="FFFFFF" w:fill="auto"/>
          </w:tcPr>
          <w:p w14:paraId="1B672C46" w14:textId="3A27A3B0" w:rsidR="008A6694" w:rsidRDefault="008A6694" w:rsidP="008A6694">
            <w:pPr>
              <w:pStyle w:val="TAC"/>
              <w:rPr>
                <w:sz w:val="16"/>
                <w:szCs w:val="16"/>
              </w:rPr>
            </w:pPr>
            <w:r>
              <w:rPr>
                <w:sz w:val="16"/>
                <w:szCs w:val="16"/>
              </w:rPr>
              <w:t>SA4#115e</w:t>
            </w:r>
          </w:p>
        </w:tc>
        <w:tc>
          <w:tcPr>
            <w:tcW w:w="984" w:type="dxa"/>
            <w:shd w:val="solid" w:color="FFFFFF" w:fill="auto"/>
          </w:tcPr>
          <w:p w14:paraId="601A384B" w14:textId="7F7396C0" w:rsidR="008A6694" w:rsidRDefault="008A6694" w:rsidP="008A6694">
            <w:pPr>
              <w:pStyle w:val="TAC"/>
              <w:rPr>
                <w:sz w:val="16"/>
                <w:szCs w:val="16"/>
              </w:rPr>
            </w:pPr>
            <w:r>
              <w:rPr>
                <w:sz w:val="16"/>
                <w:szCs w:val="16"/>
              </w:rPr>
              <w:t>S4-21</w:t>
            </w:r>
            <w:r w:rsidR="00676602">
              <w:rPr>
                <w:sz w:val="16"/>
                <w:szCs w:val="16"/>
              </w:rPr>
              <w:t>1208</w:t>
            </w:r>
          </w:p>
        </w:tc>
        <w:tc>
          <w:tcPr>
            <w:tcW w:w="425" w:type="dxa"/>
            <w:shd w:val="solid" w:color="FFFFFF" w:fill="auto"/>
          </w:tcPr>
          <w:p w14:paraId="68EE7E4B" w14:textId="77777777" w:rsidR="008A6694" w:rsidRPr="006B0D02" w:rsidRDefault="008A6694" w:rsidP="008A6694">
            <w:pPr>
              <w:pStyle w:val="TAL"/>
              <w:rPr>
                <w:sz w:val="16"/>
                <w:szCs w:val="16"/>
              </w:rPr>
            </w:pPr>
          </w:p>
        </w:tc>
        <w:tc>
          <w:tcPr>
            <w:tcW w:w="425" w:type="dxa"/>
            <w:shd w:val="solid" w:color="FFFFFF" w:fill="auto"/>
          </w:tcPr>
          <w:p w14:paraId="206FF66A" w14:textId="77777777" w:rsidR="008A6694" w:rsidRPr="006B0D02" w:rsidRDefault="008A6694" w:rsidP="008A6694">
            <w:pPr>
              <w:pStyle w:val="TAR"/>
              <w:rPr>
                <w:sz w:val="16"/>
                <w:szCs w:val="16"/>
              </w:rPr>
            </w:pPr>
          </w:p>
        </w:tc>
        <w:tc>
          <w:tcPr>
            <w:tcW w:w="425" w:type="dxa"/>
            <w:shd w:val="solid" w:color="FFFFFF" w:fill="auto"/>
          </w:tcPr>
          <w:p w14:paraId="024CFAF5" w14:textId="77777777" w:rsidR="008A6694" w:rsidRPr="006B0D02" w:rsidRDefault="008A6694" w:rsidP="008A6694">
            <w:pPr>
              <w:pStyle w:val="TAC"/>
              <w:rPr>
                <w:sz w:val="16"/>
                <w:szCs w:val="16"/>
              </w:rPr>
            </w:pPr>
          </w:p>
        </w:tc>
        <w:tc>
          <w:tcPr>
            <w:tcW w:w="4962" w:type="dxa"/>
            <w:shd w:val="solid" w:color="FFFFFF" w:fill="auto"/>
          </w:tcPr>
          <w:p w14:paraId="5E443031" w14:textId="55B203A5" w:rsidR="008A6694" w:rsidRDefault="008A6694" w:rsidP="008A6694">
            <w:pPr>
              <w:pStyle w:val="TAL"/>
              <w:rPr>
                <w:sz w:val="16"/>
                <w:szCs w:val="16"/>
              </w:rPr>
            </w:pPr>
            <w:r>
              <w:rPr>
                <w:sz w:val="16"/>
                <w:szCs w:val="16"/>
              </w:rPr>
              <w:t>Version agreed during SA4#11</w:t>
            </w:r>
            <w:r w:rsidR="00676602">
              <w:rPr>
                <w:sz w:val="16"/>
                <w:szCs w:val="16"/>
              </w:rPr>
              <w:t>5</w:t>
            </w:r>
            <w:r>
              <w:rPr>
                <w:sz w:val="16"/>
                <w:szCs w:val="16"/>
              </w:rPr>
              <w:t>e (adds S4-21</w:t>
            </w:r>
            <w:r w:rsidR="00676602">
              <w:rPr>
                <w:sz w:val="16"/>
                <w:szCs w:val="16"/>
              </w:rPr>
              <w:t>1028</w:t>
            </w:r>
            <w:r>
              <w:rPr>
                <w:sz w:val="16"/>
                <w:szCs w:val="16"/>
              </w:rPr>
              <w:t>)</w:t>
            </w:r>
          </w:p>
        </w:tc>
        <w:tc>
          <w:tcPr>
            <w:tcW w:w="708" w:type="dxa"/>
            <w:shd w:val="solid" w:color="FFFFFF" w:fill="auto"/>
          </w:tcPr>
          <w:p w14:paraId="78F9A190" w14:textId="7C91DBCF" w:rsidR="008A6694" w:rsidRDefault="008A6694" w:rsidP="008A6694">
            <w:pPr>
              <w:pStyle w:val="TAC"/>
              <w:rPr>
                <w:sz w:val="16"/>
                <w:szCs w:val="16"/>
              </w:rPr>
            </w:pPr>
            <w:r>
              <w:rPr>
                <w:sz w:val="16"/>
                <w:szCs w:val="16"/>
              </w:rPr>
              <w:t>0.</w:t>
            </w:r>
            <w:r w:rsidR="00676602">
              <w:rPr>
                <w:sz w:val="16"/>
                <w:szCs w:val="16"/>
              </w:rPr>
              <w:t>3</w:t>
            </w:r>
            <w:r>
              <w:rPr>
                <w:sz w:val="16"/>
                <w:szCs w:val="16"/>
              </w:rPr>
              <w:t>.0</w:t>
            </w:r>
          </w:p>
        </w:tc>
      </w:tr>
      <w:tr w:rsidR="007F00C3" w:rsidRPr="006B0D02" w14:paraId="71880058" w14:textId="77777777" w:rsidTr="00E869E4">
        <w:tc>
          <w:tcPr>
            <w:tcW w:w="800" w:type="dxa"/>
            <w:shd w:val="solid" w:color="FFFFFF" w:fill="auto"/>
          </w:tcPr>
          <w:p w14:paraId="1E8DB150" w14:textId="497E02FF" w:rsidR="007F00C3" w:rsidRDefault="007F00C3" w:rsidP="007F00C3">
            <w:pPr>
              <w:pStyle w:val="TAC"/>
              <w:rPr>
                <w:sz w:val="16"/>
                <w:szCs w:val="16"/>
              </w:rPr>
            </w:pPr>
            <w:r>
              <w:rPr>
                <w:sz w:val="16"/>
                <w:szCs w:val="16"/>
              </w:rPr>
              <w:t>2021-11</w:t>
            </w:r>
          </w:p>
        </w:tc>
        <w:tc>
          <w:tcPr>
            <w:tcW w:w="910" w:type="dxa"/>
            <w:shd w:val="solid" w:color="FFFFFF" w:fill="auto"/>
          </w:tcPr>
          <w:p w14:paraId="3CD80F72" w14:textId="66B3C800" w:rsidR="007F00C3" w:rsidRDefault="007F00C3" w:rsidP="007F00C3">
            <w:pPr>
              <w:pStyle w:val="TAC"/>
              <w:rPr>
                <w:sz w:val="16"/>
                <w:szCs w:val="16"/>
              </w:rPr>
            </w:pPr>
            <w:r>
              <w:rPr>
                <w:sz w:val="16"/>
                <w:szCs w:val="16"/>
              </w:rPr>
              <w:t>SA4#116e</w:t>
            </w:r>
          </w:p>
        </w:tc>
        <w:tc>
          <w:tcPr>
            <w:tcW w:w="984" w:type="dxa"/>
            <w:shd w:val="solid" w:color="FFFFFF" w:fill="auto"/>
          </w:tcPr>
          <w:p w14:paraId="47D569E5" w14:textId="389473B8" w:rsidR="007F00C3" w:rsidRDefault="007F00C3" w:rsidP="007F00C3">
            <w:pPr>
              <w:pStyle w:val="TAC"/>
              <w:rPr>
                <w:sz w:val="16"/>
                <w:szCs w:val="16"/>
              </w:rPr>
            </w:pPr>
            <w:r>
              <w:rPr>
                <w:sz w:val="16"/>
                <w:szCs w:val="16"/>
              </w:rPr>
              <w:t>S4-211208</w:t>
            </w:r>
          </w:p>
        </w:tc>
        <w:tc>
          <w:tcPr>
            <w:tcW w:w="425" w:type="dxa"/>
            <w:shd w:val="solid" w:color="FFFFFF" w:fill="auto"/>
          </w:tcPr>
          <w:p w14:paraId="614C5C18" w14:textId="77777777" w:rsidR="007F00C3" w:rsidRPr="006B0D02" w:rsidRDefault="007F00C3" w:rsidP="007F00C3">
            <w:pPr>
              <w:pStyle w:val="TAL"/>
              <w:rPr>
                <w:sz w:val="16"/>
                <w:szCs w:val="16"/>
              </w:rPr>
            </w:pPr>
          </w:p>
        </w:tc>
        <w:tc>
          <w:tcPr>
            <w:tcW w:w="425" w:type="dxa"/>
            <w:shd w:val="solid" w:color="FFFFFF" w:fill="auto"/>
          </w:tcPr>
          <w:p w14:paraId="4975DFC2" w14:textId="77777777" w:rsidR="007F00C3" w:rsidRPr="006B0D02" w:rsidRDefault="007F00C3" w:rsidP="007F00C3">
            <w:pPr>
              <w:pStyle w:val="TAR"/>
              <w:rPr>
                <w:sz w:val="16"/>
                <w:szCs w:val="16"/>
              </w:rPr>
            </w:pPr>
          </w:p>
        </w:tc>
        <w:tc>
          <w:tcPr>
            <w:tcW w:w="425" w:type="dxa"/>
            <w:shd w:val="solid" w:color="FFFFFF" w:fill="auto"/>
          </w:tcPr>
          <w:p w14:paraId="4A15E38D" w14:textId="77777777" w:rsidR="007F00C3" w:rsidRPr="006B0D02" w:rsidRDefault="007F00C3" w:rsidP="007F00C3">
            <w:pPr>
              <w:pStyle w:val="TAC"/>
              <w:rPr>
                <w:sz w:val="16"/>
                <w:szCs w:val="16"/>
              </w:rPr>
            </w:pPr>
          </w:p>
        </w:tc>
        <w:tc>
          <w:tcPr>
            <w:tcW w:w="4962" w:type="dxa"/>
            <w:shd w:val="solid" w:color="FFFFFF" w:fill="auto"/>
          </w:tcPr>
          <w:p w14:paraId="44C77C67" w14:textId="40D537F5" w:rsidR="007F00C3" w:rsidRDefault="007F00C3" w:rsidP="007F00C3">
            <w:pPr>
              <w:pStyle w:val="TAL"/>
              <w:rPr>
                <w:sz w:val="16"/>
                <w:szCs w:val="16"/>
              </w:rPr>
            </w:pPr>
            <w:r>
              <w:rPr>
                <w:sz w:val="16"/>
                <w:szCs w:val="16"/>
              </w:rPr>
              <w:t>Version agreed during SA4#11</w:t>
            </w:r>
            <w:r w:rsidR="009608F2">
              <w:rPr>
                <w:sz w:val="16"/>
                <w:szCs w:val="16"/>
              </w:rPr>
              <w:t>6</w:t>
            </w:r>
            <w:r>
              <w:rPr>
                <w:sz w:val="16"/>
                <w:szCs w:val="16"/>
              </w:rPr>
              <w:t>e (adds S4-211028)</w:t>
            </w:r>
          </w:p>
        </w:tc>
        <w:tc>
          <w:tcPr>
            <w:tcW w:w="708" w:type="dxa"/>
            <w:shd w:val="solid" w:color="FFFFFF" w:fill="auto"/>
          </w:tcPr>
          <w:p w14:paraId="33FC4FA3" w14:textId="469D5571" w:rsidR="007F00C3" w:rsidRDefault="007F00C3" w:rsidP="007F00C3">
            <w:pPr>
              <w:pStyle w:val="TAC"/>
              <w:rPr>
                <w:sz w:val="16"/>
                <w:szCs w:val="16"/>
              </w:rPr>
            </w:pPr>
            <w:r>
              <w:rPr>
                <w:sz w:val="16"/>
                <w:szCs w:val="16"/>
              </w:rPr>
              <w:t>0.</w:t>
            </w:r>
            <w:r w:rsidR="009608F2">
              <w:rPr>
                <w:sz w:val="16"/>
                <w:szCs w:val="16"/>
              </w:rPr>
              <w:t>4</w:t>
            </w:r>
            <w:r>
              <w:rPr>
                <w:sz w:val="16"/>
                <w:szCs w:val="16"/>
              </w:rPr>
              <w:t>.0</w:t>
            </w:r>
          </w:p>
        </w:tc>
      </w:tr>
      <w:tr w:rsidR="0059443E" w:rsidRPr="006B0D02" w14:paraId="1E5DD813" w14:textId="77777777" w:rsidTr="00E869E4">
        <w:tc>
          <w:tcPr>
            <w:tcW w:w="800" w:type="dxa"/>
            <w:shd w:val="solid" w:color="FFFFFF" w:fill="auto"/>
          </w:tcPr>
          <w:p w14:paraId="4F55F196" w14:textId="156558FA" w:rsidR="0059443E" w:rsidRDefault="0059443E" w:rsidP="007F00C3">
            <w:pPr>
              <w:pStyle w:val="TAC"/>
              <w:rPr>
                <w:sz w:val="16"/>
                <w:szCs w:val="16"/>
              </w:rPr>
            </w:pPr>
            <w:r>
              <w:rPr>
                <w:sz w:val="16"/>
                <w:szCs w:val="16"/>
              </w:rPr>
              <w:t>2021-12</w:t>
            </w:r>
          </w:p>
        </w:tc>
        <w:tc>
          <w:tcPr>
            <w:tcW w:w="910" w:type="dxa"/>
            <w:shd w:val="solid" w:color="FFFFFF" w:fill="auto"/>
          </w:tcPr>
          <w:p w14:paraId="2F21E96D" w14:textId="6B8C8D21" w:rsidR="0059443E" w:rsidRDefault="0059443E" w:rsidP="007F00C3">
            <w:pPr>
              <w:pStyle w:val="TAC"/>
              <w:rPr>
                <w:sz w:val="16"/>
                <w:szCs w:val="16"/>
              </w:rPr>
            </w:pPr>
            <w:r>
              <w:rPr>
                <w:sz w:val="16"/>
                <w:szCs w:val="16"/>
              </w:rPr>
              <w:t>SA#94-e</w:t>
            </w:r>
          </w:p>
        </w:tc>
        <w:tc>
          <w:tcPr>
            <w:tcW w:w="984" w:type="dxa"/>
            <w:shd w:val="solid" w:color="FFFFFF" w:fill="auto"/>
          </w:tcPr>
          <w:p w14:paraId="4304BD95" w14:textId="210B1CA2" w:rsidR="0059443E" w:rsidRDefault="0059443E" w:rsidP="007F00C3">
            <w:pPr>
              <w:pStyle w:val="TAC"/>
              <w:rPr>
                <w:sz w:val="16"/>
                <w:szCs w:val="16"/>
              </w:rPr>
            </w:pPr>
            <w:r>
              <w:rPr>
                <w:sz w:val="16"/>
                <w:szCs w:val="16"/>
              </w:rPr>
              <w:t>SP-21339</w:t>
            </w:r>
          </w:p>
        </w:tc>
        <w:tc>
          <w:tcPr>
            <w:tcW w:w="425" w:type="dxa"/>
            <w:shd w:val="solid" w:color="FFFFFF" w:fill="auto"/>
          </w:tcPr>
          <w:p w14:paraId="27E9E5CE" w14:textId="77777777" w:rsidR="0059443E" w:rsidRPr="006B0D02" w:rsidRDefault="0059443E" w:rsidP="007F00C3">
            <w:pPr>
              <w:pStyle w:val="TAL"/>
              <w:rPr>
                <w:sz w:val="16"/>
                <w:szCs w:val="16"/>
              </w:rPr>
            </w:pPr>
          </w:p>
        </w:tc>
        <w:tc>
          <w:tcPr>
            <w:tcW w:w="425" w:type="dxa"/>
            <w:shd w:val="solid" w:color="FFFFFF" w:fill="auto"/>
          </w:tcPr>
          <w:p w14:paraId="5321E029" w14:textId="77777777" w:rsidR="0059443E" w:rsidRPr="006B0D02" w:rsidRDefault="0059443E" w:rsidP="007F00C3">
            <w:pPr>
              <w:pStyle w:val="TAR"/>
              <w:rPr>
                <w:sz w:val="16"/>
                <w:szCs w:val="16"/>
              </w:rPr>
            </w:pPr>
          </w:p>
        </w:tc>
        <w:tc>
          <w:tcPr>
            <w:tcW w:w="425" w:type="dxa"/>
            <w:shd w:val="solid" w:color="FFFFFF" w:fill="auto"/>
          </w:tcPr>
          <w:p w14:paraId="55A153F1" w14:textId="77777777" w:rsidR="0059443E" w:rsidRPr="006B0D02" w:rsidRDefault="0059443E" w:rsidP="007F00C3">
            <w:pPr>
              <w:pStyle w:val="TAC"/>
              <w:rPr>
                <w:sz w:val="16"/>
                <w:szCs w:val="16"/>
              </w:rPr>
            </w:pPr>
          </w:p>
        </w:tc>
        <w:tc>
          <w:tcPr>
            <w:tcW w:w="4962" w:type="dxa"/>
            <w:shd w:val="solid" w:color="FFFFFF" w:fill="auto"/>
          </w:tcPr>
          <w:p w14:paraId="291E3698" w14:textId="0D82EAF1" w:rsidR="0059443E" w:rsidRDefault="0059443E" w:rsidP="007F00C3">
            <w:pPr>
              <w:pStyle w:val="TAL"/>
              <w:rPr>
                <w:sz w:val="16"/>
                <w:szCs w:val="16"/>
              </w:rPr>
            </w:pPr>
            <w:r>
              <w:rPr>
                <w:sz w:val="16"/>
                <w:szCs w:val="16"/>
              </w:rPr>
              <w:t>For Presentation to plenary</w:t>
            </w:r>
          </w:p>
        </w:tc>
        <w:tc>
          <w:tcPr>
            <w:tcW w:w="708" w:type="dxa"/>
            <w:shd w:val="solid" w:color="FFFFFF" w:fill="auto"/>
          </w:tcPr>
          <w:p w14:paraId="07212A3B" w14:textId="35F10624" w:rsidR="0059443E" w:rsidRDefault="0059443E" w:rsidP="007F00C3">
            <w:pPr>
              <w:pStyle w:val="TAC"/>
              <w:rPr>
                <w:sz w:val="16"/>
                <w:szCs w:val="16"/>
              </w:rPr>
            </w:pPr>
            <w:r>
              <w:rPr>
                <w:sz w:val="16"/>
                <w:szCs w:val="16"/>
              </w:rPr>
              <w:t>1.0.0</w:t>
            </w:r>
          </w:p>
        </w:tc>
      </w:tr>
    </w:tbl>
    <w:p w14:paraId="6571C0A1" w14:textId="77777777" w:rsidR="003C3971" w:rsidRPr="00235394" w:rsidRDefault="003C3971" w:rsidP="003C3971"/>
    <w:p w14:paraId="012B4D40" w14:textId="70305B9F" w:rsidR="003C3971" w:rsidRPr="00235394" w:rsidRDefault="003C3971" w:rsidP="00851843">
      <w:pPr>
        <w:pStyle w:val="Guidance"/>
      </w:pPr>
      <w:r>
        <w:br w:type="page"/>
      </w:r>
      <w:r w:rsidR="00851843" w:rsidDel="00851843">
        <w:lastRenderedPageBreak/>
        <w:t xml:space="preserve"> </w:t>
      </w:r>
    </w:p>
    <w:p w14:paraId="753F436C"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4DB52" w14:textId="77777777" w:rsidR="00492907" w:rsidRDefault="00492907">
      <w:r>
        <w:separator/>
      </w:r>
    </w:p>
  </w:endnote>
  <w:endnote w:type="continuationSeparator" w:id="0">
    <w:p w14:paraId="74A66316" w14:textId="77777777" w:rsidR="00492907" w:rsidRDefault="00492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DFB47" w14:textId="77777777" w:rsidR="00492907" w:rsidRDefault="00492907">
      <w:r>
        <w:separator/>
      </w:r>
    </w:p>
  </w:footnote>
  <w:footnote w:type="continuationSeparator" w:id="0">
    <w:p w14:paraId="0083F2CA" w14:textId="77777777" w:rsidR="00492907" w:rsidRDefault="00492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74CC" w14:textId="47D731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124C">
      <w:rPr>
        <w:rFonts w:ascii="Arial" w:hAnsi="Arial" w:cs="Arial"/>
        <w:b/>
        <w:noProof/>
        <w:sz w:val="18"/>
        <w:szCs w:val="18"/>
      </w:rPr>
      <w:t>3GPP TR 26.926 V1.1.0 (2022-02)</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7094BB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124C">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29155E"/>
    <w:multiLevelType w:val="multilevel"/>
    <w:tmpl w:val="E3E6A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1"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7"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11EC507A"/>
    <w:multiLevelType w:val="multilevel"/>
    <w:tmpl w:val="22C0A16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8" w15:restartNumberingAfterBreak="0">
    <w:nsid w:val="12F27EE7"/>
    <w:multiLevelType w:val="hybridMultilevel"/>
    <w:tmpl w:val="4AFC17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0"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2"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60B51A6"/>
    <w:multiLevelType w:val="hybridMultilevel"/>
    <w:tmpl w:val="3B9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9"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1C370E5C"/>
    <w:multiLevelType w:val="multilevel"/>
    <w:tmpl w:val="2E861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DFB5754"/>
    <w:multiLevelType w:val="hybridMultilevel"/>
    <w:tmpl w:val="08F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8"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3"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7"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57F2105"/>
    <w:multiLevelType w:val="hybridMultilevel"/>
    <w:tmpl w:val="D0A287EE"/>
    <w:lvl w:ilvl="0" w:tplc="594638AC">
      <w:start w:val="1"/>
      <w:numFmt w:val="bullet"/>
      <w:lvlText w:val="•"/>
      <w:lvlJc w:val="left"/>
      <w:pPr>
        <w:tabs>
          <w:tab w:val="num" w:pos="720"/>
        </w:tabs>
        <w:ind w:left="720" w:hanging="360"/>
      </w:pPr>
      <w:rPr>
        <w:rFonts w:ascii="Arial" w:hAnsi="Arial" w:hint="default"/>
      </w:rPr>
    </w:lvl>
    <w:lvl w:ilvl="1" w:tplc="97EA5336" w:tentative="1">
      <w:start w:val="1"/>
      <w:numFmt w:val="bullet"/>
      <w:lvlText w:val="•"/>
      <w:lvlJc w:val="left"/>
      <w:pPr>
        <w:tabs>
          <w:tab w:val="num" w:pos="1440"/>
        </w:tabs>
        <w:ind w:left="1440" w:hanging="360"/>
      </w:pPr>
      <w:rPr>
        <w:rFonts w:ascii="Arial" w:hAnsi="Arial" w:hint="default"/>
      </w:rPr>
    </w:lvl>
    <w:lvl w:ilvl="2" w:tplc="CB728992" w:tentative="1">
      <w:start w:val="1"/>
      <w:numFmt w:val="bullet"/>
      <w:lvlText w:val="•"/>
      <w:lvlJc w:val="left"/>
      <w:pPr>
        <w:tabs>
          <w:tab w:val="num" w:pos="2160"/>
        </w:tabs>
        <w:ind w:left="2160" w:hanging="360"/>
      </w:pPr>
      <w:rPr>
        <w:rFonts w:ascii="Arial" w:hAnsi="Arial" w:hint="default"/>
      </w:rPr>
    </w:lvl>
    <w:lvl w:ilvl="3" w:tplc="4DBA4DA4" w:tentative="1">
      <w:start w:val="1"/>
      <w:numFmt w:val="bullet"/>
      <w:lvlText w:val="•"/>
      <w:lvlJc w:val="left"/>
      <w:pPr>
        <w:tabs>
          <w:tab w:val="num" w:pos="2880"/>
        </w:tabs>
        <w:ind w:left="2880" w:hanging="360"/>
      </w:pPr>
      <w:rPr>
        <w:rFonts w:ascii="Arial" w:hAnsi="Arial" w:hint="default"/>
      </w:rPr>
    </w:lvl>
    <w:lvl w:ilvl="4" w:tplc="F8684450" w:tentative="1">
      <w:start w:val="1"/>
      <w:numFmt w:val="bullet"/>
      <w:lvlText w:val="•"/>
      <w:lvlJc w:val="left"/>
      <w:pPr>
        <w:tabs>
          <w:tab w:val="num" w:pos="3600"/>
        </w:tabs>
        <w:ind w:left="3600" w:hanging="360"/>
      </w:pPr>
      <w:rPr>
        <w:rFonts w:ascii="Arial" w:hAnsi="Arial" w:hint="default"/>
      </w:rPr>
    </w:lvl>
    <w:lvl w:ilvl="5" w:tplc="FC2A7188" w:tentative="1">
      <w:start w:val="1"/>
      <w:numFmt w:val="bullet"/>
      <w:lvlText w:val="•"/>
      <w:lvlJc w:val="left"/>
      <w:pPr>
        <w:tabs>
          <w:tab w:val="num" w:pos="4320"/>
        </w:tabs>
        <w:ind w:left="4320" w:hanging="360"/>
      </w:pPr>
      <w:rPr>
        <w:rFonts w:ascii="Arial" w:hAnsi="Arial" w:hint="default"/>
      </w:rPr>
    </w:lvl>
    <w:lvl w:ilvl="6" w:tplc="E85214AE" w:tentative="1">
      <w:start w:val="1"/>
      <w:numFmt w:val="bullet"/>
      <w:lvlText w:val="•"/>
      <w:lvlJc w:val="left"/>
      <w:pPr>
        <w:tabs>
          <w:tab w:val="num" w:pos="5040"/>
        </w:tabs>
        <w:ind w:left="5040" w:hanging="360"/>
      </w:pPr>
      <w:rPr>
        <w:rFonts w:ascii="Arial" w:hAnsi="Arial" w:hint="default"/>
      </w:rPr>
    </w:lvl>
    <w:lvl w:ilvl="7" w:tplc="C68A5048" w:tentative="1">
      <w:start w:val="1"/>
      <w:numFmt w:val="bullet"/>
      <w:lvlText w:val="•"/>
      <w:lvlJc w:val="left"/>
      <w:pPr>
        <w:tabs>
          <w:tab w:val="num" w:pos="5760"/>
        </w:tabs>
        <w:ind w:left="5760" w:hanging="360"/>
      </w:pPr>
      <w:rPr>
        <w:rFonts w:ascii="Arial" w:hAnsi="Arial" w:hint="default"/>
      </w:rPr>
    </w:lvl>
    <w:lvl w:ilvl="8" w:tplc="525CF320"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2BD67F06"/>
    <w:multiLevelType w:val="multilevel"/>
    <w:tmpl w:val="B2004E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15:restartNumberingAfterBreak="0">
    <w:nsid w:val="2BD70E62"/>
    <w:multiLevelType w:val="hybridMultilevel"/>
    <w:tmpl w:val="08F4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7"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7"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1"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3"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4"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0"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341B3CE9"/>
    <w:multiLevelType w:val="hybridMultilevel"/>
    <w:tmpl w:val="D8AE2E0A"/>
    <w:lvl w:ilvl="0" w:tplc="8AA44146">
      <w:start w:val="1"/>
      <w:numFmt w:val="bullet"/>
      <w:lvlText w:val="•"/>
      <w:lvlJc w:val="left"/>
      <w:pPr>
        <w:tabs>
          <w:tab w:val="num" w:pos="720"/>
        </w:tabs>
        <w:ind w:left="720" w:hanging="360"/>
      </w:pPr>
      <w:rPr>
        <w:rFonts w:ascii="Arial" w:hAnsi="Arial" w:hint="default"/>
      </w:rPr>
    </w:lvl>
    <w:lvl w:ilvl="1" w:tplc="826274FC" w:tentative="1">
      <w:start w:val="1"/>
      <w:numFmt w:val="bullet"/>
      <w:lvlText w:val="•"/>
      <w:lvlJc w:val="left"/>
      <w:pPr>
        <w:tabs>
          <w:tab w:val="num" w:pos="1440"/>
        </w:tabs>
        <w:ind w:left="1440" w:hanging="360"/>
      </w:pPr>
      <w:rPr>
        <w:rFonts w:ascii="Arial" w:hAnsi="Arial" w:hint="default"/>
      </w:rPr>
    </w:lvl>
    <w:lvl w:ilvl="2" w:tplc="60422252" w:tentative="1">
      <w:start w:val="1"/>
      <w:numFmt w:val="bullet"/>
      <w:lvlText w:val="•"/>
      <w:lvlJc w:val="left"/>
      <w:pPr>
        <w:tabs>
          <w:tab w:val="num" w:pos="2160"/>
        </w:tabs>
        <w:ind w:left="2160" w:hanging="360"/>
      </w:pPr>
      <w:rPr>
        <w:rFonts w:ascii="Arial" w:hAnsi="Arial" w:hint="default"/>
      </w:rPr>
    </w:lvl>
    <w:lvl w:ilvl="3" w:tplc="F662B662" w:tentative="1">
      <w:start w:val="1"/>
      <w:numFmt w:val="bullet"/>
      <w:lvlText w:val="•"/>
      <w:lvlJc w:val="left"/>
      <w:pPr>
        <w:tabs>
          <w:tab w:val="num" w:pos="2880"/>
        </w:tabs>
        <w:ind w:left="2880" w:hanging="360"/>
      </w:pPr>
      <w:rPr>
        <w:rFonts w:ascii="Arial" w:hAnsi="Arial" w:hint="default"/>
      </w:rPr>
    </w:lvl>
    <w:lvl w:ilvl="4" w:tplc="7CC4E4C0" w:tentative="1">
      <w:start w:val="1"/>
      <w:numFmt w:val="bullet"/>
      <w:lvlText w:val="•"/>
      <w:lvlJc w:val="left"/>
      <w:pPr>
        <w:tabs>
          <w:tab w:val="num" w:pos="3600"/>
        </w:tabs>
        <w:ind w:left="3600" w:hanging="360"/>
      </w:pPr>
      <w:rPr>
        <w:rFonts w:ascii="Arial" w:hAnsi="Arial" w:hint="default"/>
      </w:rPr>
    </w:lvl>
    <w:lvl w:ilvl="5" w:tplc="221AB848" w:tentative="1">
      <w:start w:val="1"/>
      <w:numFmt w:val="bullet"/>
      <w:lvlText w:val="•"/>
      <w:lvlJc w:val="left"/>
      <w:pPr>
        <w:tabs>
          <w:tab w:val="num" w:pos="4320"/>
        </w:tabs>
        <w:ind w:left="4320" w:hanging="360"/>
      </w:pPr>
      <w:rPr>
        <w:rFonts w:ascii="Arial" w:hAnsi="Arial" w:hint="default"/>
      </w:rPr>
    </w:lvl>
    <w:lvl w:ilvl="6" w:tplc="51B61D48" w:tentative="1">
      <w:start w:val="1"/>
      <w:numFmt w:val="bullet"/>
      <w:lvlText w:val="•"/>
      <w:lvlJc w:val="left"/>
      <w:pPr>
        <w:tabs>
          <w:tab w:val="num" w:pos="5040"/>
        </w:tabs>
        <w:ind w:left="5040" w:hanging="360"/>
      </w:pPr>
      <w:rPr>
        <w:rFonts w:ascii="Arial" w:hAnsi="Arial" w:hint="default"/>
      </w:rPr>
    </w:lvl>
    <w:lvl w:ilvl="7" w:tplc="D578D518" w:tentative="1">
      <w:start w:val="1"/>
      <w:numFmt w:val="bullet"/>
      <w:lvlText w:val="•"/>
      <w:lvlJc w:val="left"/>
      <w:pPr>
        <w:tabs>
          <w:tab w:val="num" w:pos="5760"/>
        </w:tabs>
        <w:ind w:left="5760" w:hanging="360"/>
      </w:pPr>
      <w:rPr>
        <w:rFonts w:ascii="Arial" w:hAnsi="Arial" w:hint="default"/>
      </w:rPr>
    </w:lvl>
    <w:lvl w:ilvl="8" w:tplc="AF26DBE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7352278"/>
    <w:multiLevelType w:val="hybridMultilevel"/>
    <w:tmpl w:val="2B1AE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3"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5"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9"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3"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6"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1"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6"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8"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90"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1"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41657548"/>
    <w:multiLevelType w:val="hybridMultilevel"/>
    <w:tmpl w:val="DAE8A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4"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9" w15:restartNumberingAfterBreak="0">
    <w:nsid w:val="432C22DC"/>
    <w:multiLevelType w:val="multilevel"/>
    <w:tmpl w:val="32E2543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0"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6"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9"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0"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54473C3"/>
    <w:multiLevelType w:val="multilevel"/>
    <w:tmpl w:val="9DA682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6"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9"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1"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2" w15:restartNumberingAfterBreak="0">
    <w:nsid w:val="476F2142"/>
    <w:multiLevelType w:val="multilevel"/>
    <w:tmpl w:val="51EE9A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3"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4"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7"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8"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9"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2"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5"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7"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4E0C638F"/>
    <w:multiLevelType w:val="hybridMultilevel"/>
    <w:tmpl w:val="466A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4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522808D0"/>
    <w:multiLevelType w:val="hybridMultilevel"/>
    <w:tmpl w:val="656ECA00"/>
    <w:lvl w:ilvl="0" w:tplc="0B56396E">
      <w:start w:val="1"/>
      <w:numFmt w:val="bullet"/>
      <w:lvlText w:val="•"/>
      <w:lvlJc w:val="left"/>
      <w:pPr>
        <w:tabs>
          <w:tab w:val="num" w:pos="720"/>
        </w:tabs>
        <w:ind w:left="720" w:hanging="360"/>
      </w:pPr>
      <w:rPr>
        <w:rFonts w:ascii="Arial" w:hAnsi="Arial" w:hint="default"/>
      </w:rPr>
    </w:lvl>
    <w:lvl w:ilvl="1" w:tplc="9BD0E734" w:tentative="1">
      <w:start w:val="1"/>
      <w:numFmt w:val="bullet"/>
      <w:lvlText w:val="•"/>
      <w:lvlJc w:val="left"/>
      <w:pPr>
        <w:tabs>
          <w:tab w:val="num" w:pos="1440"/>
        </w:tabs>
        <w:ind w:left="1440" w:hanging="360"/>
      </w:pPr>
      <w:rPr>
        <w:rFonts w:ascii="Arial" w:hAnsi="Arial" w:hint="default"/>
      </w:rPr>
    </w:lvl>
    <w:lvl w:ilvl="2" w:tplc="5C6CFA66" w:tentative="1">
      <w:start w:val="1"/>
      <w:numFmt w:val="bullet"/>
      <w:lvlText w:val="•"/>
      <w:lvlJc w:val="left"/>
      <w:pPr>
        <w:tabs>
          <w:tab w:val="num" w:pos="2160"/>
        </w:tabs>
        <w:ind w:left="2160" w:hanging="360"/>
      </w:pPr>
      <w:rPr>
        <w:rFonts w:ascii="Arial" w:hAnsi="Arial" w:hint="default"/>
      </w:rPr>
    </w:lvl>
    <w:lvl w:ilvl="3" w:tplc="CF06AB56" w:tentative="1">
      <w:start w:val="1"/>
      <w:numFmt w:val="bullet"/>
      <w:lvlText w:val="•"/>
      <w:lvlJc w:val="left"/>
      <w:pPr>
        <w:tabs>
          <w:tab w:val="num" w:pos="2880"/>
        </w:tabs>
        <w:ind w:left="2880" w:hanging="360"/>
      </w:pPr>
      <w:rPr>
        <w:rFonts w:ascii="Arial" w:hAnsi="Arial" w:hint="default"/>
      </w:rPr>
    </w:lvl>
    <w:lvl w:ilvl="4" w:tplc="7DE2AEBC" w:tentative="1">
      <w:start w:val="1"/>
      <w:numFmt w:val="bullet"/>
      <w:lvlText w:val="•"/>
      <w:lvlJc w:val="left"/>
      <w:pPr>
        <w:tabs>
          <w:tab w:val="num" w:pos="3600"/>
        </w:tabs>
        <w:ind w:left="3600" w:hanging="360"/>
      </w:pPr>
      <w:rPr>
        <w:rFonts w:ascii="Arial" w:hAnsi="Arial" w:hint="default"/>
      </w:rPr>
    </w:lvl>
    <w:lvl w:ilvl="5" w:tplc="E81E83F4" w:tentative="1">
      <w:start w:val="1"/>
      <w:numFmt w:val="bullet"/>
      <w:lvlText w:val="•"/>
      <w:lvlJc w:val="left"/>
      <w:pPr>
        <w:tabs>
          <w:tab w:val="num" w:pos="4320"/>
        </w:tabs>
        <w:ind w:left="4320" w:hanging="360"/>
      </w:pPr>
      <w:rPr>
        <w:rFonts w:ascii="Arial" w:hAnsi="Arial" w:hint="default"/>
      </w:rPr>
    </w:lvl>
    <w:lvl w:ilvl="6" w:tplc="A276F684" w:tentative="1">
      <w:start w:val="1"/>
      <w:numFmt w:val="bullet"/>
      <w:lvlText w:val="•"/>
      <w:lvlJc w:val="left"/>
      <w:pPr>
        <w:tabs>
          <w:tab w:val="num" w:pos="5040"/>
        </w:tabs>
        <w:ind w:left="5040" w:hanging="360"/>
      </w:pPr>
      <w:rPr>
        <w:rFonts w:ascii="Arial" w:hAnsi="Arial" w:hint="default"/>
      </w:rPr>
    </w:lvl>
    <w:lvl w:ilvl="7" w:tplc="CFC45304" w:tentative="1">
      <w:start w:val="1"/>
      <w:numFmt w:val="bullet"/>
      <w:lvlText w:val="•"/>
      <w:lvlJc w:val="left"/>
      <w:pPr>
        <w:tabs>
          <w:tab w:val="num" w:pos="5760"/>
        </w:tabs>
        <w:ind w:left="5760" w:hanging="360"/>
      </w:pPr>
      <w:rPr>
        <w:rFonts w:ascii="Arial" w:hAnsi="Arial" w:hint="default"/>
      </w:rPr>
    </w:lvl>
    <w:lvl w:ilvl="8" w:tplc="1EEA72C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9"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3"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5"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6"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9"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74"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8"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1"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82"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83"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6"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7"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9"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1"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2"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3"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7"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8"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2"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3"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4"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6"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7"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8"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5"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6"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7"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1"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3"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34"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6"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7"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40"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41"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2"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3" w15:restartNumberingAfterBreak="0">
    <w:nsid w:val="6ADB10C6"/>
    <w:multiLevelType w:val="hybridMultilevel"/>
    <w:tmpl w:val="43C8D7A0"/>
    <w:lvl w:ilvl="0" w:tplc="046886F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6B2F43AD"/>
    <w:multiLevelType w:val="hybridMultilevel"/>
    <w:tmpl w:val="0742BFBC"/>
    <w:lvl w:ilvl="0" w:tplc="4A0E5076">
      <w:start w:val="1"/>
      <w:numFmt w:val="bullet"/>
      <w:lvlText w:val="•"/>
      <w:lvlJc w:val="left"/>
      <w:pPr>
        <w:tabs>
          <w:tab w:val="num" w:pos="720"/>
        </w:tabs>
        <w:ind w:left="720" w:hanging="360"/>
      </w:pPr>
      <w:rPr>
        <w:rFonts w:ascii="Arial" w:hAnsi="Arial" w:hint="default"/>
      </w:rPr>
    </w:lvl>
    <w:lvl w:ilvl="1" w:tplc="1C02BE32" w:tentative="1">
      <w:start w:val="1"/>
      <w:numFmt w:val="bullet"/>
      <w:lvlText w:val="•"/>
      <w:lvlJc w:val="left"/>
      <w:pPr>
        <w:tabs>
          <w:tab w:val="num" w:pos="1440"/>
        </w:tabs>
        <w:ind w:left="1440" w:hanging="360"/>
      </w:pPr>
      <w:rPr>
        <w:rFonts w:ascii="Arial" w:hAnsi="Arial" w:hint="default"/>
      </w:rPr>
    </w:lvl>
    <w:lvl w:ilvl="2" w:tplc="17BE4B80" w:tentative="1">
      <w:start w:val="1"/>
      <w:numFmt w:val="bullet"/>
      <w:lvlText w:val="•"/>
      <w:lvlJc w:val="left"/>
      <w:pPr>
        <w:tabs>
          <w:tab w:val="num" w:pos="2160"/>
        </w:tabs>
        <w:ind w:left="2160" w:hanging="360"/>
      </w:pPr>
      <w:rPr>
        <w:rFonts w:ascii="Arial" w:hAnsi="Arial" w:hint="default"/>
      </w:rPr>
    </w:lvl>
    <w:lvl w:ilvl="3" w:tplc="F89C30F0" w:tentative="1">
      <w:start w:val="1"/>
      <w:numFmt w:val="bullet"/>
      <w:lvlText w:val="•"/>
      <w:lvlJc w:val="left"/>
      <w:pPr>
        <w:tabs>
          <w:tab w:val="num" w:pos="2880"/>
        </w:tabs>
        <w:ind w:left="2880" w:hanging="360"/>
      </w:pPr>
      <w:rPr>
        <w:rFonts w:ascii="Arial" w:hAnsi="Arial" w:hint="default"/>
      </w:rPr>
    </w:lvl>
    <w:lvl w:ilvl="4" w:tplc="BA6AF936" w:tentative="1">
      <w:start w:val="1"/>
      <w:numFmt w:val="bullet"/>
      <w:lvlText w:val="•"/>
      <w:lvlJc w:val="left"/>
      <w:pPr>
        <w:tabs>
          <w:tab w:val="num" w:pos="3600"/>
        </w:tabs>
        <w:ind w:left="3600" w:hanging="360"/>
      </w:pPr>
      <w:rPr>
        <w:rFonts w:ascii="Arial" w:hAnsi="Arial" w:hint="default"/>
      </w:rPr>
    </w:lvl>
    <w:lvl w:ilvl="5" w:tplc="2910B65A" w:tentative="1">
      <w:start w:val="1"/>
      <w:numFmt w:val="bullet"/>
      <w:lvlText w:val="•"/>
      <w:lvlJc w:val="left"/>
      <w:pPr>
        <w:tabs>
          <w:tab w:val="num" w:pos="4320"/>
        </w:tabs>
        <w:ind w:left="4320" w:hanging="360"/>
      </w:pPr>
      <w:rPr>
        <w:rFonts w:ascii="Arial" w:hAnsi="Arial" w:hint="default"/>
      </w:rPr>
    </w:lvl>
    <w:lvl w:ilvl="6" w:tplc="4D4026A6" w:tentative="1">
      <w:start w:val="1"/>
      <w:numFmt w:val="bullet"/>
      <w:lvlText w:val="•"/>
      <w:lvlJc w:val="left"/>
      <w:pPr>
        <w:tabs>
          <w:tab w:val="num" w:pos="5040"/>
        </w:tabs>
        <w:ind w:left="5040" w:hanging="360"/>
      </w:pPr>
      <w:rPr>
        <w:rFonts w:ascii="Arial" w:hAnsi="Arial" w:hint="default"/>
      </w:rPr>
    </w:lvl>
    <w:lvl w:ilvl="7" w:tplc="F4FC1A0C" w:tentative="1">
      <w:start w:val="1"/>
      <w:numFmt w:val="bullet"/>
      <w:lvlText w:val="•"/>
      <w:lvlJc w:val="left"/>
      <w:pPr>
        <w:tabs>
          <w:tab w:val="num" w:pos="5760"/>
        </w:tabs>
        <w:ind w:left="5760" w:hanging="360"/>
      </w:pPr>
      <w:rPr>
        <w:rFonts w:ascii="Arial" w:hAnsi="Arial" w:hint="default"/>
      </w:rPr>
    </w:lvl>
    <w:lvl w:ilvl="8" w:tplc="B7C44FA4" w:tentative="1">
      <w:start w:val="1"/>
      <w:numFmt w:val="bullet"/>
      <w:lvlText w:val="•"/>
      <w:lvlJc w:val="left"/>
      <w:pPr>
        <w:tabs>
          <w:tab w:val="num" w:pos="6480"/>
        </w:tabs>
        <w:ind w:left="6480" w:hanging="360"/>
      </w:pPr>
      <w:rPr>
        <w:rFonts w:ascii="Arial" w:hAnsi="Arial" w:hint="default"/>
      </w:rPr>
    </w:lvl>
  </w:abstractNum>
  <w:abstractNum w:abstractNumId="346"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7"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9"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4" w15:restartNumberingAfterBreak="0">
    <w:nsid w:val="6DD85634"/>
    <w:multiLevelType w:val="multilevel"/>
    <w:tmpl w:val="ACF6FA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5"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6"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8"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0"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1"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2"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3"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8"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9"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4"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5"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76"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7"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9"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1"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82"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3"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5" w15:restartNumberingAfterBreak="0">
    <w:nsid w:val="781F1DB2"/>
    <w:multiLevelType w:val="multilevel"/>
    <w:tmpl w:val="BBE2510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6"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7"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8"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9"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0"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2"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3"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94"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6"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7"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0"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2"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3"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4"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5"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7"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9"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5"/>
  </w:num>
  <w:num w:numId="5">
    <w:abstractNumId w:val="363"/>
  </w:num>
  <w:num w:numId="6">
    <w:abstractNumId w:val="4"/>
  </w:num>
  <w:num w:numId="7">
    <w:abstractNumId w:val="134"/>
  </w:num>
  <w:num w:numId="8">
    <w:abstractNumId w:val="113"/>
  </w:num>
  <w:num w:numId="9">
    <w:abstractNumId w:val="92"/>
  </w:num>
  <w:num w:numId="10">
    <w:abstractNumId w:val="105"/>
  </w:num>
  <w:num w:numId="11">
    <w:abstractNumId w:val="94"/>
  </w:num>
  <w:num w:numId="12">
    <w:abstractNumId w:val="23"/>
  </w:num>
  <w:num w:numId="13">
    <w:abstractNumId w:val="349"/>
  </w:num>
  <w:num w:numId="14">
    <w:abstractNumId w:val="193"/>
  </w:num>
  <w:num w:numId="15">
    <w:abstractNumId w:val="192"/>
  </w:num>
  <w:num w:numId="16">
    <w:abstractNumId w:val="82"/>
  </w:num>
  <w:num w:numId="17">
    <w:abstractNumId w:val="333"/>
  </w:num>
  <w:num w:numId="18">
    <w:abstractNumId w:val="297"/>
  </w:num>
  <w:num w:numId="19">
    <w:abstractNumId w:val="402"/>
  </w:num>
  <w:num w:numId="20">
    <w:abstractNumId w:val="360"/>
  </w:num>
  <w:num w:numId="21">
    <w:abstractNumId w:val="87"/>
  </w:num>
  <w:num w:numId="22">
    <w:abstractNumId w:val="250"/>
  </w:num>
  <w:num w:numId="23">
    <w:abstractNumId w:val="374"/>
  </w:num>
  <w:num w:numId="24">
    <w:abstractNumId w:val="195"/>
  </w:num>
  <w:num w:numId="25">
    <w:abstractNumId w:val="245"/>
  </w:num>
  <w:num w:numId="26">
    <w:abstractNumId w:val="63"/>
  </w:num>
  <w:num w:numId="27">
    <w:abstractNumId w:val="34"/>
  </w:num>
  <w:num w:numId="28">
    <w:abstractNumId w:val="179"/>
  </w:num>
  <w:num w:numId="29">
    <w:abstractNumId w:val="259"/>
  </w:num>
  <w:num w:numId="30">
    <w:abstractNumId w:val="243"/>
  </w:num>
  <w:num w:numId="31">
    <w:abstractNumId w:val="348"/>
  </w:num>
  <w:num w:numId="32">
    <w:abstractNumId w:val="185"/>
  </w:num>
  <w:num w:numId="33">
    <w:abstractNumId w:val="216"/>
  </w:num>
  <w:num w:numId="34">
    <w:abstractNumId w:val="145"/>
  </w:num>
  <w:num w:numId="35">
    <w:abstractNumId w:val="204"/>
  </w:num>
  <w:num w:numId="36">
    <w:abstractNumId w:val="205"/>
  </w:num>
  <w:num w:numId="37">
    <w:abstractNumId w:val="299"/>
  </w:num>
  <w:num w:numId="38">
    <w:abstractNumId w:val="404"/>
  </w:num>
  <w:num w:numId="39">
    <w:abstractNumId w:val="285"/>
  </w:num>
  <w:num w:numId="40">
    <w:abstractNumId w:val="373"/>
  </w:num>
  <w:num w:numId="41">
    <w:abstractNumId w:val="112"/>
  </w:num>
  <w:num w:numId="42">
    <w:abstractNumId w:val="276"/>
  </w:num>
  <w:num w:numId="43">
    <w:abstractNumId w:val="353"/>
  </w:num>
  <w:num w:numId="44">
    <w:abstractNumId w:val="336"/>
  </w:num>
  <w:num w:numId="45">
    <w:abstractNumId w:val="85"/>
  </w:num>
  <w:num w:numId="46">
    <w:abstractNumId w:val="265"/>
  </w:num>
  <w:num w:numId="47">
    <w:abstractNumId w:val="135"/>
  </w:num>
  <w:num w:numId="48">
    <w:abstractNumId w:val="168"/>
  </w:num>
  <w:num w:numId="49">
    <w:abstractNumId w:val="350"/>
  </w:num>
  <w:num w:numId="50">
    <w:abstractNumId w:val="221"/>
  </w:num>
  <w:num w:numId="51">
    <w:abstractNumId w:val="42"/>
  </w:num>
  <w:num w:numId="52">
    <w:abstractNumId w:val="321"/>
  </w:num>
  <w:num w:numId="53">
    <w:abstractNumId w:val="119"/>
  </w:num>
  <w:num w:numId="54">
    <w:abstractNumId w:val="18"/>
  </w:num>
  <w:num w:numId="55">
    <w:abstractNumId w:val="307"/>
  </w:num>
  <w:num w:numId="56">
    <w:abstractNumId w:val="320"/>
  </w:num>
  <w:num w:numId="57">
    <w:abstractNumId w:val="355"/>
  </w:num>
  <w:num w:numId="58">
    <w:abstractNumId w:val="316"/>
  </w:num>
  <w:num w:numId="59">
    <w:abstractNumId w:val="162"/>
  </w:num>
  <w:num w:numId="60">
    <w:abstractNumId w:val="75"/>
  </w:num>
  <w:num w:numId="61">
    <w:abstractNumId w:val="30"/>
  </w:num>
  <w:num w:numId="62">
    <w:abstractNumId w:val="217"/>
  </w:num>
  <w:num w:numId="63">
    <w:abstractNumId w:val="273"/>
  </w:num>
  <w:num w:numId="64">
    <w:abstractNumId w:val="253"/>
  </w:num>
  <w:num w:numId="65">
    <w:abstractNumId w:val="248"/>
  </w:num>
  <w:num w:numId="66">
    <w:abstractNumId w:val="408"/>
  </w:num>
  <w:num w:numId="67">
    <w:abstractNumId w:val="38"/>
  </w:num>
  <w:num w:numId="68">
    <w:abstractNumId w:val="80"/>
  </w:num>
  <w:num w:numId="69">
    <w:abstractNumId w:val="12"/>
  </w:num>
  <w:num w:numId="70">
    <w:abstractNumId w:val="111"/>
  </w:num>
  <w:num w:numId="71">
    <w:abstractNumId w:val="13"/>
  </w:num>
  <w:num w:numId="72">
    <w:abstractNumId w:val="278"/>
  </w:num>
  <w:num w:numId="73">
    <w:abstractNumId w:val="290"/>
  </w:num>
  <w:num w:numId="74">
    <w:abstractNumId w:val="392"/>
  </w:num>
  <w:num w:numId="75">
    <w:abstractNumId w:val="17"/>
  </w:num>
  <w:num w:numId="76">
    <w:abstractNumId w:val="231"/>
  </w:num>
  <w:num w:numId="77">
    <w:abstractNumId w:val="77"/>
  </w:num>
  <w:num w:numId="78">
    <w:abstractNumId w:val="347"/>
  </w:num>
  <w:num w:numId="79">
    <w:abstractNumId w:val="41"/>
  </w:num>
  <w:num w:numId="80">
    <w:abstractNumId w:val="56"/>
  </w:num>
  <w:num w:numId="81">
    <w:abstractNumId w:val="95"/>
  </w:num>
  <w:num w:numId="82">
    <w:abstractNumId w:val="210"/>
  </w:num>
  <w:num w:numId="83">
    <w:abstractNumId w:val="209"/>
  </w:num>
  <w:num w:numId="84">
    <w:abstractNumId w:val="303"/>
  </w:num>
  <w:num w:numId="85">
    <w:abstractNumId w:val="262"/>
  </w:num>
  <w:num w:numId="86">
    <w:abstractNumId w:val="126"/>
  </w:num>
  <w:num w:numId="87">
    <w:abstractNumId w:val="184"/>
  </w:num>
  <w:num w:numId="88">
    <w:abstractNumId w:val="178"/>
  </w:num>
  <w:num w:numId="89">
    <w:abstractNumId w:val="90"/>
  </w:num>
  <w:num w:numId="90">
    <w:abstractNumId w:val="200"/>
  </w:num>
  <w:num w:numId="91">
    <w:abstractNumId w:val="57"/>
  </w:num>
  <w:num w:numId="92">
    <w:abstractNumId w:val="142"/>
  </w:num>
  <w:num w:numId="93">
    <w:abstractNumId w:val="70"/>
  </w:num>
  <w:num w:numId="94">
    <w:abstractNumId w:val="50"/>
  </w:num>
  <w:num w:numId="95">
    <w:abstractNumId w:val="25"/>
  </w:num>
  <w:num w:numId="96">
    <w:abstractNumId w:val="290"/>
  </w:num>
  <w:num w:numId="97">
    <w:abstractNumId w:val="392"/>
  </w:num>
  <w:num w:numId="98">
    <w:abstractNumId w:val="204"/>
  </w:num>
  <w:num w:numId="99">
    <w:abstractNumId w:val="17"/>
  </w:num>
  <w:num w:numId="100">
    <w:abstractNumId w:val="178"/>
  </w:num>
  <w:num w:numId="101">
    <w:abstractNumId w:val="90"/>
  </w:num>
  <w:num w:numId="102">
    <w:abstractNumId w:val="184"/>
  </w:num>
  <w:num w:numId="103">
    <w:abstractNumId w:val="164"/>
  </w:num>
  <w:num w:numId="104">
    <w:abstractNumId w:val="196"/>
  </w:num>
  <w:num w:numId="105">
    <w:abstractNumId w:val="148"/>
  </w:num>
  <w:num w:numId="106">
    <w:abstractNumId w:val="338"/>
  </w:num>
  <w:num w:numId="107">
    <w:abstractNumId w:val="131"/>
  </w:num>
  <w:num w:numId="108">
    <w:abstractNumId w:val="362"/>
  </w:num>
  <w:num w:numId="109">
    <w:abstractNumId w:val="93"/>
  </w:num>
  <w:num w:numId="110">
    <w:abstractNumId w:val="377"/>
  </w:num>
  <w:num w:numId="111">
    <w:abstractNumId w:val="180"/>
  </w:num>
  <w:num w:numId="112">
    <w:abstractNumId w:val="46"/>
  </w:num>
  <w:num w:numId="113">
    <w:abstractNumId w:val="247"/>
  </w:num>
  <w:num w:numId="114">
    <w:abstractNumId w:val="365"/>
  </w:num>
  <w:num w:numId="115">
    <w:abstractNumId w:val="27"/>
  </w:num>
  <w:num w:numId="116">
    <w:abstractNumId w:val="182"/>
  </w:num>
  <w:num w:numId="117">
    <w:abstractNumId w:val="384"/>
  </w:num>
  <w:num w:numId="118">
    <w:abstractNumId w:val="342"/>
  </w:num>
  <w:num w:numId="119">
    <w:abstractNumId w:val="342"/>
    <w:lvlOverride w:ilvl="0">
      <w:startOverride w:val="2"/>
    </w:lvlOverride>
    <w:lvlOverride w:ilvl="1">
      <w:startOverride w:val="1"/>
    </w:lvlOverride>
  </w:num>
  <w:num w:numId="120">
    <w:abstractNumId w:val="342"/>
    <w:lvlOverride w:ilvl="0">
      <w:startOverride w:val="3"/>
    </w:lvlOverride>
    <w:lvlOverride w:ilvl="1">
      <w:startOverride w:val="1"/>
    </w:lvlOverride>
  </w:num>
  <w:num w:numId="121">
    <w:abstractNumId w:val="227"/>
  </w:num>
  <w:num w:numId="122">
    <w:abstractNumId w:val="206"/>
  </w:num>
  <w:num w:numId="123">
    <w:abstractNumId w:val="97"/>
  </w:num>
  <w:num w:numId="124">
    <w:abstractNumId w:val="390"/>
  </w:num>
  <w:num w:numId="125">
    <w:abstractNumId w:val="60"/>
  </w:num>
  <w:num w:numId="126">
    <w:abstractNumId w:val="143"/>
  </w:num>
  <w:num w:numId="127">
    <w:abstractNumId w:val="34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6"/>
  </w:num>
  <w:num w:numId="129">
    <w:abstractNumId w:val="156"/>
  </w:num>
  <w:num w:numId="130">
    <w:abstractNumId w:val="242"/>
  </w:num>
  <w:num w:numId="131">
    <w:abstractNumId w:val="79"/>
  </w:num>
  <w:num w:numId="132">
    <w:abstractNumId w:val="283"/>
  </w:num>
  <w:num w:numId="133">
    <w:abstractNumId w:val="198"/>
  </w:num>
  <w:num w:numId="134">
    <w:abstractNumId w:val="342"/>
  </w:num>
  <w:num w:numId="135">
    <w:abstractNumId w:val="342"/>
    <w:lvlOverride w:ilvl="0">
      <w:startOverride w:val="5"/>
    </w:lvlOverride>
    <w:lvlOverride w:ilvl="1">
      <w:startOverride w:val="1"/>
    </w:lvlOverride>
  </w:num>
  <w:num w:numId="136">
    <w:abstractNumId w:val="352"/>
  </w:num>
  <w:num w:numId="137">
    <w:abstractNumId w:val="132"/>
  </w:num>
  <w:num w:numId="138">
    <w:abstractNumId w:val="287"/>
  </w:num>
  <w:num w:numId="139">
    <w:abstractNumId w:val="175"/>
  </w:num>
  <w:num w:numId="140">
    <w:abstractNumId w:val="341"/>
  </w:num>
  <w:num w:numId="141">
    <w:abstractNumId w:val="391"/>
  </w:num>
  <w:num w:numId="142">
    <w:abstractNumId w:val="220"/>
  </w:num>
  <w:num w:numId="143">
    <w:abstractNumId w:val="45"/>
  </w:num>
  <w:num w:numId="144">
    <w:abstractNumId w:val="194"/>
  </w:num>
  <w:num w:numId="145">
    <w:abstractNumId w:val="100"/>
  </w:num>
  <w:num w:numId="146">
    <w:abstractNumId w:val="174"/>
  </w:num>
  <w:num w:numId="147">
    <w:abstractNumId w:val="326"/>
  </w:num>
  <w:num w:numId="148">
    <w:abstractNumId w:val="312"/>
  </w:num>
  <w:num w:numId="149">
    <w:abstractNumId w:val="249"/>
  </w:num>
  <w:num w:numId="150">
    <w:abstractNumId w:val="261"/>
  </w:num>
  <w:num w:numId="151">
    <w:abstractNumId w:val="337"/>
  </w:num>
  <w:num w:numId="152">
    <w:abstractNumId w:val="140"/>
  </w:num>
  <w:num w:numId="15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340"/>
  </w:num>
  <w:num w:numId="155">
    <w:abstractNumId w:val="144"/>
  </w:num>
  <w:num w:numId="156">
    <w:abstractNumId w:val="369"/>
  </w:num>
  <w:num w:numId="157">
    <w:abstractNumId w:val="67"/>
  </w:num>
  <w:num w:numId="158">
    <w:abstractNumId w:val="296"/>
  </w:num>
  <w:num w:numId="159">
    <w:abstractNumId w:val="5"/>
  </w:num>
  <w:num w:numId="160">
    <w:abstractNumId w:val="99"/>
  </w:num>
  <w:num w:numId="161">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82"/>
  </w:num>
  <w:num w:numId="163">
    <w:abstractNumId w:val="381"/>
  </w:num>
  <w:num w:numId="164">
    <w:abstractNumId w:val="129"/>
  </w:num>
  <w:num w:numId="165">
    <w:abstractNumId w:val="72"/>
  </w:num>
  <w:num w:numId="166">
    <w:abstractNumId w:val="3"/>
  </w:num>
  <w:num w:numId="167">
    <w:abstractNumId w:val="7"/>
  </w:num>
  <w:num w:numId="168">
    <w:abstractNumId w:val="342"/>
    <w:lvlOverride w:ilvl="0">
      <w:startOverride w:val="6"/>
    </w:lvlOverride>
  </w:num>
  <w:num w:numId="169">
    <w:abstractNumId w:val="325"/>
  </w:num>
  <w:num w:numId="170">
    <w:abstractNumId w:val="258"/>
  </w:num>
  <w:num w:numId="171">
    <w:abstractNumId w:val="188"/>
  </w:num>
  <w:num w:numId="172">
    <w:abstractNumId w:val="201"/>
  </w:num>
  <w:num w:numId="173">
    <w:abstractNumId w:val="190"/>
  </w:num>
  <w:num w:numId="174">
    <w:abstractNumId w:val="215"/>
  </w:num>
  <w:num w:numId="175">
    <w:abstractNumId w:val="138"/>
  </w:num>
  <w:num w:numId="176">
    <w:abstractNumId w:val="291"/>
  </w:num>
  <w:num w:numId="177">
    <w:abstractNumId w:val="218"/>
  </w:num>
  <w:num w:numId="178">
    <w:abstractNumId w:val="230"/>
  </w:num>
  <w:num w:numId="179">
    <w:abstractNumId w:val="43"/>
  </w:num>
  <w:num w:numId="180">
    <w:abstractNumId w:val="211"/>
  </w:num>
  <w:num w:numId="181">
    <w:abstractNumId w:val="212"/>
  </w:num>
  <w:num w:numId="182">
    <w:abstractNumId w:val="225"/>
  </w:num>
  <w:num w:numId="183">
    <w:abstractNumId w:val="270"/>
  </w:num>
  <w:num w:numId="184">
    <w:abstractNumId w:val="302"/>
  </w:num>
  <w:num w:numId="185">
    <w:abstractNumId w:val="48"/>
  </w:num>
  <w:num w:numId="186">
    <w:abstractNumId w:val="357"/>
  </w:num>
  <w:num w:numId="187">
    <w:abstractNumId w:val="301"/>
  </w:num>
  <w:num w:numId="188">
    <w:abstractNumId w:val="52"/>
  </w:num>
  <w:num w:numId="189">
    <w:abstractNumId w:val="314"/>
  </w:num>
  <w:num w:numId="190">
    <w:abstractNumId w:val="332"/>
  </w:num>
  <w:num w:numId="191">
    <w:abstractNumId w:val="351"/>
  </w:num>
  <w:num w:numId="192">
    <w:abstractNumId w:val="305"/>
  </w:num>
  <w:num w:numId="193">
    <w:abstractNumId w:val="264"/>
  </w:num>
  <w:num w:numId="194">
    <w:abstractNumId w:val="98"/>
  </w:num>
  <w:num w:numId="195">
    <w:abstractNumId w:val="376"/>
  </w:num>
  <w:num w:numId="196">
    <w:abstractNumId w:val="88"/>
  </w:num>
  <w:num w:numId="197">
    <w:abstractNumId w:val="39"/>
  </w:num>
  <w:num w:numId="198">
    <w:abstractNumId w:val="268"/>
  </w:num>
  <w:num w:numId="199">
    <w:abstractNumId w:val="133"/>
  </w:num>
  <w:num w:numId="200">
    <w:abstractNumId w:val="368"/>
  </w:num>
  <w:num w:numId="201">
    <w:abstractNumId w:val="361"/>
  </w:num>
  <w:num w:numId="202">
    <w:abstractNumId w:val="275"/>
  </w:num>
  <w:num w:numId="203">
    <w:abstractNumId w:val="306"/>
  </w:num>
  <w:num w:numId="204">
    <w:abstractNumId w:val="346"/>
  </w:num>
  <w:num w:numId="205">
    <w:abstractNumId w:val="172"/>
  </w:num>
  <w:num w:numId="206">
    <w:abstractNumId w:val="399"/>
  </w:num>
  <w:num w:numId="207">
    <w:abstractNumId w:val="271"/>
  </w:num>
  <w:num w:numId="208">
    <w:abstractNumId w:val="396"/>
  </w:num>
  <w:num w:numId="209">
    <w:abstractNumId w:val="304"/>
  </w:num>
  <w:num w:numId="210">
    <w:abstractNumId w:val="380"/>
  </w:num>
  <w:num w:numId="211">
    <w:abstractNumId w:val="15"/>
  </w:num>
  <w:num w:numId="212">
    <w:abstractNumId w:val="154"/>
  </w:num>
  <w:num w:numId="213">
    <w:abstractNumId w:val="236"/>
  </w:num>
  <w:num w:numId="214">
    <w:abstractNumId w:val="397"/>
  </w:num>
  <w:num w:numId="215">
    <w:abstractNumId w:val="387"/>
  </w:num>
  <w:num w:numId="216">
    <w:abstractNumId w:val="110"/>
  </w:num>
  <w:num w:numId="217">
    <w:abstractNumId w:val="158"/>
  </w:num>
  <w:num w:numId="218">
    <w:abstractNumId w:val="21"/>
  </w:num>
  <w:num w:numId="219">
    <w:abstractNumId w:val="98"/>
  </w:num>
  <w:num w:numId="220">
    <w:abstractNumId w:val="376"/>
  </w:num>
  <w:num w:numId="221">
    <w:abstractNumId w:val="44"/>
  </w:num>
  <w:num w:numId="222">
    <w:abstractNumId w:val="47"/>
  </w:num>
  <w:num w:numId="223">
    <w:abstractNumId w:val="359"/>
  </w:num>
  <w:num w:numId="224">
    <w:abstractNumId w:val="277"/>
  </w:num>
  <w:num w:numId="225">
    <w:abstractNumId w:val="186"/>
  </w:num>
  <w:num w:numId="226">
    <w:abstractNumId w:val="207"/>
  </w:num>
  <w:num w:numId="227">
    <w:abstractNumId w:val="167"/>
  </w:num>
  <w:num w:numId="228">
    <w:abstractNumId w:val="24"/>
  </w:num>
  <w:num w:numId="229">
    <w:abstractNumId w:val="117"/>
  </w:num>
  <w:num w:numId="230">
    <w:abstractNumId w:val="28"/>
  </w:num>
  <w:num w:numId="231">
    <w:abstractNumId w:val="403"/>
  </w:num>
  <w:num w:numId="232">
    <w:abstractNumId w:val="406"/>
  </w:num>
  <w:num w:numId="233">
    <w:abstractNumId w:val="234"/>
  </w:num>
  <w:num w:numId="234">
    <w:abstractNumId w:val="226"/>
  </w:num>
  <w:num w:numId="235">
    <w:abstractNumId w:val="228"/>
  </w:num>
  <w:num w:numId="236">
    <w:abstractNumId w:val="358"/>
  </w:num>
  <w:num w:numId="237">
    <w:abstractNumId w:val="309"/>
  </w:num>
  <w:num w:numId="238">
    <w:abstractNumId w:val="208"/>
  </w:num>
  <w:num w:numId="239">
    <w:abstractNumId w:val="155"/>
  </w:num>
  <w:num w:numId="240">
    <w:abstractNumId w:val="76"/>
  </w:num>
  <w:num w:numId="241">
    <w:abstractNumId w:val="78"/>
  </w:num>
  <w:num w:numId="242">
    <w:abstractNumId w:val="395"/>
  </w:num>
  <w:num w:numId="243">
    <w:abstractNumId w:val="120"/>
  </w:num>
  <w:num w:numId="244">
    <w:abstractNumId w:val="311"/>
  </w:num>
  <w:num w:numId="245">
    <w:abstractNumId w:val="139"/>
  </w:num>
  <w:num w:numId="246">
    <w:abstractNumId w:val="401"/>
  </w:num>
  <w:num w:numId="247">
    <w:abstractNumId w:val="152"/>
  </w:num>
  <w:num w:numId="248">
    <w:abstractNumId w:val="160"/>
  </w:num>
  <w:num w:numId="249">
    <w:abstractNumId w:val="71"/>
  </w:num>
  <w:num w:numId="250">
    <w:abstractNumId w:val="103"/>
  </w:num>
  <w:num w:numId="251">
    <w:abstractNumId w:val="318"/>
  </w:num>
  <w:num w:numId="252">
    <w:abstractNumId w:val="393"/>
  </w:num>
  <w:num w:numId="253">
    <w:abstractNumId w:val="183"/>
  </w:num>
  <w:num w:numId="254">
    <w:abstractNumId w:val="118"/>
  </w:num>
  <w:num w:numId="255">
    <w:abstractNumId w:val="68"/>
  </w:num>
  <w:num w:numId="256">
    <w:abstractNumId w:val="31"/>
  </w:num>
  <w:num w:numId="257">
    <w:abstractNumId w:val="189"/>
  </w:num>
  <w:num w:numId="258">
    <w:abstractNumId w:val="65"/>
  </w:num>
  <w:num w:numId="259">
    <w:abstractNumId w:val="122"/>
  </w:num>
  <w:num w:numId="260">
    <w:abstractNumId w:val="323"/>
  </w:num>
  <w:num w:numId="261">
    <w:abstractNumId w:val="29"/>
  </w:num>
  <w:num w:numId="262">
    <w:abstractNumId w:val="74"/>
  </w:num>
  <w:num w:numId="263">
    <w:abstractNumId w:val="281"/>
  </w:num>
  <w:num w:numId="264">
    <w:abstractNumId w:val="59"/>
  </w:num>
  <w:num w:numId="265">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308"/>
  </w:num>
  <w:num w:numId="267">
    <w:abstractNumId w:val="238"/>
  </w:num>
  <w:num w:numId="268">
    <w:abstractNumId w:val="252"/>
  </w:num>
  <w:num w:numId="269">
    <w:abstractNumId w:val="274"/>
  </w:num>
  <w:num w:numId="270">
    <w:abstractNumId w:val="254"/>
  </w:num>
  <w:num w:numId="271">
    <w:abstractNumId w:val="328"/>
  </w:num>
  <w:num w:numId="272">
    <w:abstractNumId w:val="163"/>
  </w:num>
  <w:num w:numId="273">
    <w:abstractNumId w:val="53"/>
  </w:num>
  <w:num w:numId="274">
    <w:abstractNumId w:val="128"/>
  </w:num>
  <w:num w:numId="275">
    <w:abstractNumId w:val="14"/>
  </w:num>
  <w:num w:numId="276">
    <w:abstractNumId w:val="73"/>
  </w:num>
  <w:num w:numId="277">
    <w:abstractNumId w:val="298"/>
  </w:num>
  <w:num w:numId="278">
    <w:abstractNumId w:val="240"/>
  </w:num>
  <w:num w:numId="279">
    <w:abstractNumId w:val="33"/>
  </w:num>
  <w:num w:numId="280">
    <w:abstractNumId w:val="37"/>
  </w:num>
  <w:num w:numId="281">
    <w:abstractNumId w:val="313"/>
  </w:num>
  <w:num w:numId="282">
    <w:abstractNumId w:val="191"/>
  </w:num>
  <w:num w:numId="283">
    <w:abstractNumId w:val="256"/>
  </w:num>
  <w:num w:numId="284">
    <w:abstractNumId w:val="137"/>
  </w:num>
  <w:num w:numId="285">
    <w:abstractNumId w:val="130"/>
  </w:num>
  <w:num w:numId="286">
    <w:abstractNumId w:val="123"/>
  </w:num>
  <w:num w:numId="287">
    <w:abstractNumId w:val="170"/>
  </w:num>
  <w:num w:numId="288">
    <w:abstractNumId w:val="257"/>
  </w:num>
  <w:num w:numId="289">
    <w:abstractNumId w:val="322"/>
  </w:num>
  <w:num w:numId="290">
    <w:abstractNumId w:val="181"/>
  </w:num>
  <w:num w:numId="291">
    <w:abstractNumId w:val="141"/>
  </w:num>
  <w:num w:numId="292">
    <w:abstractNumId w:val="157"/>
  </w:num>
  <w:num w:numId="293">
    <w:abstractNumId w:val="284"/>
  </w:num>
  <w:num w:numId="294">
    <w:abstractNumId w:val="232"/>
  </w:num>
  <w:num w:numId="295">
    <w:abstractNumId w:val="55"/>
  </w:num>
  <w:num w:numId="296">
    <w:abstractNumId w:val="187"/>
  </w:num>
  <w:num w:numId="297">
    <w:abstractNumId w:val="267"/>
  </w:num>
  <w:num w:numId="298">
    <w:abstractNumId w:val="101"/>
  </w:num>
  <w:num w:numId="299">
    <w:abstractNumId w:val="146"/>
  </w:num>
  <w:num w:numId="300">
    <w:abstractNumId w:val="372"/>
  </w:num>
  <w:num w:numId="301">
    <w:abstractNumId w:val="317"/>
  </w:num>
  <w:num w:numId="302">
    <w:abstractNumId w:val="344"/>
  </w:num>
  <w:num w:numId="303">
    <w:abstractNumId w:val="151"/>
  </w:num>
  <w:num w:numId="304">
    <w:abstractNumId w:val="289"/>
  </w:num>
  <w:num w:numId="305">
    <w:abstractNumId w:val="35"/>
  </w:num>
  <w:num w:numId="306">
    <w:abstractNumId w:val="405"/>
  </w:num>
  <w:num w:numId="307">
    <w:abstractNumId w:val="295"/>
  </w:num>
  <w:num w:numId="308">
    <w:abstractNumId w:val="6"/>
  </w:num>
  <w:num w:numId="309">
    <w:abstractNumId w:val="22"/>
  </w:num>
  <w:num w:numId="310">
    <w:abstractNumId w:val="394"/>
  </w:num>
  <w:num w:numId="311">
    <w:abstractNumId w:val="114"/>
  </w:num>
  <w:num w:numId="312">
    <w:abstractNumId w:val="310"/>
  </w:num>
  <w:num w:numId="313">
    <w:abstractNumId w:val="266"/>
  </w:num>
  <w:num w:numId="314">
    <w:abstractNumId w:val="293"/>
  </w:num>
  <w:num w:numId="315">
    <w:abstractNumId w:val="40"/>
  </w:num>
  <w:num w:numId="316">
    <w:abstractNumId w:val="108"/>
  </w:num>
  <w:num w:numId="317">
    <w:abstractNumId w:val="1"/>
  </w:num>
  <w:num w:numId="318">
    <w:abstractNumId w:val="147"/>
  </w:num>
  <w:num w:numId="319">
    <w:abstractNumId w:val="331"/>
  </w:num>
  <w:num w:numId="320">
    <w:abstractNumId w:val="309"/>
  </w:num>
  <w:num w:numId="321">
    <w:abstractNumId w:val="3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27"/>
  </w:num>
  <w:num w:numId="323">
    <w:abstractNumId w:val="382"/>
  </w:num>
  <w:num w:numId="324">
    <w:abstractNumId w:val="36"/>
  </w:num>
  <w:num w:numId="325">
    <w:abstractNumId w:val="315"/>
  </w:num>
  <w:num w:numId="326">
    <w:abstractNumId w:val="91"/>
  </w:num>
  <w:num w:numId="327">
    <w:abstractNumId w:val="202"/>
  </w:num>
  <w:num w:numId="328">
    <w:abstractNumId w:val="339"/>
  </w:num>
  <w:num w:numId="329">
    <w:abstractNumId w:val="214"/>
  </w:num>
  <w:num w:numId="330">
    <w:abstractNumId w:val="169"/>
  </w:num>
  <w:num w:numId="331">
    <w:abstractNumId w:val="109"/>
  </w:num>
  <w:num w:numId="332">
    <w:abstractNumId w:val="400"/>
  </w:num>
  <w:num w:numId="333">
    <w:abstractNumId w:val="102"/>
  </w:num>
  <w:num w:numId="334">
    <w:abstractNumId w:val="136"/>
  </w:num>
  <w:num w:numId="335">
    <w:abstractNumId w:val="197"/>
  </w:num>
  <w:num w:numId="336">
    <w:abstractNumId w:val="62"/>
  </w:num>
  <w:num w:numId="337">
    <w:abstractNumId w:val="106"/>
  </w:num>
  <w:num w:numId="338">
    <w:abstractNumId w:val="356"/>
  </w:num>
  <w:num w:numId="339">
    <w:abstractNumId w:val="292"/>
  </w:num>
  <w:num w:numId="340">
    <w:abstractNumId w:val="389"/>
  </w:num>
  <w:num w:numId="341">
    <w:abstractNumId w:val="177"/>
  </w:num>
  <w:num w:numId="342">
    <w:abstractNumId w:val="150"/>
  </w:num>
  <w:num w:numId="343">
    <w:abstractNumId w:val="16"/>
  </w:num>
  <w:num w:numId="344">
    <w:abstractNumId w:val="115"/>
  </w:num>
  <w:num w:numId="345">
    <w:abstractNumId w:val="269"/>
  </w:num>
  <w:num w:numId="346">
    <w:abstractNumId w:val="235"/>
  </w:num>
  <w:num w:numId="347">
    <w:abstractNumId w:val="272"/>
  </w:num>
  <w:num w:numId="348">
    <w:abstractNumId w:val="165"/>
  </w:num>
  <w:num w:numId="349">
    <w:abstractNumId w:val="319"/>
  </w:num>
  <w:num w:numId="350">
    <w:abstractNumId w:val="173"/>
  </w:num>
  <w:num w:numId="351">
    <w:abstractNumId w:val="219"/>
  </w:num>
  <w:num w:numId="352">
    <w:abstractNumId w:val="171"/>
  </w:num>
  <w:num w:numId="353">
    <w:abstractNumId w:val="89"/>
  </w:num>
  <w:num w:numId="354">
    <w:abstractNumId w:val="19"/>
  </w:num>
  <w:num w:numId="355">
    <w:abstractNumId w:val="409"/>
  </w:num>
  <w:num w:numId="356">
    <w:abstractNumId w:val="324"/>
  </w:num>
  <w:num w:numId="357">
    <w:abstractNumId w:val="49"/>
  </w:num>
  <w:num w:numId="358">
    <w:abstractNumId w:val="176"/>
  </w:num>
  <w:num w:numId="359">
    <w:abstractNumId w:val="330"/>
  </w:num>
  <w:num w:numId="360">
    <w:abstractNumId w:val="334"/>
  </w:num>
  <w:num w:numId="361">
    <w:abstractNumId w:val="229"/>
  </w:num>
  <w:num w:numId="362">
    <w:abstractNumId w:val="383"/>
  </w:num>
  <w:num w:numId="363">
    <w:abstractNumId w:val="166"/>
  </w:num>
  <w:num w:numId="364">
    <w:abstractNumId w:val="239"/>
  </w:num>
  <w:num w:numId="365">
    <w:abstractNumId w:val="329"/>
  </w:num>
  <w:num w:numId="366">
    <w:abstractNumId w:val="371"/>
  </w:num>
  <w:num w:numId="367">
    <w:abstractNumId w:val="32"/>
  </w:num>
  <w:num w:numId="368">
    <w:abstractNumId w:val="263"/>
  </w:num>
  <w:num w:numId="369">
    <w:abstractNumId w:val="246"/>
  </w:num>
  <w:num w:numId="370">
    <w:abstractNumId w:val="280"/>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300"/>
  </w:num>
  <w:num w:numId="373">
    <w:abstractNumId w:val="51"/>
  </w:num>
  <w:num w:numId="374">
    <w:abstractNumId w:val="224"/>
  </w:num>
  <w:num w:numId="375">
    <w:abstractNumId w:val="367"/>
  </w:num>
  <w:num w:numId="376">
    <w:abstractNumId w:val="9"/>
  </w:num>
  <w:num w:numId="377">
    <w:abstractNumId w:val="121"/>
  </w:num>
  <w:num w:numId="378">
    <w:abstractNumId w:val="260"/>
  </w:num>
  <w:num w:numId="379">
    <w:abstractNumId w:val="375"/>
  </w:num>
  <w:num w:numId="380">
    <w:abstractNumId w:val="104"/>
  </w:num>
  <w:num w:numId="381">
    <w:abstractNumId w:val="10"/>
  </w:num>
  <w:num w:numId="382">
    <w:abstractNumId w:val="407"/>
  </w:num>
  <w:num w:numId="383">
    <w:abstractNumId w:val="294"/>
  </w:num>
  <w:num w:numId="384">
    <w:abstractNumId w:val="69"/>
  </w:num>
  <w:num w:numId="385">
    <w:abstractNumId w:val="286"/>
  </w:num>
  <w:num w:numId="386">
    <w:abstractNumId w:val="20"/>
  </w:num>
  <w:num w:numId="387">
    <w:abstractNumId w:val="370"/>
  </w:num>
  <w:num w:numId="388">
    <w:abstractNumId w:val="203"/>
  </w:num>
  <w:num w:numId="389">
    <w:abstractNumId w:val="327"/>
  </w:num>
  <w:num w:numId="390">
    <w:abstractNumId w:val="116"/>
  </w:num>
  <w:num w:numId="391">
    <w:abstractNumId w:val="161"/>
  </w:num>
  <w:num w:numId="392">
    <w:abstractNumId w:val="233"/>
  </w:num>
  <w:num w:numId="393">
    <w:abstractNumId w:val="366"/>
  </w:num>
  <w:num w:numId="394">
    <w:abstractNumId w:val="379"/>
  </w:num>
  <w:num w:numId="395">
    <w:abstractNumId w:val="288"/>
  </w:num>
  <w:num w:numId="39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279"/>
  </w:num>
  <w:num w:numId="399">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251"/>
  </w:num>
  <w:num w:numId="401">
    <w:abstractNumId w:val="237"/>
  </w:num>
  <w:num w:numId="402">
    <w:abstractNumId w:val="398"/>
  </w:num>
  <w:num w:numId="403">
    <w:abstractNumId w:val="223"/>
  </w:num>
  <w:num w:numId="404">
    <w:abstractNumId w:val="64"/>
  </w:num>
  <w:num w:numId="405">
    <w:abstractNumId w:val="386"/>
  </w:num>
  <w:num w:numId="406">
    <w:abstractNumId w:val="26"/>
  </w:num>
  <w:num w:numId="407">
    <w:abstractNumId w:val="343"/>
  </w:num>
  <w:num w:numId="408">
    <w:abstractNumId w:val="83"/>
  </w:num>
  <w:num w:numId="409">
    <w:abstractNumId w:val="364"/>
  </w:num>
  <w:num w:numId="410">
    <w:abstractNumId w:val="54"/>
  </w:num>
  <w:num w:numId="411">
    <w:abstractNumId w:val="153"/>
  </w:num>
  <w:num w:numId="412">
    <w:abstractNumId w:val="255"/>
  </w:num>
  <w:num w:numId="413">
    <w:abstractNumId w:val="345"/>
  </w:num>
  <w:num w:numId="414">
    <w:abstractNumId w:val="107"/>
  </w:num>
  <w:num w:numId="415">
    <w:abstractNumId w:val="125"/>
  </w:num>
  <w:num w:numId="416">
    <w:abstractNumId w:val="84"/>
  </w:num>
  <w:num w:numId="417">
    <w:abstractNumId w:val="58"/>
  </w:num>
  <w:num w:numId="418">
    <w:abstractNumId w:val="241"/>
  </w:num>
  <w:num w:numId="419">
    <w:abstractNumId w:val="149"/>
  </w:num>
  <w:num w:numId="420">
    <w:abstractNumId w:val="9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66"/>
  </w:num>
  <w:num w:numId="42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3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2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1"/>
  </w:num>
  <w:num w:numId="426">
    <w:abstractNumId w:val="1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19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38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2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49"/>
  </w:num>
  <w:num w:numId="431">
    <w:abstractNumId w:val="159"/>
  </w:num>
  <w:num w:numId="432">
    <w:abstractNumId w:val="87"/>
  </w:num>
  <w:num w:numId="433">
    <w:abstractNumId w:val="195"/>
  </w:num>
  <w:num w:numId="434">
    <w:abstractNumId w:val="355"/>
  </w:num>
  <w:num w:numId="435">
    <w:abstractNumId w:val="290"/>
  </w:num>
  <w:num w:numId="436">
    <w:abstractNumId w:val="392"/>
  </w:num>
  <w:num w:numId="437">
    <w:abstractNumId w:val="204"/>
  </w:num>
  <w:num w:numId="438">
    <w:abstractNumId w:val="17"/>
  </w:num>
  <w:num w:numId="439">
    <w:abstractNumId w:val="178"/>
  </w:num>
  <w:num w:numId="440">
    <w:abstractNumId w:val="90"/>
  </w:num>
  <w:num w:numId="441">
    <w:abstractNumId w:val="184"/>
  </w:num>
  <w:num w:numId="442">
    <w:abstractNumId w:val="342"/>
  </w:num>
  <w:num w:numId="443">
    <w:abstractNumId w:val="340"/>
  </w:num>
  <w:num w:numId="444">
    <w:abstractNumId w:val="98"/>
  </w:num>
  <w:num w:numId="445">
    <w:abstractNumId w:val="376"/>
  </w:num>
  <w:num w:numId="446">
    <w:abstractNumId w:val="186"/>
  </w:num>
  <w:num w:numId="447">
    <w:abstractNumId w:val="117"/>
  </w:num>
  <w:num w:numId="448">
    <w:abstractNumId w:val="28"/>
  </w:num>
  <w:num w:numId="449">
    <w:abstractNumId w:val="403"/>
  </w:num>
  <w:num w:numId="450">
    <w:abstractNumId w:val="406"/>
  </w:num>
  <w:num w:numId="451">
    <w:abstractNumId w:val="234"/>
  </w:num>
  <w:num w:numId="452">
    <w:abstractNumId w:val="226"/>
  </w:num>
  <w:num w:numId="453">
    <w:abstractNumId w:val="228"/>
  </w:num>
  <w:num w:numId="454">
    <w:abstractNumId w:val="308"/>
  </w:num>
  <w:num w:numId="455">
    <w:abstractNumId w:val="238"/>
  </w:num>
  <w:num w:numId="456">
    <w:abstractNumId w:val="252"/>
  </w:num>
  <w:num w:numId="457">
    <w:abstractNumId w:val="274"/>
  </w:num>
  <w:num w:numId="458">
    <w:abstractNumId w:val="254"/>
  </w:num>
  <w:num w:numId="459">
    <w:abstractNumId w:val="328"/>
  </w:num>
  <w:num w:numId="460">
    <w:abstractNumId w:val="163"/>
  </w:num>
  <w:num w:numId="461">
    <w:abstractNumId w:val="53"/>
  </w:num>
  <w:num w:numId="462">
    <w:abstractNumId w:val="128"/>
  </w:num>
  <w:num w:numId="463">
    <w:abstractNumId w:val="14"/>
  </w:num>
  <w:num w:numId="464">
    <w:abstractNumId w:val="73"/>
  </w:num>
  <w:num w:numId="465">
    <w:abstractNumId w:val="298"/>
  </w:num>
  <w:num w:numId="466">
    <w:abstractNumId w:val="240"/>
  </w:num>
  <w:num w:numId="467">
    <w:abstractNumId w:val="33"/>
  </w:num>
  <w:num w:numId="468">
    <w:abstractNumId w:val="37"/>
  </w:num>
  <w:num w:numId="469">
    <w:abstractNumId w:val="313"/>
  </w:num>
  <w:num w:numId="470">
    <w:abstractNumId w:val="191"/>
  </w:num>
  <w:num w:numId="471">
    <w:abstractNumId w:val="256"/>
  </w:num>
  <w:num w:numId="472">
    <w:abstractNumId w:val="137"/>
  </w:num>
  <w:num w:numId="473">
    <w:abstractNumId w:val="130"/>
  </w:num>
  <w:num w:numId="474">
    <w:abstractNumId w:val="123"/>
  </w:num>
  <w:num w:numId="475">
    <w:abstractNumId w:val="170"/>
  </w:num>
  <w:num w:numId="476">
    <w:abstractNumId w:val="257"/>
  </w:num>
  <w:num w:numId="477">
    <w:abstractNumId w:val="322"/>
  </w:num>
  <w:num w:numId="478">
    <w:abstractNumId w:val="181"/>
  </w:num>
  <w:num w:numId="479">
    <w:abstractNumId w:val="141"/>
  </w:num>
  <w:num w:numId="480">
    <w:abstractNumId w:val="157"/>
  </w:num>
  <w:num w:numId="481">
    <w:abstractNumId w:val="284"/>
  </w:num>
  <w:num w:numId="482">
    <w:abstractNumId w:val="232"/>
  </w:num>
  <w:num w:numId="483">
    <w:abstractNumId w:val="55"/>
  </w:num>
  <w:num w:numId="484">
    <w:abstractNumId w:val="187"/>
  </w:num>
  <w:num w:numId="485">
    <w:abstractNumId w:val="267"/>
  </w:num>
  <w:num w:numId="486">
    <w:abstractNumId w:val="101"/>
  </w:num>
  <w:num w:numId="487">
    <w:abstractNumId w:val="146"/>
  </w:num>
  <w:num w:numId="488">
    <w:abstractNumId w:val="372"/>
  </w:num>
  <w:num w:numId="489">
    <w:abstractNumId w:val="317"/>
  </w:num>
  <w:num w:numId="490">
    <w:abstractNumId w:val="344"/>
  </w:num>
  <w:num w:numId="491">
    <w:abstractNumId w:val="151"/>
  </w:num>
  <w:num w:numId="492">
    <w:abstractNumId w:val="289"/>
  </w:num>
  <w:num w:numId="493">
    <w:abstractNumId w:val="35"/>
  </w:num>
  <w:num w:numId="494">
    <w:abstractNumId w:val="405"/>
  </w:num>
  <w:num w:numId="495">
    <w:abstractNumId w:val="295"/>
  </w:num>
  <w:num w:numId="496">
    <w:abstractNumId w:val="6"/>
  </w:num>
  <w:num w:numId="497">
    <w:abstractNumId w:val="22"/>
  </w:num>
  <w:num w:numId="498">
    <w:abstractNumId w:val="394"/>
  </w:num>
  <w:num w:numId="499">
    <w:abstractNumId w:val="114"/>
  </w:num>
  <w:num w:numId="500">
    <w:abstractNumId w:val="310"/>
  </w:num>
  <w:num w:numId="501">
    <w:abstractNumId w:val="266"/>
  </w:num>
  <w:num w:numId="502">
    <w:abstractNumId w:val="293"/>
  </w:num>
  <w:num w:numId="503">
    <w:abstractNumId w:val="309"/>
  </w:num>
  <w:num w:numId="504">
    <w:abstractNumId w:val="300"/>
  </w:num>
  <w:num w:numId="505">
    <w:abstractNumId w:val="51"/>
  </w:num>
  <w:num w:numId="506">
    <w:abstractNumId w:val="104"/>
  </w:num>
  <w:num w:numId="507">
    <w:abstractNumId w:val="370"/>
  </w:num>
  <w:num w:numId="508">
    <w:abstractNumId w:val="203"/>
  </w:num>
  <w:num w:numId="509">
    <w:abstractNumId w:val="327"/>
  </w:num>
  <w:num w:numId="510">
    <w:abstractNumId w:val="116"/>
  </w:num>
  <w:num w:numId="511">
    <w:abstractNumId w:val="161"/>
  </w:num>
  <w:num w:numId="512">
    <w:abstractNumId w:val="233"/>
  </w:num>
  <w:num w:numId="513">
    <w:abstractNumId w:val="366"/>
  </w:num>
  <w:num w:numId="514">
    <w:abstractNumId w:val="379"/>
  </w:num>
  <w:num w:numId="515">
    <w:abstractNumId w:val="288"/>
  </w:num>
  <w:num w:numId="516">
    <w:abstractNumId w:val="149"/>
  </w:num>
  <w:num w:numId="517">
    <w:abstractNumId w:val="9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11"/>
  </w:num>
  <w:numIdMacAtCleanup w:val="5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C7"/>
    <w:rsid w:val="0002510D"/>
    <w:rsid w:val="00025216"/>
    <w:rsid w:val="00027859"/>
    <w:rsid w:val="00033397"/>
    <w:rsid w:val="00037F28"/>
    <w:rsid w:val="00040095"/>
    <w:rsid w:val="00050293"/>
    <w:rsid w:val="00051834"/>
    <w:rsid w:val="00054A22"/>
    <w:rsid w:val="00057559"/>
    <w:rsid w:val="00060997"/>
    <w:rsid w:val="00062023"/>
    <w:rsid w:val="000655A6"/>
    <w:rsid w:val="00076D8F"/>
    <w:rsid w:val="00076E72"/>
    <w:rsid w:val="00080512"/>
    <w:rsid w:val="00080CFD"/>
    <w:rsid w:val="00092C87"/>
    <w:rsid w:val="00096890"/>
    <w:rsid w:val="000A1A50"/>
    <w:rsid w:val="000A458A"/>
    <w:rsid w:val="000B16DB"/>
    <w:rsid w:val="000B30A1"/>
    <w:rsid w:val="000B36CB"/>
    <w:rsid w:val="000B3DC2"/>
    <w:rsid w:val="000B515E"/>
    <w:rsid w:val="000C124C"/>
    <w:rsid w:val="000C47C3"/>
    <w:rsid w:val="000D58AB"/>
    <w:rsid w:val="000D7672"/>
    <w:rsid w:val="000E1C12"/>
    <w:rsid w:val="000E3CA6"/>
    <w:rsid w:val="000E5AB5"/>
    <w:rsid w:val="000F18CA"/>
    <w:rsid w:val="000F21F3"/>
    <w:rsid w:val="000F2CD4"/>
    <w:rsid w:val="00112CCB"/>
    <w:rsid w:val="00116F64"/>
    <w:rsid w:val="00122E6E"/>
    <w:rsid w:val="00126E22"/>
    <w:rsid w:val="00126F4C"/>
    <w:rsid w:val="00133525"/>
    <w:rsid w:val="001414DA"/>
    <w:rsid w:val="00142487"/>
    <w:rsid w:val="0014279A"/>
    <w:rsid w:val="00142920"/>
    <w:rsid w:val="0015276D"/>
    <w:rsid w:val="00156E52"/>
    <w:rsid w:val="0017003F"/>
    <w:rsid w:val="001713AC"/>
    <w:rsid w:val="001910A6"/>
    <w:rsid w:val="00195152"/>
    <w:rsid w:val="0019690A"/>
    <w:rsid w:val="001A05C7"/>
    <w:rsid w:val="001A0BEC"/>
    <w:rsid w:val="001A142F"/>
    <w:rsid w:val="001A383B"/>
    <w:rsid w:val="001A3ABC"/>
    <w:rsid w:val="001A4C42"/>
    <w:rsid w:val="001A7420"/>
    <w:rsid w:val="001B3CB1"/>
    <w:rsid w:val="001B6401"/>
    <w:rsid w:val="001B6637"/>
    <w:rsid w:val="001B74DA"/>
    <w:rsid w:val="001C08C7"/>
    <w:rsid w:val="001C21C3"/>
    <w:rsid w:val="001C5E22"/>
    <w:rsid w:val="001D02C2"/>
    <w:rsid w:val="001D2DA2"/>
    <w:rsid w:val="001E2797"/>
    <w:rsid w:val="001F0C1D"/>
    <w:rsid w:val="001F1132"/>
    <w:rsid w:val="001F168B"/>
    <w:rsid w:val="001F66AF"/>
    <w:rsid w:val="00204C05"/>
    <w:rsid w:val="00211195"/>
    <w:rsid w:val="00217542"/>
    <w:rsid w:val="002218B0"/>
    <w:rsid w:val="002347A2"/>
    <w:rsid w:val="00240D99"/>
    <w:rsid w:val="00242558"/>
    <w:rsid w:val="002529F6"/>
    <w:rsid w:val="00252B14"/>
    <w:rsid w:val="00255DBD"/>
    <w:rsid w:val="00256109"/>
    <w:rsid w:val="00263482"/>
    <w:rsid w:val="002675F0"/>
    <w:rsid w:val="00274AB9"/>
    <w:rsid w:val="0028711A"/>
    <w:rsid w:val="00287565"/>
    <w:rsid w:val="00294B04"/>
    <w:rsid w:val="002B3C6E"/>
    <w:rsid w:val="002B6339"/>
    <w:rsid w:val="002C0873"/>
    <w:rsid w:val="002C1D13"/>
    <w:rsid w:val="002C4E3F"/>
    <w:rsid w:val="002D15F6"/>
    <w:rsid w:val="002D49A9"/>
    <w:rsid w:val="002D688E"/>
    <w:rsid w:val="002D7882"/>
    <w:rsid w:val="002E00EE"/>
    <w:rsid w:val="002E35D3"/>
    <w:rsid w:val="002E40F0"/>
    <w:rsid w:val="002F1BF9"/>
    <w:rsid w:val="002F4C29"/>
    <w:rsid w:val="002F67CC"/>
    <w:rsid w:val="00301A2F"/>
    <w:rsid w:val="003121CD"/>
    <w:rsid w:val="00313BA3"/>
    <w:rsid w:val="00314038"/>
    <w:rsid w:val="00314FFF"/>
    <w:rsid w:val="003172DC"/>
    <w:rsid w:val="00320803"/>
    <w:rsid w:val="003278B1"/>
    <w:rsid w:val="0033076B"/>
    <w:rsid w:val="00331642"/>
    <w:rsid w:val="00331D6E"/>
    <w:rsid w:val="0034280E"/>
    <w:rsid w:val="003446A1"/>
    <w:rsid w:val="0035462D"/>
    <w:rsid w:val="00361FF0"/>
    <w:rsid w:val="0037265B"/>
    <w:rsid w:val="00372A1F"/>
    <w:rsid w:val="0037459F"/>
    <w:rsid w:val="003748A0"/>
    <w:rsid w:val="003765B8"/>
    <w:rsid w:val="003969A9"/>
    <w:rsid w:val="003A0858"/>
    <w:rsid w:val="003A38A3"/>
    <w:rsid w:val="003B07A9"/>
    <w:rsid w:val="003C2BAB"/>
    <w:rsid w:val="003C3971"/>
    <w:rsid w:val="003C481E"/>
    <w:rsid w:val="003C60BA"/>
    <w:rsid w:val="003C7E0F"/>
    <w:rsid w:val="003D147B"/>
    <w:rsid w:val="003D6BD0"/>
    <w:rsid w:val="003F24C3"/>
    <w:rsid w:val="003F30C0"/>
    <w:rsid w:val="003F674D"/>
    <w:rsid w:val="00401297"/>
    <w:rsid w:val="00407935"/>
    <w:rsid w:val="004123DE"/>
    <w:rsid w:val="00413196"/>
    <w:rsid w:val="00413A08"/>
    <w:rsid w:val="00417DCA"/>
    <w:rsid w:val="00423334"/>
    <w:rsid w:val="004271A6"/>
    <w:rsid w:val="004271C6"/>
    <w:rsid w:val="00427E4D"/>
    <w:rsid w:val="004338D5"/>
    <w:rsid w:val="004345EC"/>
    <w:rsid w:val="004357BD"/>
    <w:rsid w:val="004466CD"/>
    <w:rsid w:val="00454CF9"/>
    <w:rsid w:val="004558EF"/>
    <w:rsid w:val="00465515"/>
    <w:rsid w:val="004742D2"/>
    <w:rsid w:val="004873C9"/>
    <w:rsid w:val="00491356"/>
    <w:rsid w:val="00492907"/>
    <w:rsid w:val="004B0FC0"/>
    <w:rsid w:val="004B3EE4"/>
    <w:rsid w:val="004B6C31"/>
    <w:rsid w:val="004C2CED"/>
    <w:rsid w:val="004D09F8"/>
    <w:rsid w:val="004D3578"/>
    <w:rsid w:val="004D3DEC"/>
    <w:rsid w:val="004D3E9E"/>
    <w:rsid w:val="004D4EAD"/>
    <w:rsid w:val="004D5F89"/>
    <w:rsid w:val="004D6AE5"/>
    <w:rsid w:val="004E213A"/>
    <w:rsid w:val="004E2404"/>
    <w:rsid w:val="004E4332"/>
    <w:rsid w:val="004E4D57"/>
    <w:rsid w:val="004F0988"/>
    <w:rsid w:val="004F3340"/>
    <w:rsid w:val="004F7E43"/>
    <w:rsid w:val="005070D1"/>
    <w:rsid w:val="00507BFD"/>
    <w:rsid w:val="00510DC9"/>
    <w:rsid w:val="00510E2C"/>
    <w:rsid w:val="00521449"/>
    <w:rsid w:val="005326E8"/>
    <w:rsid w:val="0053388B"/>
    <w:rsid w:val="00535773"/>
    <w:rsid w:val="00543421"/>
    <w:rsid w:val="00543E6C"/>
    <w:rsid w:val="00545087"/>
    <w:rsid w:val="0054693C"/>
    <w:rsid w:val="00546A00"/>
    <w:rsid w:val="005556F9"/>
    <w:rsid w:val="005566BE"/>
    <w:rsid w:val="00561775"/>
    <w:rsid w:val="00565087"/>
    <w:rsid w:val="0058085B"/>
    <w:rsid w:val="005867BF"/>
    <w:rsid w:val="005906E8"/>
    <w:rsid w:val="0059443E"/>
    <w:rsid w:val="0059666B"/>
    <w:rsid w:val="00597217"/>
    <w:rsid w:val="00597B11"/>
    <w:rsid w:val="005A49ED"/>
    <w:rsid w:val="005A65BF"/>
    <w:rsid w:val="005A75ED"/>
    <w:rsid w:val="005B10CA"/>
    <w:rsid w:val="005B12BF"/>
    <w:rsid w:val="005C278B"/>
    <w:rsid w:val="005C3EF1"/>
    <w:rsid w:val="005C69EB"/>
    <w:rsid w:val="005C7529"/>
    <w:rsid w:val="005D24CF"/>
    <w:rsid w:val="005D2E01"/>
    <w:rsid w:val="005D7526"/>
    <w:rsid w:val="005E4BB2"/>
    <w:rsid w:val="005F1E9B"/>
    <w:rsid w:val="005F2E4C"/>
    <w:rsid w:val="00602AEA"/>
    <w:rsid w:val="0060456D"/>
    <w:rsid w:val="00613A5A"/>
    <w:rsid w:val="00614E1B"/>
    <w:rsid w:val="00614FDF"/>
    <w:rsid w:val="00626E3E"/>
    <w:rsid w:val="00627925"/>
    <w:rsid w:val="00630BE8"/>
    <w:rsid w:val="00630CD4"/>
    <w:rsid w:val="00631DF7"/>
    <w:rsid w:val="0063543D"/>
    <w:rsid w:val="0064695A"/>
    <w:rsid w:val="00647114"/>
    <w:rsid w:val="006513DB"/>
    <w:rsid w:val="00662151"/>
    <w:rsid w:val="00663ADB"/>
    <w:rsid w:val="0067362E"/>
    <w:rsid w:val="00676602"/>
    <w:rsid w:val="006805D7"/>
    <w:rsid w:val="0068561A"/>
    <w:rsid w:val="00690993"/>
    <w:rsid w:val="00695C50"/>
    <w:rsid w:val="006A189D"/>
    <w:rsid w:val="006A323F"/>
    <w:rsid w:val="006A3583"/>
    <w:rsid w:val="006A5755"/>
    <w:rsid w:val="006A5FE6"/>
    <w:rsid w:val="006A6C7B"/>
    <w:rsid w:val="006A7040"/>
    <w:rsid w:val="006A7F2B"/>
    <w:rsid w:val="006B30D0"/>
    <w:rsid w:val="006B4775"/>
    <w:rsid w:val="006B5231"/>
    <w:rsid w:val="006B6A33"/>
    <w:rsid w:val="006C0A29"/>
    <w:rsid w:val="006C3D95"/>
    <w:rsid w:val="006E5C86"/>
    <w:rsid w:val="006F1203"/>
    <w:rsid w:val="0070061E"/>
    <w:rsid w:val="0070079C"/>
    <w:rsid w:val="00701116"/>
    <w:rsid w:val="00707B7C"/>
    <w:rsid w:val="00713075"/>
    <w:rsid w:val="00713209"/>
    <w:rsid w:val="00713C44"/>
    <w:rsid w:val="007255C3"/>
    <w:rsid w:val="00725FB3"/>
    <w:rsid w:val="00730F9C"/>
    <w:rsid w:val="00733F51"/>
    <w:rsid w:val="00734A5B"/>
    <w:rsid w:val="0074026F"/>
    <w:rsid w:val="00740CF3"/>
    <w:rsid w:val="00741DF7"/>
    <w:rsid w:val="0074275E"/>
    <w:rsid w:val="007429F6"/>
    <w:rsid w:val="00744E76"/>
    <w:rsid w:val="0074579C"/>
    <w:rsid w:val="0074769B"/>
    <w:rsid w:val="00757546"/>
    <w:rsid w:val="0076181A"/>
    <w:rsid w:val="0077007E"/>
    <w:rsid w:val="0077487D"/>
    <w:rsid w:val="00774DA4"/>
    <w:rsid w:val="00775FB9"/>
    <w:rsid w:val="00781F0F"/>
    <w:rsid w:val="007826A6"/>
    <w:rsid w:val="007A10AD"/>
    <w:rsid w:val="007A2F2E"/>
    <w:rsid w:val="007B027D"/>
    <w:rsid w:val="007B56A8"/>
    <w:rsid w:val="007B600E"/>
    <w:rsid w:val="007B7D39"/>
    <w:rsid w:val="007C0768"/>
    <w:rsid w:val="007C663B"/>
    <w:rsid w:val="007D1232"/>
    <w:rsid w:val="007D20C6"/>
    <w:rsid w:val="007D4E81"/>
    <w:rsid w:val="007E13F3"/>
    <w:rsid w:val="007E258F"/>
    <w:rsid w:val="007F00C3"/>
    <w:rsid w:val="007F0F4A"/>
    <w:rsid w:val="008028A4"/>
    <w:rsid w:val="00806A30"/>
    <w:rsid w:val="00807A13"/>
    <w:rsid w:val="0081181D"/>
    <w:rsid w:val="00812B6B"/>
    <w:rsid w:val="0081716D"/>
    <w:rsid w:val="0082432B"/>
    <w:rsid w:val="00830747"/>
    <w:rsid w:val="008327D9"/>
    <w:rsid w:val="00832EF0"/>
    <w:rsid w:val="00851843"/>
    <w:rsid w:val="008532E5"/>
    <w:rsid w:val="00856B19"/>
    <w:rsid w:val="008630FA"/>
    <w:rsid w:val="00864AC6"/>
    <w:rsid w:val="008653FB"/>
    <w:rsid w:val="00873BAD"/>
    <w:rsid w:val="008768CA"/>
    <w:rsid w:val="008801C9"/>
    <w:rsid w:val="00886A7C"/>
    <w:rsid w:val="008965AD"/>
    <w:rsid w:val="008A6694"/>
    <w:rsid w:val="008B0E8C"/>
    <w:rsid w:val="008B49FD"/>
    <w:rsid w:val="008C2F1C"/>
    <w:rsid w:val="008C3349"/>
    <w:rsid w:val="008C384C"/>
    <w:rsid w:val="008C3C14"/>
    <w:rsid w:val="008D4FAD"/>
    <w:rsid w:val="008E30EC"/>
    <w:rsid w:val="008E6DC4"/>
    <w:rsid w:val="008F2100"/>
    <w:rsid w:val="008F7719"/>
    <w:rsid w:val="0090271F"/>
    <w:rsid w:val="00902E23"/>
    <w:rsid w:val="0090546D"/>
    <w:rsid w:val="00907360"/>
    <w:rsid w:val="009114D7"/>
    <w:rsid w:val="0091348E"/>
    <w:rsid w:val="00914E1D"/>
    <w:rsid w:val="00917CCB"/>
    <w:rsid w:val="00923688"/>
    <w:rsid w:val="00935717"/>
    <w:rsid w:val="00942EC2"/>
    <w:rsid w:val="00946238"/>
    <w:rsid w:val="009608F2"/>
    <w:rsid w:val="00964BD7"/>
    <w:rsid w:val="00964F8D"/>
    <w:rsid w:val="009706AE"/>
    <w:rsid w:val="00976DC8"/>
    <w:rsid w:val="00981E2D"/>
    <w:rsid w:val="00983BF7"/>
    <w:rsid w:val="0098637C"/>
    <w:rsid w:val="009916A5"/>
    <w:rsid w:val="009936A6"/>
    <w:rsid w:val="00994AED"/>
    <w:rsid w:val="009A3800"/>
    <w:rsid w:val="009B1CF4"/>
    <w:rsid w:val="009B39CD"/>
    <w:rsid w:val="009B5F7C"/>
    <w:rsid w:val="009C193E"/>
    <w:rsid w:val="009D4248"/>
    <w:rsid w:val="009D631B"/>
    <w:rsid w:val="009D6B14"/>
    <w:rsid w:val="009E7A97"/>
    <w:rsid w:val="009F1989"/>
    <w:rsid w:val="009F34D4"/>
    <w:rsid w:val="009F37B7"/>
    <w:rsid w:val="00A10F02"/>
    <w:rsid w:val="00A164B4"/>
    <w:rsid w:val="00A1760B"/>
    <w:rsid w:val="00A23E0E"/>
    <w:rsid w:val="00A26956"/>
    <w:rsid w:val="00A27486"/>
    <w:rsid w:val="00A27998"/>
    <w:rsid w:val="00A33837"/>
    <w:rsid w:val="00A37ECC"/>
    <w:rsid w:val="00A40194"/>
    <w:rsid w:val="00A47DA0"/>
    <w:rsid w:val="00A50DEC"/>
    <w:rsid w:val="00A51786"/>
    <w:rsid w:val="00A53724"/>
    <w:rsid w:val="00A544B4"/>
    <w:rsid w:val="00A56066"/>
    <w:rsid w:val="00A56B82"/>
    <w:rsid w:val="00A62A5D"/>
    <w:rsid w:val="00A67E4A"/>
    <w:rsid w:val="00A73129"/>
    <w:rsid w:val="00A7500A"/>
    <w:rsid w:val="00A82346"/>
    <w:rsid w:val="00A838E0"/>
    <w:rsid w:val="00A83A65"/>
    <w:rsid w:val="00A92BA1"/>
    <w:rsid w:val="00A93CEB"/>
    <w:rsid w:val="00AA3118"/>
    <w:rsid w:val="00AA3AE0"/>
    <w:rsid w:val="00AA3CF6"/>
    <w:rsid w:val="00AC4235"/>
    <w:rsid w:val="00AC4D33"/>
    <w:rsid w:val="00AC6BC6"/>
    <w:rsid w:val="00AD1BF4"/>
    <w:rsid w:val="00AD5115"/>
    <w:rsid w:val="00AD68C5"/>
    <w:rsid w:val="00AE65E2"/>
    <w:rsid w:val="00AE7E9E"/>
    <w:rsid w:val="00AF0FCF"/>
    <w:rsid w:val="00B01706"/>
    <w:rsid w:val="00B02655"/>
    <w:rsid w:val="00B0351F"/>
    <w:rsid w:val="00B0529B"/>
    <w:rsid w:val="00B0575C"/>
    <w:rsid w:val="00B15449"/>
    <w:rsid w:val="00B216C2"/>
    <w:rsid w:val="00B21BC5"/>
    <w:rsid w:val="00B24FB4"/>
    <w:rsid w:val="00B26232"/>
    <w:rsid w:val="00B3039E"/>
    <w:rsid w:val="00B412B5"/>
    <w:rsid w:val="00B4244B"/>
    <w:rsid w:val="00B44D8A"/>
    <w:rsid w:val="00B4737A"/>
    <w:rsid w:val="00B558DB"/>
    <w:rsid w:val="00B57014"/>
    <w:rsid w:val="00B6006F"/>
    <w:rsid w:val="00B60660"/>
    <w:rsid w:val="00B6183F"/>
    <w:rsid w:val="00B61B10"/>
    <w:rsid w:val="00B667FE"/>
    <w:rsid w:val="00B72DBD"/>
    <w:rsid w:val="00B84C20"/>
    <w:rsid w:val="00B9062F"/>
    <w:rsid w:val="00B93086"/>
    <w:rsid w:val="00BA19ED"/>
    <w:rsid w:val="00BA4B8D"/>
    <w:rsid w:val="00BA740A"/>
    <w:rsid w:val="00BB18A3"/>
    <w:rsid w:val="00BB2373"/>
    <w:rsid w:val="00BB4D0D"/>
    <w:rsid w:val="00BB63C6"/>
    <w:rsid w:val="00BB7439"/>
    <w:rsid w:val="00BB7479"/>
    <w:rsid w:val="00BB75DD"/>
    <w:rsid w:val="00BB7C65"/>
    <w:rsid w:val="00BC0A74"/>
    <w:rsid w:val="00BC0F7D"/>
    <w:rsid w:val="00BC5292"/>
    <w:rsid w:val="00BD5B71"/>
    <w:rsid w:val="00BD68D1"/>
    <w:rsid w:val="00BD7D31"/>
    <w:rsid w:val="00BE1B43"/>
    <w:rsid w:val="00BE3255"/>
    <w:rsid w:val="00BE7AF5"/>
    <w:rsid w:val="00BF128E"/>
    <w:rsid w:val="00BF14EC"/>
    <w:rsid w:val="00BF3575"/>
    <w:rsid w:val="00BF507D"/>
    <w:rsid w:val="00BF6E00"/>
    <w:rsid w:val="00C026D0"/>
    <w:rsid w:val="00C06118"/>
    <w:rsid w:val="00C074DD"/>
    <w:rsid w:val="00C10091"/>
    <w:rsid w:val="00C1052B"/>
    <w:rsid w:val="00C146B3"/>
    <w:rsid w:val="00C1496A"/>
    <w:rsid w:val="00C17275"/>
    <w:rsid w:val="00C22B34"/>
    <w:rsid w:val="00C23562"/>
    <w:rsid w:val="00C2416B"/>
    <w:rsid w:val="00C2445E"/>
    <w:rsid w:val="00C33079"/>
    <w:rsid w:val="00C34ACA"/>
    <w:rsid w:val="00C4139E"/>
    <w:rsid w:val="00C42592"/>
    <w:rsid w:val="00C45231"/>
    <w:rsid w:val="00C52C85"/>
    <w:rsid w:val="00C60762"/>
    <w:rsid w:val="00C64EFF"/>
    <w:rsid w:val="00C7100F"/>
    <w:rsid w:val="00C72833"/>
    <w:rsid w:val="00C73D65"/>
    <w:rsid w:val="00C73EB1"/>
    <w:rsid w:val="00C80F1D"/>
    <w:rsid w:val="00C847C1"/>
    <w:rsid w:val="00C84830"/>
    <w:rsid w:val="00C93F40"/>
    <w:rsid w:val="00CA34B1"/>
    <w:rsid w:val="00CA3D0C"/>
    <w:rsid w:val="00CC3832"/>
    <w:rsid w:val="00CC576C"/>
    <w:rsid w:val="00CC5EF1"/>
    <w:rsid w:val="00CD0A5C"/>
    <w:rsid w:val="00CE16F5"/>
    <w:rsid w:val="00CE64ED"/>
    <w:rsid w:val="00CE67C0"/>
    <w:rsid w:val="00CF679C"/>
    <w:rsid w:val="00D106CB"/>
    <w:rsid w:val="00D2038A"/>
    <w:rsid w:val="00D2161E"/>
    <w:rsid w:val="00D37B9B"/>
    <w:rsid w:val="00D4422C"/>
    <w:rsid w:val="00D452BD"/>
    <w:rsid w:val="00D57972"/>
    <w:rsid w:val="00D629A0"/>
    <w:rsid w:val="00D64817"/>
    <w:rsid w:val="00D65351"/>
    <w:rsid w:val="00D66E7B"/>
    <w:rsid w:val="00D675A9"/>
    <w:rsid w:val="00D738D6"/>
    <w:rsid w:val="00D755EB"/>
    <w:rsid w:val="00D76048"/>
    <w:rsid w:val="00D8089A"/>
    <w:rsid w:val="00D83E20"/>
    <w:rsid w:val="00D87E00"/>
    <w:rsid w:val="00D9134D"/>
    <w:rsid w:val="00D9487B"/>
    <w:rsid w:val="00DA1EE8"/>
    <w:rsid w:val="00DA2BD1"/>
    <w:rsid w:val="00DA6611"/>
    <w:rsid w:val="00DA66C4"/>
    <w:rsid w:val="00DA7A03"/>
    <w:rsid w:val="00DB1818"/>
    <w:rsid w:val="00DB6161"/>
    <w:rsid w:val="00DB7B5E"/>
    <w:rsid w:val="00DB7E09"/>
    <w:rsid w:val="00DB7F6B"/>
    <w:rsid w:val="00DC309B"/>
    <w:rsid w:val="00DC4DA2"/>
    <w:rsid w:val="00DD1E50"/>
    <w:rsid w:val="00DD4C17"/>
    <w:rsid w:val="00DD676E"/>
    <w:rsid w:val="00DD74A5"/>
    <w:rsid w:val="00DE1C25"/>
    <w:rsid w:val="00DE311E"/>
    <w:rsid w:val="00DE3F97"/>
    <w:rsid w:val="00DE4631"/>
    <w:rsid w:val="00DF2B1F"/>
    <w:rsid w:val="00DF62CD"/>
    <w:rsid w:val="00E015EF"/>
    <w:rsid w:val="00E02A33"/>
    <w:rsid w:val="00E02A9C"/>
    <w:rsid w:val="00E03F3E"/>
    <w:rsid w:val="00E122DF"/>
    <w:rsid w:val="00E162C9"/>
    <w:rsid w:val="00E16509"/>
    <w:rsid w:val="00E3068D"/>
    <w:rsid w:val="00E31AD0"/>
    <w:rsid w:val="00E337C4"/>
    <w:rsid w:val="00E37420"/>
    <w:rsid w:val="00E416F3"/>
    <w:rsid w:val="00E42E2E"/>
    <w:rsid w:val="00E44582"/>
    <w:rsid w:val="00E462CE"/>
    <w:rsid w:val="00E53AE1"/>
    <w:rsid w:val="00E574FE"/>
    <w:rsid w:val="00E70DDE"/>
    <w:rsid w:val="00E77645"/>
    <w:rsid w:val="00E869E4"/>
    <w:rsid w:val="00EA15B0"/>
    <w:rsid w:val="00EA1783"/>
    <w:rsid w:val="00EA1AA5"/>
    <w:rsid w:val="00EA5EA7"/>
    <w:rsid w:val="00EB01A1"/>
    <w:rsid w:val="00EB061A"/>
    <w:rsid w:val="00EB2509"/>
    <w:rsid w:val="00EB266A"/>
    <w:rsid w:val="00EB2D50"/>
    <w:rsid w:val="00EC0179"/>
    <w:rsid w:val="00EC4A25"/>
    <w:rsid w:val="00EC4EBB"/>
    <w:rsid w:val="00ED08B9"/>
    <w:rsid w:val="00ED4207"/>
    <w:rsid w:val="00ED5DD1"/>
    <w:rsid w:val="00EE47FF"/>
    <w:rsid w:val="00EE5868"/>
    <w:rsid w:val="00EF18C6"/>
    <w:rsid w:val="00EF3452"/>
    <w:rsid w:val="00F025A2"/>
    <w:rsid w:val="00F04712"/>
    <w:rsid w:val="00F123C7"/>
    <w:rsid w:val="00F13360"/>
    <w:rsid w:val="00F1693A"/>
    <w:rsid w:val="00F22EC7"/>
    <w:rsid w:val="00F26D01"/>
    <w:rsid w:val="00F325C8"/>
    <w:rsid w:val="00F34B0F"/>
    <w:rsid w:val="00F34EBD"/>
    <w:rsid w:val="00F45DF9"/>
    <w:rsid w:val="00F476CA"/>
    <w:rsid w:val="00F504E9"/>
    <w:rsid w:val="00F653B8"/>
    <w:rsid w:val="00F708F9"/>
    <w:rsid w:val="00F7376C"/>
    <w:rsid w:val="00F75EE5"/>
    <w:rsid w:val="00F859D8"/>
    <w:rsid w:val="00F85CF7"/>
    <w:rsid w:val="00F9008D"/>
    <w:rsid w:val="00F921DA"/>
    <w:rsid w:val="00FA1266"/>
    <w:rsid w:val="00FA201F"/>
    <w:rsid w:val="00FA2744"/>
    <w:rsid w:val="00FB4DCF"/>
    <w:rsid w:val="00FB7989"/>
    <w:rsid w:val="00FC0850"/>
    <w:rsid w:val="00FC0C55"/>
    <w:rsid w:val="00FC1192"/>
    <w:rsid w:val="00FC131E"/>
    <w:rsid w:val="00FC2515"/>
    <w:rsid w:val="00FC2DF0"/>
    <w:rsid w:val="00FD0AFD"/>
    <w:rsid w:val="00FD2B08"/>
    <w:rsid w:val="00FE231B"/>
    <w:rsid w:val="00FE2B71"/>
    <w:rsid w:val="00FE3877"/>
    <w:rsid w:val="00FE4060"/>
    <w:rsid w:val="00FF1D6F"/>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B19"/>
    <w:pPr>
      <w:spacing w:after="180"/>
    </w:pPr>
    <w:rPr>
      <w:lang w:eastAsia="en-US" w:bidi="ar-SA"/>
    </w:rPr>
  </w:style>
  <w:style w:type="paragraph" w:styleId="Heading1">
    <w:name w:val="heading 1"/>
    <w:aliases w:val="H1,MyHeading 1,h1,HHeading 1,Alt+1,Alt+11,Alt+12,Alt+13,Alt+14,Alt+15,Alt+16,Alt+17,Alt+18,Alt+19,Alt+110,Alt+111,Alt+112,Alt+113,Alt+114,Alt+115,Alt+116,Heading U,H11,Œ©_o‚µ 1,?c_o??E 1,Œ,Œ©,Œ©o‚µ 1,?co??E 1,뙥,?co?ƒÊ 1,?,Titre Partie,o‚µ "/>
    <w:next w:val="Normal"/>
    <w:link w:val="Heading1Char"/>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pPr>
      <w:outlineLvl w:val="5"/>
    </w:pPr>
  </w:style>
  <w:style w:type="paragraph" w:styleId="Heading7">
    <w:name w:val="heading 7"/>
    <w:aliases w:val="Alt+7,Alt+71,Alt+72,Alt+73,Alt+74,Alt+75,Alt+76,Alt+77,Alt+78,Alt+79,Alt+710,Alt+711,Alt+712,Alt+713,Bulleted list,L7,st,SDL title,h7"/>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
    <w:name w:val="Editor's Note Char"/>
    <w:link w:val="EditorsNote"/>
    <w:rsid w:val="00E42E2E"/>
    <w:rPr>
      <w:color w:val="FF0000"/>
      <w:lang w:eastAsia="en-US"/>
    </w:rPr>
  </w:style>
  <w:style w:type="character" w:customStyle="1" w:styleId="NOZchn">
    <w:name w:val="NO Zchn"/>
    <w:link w:val="NO"/>
    <w:locked/>
    <w:rsid w:val="005566BE"/>
    <w:rPr>
      <w:lang w:val="en-GB"/>
    </w:rPr>
  </w:style>
  <w:style w:type="character" w:customStyle="1" w:styleId="B1Char">
    <w:name w:val="B1 Char"/>
    <w:link w:val="B10"/>
    <w:locked/>
    <w:rsid w:val="005566BE"/>
    <w:rPr>
      <w:lang w:val="en-GB"/>
    </w:rPr>
  </w:style>
  <w:style w:type="character" w:customStyle="1" w:styleId="THChar">
    <w:name w:val="TH Char"/>
    <w:link w:val="TH"/>
    <w:qFormat/>
    <w:locked/>
    <w:rsid w:val="005566BE"/>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locked/>
    <w:rsid w:val="005566BE"/>
    <w:rPr>
      <w:rFonts w:ascii="Arial" w:hAnsi="Arial"/>
      <w:b/>
      <w:lang w:val="en-GB"/>
    </w:rPr>
  </w:style>
  <w:style w:type="character" w:customStyle="1" w:styleId="B1Char1">
    <w:name w:val="B1 Char1"/>
    <w:rsid w:val="009D4248"/>
    <w:rPr>
      <w:rFonts w:eastAsia="MS Mincho"/>
      <w:sz w:val="24"/>
      <w:lang w:val="en-GB"/>
    </w:rPr>
  </w:style>
  <w:style w:type="character" w:styleId="PageNumber">
    <w:name w:val="page number"/>
    <w:basedOn w:val="DefaultParagraphFont"/>
    <w:rsid w:val="0068561A"/>
  </w:style>
  <w:style w:type="paragraph" w:customStyle="1" w:styleId="WBtabletxt">
    <w:name w:val="WB table txt"/>
    <w:basedOn w:val="Normal"/>
    <w:rsid w:val="0068561A"/>
    <w:pPr>
      <w:spacing w:before="120" w:after="0"/>
    </w:pPr>
    <w:rPr>
      <w:rFonts w:ascii="Arial" w:eastAsia="SimSun" w:hAnsi="Arial"/>
      <w:color w:val="000000"/>
      <w:sz w:val="18"/>
    </w:rPr>
  </w:style>
  <w:style w:type="paragraph" w:customStyle="1" w:styleId="WBtablehead">
    <w:name w:val="WB table head"/>
    <w:basedOn w:val="WBtabletxt"/>
    <w:rsid w:val="0068561A"/>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8561A"/>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68561A"/>
    <w:rPr>
      <w:rFonts w:eastAsia="SimSun"/>
    </w:rPr>
  </w:style>
  <w:style w:type="character" w:customStyle="1" w:styleId="BodyTextChar">
    <w:name w:val="Body Text Char"/>
    <w:link w:val="BodyText"/>
    <w:rsid w:val="0068561A"/>
    <w:rPr>
      <w:rFonts w:eastAsia="SimSun"/>
      <w:lang w:val="en-GB"/>
    </w:rPr>
  </w:style>
  <w:style w:type="character" w:styleId="CommentReference">
    <w:name w:val="annotation reference"/>
    <w:rsid w:val="0068561A"/>
    <w:rPr>
      <w:sz w:val="16"/>
      <w:szCs w:val="16"/>
    </w:rPr>
  </w:style>
  <w:style w:type="paragraph" w:styleId="CommentText">
    <w:name w:val="annotation text"/>
    <w:basedOn w:val="Normal"/>
    <w:link w:val="CommentTextChar"/>
    <w:rsid w:val="0068561A"/>
    <w:pPr>
      <w:widowControl w:val="0"/>
      <w:spacing w:after="120" w:line="240" w:lineRule="atLeast"/>
      <w:jc w:val="both"/>
    </w:pPr>
    <w:rPr>
      <w:rFonts w:ascii="Arial" w:eastAsia="SimSun" w:hAnsi="Arial"/>
    </w:rPr>
  </w:style>
  <w:style w:type="character" w:customStyle="1" w:styleId="CommentTextChar">
    <w:name w:val="Comment Text Char"/>
    <w:link w:val="CommentText"/>
    <w:rsid w:val="0068561A"/>
    <w:rPr>
      <w:rFonts w:ascii="Arial" w:eastAsia="SimSun" w:hAnsi="Arial"/>
      <w:lang w:val="en-GB"/>
    </w:rPr>
  </w:style>
  <w:style w:type="paragraph" w:styleId="CommentSubject">
    <w:name w:val="annotation subject"/>
    <w:basedOn w:val="CommentText"/>
    <w:next w:val="CommentText"/>
    <w:link w:val="CommentSubjectChar"/>
    <w:rsid w:val="0068561A"/>
    <w:rPr>
      <w:b/>
      <w:bCs/>
    </w:rPr>
  </w:style>
  <w:style w:type="character" w:customStyle="1" w:styleId="CommentSubjectChar">
    <w:name w:val="Comment Subject Char"/>
    <w:link w:val="CommentSubject"/>
    <w:rsid w:val="0068561A"/>
    <w:rPr>
      <w:rFonts w:ascii="Arial" w:eastAsia="SimSun" w:hAnsi="Arial"/>
      <w:b/>
      <w:bCs/>
      <w:lang w:val="en-GB"/>
    </w:rPr>
  </w:style>
  <w:style w:type="paragraph" w:styleId="FootnoteText">
    <w:name w:val="footnote text"/>
    <w:basedOn w:val="Normal"/>
    <w:link w:val="FootnoteTextChar"/>
    <w:rsid w:val="0068561A"/>
    <w:pPr>
      <w:widowControl w:val="0"/>
      <w:spacing w:after="120" w:line="240" w:lineRule="atLeast"/>
      <w:jc w:val="both"/>
    </w:pPr>
    <w:rPr>
      <w:rFonts w:ascii="Arial" w:eastAsia="SimSun" w:hAnsi="Arial"/>
    </w:rPr>
  </w:style>
  <w:style w:type="character" w:customStyle="1" w:styleId="FootnoteTextChar">
    <w:name w:val="Footnote Text Char"/>
    <w:link w:val="FootnoteText"/>
    <w:rsid w:val="0068561A"/>
    <w:rPr>
      <w:rFonts w:ascii="Arial" w:eastAsia="SimSun" w:hAnsi="Arial"/>
      <w:lang w:val="en-GB"/>
    </w:rPr>
  </w:style>
  <w:style w:type="character" w:styleId="FootnoteReference">
    <w:name w:val="footnote reference"/>
    <w:rsid w:val="0068561A"/>
    <w:rPr>
      <w:vertAlign w:val="superscript"/>
    </w:rPr>
  </w:style>
  <w:style w:type="paragraph" w:customStyle="1" w:styleId="Heading">
    <w:name w:val="Heading"/>
    <w:aliases w:val="1_"/>
    <w:basedOn w:val="Normal"/>
    <w:link w:val="HeadingCar"/>
    <w:rsid w:val="0068561A"/>
    <w:pPr>
      <w:widowControl w:val="0"/>
      <w:spacing w:after="120" w:line="240" w:lineRule="atLeast"/>
      <w:ind w:left="1260" w:hanging="551"/>
    </w:pPr>
    <w:rPr>
      <w:rFonts w:ascii="Arial" w:eastAsia="SimSun" w:hAnsi="Arial"/>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68561A"/>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8561A"/>
    <w:rPr>
      <w:rFonts w:ascii="Arial" w:hAnsi="Arial"/>
      <w:b/>
      <w:noProof/>
      <w:sz w:val="18"/>
      <w:lang w:val="en-GB" w:eastAsia="ja-JP"/>
    </w:rPr>
  </w:style>
  <w:style w:type="paragraph" w:styleId="Revision">
    <w:name w:val="Revision"/>
    <w:hidden/>
    <w:uiPriority w:val="62"/>
    <w:rsid w:val="0068561A"/>
    <w:rPr>
      <w:rFonts w:ascii="Arial" w:eastAsia="SimSun" w:hAnsi="Arial"/>
      <w:lang w:eastAsia="en-US" w:bidi="ar-SA"/>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68561A"/>
    <w:rPr>
      <w:rFonts w:ascii="Arial" w:hAnsi="Arial"/>
      <w:sz w:val="28"/>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68561A"/>
    <w:rPr>
      <w:rFonts w:ascii="Arial" w:hAnsi="Arial"/>
      <w:sz w:val="24"/>
      <w:lang w:val="en-GB"/>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68561A"/>
    <w:rPr>
      <w:rFonts w:ascii="Arial" w:hAnsi="Arial"/>
      <w:sz w:val="22"/>
      <w:lang w:val="en-GB"/>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68561A"/>
    <w:rPr>
      <w:rFonts w:ascii="Arial" w:hAnsi="Arial"/>
      <w:lang w:val="en-GB"/>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68561A"/>
    <w:rPr>
      <w:rFonts w:ascii="Arial" w:hAnsi="Arial"/>
      <w:lang w:val="en-G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68561A"/>
    <w:rPr>
      <w:rFonts w:ascii="Arial" w:hAnsi="Arial"/>
      <w:sz w:val="36"/>
      <w:lang w:val="en-GB"/>
    </w:rPr>
  </w:style>
  <w:style w:type="character" w:customStyle="1" w:styleId="Heading9Char">
    <w:name w:val="Heading 9 Char"/>
    <w:aliases w:val="Alt+9 Char,Figure Heading Char,FH Char,Titre 10 Char"/>
    <w:link w:val="Heading9"/>
    <w:rsid w:val="0068561A"/>
    <w:rPr>
      <w:rFonts w:ascii="Arial" w:hAnsi="Arial"/>
      <w:sz w:val="36"/>
      <w:lang w:val="en-GB"/>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68561A"/>
    <w:rPr>
      <w:rFonts w:ascii="Arial" w:hAnsi="Arial"/>
      <w:sz w:val="32"/>
      <w:lang w:val="en-GB"/>
    </w:rPr>
  </w:style>
  <w:style w:type="paragraph" w:styleId="TOCHeading">
    <w:name w:val="TOC Heading"/>
    <w:basedOn w:val="Heading1"/>
    <w:next w:val="Normal"/>
    <w:uiPriority w:val="39"/>
    <w:unhideWhenUsed/>
    <w:qFormat/>
    <w:rsid w:val="006856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68561A"/>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68561A"/>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68561A"/>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68561A"/>
    <w:pPr>
      <w:spacing w:before="100" w:beforeAutospacing="1" w:after="100" w:afterAutospacing="1"/>
    </w:pPr>
    <w:rPr>
      <w:sz w:val="24"/>
      <w:szCs w:val="24"/>
      <w:lang w:val="en-US"/>
    </w:rPr>
  </w:style>
  <w:style w:type="paragraph" w:styleId="Index2">
    <w:name w:val="index 2"/>
    <w:basedOn w:val="Index1"/>
    <w:rsid w:val="0068561A"/>
    <w:pPr>
      <w:ind w:left="284"/>
    </w:pPr>
  </w:style>
  <w:style w:type="paragraph" w:styleId="Index1">
    <w:name w:val="index 1"/>
    <w:basedOn w:val="Normal"/>
    <w:rsid w:val="0068561A"/>
    <w:pPr>
      <w:keepLines/>
      <w:overflowPunct w:val="0"/>
      <w:autoSpaceDE w:val="0"/>
      <w:autoSpaceDN w:val="0"/>
      <w:adjustRightInd w:val="0"/>
      <w:spacing w:after="0"/>
      <w:textAlignment w:val="baseline"/>
    </w:pPr>
    <w:rPr>
      <w:rFonts w:eastAsia="MS Mincho"/>
      <w:sz w:val="24"/>
    </w:rPr>
  </w:style>
  <w:style w:type="paragraph" w:styleId="ListNumber2">
    <w:name w:val="List Number 2"/>
    <w:basedOn w:val="ListNumber"/>
    <w:rsid w:val="0068561A"/>
    <w:pPr>
      <w:ind w:left="851"/>
    </w:pPr>
  </w:style>
  <w:style w:type="paragraph" w:styleId="ListBullet2">
    <w:name w:val="List Bullet 2"/>
    <w:basedOn w:val="ListBullet"/>
    <w:rsid w:val="0068561A"/>
    <w:pPr>
      <w:ind w:left="851"/>
    </w:pPr>
  </w:style>
  <w:style w:type="paragraph" w:styleId="ListBullet3">
    <w:name w:val="List Bullet 3"/>
    <w:basedOn w:val="ListBullet2"/>
    <w:rsid w:val="0068561A"/>
    <w:pPr>
      <w:ind w:left="1135"/>
    </w:pPr>
  </w:style>
  <w:style w:type="paragraph" w:styleId="ListNumber">
    <w:name w:val="List Number"/>
    <w:basedOn w:val="List"/>
    <w:rsid w:val="0068561A"/>
  </w:style>
  <w:style w:type="paragraph" w:styleId="List2">
    <w:name w:val="List 2"/>
    <w:basedOn w:val="List"/>
    <w:rsid w:val="0068561A"/>
    <w:pPr>
      <w:ind w:left="851"/>
    </w:pPr>
  </w:style>
  <w:style w:type="paragraph" w:styleId="List3">
    <w:name w:val="List 3"/>
    <w:basedOn w:val="List2"/>
    <w:rsid w:val="0068561A"/>
    <w:pPr>
      <w:ind w:left="1135"/>
    </w:pPr>
  </w:style>
  <w:style w:type="paragraph" w:styleId="List4">
    <w:name w:val="List 4"/>
    <w:basedOn w:val="List3"/>
    <w:rsid w:val="0068561A"/>
    <w:pPr>
      <w:ind w:left="1418"/>
    </w:pPr>
  </w:style>
  <w:style w:type="paragraph" w:styleId="List5">
    <w:name w:val="List 5"/>
    <w:basedOn w:val="List4"/>
    <w:rsid w:val="0068561A"/>
    <w:pPr>
      <w:ind w:left="1702"/>
    </w:pPr>
  </w:style>
  <w:style w:type="paragraph" w:styleId="List">
    <w:name w:val="List"/>
    <w:basedOn w:val="Normal"/>
    <w:rsid w:val="0068561A"/>
    <w:pPr>
      <w:overflowPunct w:val="0"/>
      <w:autoSpaceDE w:val="0"/>
      <w:autoSpaceDN w:val="0"/>
      <w:adjustRightInd w:val="0"/>
      <w:ind w:left="568" w:hanging="284"/>
      <w:textAlignment w:val="baseline"/>
    </w:pPr>
    <w:rPr>
      <w:rFonts w:eastAsia="MS Mincho"/>
      <w:sz w:val="24"/>
    </w:rPr>
  </w:style>
  <w:style w:type="paragraph" w:styleId="ListBullet">
    <w:name w:val="List Bullet"/>
    <w:basedOn w:val="List"/>
    <w:rsid w:val="0068561A"/>
  </w:style>
  <w:style w:type="paragraph" w:styleId="ListBullet4">
    <w:name w:val="List Bullet 4"/>
    <w:basedOn w:val="ListBullet3"/>
    <w:rsid w:val="0068561A"/>
    <w:pPr>
      <w:ind w:left="1418"/>
    </w:pPr>
  </w:style>
  <w:style w:type="paragraph" w:styleId="ListBullet5">
    <w:name w:val="List Bullet 5"/>
    <w:basedOn w:val="ListBullet4"/>
    <w:rsid w:val="0068561A"/>
    <w:pPr>
      <w:ind w:left="1702"/>
    </w:pPr>
  </w:style>
  <w:style w:type="character" w:styleId="LineNumber">
    <w:name w:val="line number"/>
    <w:rsid w:val="0068561A"/>
    <w:rPr>
      <w:rFonts w:ascii="Arial" w:hAnsi="Arial"/>
      <w:color w:val="808080"/>
      <w:sz w:val="14"/>
    </w:rPr>
  </w:style>
  <w:style w:type="paragraph" w:styleId="DocumentMap">
    <w:name w:val="Document Map"/>
    <w:basedOn w:val="Normal"/>
    <w:link w:val="DocumentMapChar"/>
    <w:rsid w:val="0068561A"/>
    <w:pPr>
      <w:shd w:val="clear" w:color="auto" w:fill="000080"/>
      <w:overflowPunct w:val="0"/>
      <w:autoSpaceDE w:val="0"/>
      <w:autoSpaceDN w:val="0"/>
      <w:adjustRightInd w:val="0"/>
      <w:textAlignment w:val="baseline"/>
    </w:pPr>
    <w:rPr>
      <w:rFonts w:ascii="Tahoma" w:eastAsia="MS Mincho" w:hAnsi="Tahoma" w:cs="Tahoma"/>
    </w:rPr>
  </w:style>
  <w:style w:type="character" w:customStyle="1" w:styleId="DocumentMapChar">
    <w:name w:val="Document Map Char"/>
    <w:link w:val="DocumentMap"/>
    <w:rsid w:val="0068561A"/>
    <w:rPr>
      <w:rFonts w:ascii="Tahoma" w:eastAsia="MS Mincho" w:hAnsi="Tahoma" w:cs="Tahoma"/>
      <w:shd w:val="clear" w:color="auto" w:fill="000080"/>
      <w:lang w:val="en-GB"/>
    </w:rPr>
  </w:style>
  <w:style w:type="paragraph" w:styleId="HTMLPreformatted">
    <w:name w:val="HTML Preformatted"/>
    <w:basedOn w:val="Normal"/>
    <w:link w:val="HTMLPreformattedChar"/>
    <w:uiPriority w:val="99"/>
    <w:unhideWhenUsed/>
    <w:rsid w:val="0068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68561A"/>
    <w:rPr>
      <w:rFonts w:ascii="Courier New" w:eastAsia="MS Mincho" w:hAnsi="Courier New"/>
      <w:lang w:val="x-none" w:eastAsia="x-none"/>
    </w:rPr>
  </w:style>
  <w:style w:type="table" w:styleId="Table3Deffects1">
    <w:name w:val="Table 3D effects 1"/>
    <w:basedOn w:val="TableNormal"/>
    <w:rsid w:val="0068561A"/>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68561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8561A"/>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68561A"/>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68561A"/>
    <w:pPr>
      <w:spacing w:before="1800" w:after="960"/>
    </w:pPr>
    <w:rPr>
      <w:rFonts w:ascii="Arial" w:eastAsia="SimSun" w:hAnsi="Arial"/>
      <w:b/>
      <w:noProof/>
      <w:sz w:val="48"/>
      <w:szCs w:val="24"/>
      <w:lang w:val="en-US" w:eastAsia="ja-JP" w:bidi="ar-SA"/>
    </w:rPr>
  </w:style>
  <w:style w:type="paragraph" w:customStyle="1" w:styleId="ColorfulList-Accent11">
    <w:name w:val="Colorful List - Accent 11"/>
    <w:basedOn w:val="Normal"/>
    <w:uiPriority w:val="34"/>
    <w:qFormat/>
    <w:rsid w:val="0068561A"/>
    <w:pPr>
      <w:spacing w:after="0"/>
      <w:ind w:left="720"/>
      <w:contextualSpacing/>
    </w:pPr>
    <w:rPr>
      <w:rFonts w:eastAsia="MS Mincho"/>
      <w:sz w:val="24"/>
      <w:szCs w:val="24"/>
      <w:lang w:val="en-US"/>
    </w:rPr>
  </w:style>
  <w:style w:type="paragraph" w:styleId="ListContinue">
    <w:name w:val="List Continue"/>
    <w:basedOn w:val="Normal"/>
    <w:rsid w:val="0068561A"/>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8561A"/>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68561A"/>
    <w:rPr>
      <w:rFonts w:eastAsia="MS Mincho"/>
      <w:lang w:val="en-GB"/>
    </w:rPr>
  </w:style>
  <w:style w:type="character" w:styleId="EndnoteReference">
    <w:name w:val="endnote reference"/>
    <w:rsid w:val="0068561A"/>
    <w:rPr>
      <w:vertAlign w:val="superscript"/>
    </w:rPr>
  </w:style>
  <w:style w:type="paragraph" w:customStyle="1" w:styleId="ColorfulShading-Accent11">
    <w:name w:val="Colorful Shading - Accent 11"/>
    <w:hidden/>
    <w:uiPriority w:val="71"/>
    <w:rsid w:val="0068561A"/>
    <w:rPr>
      <w:rFonts w:eastAsia="MS Mincho"/>
      <w:sz w:val="24"/>
      <w:lang w:eastAsia="en-US" w:bidi="ar-SA"/>
    </w:rPr>
  </w:style>
  <w:style w:type="paragraph" w:customStyle="1" w:styleId="Default">
    <w:name w:val="Default"/>
    <w:rsid w:val="0068561A"/>
    <w:pPr>
      <w:autoSpaceDE w:val="0"/>
      <w:autoSpaceDN w:val="0"/>
      <w:adjustRightInd w:val="0"/>
    </w:pPr>
    <w:rPr>
      <w:rFonts w:eastAsia="MS Mincho"/>
      <w:color w:val="000000"/>
      <w:sz w:val="24"/>
      <w:szCs w:val="24"/>
      <w:lang w:val="en-US" w:eastAsia="ja-JP" w:bidi="ar-SA"/>
    </w:rPr>
  </w:style>
  <w:style w:type="character" w:customStyle="1" w:styleId="apple-converted-space">
    <w:name w:val="apple-converted-space"/>
    <w:rsid w:val="0068561A"/>
  </w:style>
  <w:style w:type="character" w:styleId="Strong">
    <w:name w:val="Strong"/>
    <w:uiPriority w:val="22"/>
    <w:qFormat/>
    <w:rsid w:val="0068561A"/>
    <w:rPr>
      <w:b/>
      <w:bCs/>
    </w:rPr>
  </w:style>
  <w:style w:type="character" w:customStyle="1" w:styleId="tgc">
    <w:name w:val="_tgc"/>
    <w:rsid w:val="0068561A"/>
  </w:style>
  <w:style w:type="character" w:customStyle="1" w:styleId="d8e">
    <w:name w:val="_d8e"/>
    <w:rsid w:val="0068561A"/>
  </w:style>
  <w:style w:type="character" w:customStyle="1" w:styleId="HeadingCar">
    <w:name w:val="Heading Car"/>
    <w:aliases w:val="1_ Car"/>
    <w:link w:val="Heading"/>
    <w:rsid w:val="0068561A"/>
    <w:rPr>
      <w:rFonts w:ascii="Arial" w:eastAsia="SimSun" w:hAnsi="Arial"/>
      <w:b/>
      <w:sz w:val="22"/>
      <w:lang w:val="en-GB"/>
    </w:rPr>
  </w:style>
  <w:style w:type="paragraph" w:customStyle="1" w:styleId="Literaturverzeichnis1">
    <w:name w:val="Literaturverzeichnis1"/>
    <w:basedOn w:val="Normal"/>
    <w:rsid w:val="0068561A"/>
    <w:pPr>
      <w:numPr>
        <w:numId w:val="61"/>
      </w:numPr>
      <w:tabs>
        <w:tab w:val="clear" w:pos="360"/>
        <w:tab w:val="left" w:pos="660"/>
      </w:tabs>
      <w:spacing w:after="240" w:line="230" w:lineRule="atLeast"/>
      <w:ind w:left="660" w:hanging="660"/>
      <w:jc w:val="both"/>
    </w:pPr>
    <w:rPr>
      <w:rFonts w:ascii="Arial" w:eastAsia="MS Mincho" w:hAnsi="Arial"/>
      <w:lang w:val="en-US" w:eastAsia="ja-JP"/>
    </w:rPr>
  </w:style>
  <w:style w:type="numbering" w:customStyle="1" w:styleId="NoList1">
    <w:name w:val="No List1"/>
    <w:next w:val="NoList"/>
    <w:uiPriority w:val="99"/>
    <w:semiHidden/>
    <w:unhideWhenUsed/>
    <w:rsid w:val="0068561A"/>
  </w:style>
  <w:style w:type="table" w:customStyle="1" w:styleId="TableGrid1">
    <w:name w:val="Table Grid1"/>
    <w:basedOn w:val="TableNormal"/>
    <w:next w:val="TableGrid"/>
    <w:rsid w:val="0068561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68561A"/>
    <w:pPr>
      <w:numPr>
        <w:numId w:val="67"/>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68561A"/>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68561A"/>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68561A"/>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68561A"/>
    <w:rPr>
      <w:rFonts w:eastAsia="SimSu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68561A"/>
    <w:pPr>
      <w:spacing w:after="120"/>
    </w:pPr>
    <w:rPr>
      <w:rFonts w:ascii="Arial" w:hAnsi="Arial"/>
      <w:lang w:eastAsia="en-US" w:bidi="ar-SA"/>
    </w:rPr>
  </w:style>
  <w:style w:type="paragraph" w:customStyle="1" w:styleId="Pa1">
    <w:name w:val="Pa1"/>
    <w:basedOn w:val="Default"/>
    <w:next w:val="Default"/>
    <w:uiPriority w:val="99"/>
    <w:rsid w:val="0068561A"/>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68561A"/>
    <w:pPr>
      <w:spacing w:line="186" w:lineRule="atLeast"/>
    </w:pPr>
    <w:rPr>
      <w:rFonts w:ascii="Calibri" w:hAnsi="Calibri" w:cs="Calibri"/>
      <w:color w:val="auto"/>
      <w:lang w:val="de-DE" w:eastAsia="de-DE"/>
    </w:rPr>
  </w:style>
  <w:style w:type="character" w:customStyle="1" w:styleId="A2">
    <w:name w:val="A2"/>
    <w:uiPriority w:val="99"/>
    <w:rsid w:val="0068561A"/>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8561A"/>
    <w:rPr>
      <w:rFonts w:ascii="Arial" w:eastAsia="SimSun" w:hAnsi="Arial"/>
      <w:sz w:val="22"/>
      <w:lang w:val="en-GB"/>
    </w:rPr>
  </w:style>
  <w:style w:type="character" w:customStyle="1" w:styleId="FooterChar">
    <w:name w:val="Footer Char"/>
    <w:link w:val="Footer"/>
    <w:rsid w:val="0068561A"/>
    <w:rPr>
      <w:rFonts w:ascii="Arial" w:hAnsi="Arial"/>
      <w:b/>
      <w:i/>
      <w:noProof/>
      <w:sz w:val="18"/>
      <w:lang w:val="en-GB" w:eastAsia="ja-JP"/>
    </w:rPr>
  </w:style>
  <w:style w:type="paragraph" w:customStyle="1" w:styleId="B1">
    <w:name w:val="B1+"/>
    <w:basedOn w:val="B10"/>
    <w:rsid w:val="0068561A"/>
    <w:pPr>
      <w:numPr>
        <w:numId w:val="243"/>
      </w:numPr>
      <w:overflowPunct w:val="0"/>
      <w:autoSpaceDE w:val="0"/>
      <w:autoSpaceDN w:val="0"/>
      <w:adjustRightInd w:val="0"/>
      <w:textAlignment w:val="baseline"/>
    </w:pPr>
  </w:style>
  <w:style w:type="character" w:customStyle="1" w:styleId="B2Char">
    <w:name w:val="B2 Char"/>
    <w:link w:val="B2"/>
    <w:rsid w:val="0068561A"/>
    <w:rPr>
      <w:lang w:val="en-GB"/>
    </w:rPr>
  </w:style>
  <w:style w:type="character" w:styleId="HTMLCode">
    <w:name w:val="HTML Code"/>
    <w:uiPriority w:val="99"/>
    <w:unhideWhenUsed/>
    <w:rsid w:val="0068561A"/>
    <w:rPr>
      <w:rFonts w:ascii="Courier New" w:eastAsia="Times New Roman" w:hAnsi="Courier New" w:cs="Courier New"/>
      <w:sz w:val="20"/>
      <w:szCs w:val="20"/>
    </w:rPr>
  </w:style>
  <w:style w:type="character" w:styleId="Emphasis">
    <w:name w:val="Emphasis"/>
    <w:uiPriority w:val="20"/>
    <w:qFormat/>
    <w:rsid w:val="0068561A"/>
    <w:rPr>
      <w:i/>
      <w:iCs/>
    </w:rPr>
  </w:style>
  <w:style w:type="paragraph" w:customStyle="1" w:styleId="xmsonormal">
    <w:name w:val="x_msonormal"/>
    <w:basedOn w:val="Normal"/>
    <w:uiPriority w:val="99"/>
    <w:rsid w:val="0068561A"/>
    <w:pPr>
      <w:spacing w:after="0"/>
    </w:pPr>
    <w:rPr>
      <w:rFonts w:ascii="Calibri" w:eastAsia="Calibri" w:hAnsi="Calibri" w:cs="Calibri"/>
      <w:sz w:val="22"/>
      <w:szCs w:val="22"/>
      <w:lang w:val="en-US"/>
    </w:rPr>
  </w:style>
  <w:style w:type="character" w:customStyle="1" w:styleId="xapple-converted-space">
    <w:name w:val="x_apple-converted-space"/>
    <w:rsid w:val="0068561A"/>
  </w:style>
  <w:style w:type="paragraph" w:customStyle="1" w:styleId="BodyTextfirstgraph">
    <w:name w:val="Body Text (first graph)"/>
    <w:basedOn w:val="BodyText"/>
    <w:next w:val="BodyText"/>
    <w:link w:val="BodyTextfirstgraphChar"/>
    <w:qFormat/>
    <w:rsid w:val="0068561A"/>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68561A"/>
    <w:rPr>
      <w:rFonts w:eastAsia="Batang"/>
      <w:sz w:val="24"/>
      <w:szCs w:val="24"/>
    </w:rPr>
  </w:style>
  <w:style w:type="paragraph" w:customStyle="1" w:styleId="Reference">
    <w:name w:val="Reference"/>
    <w:basedOn w:val="List"/>
    <w:qFormat/>
    <w:rsid w:val="0068561A"/>
    <w:pPr>
      <w:numPr>
        <w:numId w:val="327"/>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NOChar">
    <w:name w:val="NO Char"/>
    <w:locked/>
    <w:rsid w:val="0068561A"/>
    <w:rPr>
      <w:rFonts w:eastAsia="MS Mincho"/>
      <w:sz w:val="24"/>
      <w:lang w:val="en-GB"/>
    </w:rPr>
  </w:style>
  <w:style w:type="character" w:customStyle="1" w:styleId="TAHCar">
    <w:name w:val="TAH Car"/>
    <w:link w:val="TAH"/>
    <w:rsid w:val="0068561A"/>
    <w:rPr>
      <w:rFonts w:ascii="Arial" w:hAnsi="Arial"/>
      <w:b/>
      <w:sz w:val="18"/>
      <w:lang w:val="en-GB"/>
    </w:rPr>
  </w:style>
  <w:style w:type="table" w:styleId="TableGrid5">
    <w:name w:val="Table Grid 5"/>
    <w:basedOn w:val="TableNormal"/>
    <w:rsid w:val="0068561A"/>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68561A"/>
    <w:pPr>
      <w:spacing w:before="100" w:beforeAutospacing="1" w:after="100" w:afterAutospacing="1"/>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68561A"/>
    <w:pPr>
      <w:spacing w:before="100" w:beforeAutospacing="1" w:after="100" w:afterAutospacing="1"/>
    </w:pPr>
    <w:rPr>
      <w:rFonts w:ascii="Calibri" w:eastAsia="Calibri" w:hAnsi="Calibri" w:cs="Calibri"/>
      <w:sz w:val="22"/>
      <w:szCs w:val="22"/>
      <w:lang w:val="en-US"/>
    </w:rPr>
  </w:style>
  <w:style w:type="table" w:styleId="GridTable2-Accent6">
    <w:name w:val="Grid Table 2 Accent 6"/>
    <w:basedOn w:val="TableNormal"/>
    <w:uiPriority w:val="47"/>
    <w:rsid w:val="0068561A"/>
    <w:rPr>
      <w:rFonts w:ascii="CG Times (WN)" w:eastAsia="MS Mincho" w:hAnsi="CG Times (W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68561A"/>
    <w:rPr>
      <w:rFonts w:ascii="Arial" w:hAnsi="Arial"/>
      <w:sz w:val="18"/>
      <w:lang w:val="en-GB"/>
    </w:rPr>
  </w:style>
  <w:style w:type="character" w:customStyle="1" w:styleId="TACChar">
    <w:name w:val="TAC Char"/>
    <w:link w:val="TAC"/>
    <w:locked/>
    <w:rsid w:val="0068561A"/>
    <w:rPr>
      <w:rFonts w:ascii="Arial" w:hAnsi="Arial"/>
      <w:sz w:val="18"/>
      <w:lang w:val="en-GB"/>
    </w:rPr>
  </w:style>
  <w:style w:type="paragraph" w:customStyle="1" w:styleId="paragraph">
    <w:name w:val="paragraph"/>
    <w:basedOn w:val="Normal"/>
    <w:rsid w:val="0068561A"/>
    <w:pPr>
      <w:spacing w:before="100" w:beforeAutospacing="1" w:after="100" w:afterAutospacing="1"/>
    </w:pPr>
    <w:rPr>
      <w:rFonts w:ascii="Calibri" w:eastAsia="Calibri" w:hAnsi="Calibri" w:cs="Calibri"/>
      <w:sz w:val="22"/>
      <w:szCs w:val="22"/>
      <w:lang w:val="sv-SE" w:eastAsia="sv-SE"/>
    </w:rPr>
  </w:style>
  <w:style w:type="character" w:customStyle="1" w:styleId="normaltextrun">
    <w:name w:val="normaltextrun"/>
    <w:rsid w:val="0068561A"/>
  </w:style>
  <w:style w:type="character" w:customStyle="1" w:styleId="eop">
    <w:name w:val="eop"/>
    <w:rsid w:val="0068561A"/>
  </w:style>
  <w:style w:type="character" w:customStyle="1" w:styleId="scxw217867302">
    <w:name w:val="scxw217867302"/>
    <w:rsid w:val="0068561A"/>
  </w:style>
  <w:style w:type="paragraph" w:styleId="Title">
    <w:name w:val="Title"/>
    <w:basedOn w:val="Normal"/>
    <w:next w:val="Normal"/>
    <w:link w:val="TitleChar"/>
    <w:uiPriority w:val="10"/>
    <w:qFormat/>
    <w:rsid w:val="0068561A"/>
    <w:pPr>
      <w:spacing w:before="240" w:after="60"/>
      <w:ind w:left="1701" w:hanging="1701"/>
      <w:outlineLvl w:val="0"/>
    </w:pPr>
    <w:rPr>
      <w:rFonts w:ascii="Arial" w:hAnsi="Arial" w:cs="Arial"/>
      <w:b/>
      <w:bCs/>
      <w:kern w:val="28"/>
    </w:rPr>
  </w:style>
  <w:style w:type="character" w:customStyle="1" w:styleId="TitleChar">
    <w:name w:val="Title Char"/>
    <w:link w:val="Title"/>
    <w:uiPriority w:val="10"/>
    <w:rsid w:val="0068561A"/>
    <w:rPr>
      <w:rFonts w:ascii="Arial" w:hAnsi="Arial" w:cs="Arial"/>
      <w:b/>
      <w:bCs/>
      <w:kern w:val="28"/>
      <w:lang w:val="en-GB"/>
    </w:rPr>
  </w:style>
  <w:style w:type="paragraph" w:customStyle="1" w:styleId="Contact">
    <w:name w:val="Contact"/>
    <w:basedOn w:val="Heading4"/>
    <w:rsid w:val="0068561A"/>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package" Target="embeddings/Microsoft_Visio_Drawing4.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image" Target="media/image16.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image" Target="media/image15.png"/><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csv.openbridge.dev/" TargetMode="External"/><Relationship Id="rId20" Type="http://schemas.openxmlformats.org/officeDocument/2006/relationships/package" Target="embeddings/Microsoft_Visio_Drawing2.vsdx"/><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tools.ietf.org/html/rfc4180" TargetMode="External"/><Relationship Id="rId23" Type="http://schemas.openxmlformats.org/officeDocument/2006/relationships/image" Target="media/image9.emf"/><Relationship Id="rId28" Type="http://schemas.openxmlformats.org/officeDocument/2006/relationships/package" Target="embeddings/Microsoft_Visio_Drawing5.vsdx"/><Relationship Id="rId36" Type="http://schemas.openxmlformats.org/officeDocument/2006/relationships/image" Target="media/image18.png"/><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8.png"/><Relationship Id="rId27" Type="http://schemas.openxmlformats.org/officeDocument/2006/relationships/image" Target="media/image11.emf"/><Relationship Id="rId30" Type="http://schemas.openxmlformats.org/officeDocument/2006/relationships/package" Target="embeddings/Microsoft_Visio_Drawing6.vsdx"/><Relationship Id="rId35"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9700</Words>
  <Characters>55292</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cp:revision>
  <cp:lastPrinted>2019-02-25T14:05:00Z</cp:lastPrinted>
  <dcterms:created xsi:type="dcterms:W3CDTF">2022-02-23T00:22:00Z</dcterms:created>
  <dcterms:modified xsi:type="dcterms:W3CDTF">2022-02-23T00:22:00Z</dcterms:modified>
</cp:coreProperties>
</file>