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0D688BF4"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17</w:t>
            </w:r>
            <w:r w:rsidRPr="004D3578">
              <w:t>.</w:t>
            </w:r>
            <w:r w:rsidR="000111A1">
              <w:t>3</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22</w:t>
            </w:r>
            <w:r w:rsidRPr="00133525">
              <w:rPr>
                <w:sz w:val="32"/>
              </w:rPr>
              <w:t>-</w:t>
            </w:r>
            <w:r w:rsidR="000111A1">
              <w:rPr>
                <w:sz w:val="32"/>
              </w:rPr>
              <w:t>12</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77777777" w:rsidR="00550BD9" w:rsidRPr="001964B3" w:rsidRDefault="00550BD9" w:rsidP="00A9546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77777777" w:rsidR="00550BD9" w:rsidRPr="001964B3" w:rsidRDefault="00550BD9" w:rsidP="00A9546B">
            <w:pPr>
              <w:pStyle w:val="FP"/>
              <w:jc w:val="center"/>
              <w:rPr>
                <w:noProof/>
                <w:sz w:val="18"/>
              </w:rPr>
            </w:pPr>
            <w:r w:rsidRPr="001964B3">
              <w:rPr>
                <w:noProof/>
                <w:sz w:val="18"/>
              </w:rPr>
              <w:t xml:space="preserve">© </w:t>
            </w:r>
            <w:r>
              <w:rPr>
                <w:noProof/>
                <w:sz w:val="18"/>
              </w:rPr>
              <w:t>2022</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5AEE6CC3" w14:textId="630C2B5F" w:rsidR="0017076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17076C">
        <w:rPr>
          <w:noProof/>
        </w:rPr>
        <w:t>Foreword</w:t>
      </w:r>
      <w:r w:rsidR="0017076C">
        <w:rPr>
          <w:noProof/>
        </w:rPr>
        <w:tab/>
      </w:r>
      <w:r w:rsidR="0017076C">
        <w:rPr>
          <w:noProof/>
        </w:rPr>
        <w:fldChar w:fldCharType="begin" w:fldLock="1"/>
      </w:r>
      <w:r w:rsidR="0017076C">
        <w:rPr>
          <w:noProof/>
        </w:rPr>
        <w:instrText xml:space="preserve"> PAGEREF _Toc123630290 \h </w:instrText>
      </w:r>
      <w:r w:rsidR="0017076C">
        <w:rPr>
          <w:noProof/>
        </w:rPr>
      </w:r>
      <w:r w:rsidR="0017076C">
        <w:rPr>
          <w:noProof/>
        </w:rPr>
        <w:fldChar w:fldCharType="separate"/>
      </w:r>
      <w:r w:rsidR="0017076C">
        <w:rPr>
          <w:noProof/>
        </w:rPr>
        <w:t>4</w:t>
      </w:r>
      <w:r w:rsidR="0017076C">
        <w:rPr>
          <w:noProof/>
        </w:rPr>
        <w:fldChar w:fldCharType="end"/>
      </w:r>
    </w:p>
    <w:p w14:paraId="07CF6456" w14:textId="09B14FDD" w:rsidR="0017076C" w:rsidRDefault="0017076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_Toc123630291 \h </w:instrText>
      </w:r>
      <w:r>
        <w:rPr>
          <w:noProof/>
        </w:rPr>
      </w:r>
      <w:r>
        <w:rPr>
          <w:noProof/>
        </w:rPr>
        <w:fldChar w:fldCharType="separate"/>
      </w:r>
      <w:r>
        <w:rPr>
          <w:noProof/>
        </w:rPr>
        <w:t>5</w:t>
      </w:r>
      <w:r>
        <w:rPr>
          <w:noProof/>
        </w:rPr>
        <w:fldChar w:fldCharType="end"/>
      </w:r>
    </w:p>
    <w:p w14:paraId="3A48F582" w14:textId="4C9DB692" w:rsidR="0017076C" w:rsidRDefault="0017076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_Toc123630292 \h </w:instrText>
      </w:r>
      <w:r>
        <w:rPr>
          <w:noProof/>
        </w:rPr>
      </w:r>
      <w:r>
        <w:rPr>
          <w:noProof/>
        </w:rPr>
        <w:fldChar w:fldCharType="separate"/>
      </w:r>
      <w:r>
        <w:rPr>
          <w:noProof/>
        </w:rPr>
        <w:t>5</w:t>
      </w:r>
      <w:r>
        <w:rPr>
          <w:noProof/>
        </w:rPr>
        <w:fldChar w:fldCharType="end"/>
      </w:r>
    </w:p>
    <w:p w14:paraId="1BFF53E5" w14:textId="6B8A18E5" w:rsidR="0017076C" w:rsidRDefault="0017076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_Toc123630293 \h </w:instrText>
      </w:r>
      <w:r>
        <w:rPr>
          <w:noProof/>
        </w:rPr>
      </w:r>
      <w:r>
        <w:rPr>
          <w:noProof/>
        </w:rPr>
        <w:fldChar w:fldCharType="separate"/>
      </w:r>
      <w:r>
        <w:rPr>
          <w:noProof/>
        </w:rPr>
        <w:t>5</w:t>
      </w:r>
      <w:r>
        <w:rPr>
          <w:noProof/>
        </w:rPr>
        <w:fldChar w:fldCharType="end"/>
      </w:r>
    </w:p>
    <w:p w14:paraId="2D423F99" w14:textId="43D1E4E2" w:rsidR="0017076C" w:rsidRDefault="0017076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_Toc123630294 \h </w:instrText>
      </w:r>
      <w:r>
        <w:rPr>
          <w:noProof/>
        </w:rPr>
      </w:r>
      <w:r>
        <w:rPr>
          <w:noProof/>
        </w:rPr>
        <w:fldChar w:fldCharType="separate"/>
      </w:r>
      <w:r>
        <w:rPr>
          <w:noProof/>
        </w:rPr>
        <w:t>5</w:t>
      </w:r>
      <w:r>
        <w:rPr>
          <w:noProof/>
        </w:rPr>
        <w:fldChar w:fldCharType="end"/>
      </w:r>
    </w:p>
    <w:p w14:paraId="618EAE64" w14:textId="0221C537" w:rsidR="0017076C" w:rsidRDefault="0017076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_Toc123630295 \h </w:instrText>
      </w:r>
      <w:r>
        <w:rPr>
          <w:noProof/>
        </w:rPr>
      </w:r>
      <w:r>
        <w:rPr>
          <w:noProof/>
        </w:rPr>
        <w:fldChar w:fldCharType="separate"/>
      </w:r>
      <w:r>
        <w:rPr>
          <w:noProof/>
        </w:rPr>
        <w:t>6</w:t>
      </w:r>
      <w:r>
        <w:rPr>
          <w:noProof/>
        </w:rPr>
        <w:fldChar w:fldCharType="end"/>
      </w:r>
    </w:p>
    <w:p w14:paraId="39C51C0D" w14:textId="072DC554" w:rsidR="0017076C" w:rsidRDefault="0017076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_Toc123630296 \h </w:instrText>
      </w:r>
      <w:r>
        <w:rPr>
          <w:noProof/>
        </w:rPr>
      </w:r>
      <w:r>
        <w:rPr>
          <w:noProof/>
        </w:rPr>
        <w:fldChar w:fldCharType="separate"/>
      </w:r>
      <w:r>
        <w:rPr>
          <w:noProof/>
        </w:rPr>
        <w:t>6</w:t>
      </w:r>
      <w:r>
        <w:rPr>
          <w:noProof/>
        </w:rPr>
        <w:fldChar w:fldCharType="end"/>
      </w:r>
    </w:p>
    <w:p w14:paraId="59D203E0" w14:textId="76CAAF61" w:rsidR="0017076C" w:rsidRDefault="0017076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_Toc123630297 \h </w:instrText>
      </w:r>
      <w:r>
        <w:rPr>
          <w:noProof/>
        </w:rPr>
      </w:r>
      <w:r>
        <w:rPr>
          <w:noProof/>
        </w:rPr>
        <w:fldChar w:fldCharType="separate"/>
      </w:r>
      <w:r>
        <w:rPr>
          <w:noProof/>
        </w:rPr>
        <w:t>6</w:t>
      </w:r>
      <w:r>
        <w:rPr>
          <w:noProof/>
        </w:rPr>
        <w:fldChar w:fldCharType="end"/>
      </w:r>
    </w:p>
    <w:p w14:paraId="68EB8A74" w14:textId="5091855A" w:rsidR="0017076C" w:rsidRDefault="0017076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_Toc123630298 \h </w:instrText>
      </w:r>
      <w:r>
        <w:rPr>
          <w:noProof/>
        </w:rPr>
      </w:r>
      <w:r>
        <w:rPr>
          <w:noProof/>
        </w:rPr>
        <w:fldChar w:fldCharType="separate"/>
      </w:r>
      <w:r>
        <w:rPr>
          <w:noProof/>
        </w:rPr>
        <w:t>6</w:t>
      </w:r>
      <w:r>
        <w:rPr>
          <w:noProof/>
        </w:rPr>
        <w:fldChar w:fldCharType="end"/>
      </w:r>
    </w:p>
    <w:p w14:paraId="2F2B7B6E" w14:textId="1E3B5584" w:rsidR="0017076C" w:rsidRDefault="0017076C">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_Toc123630299 \h </w:instrText>
      </w:r>
      <w:r>
        <w:rPr>
          <w:noProof/>
        </w:rPr>
      </w:r>
      <w:r>
        <w:rPr>
          <w:noProof/>
        </w:rPr>
        <w:fldChar w:fldCharType="separate"/>
      </w:r>
      <w:r>
        <w:rPr>
          <w:noProof/>
        </w:rPr>
        <w:t>6</w:t>
      </w:r>
      <w:r>
        <w:rPr>
          <w:noProof/>
        </w:rPr>
        <w:fldChar w:fldCharType="end"/>
      </w:r>
    </w:p>
    <w:p w14:paraId="322AE508" w14:textId="3D78F252" w:rsidR="0017076C" w:rsidRDefault="0017076C">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_Toc123630300 \h </w:instrText>
      </w:r>
      <w:r>
        <w:rPr>
          <w:noProof/>
        </w:rPr>
      </w:r>
      <w:r>
        <w:rPr>
          <w:noProof/>
        </w:rPr>
        <w:fldChar w:fldCharType="separate"/>
      </w:r>
      <w:r>
        <w:rPr>
          <w:noProof/>
        </w:rPr>
        <w:t>6</w:t>
      </w:r>
      <w:r>
        <w:rPr>
          <w:noProof/>
        </w:rPr>
        <w:fldChar w:fldCharType="end"/>
      </w:r>
    </w:p>
    <w:p w14:paraId="32A134FB" w14:textId="33AC11A2" w:rsidR="0017076C" w:rsidRDefault="0017076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_Toc123630301 \h </w:instrText>
      </w:r>
      <w:r>
        <w:rPr>
          <w:noProof/>
        </w:rPr>
      </w:r>
      <w:r>
        <w:rPr>
          <w:noProof/>
        </w:rPr>
        <w:fldChar w:fldCharType="separate"/>
      </w:r>
      <w:r>
        <w:rPr>
          <w:noProof/>
        </w:rPr>
        <w:t>7</w:t>
      </w:r>
      <w:r>
        <w:rPr>
          <w:noProof/>
        </w:rPr>
        <w:fldChar w:fldCharType="end"/>
      </w:r>
    </w:p>
    <w:p w14:paraId="6D7A4930" w14:textId="4DA01A95" w:rsidR="0017076C" w:rsidRDefault="0017076C">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_Toc123630302 \h </w:instrText>
      </w:r>
      <w:r>
        <w:rPr>
          <w:noProof/>
        </w:rPr>
      </w:r>
      <w:r>
        <w:rPr>
          <w:noProof/>
        </w:rPr>
        <w:fldChar w:fldCharType="separate"/>
      </w:r>
      <w:r>
        <w:rPr>
          <w:noProof/>
        </w:rPr>
        <w:t>7</w:t>
      </w:r>
      <w:r>
        <w:rPr>
          <w:noProof/>
        </w:rPr>
        <w:fldChar w:fldCharType="end"/>
      </w:r>
    </w:p>
    <w:p w14:paraId="0756A5A3" w14:textId="775454BA" w:rsidR="0017076C" w:rsidRDefault="0017076C">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_Toc123630303 \h </w:instrText>
      </w:r>
      <w:r>
        <w:rPr>
          <w:noProof/>
        </w:rPr>
      </w:r>
      <w:r>
        <w:rPr>
          <w:noProof/>
        </w:rPr>
        <w:fldChar w:fldCharType="separate"/>
      </w:r>
      <w:r>
        <w:rPr>
          <w:noProof/>
        </w:rPr>
        <w:t>7</w:t>
      </w:r>
      <w:r>
        <w:rPr>
          <w:noProof/>
        </w:rPr>
        <w:fldChar w:fldCharType="end"/>
      </w:r>
    </w:p>
    <w:p w14:paraId="221D009C" w14:textId="50AE0AEE" w:rsidR="0017076C" w:rsidRDefault="0017076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_Toc123630304 \h </w:instrText>
      </w:r>
      <w:r>
        <w:rPr>
          <w:noProof/>
        </w:rPr>
      </w:r>
      <w:r>
        <w:rPr>
          <w:noProof/>
        </w:rPr>
        <w:fldChar w:fldCharType="separate"/>
      </w:r>
      <w:r>
        <w:rPr>
          <w:noProof/>
        </w:rPr>
        <w:t>7</w:t>
      </w:r>
      <w:r>
        <w:rPr>
          <w:noProof/>
        </w:rPr>
        <w:fldChar w:fldCharType="end"/>
      </w:r>
    </w:p>
    <w:p w14:paraId="4DAD2275" w14:textId="3F6E2368" w:rsidR="0017076C" w:rsidRDefault="0017076C">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_Toc123630305 \h </w:instrText>
      </w:r>
      <w:r>
        <w:rPr>
          <w:noProof/>
        </w:rPr>
      </w:r>
      <w:r>
        <w:rPr>
          <w:noProof/>
        </w:rPr>
        <w:fldChar w:fldCharType="separate"/>
      </w:r>
      <w:r>
        <w:rPr>
          <w:noProof/>
        </w:rPr>
        <w:t>7</w:t>
      </w:r>
      <w:r>
        <w:rPr>
          <w:noProof/>
        </w:rPr>
        <w:fldChar w:fldCharType="end"/>
      </w:r>
    </w:p>
    <w:p w14:paraId="060FCEC7" w14:textId="024918FE" w:rsidR="0017076C" w:rsidRDefault="0017076C">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_Toc123630306 \h </w:instrText>
      </w:r>
      <w:r>
        <w:rPr>
          <w:noProof/>
        </w:rPr>
      </w:r>
      <w:r>
        <w:rPr>
          <w:noProof/>
        </w:rPr>
        <w:fldChar w:fldCharType="separate"/>
      </w:r>
      <w:r>
        <w:rPr>
          <w:noProof/>
        </w:rPr>
        <w:t>7</w:t>
      </w:r>
      <w:r>
        <w:rPr>
          <w:noProof/>
        </w:rPr>
        <w:fldChar w:fldCharType="end"/>
      </w:r>
    </w:p>
    <w:p w14:paraId="277C6DD4" w14:textId="23258EDB" w:rsidR="0017076C" w:rsidRDefault="0017076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_Toc123630307 \h </w:instrText>
      </w:r>
      <w:r>
        <w:rPr>
          <w:noProof/>
        </w:rPr>
      </w:r>
      <w:r>
        <w:rPr>
          <w:noProof/>
        </w:rPr>
        <w:fldChar w:fldCharType="separate"/>
      </w:r>
      <w:r>
        <w:rPr>
          <w:noProof/>
        </w:rPr>
        <w:t>7</w:t>
      </w:r>
      <w:r>
        <w:rPr>
          <w:noProof/>
        </w:rPr>
        <w:fldChar w:fldCharType="end"/>
      </w:r>
    </w:p>
    <w:p w14:paraId="6B8E2712" w14:textId="3D4CA060" w:rsidR="0017076C" w:rsidRDefault="0017076C">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_Toc123630308 \h </w:instrText>
      </w:r>
      <w:r>
        <w:rPr>
          <w:noProof/>
        </w:rPr>
      </w:r>
      <w:r>
        <w:rPr>
          <w:noProof/>
        </w:rPr>
        <w:fldChar w:fldCharType="separate"/>
      </w:r>
      <w:r>
        <w:rPr>
          <w:noProof/>
        </w:rPr>
        <w:t>7</w:t>
      </w:r>
      <w:r>
        <w:rPr>
          <w:noProof/>
        </w:rPr>
        <w:fldChar w:fldCharType="end"/>
      </w:r>
    </w:p>
    <w:p w14:paraId="477DBB33" w14:textId="245DA05A" w:rsidR="0017076C" w:rsidRDefault="0017076C">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_Toc123630309 \h </w:instrText>
      </w:r>
      <w:r>
        <w:rPr>
          <w:noProof/>
        </w:rPr>
      </w:r>
      <w:r>
        <w:rPr>
          <w:noProof/>
        </w:rPr>
        <w:fldChar w:fldCharType="separate"/>
      </w:r>
      <w:r>
        <w:rPr>
          <w:noProof/>
        </w:rPr>
        <w:t>7</w:t>
      </w:r>
      <w:r>
        <w:rPr>
          <w:noProof/>
        </w:rPr>
        <w:fldChar w:fldCharType="end"/>
      </w:r>
    </w:p>
    <w:p w14:paraId="3D836F77" w14:textId="33594BAA" w:rsidR="0017076C" w:rsidRDefault="0017076C">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_Toc123630310 \h </w:instrText>
      </w:r>
      <w:r>
        <w:rPr>
          <w:noProof/>
        </w:rPr>
      </w:r>
      <w:r>
        <w:rPr>
          <w:noProof/>
        </w:rPr>
        <w:fldChar w:fldCharType="separate"/>
      </w:r>
      <w:r>
        <w:rPr>
          <w:noProof/>
        </w:rPr>
        <w:t>8</w:t>
      </w:r>
      <w:r>
        <w:rPr>
          <w:noProof/>
        </w:rPr>
        <w:fldChar w:fldCharType="end"/>
      </w:r>
    </w:p>
    <w:p w14:paraId="7657FD32" w14:textId="2085801F" w:rsidR="0017076C" w:rsidRDefault="0017076C">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_Toc123630311 \h </w:instrText>
      </w:r>
      <w:r>
        <w:rPr>
          <w:noProof/>
        </w:rPr>
      </w:r>
      <w:r>
        <w:rPr>
          <w:noProof/>
        </w:rPr>
        <w:fldChar w:fldCharType="separate"/>
      </w:r>
      <w:r>
        <w:rPr>
          <w:noProof/>
        </w:rPr>
        <w:t>9</w:t>
      </w:r>
      <w:r>
        <w:rPr>
          <w:noProof/>
        </w:rPr>
        <w:fldChar w:fldCharType="end"/>
      </w:r>
    </w:p>
    <w:p w14:paraId="2899669E" w14:textId="4E61F1DD" w:rsidR="0017076C" w:rsidRDefault="0017076C">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_Toc123630312 \h </w:instrText>
      </w:r>
      <w:r>
        <w:rPr>
          <w:noProof/>
        </w:rPr>
      </w:r>
      <w:r>
        <w:rPr>
          <w:noProof/>
        </w:rPr>
        <w:fldChar w:fldCharType="separate"/>
      </w:r>
      <w:r>
        <w:rPr>
          <w:noProof/>
        </w:rPr>
        <w:t>10</w:t>
      </w:r>
      <w:r>
        <w:rPr>
          <w:noProof/>
        </w:rPr>
        <w:fldChar w:fldCharType="end"/>
      </w:r>
    </w:p>
    <w:p w14:paraId="20029431" w14:textId="7C3BE3D8" w:rsidR="0017076C" w:rsidRDefault="0017076C">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_Toc123630313 \h </w:instrText>
      </w:r>
      <w:r>
        <w:rPr>
          <w:noProof/>
        </w:rPr>
      </w:r>
      <w:r>
        <w:rPr>
          <w:noProof/>
        </w:rPr>
        <w:fldChar w:fldCharType="separate"/>
      </w:r>
      <w:r>
        <w:rPr>
          <w:noProof/>
        </w:rPr>
        <w:t>10</w:t>
      </w:r>
      <w:r>
        <w:rPr>
          <w:noProof/>
        </w:rPr>
        <w:fldChar w:fldCharType="end"/>
      </w:r>
    </w:p>
    <w:p w14:paraId="1DFBD8A5" w14:textId="464AA5D9" w:rsidR="0017076C" w:rsidRDefault="0017076C">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_Toc123630314 \h </w:instrText>
      </w:r>
      <w:r>
        <w:rPr>
          <w:noProof/>
        </w:rPr>
      </w:r>
      <w:r>
        <w:rPr>
          <w:noProof/>
        </w:rPr>
        <w:fldChar w:fldCharType="separate"/>
      </w:r>
      <w:r>
        <w:rPr>
          <w:noProof/>
        </w:rPr>
        <w:t>12</w:t>
      </w:r>
      <w:r>
        <w:rPr>
          <w:noProof/>
        </w:rPr>
        <w:fldChar w:fldCharType="end"/>
      </w:r>
    </w:p>
    <w:p w14:paraId="61B2F84C" w14:textId="7E642733" w:rsidR="0017076C" w:rsidRDefault="0017076C">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_Toc123630315 \h </w:instrText>
      </w:r>
      <w:r>
        <w:rPr>
          <w:noProof/>
        </w:rPr>
      </w:r>
      <w:r>
        <w:rPr>
          <w:noProof/>
        </w:rPr>
        <w:fldChar w:fldCharType="separate"/>
      </w:r>
      <w:r>
        <w:rPr>
          <w:noProof/>
        </w:rPr>
        <w:t>13</w:t>
      </w:r>
      <w:r>
        <w:rPr>
          <w:noProof/>
        </w:rPr>
        <w:fldChar w:fldCharType="end"/>
      </w:r>
    </w:p>
    <w:p w14:paraId="29EC6AF4" w14:textId="36BFA9CD" w:rsidR="0017076C" w:rsidRDefault="0017076C">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_Toc123630316 \h </w:instrText>
      </w:r>
      <w:r>
        <w:rPr>
          <w:noProof/>
        </w:rPr>
      </w:r>
      <w:r>
        <w:rPr>
          <w:noProof/>
        </w:rPr>
        <w:fldChar w:fldCharType="separate"/>
      </w:r>
      <w:r>
        <w:rPr>
          <w:noProof/>
        </w:rPr>
        <w:t>13</w:t>
      </w:r>
      <w:r>
        <w:rPr>
          <w:noProof/>
        </w:rPr>
        <w:fldChar w:fldCharType="end"/>
      </w:r>
    </w:p>
    <w:p w14:paraId="6DCFE955" w14:textId="50433376" w:rsidR="0017076C" w:rsidRDefault="0017076C">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_Toc123630317 \h </w:instrText>
      </w:r>
      <w:r>
        <w:rPr>
          <w:noProof/>
        </w:rPr>
      </w:r>
      <w:r>
        <w:rPr>
          <w:noProof/>
        </w:rPr>
        <w:fldChar w:fldCharType="separate"/>
      </w:r>
      <w:r>
        <w:rPr>
          <w:noProof/>
        </w:rPr>
        <w:t>14</w:t>
      </w:r>
      <w:r>
        <w:rPr>
          <w:noProof/>
        </w:rPr>
        <w:fldChar w:fldCharType="end"/>
      </w:r>
    </w:p>
    <w:p w14:paraId="5C3741C9" w14:textId="6D197A23" w:rsidR="0017076C" w:rsidRDefault="0017076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_Toc123630318 \h </w:instrText>
      </w:r>
      <w:r>
        <w:rPr>
          <w:noProof/>
        </w:rPr>
      </w:r>
      <w:r>
        <w:rPr>
          <w:noProof/>
        </w:rPr>
        <w:fldChar w:fldCharType="separate"/>
      </w:r>
      <w:r>
        <w:rPr>
          <w:noProof/>
        </w:rPr>
        <w:t>15</w:t>
      </w:r>
      <w:r>
        <w:rPr>
          <w:noProof/>
        </w:rPr>
        <w:fldChar w:fldCharType="end"/>
      </w:r>
    </w:p>
    <w:p w14:paraId="4EE3A90A" w14:textId="3E98462C" w:rsidR="0017076C" w:rsidRDefault="0017076C">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_Toc123630319 \h </w:instrText>
      </w:r>
      <w:r>
        <w:rPr>
          <w:noProof/>
        </w:rPr>
      </w:r>
      <w:r>
        <w:rPr>
          <w:noProof/>
        </w:rPr>
        <w:fldChar w:fldCharType="separate"/>
      </w:r>
      <w:r>
        <w:rPr>
          <w:noProof/>
        </w:rPr>
        <w:t>15</w:t>
      </w:r>
      <w:r>
        <w:rPr>
          <w:noProof/>
        </w:rPr>
        <w:fldChar w:fldCharType="end"/>
      </w:r>
    </w:p>
    <w:p w14:paraId="0ED8C97D" w14:textId="1545B5C4" w:rsidR="0017076C" w:rsidRDefault="0017076C">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_Toc123630320 \h </w:instrText>
      </w:r>
      <w:r>
        <w:rPr>
          <w:noProof/>
        </w:rPr>
      </w:r>
      <w:r>
        <w:rPr>
          <w:noProof/>
        </w:rPr>
        <w:fldChar w:fldCharType="separate"/>
      </w:r>
      <w:r>
        <w:rPr>
          <w:noProof/>
        </w:rPr>
        <w:t>15</w:t>
      </w:r>
      <w:r>
        <w:rPr>
          <w:noProof/>
        </w:rPr>
        <w:fldChar w:fldCharType="end"/>
      </w:r>
    </w:p>
    <w:p w14:paraId="2DB6869F" w14:textId="62E0538B" w:rsidR="0017076C" w:rsidRDefault="0017076C">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_Toc123630321 \h </w:instrText>
      </w:r>
      <w:r>
        <w:rPr>
          <w:noProof/>
        </w:rPr>
      </w:r>
      <w:r>
        <w:rPr>
          <w:noProof/>
        </w:rPr>
        <w:fldChar w:fldCharType="separate"/>
      </w:r>
      <w:r>
        <w:rPr>
          <w:noProof/>
        </w:rPr>
        <w:t>16</w:t>
      </w:r>
      <w:r>
        <w:rPr>
          <w:noProof/>
        </w:rPr>
        <w:fldChar w:fldCharType="end"/>
      </w:r>
    </w:p>
    <w:p w14:paraId="4E573CCE" w14:textId="5F143796" w:rsidR="0017076C" w:rsidRDefault="0017076C">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_Toc123630322 \h </w:instrText>
      </w:r>
      <w:r>
        <w:rPr>
          <w:noProof/>
        </w:rPr>
      </w:r>
      <w:r>
        <w:rPr>
          <w:noProof/>
        </w:rPr>
        <w:fldChar w:fldCharType="separate"/>
      </w:r>
      <w:r>
        <w:rPr>
          <w:noProof/>
        </w:rPr>
        <w:t>20</w:t>
      </w:r>
      <w:r>
        <w:rPr>
          <w:noProof/>
        </w:rPr>
        <w:fldChar w:fldCharType="end"/>
      </w:r>
    </w:p>
    <w:p w14:paraId="03C489C6" w14:textId="2181D785" w:rsidR="0017076C" w:rsidRDefault="0017076C">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_Toc123630323 \h </w:instrText>
      </w:r>
      <w:r>
        <w:rPr>
          <w:noProof/>
        </w:rPr>
      </w:r>
      <w:r>
        <w:rPr>
          <w:noProof/>
        </w:rPr>
        <w:fldChar w:fldCharType="separate"/>
      </w:r>
      <w:r>
        <w:rPr>
          <w:noProof/>
        </w:rPr>
        <w:t>20</w:t>
      </w:r>
      <w:r>
        <w:rPr>
          <w:noProof/>
        </w:rPr>
        <w:fldChar w:fldCharType="end"/>
      </w:r>
    </w:p>
    <w:p w14:paraId="25E629BA" w14:textId="003971AE" w:rsidR="0017076C" w:rsidRDefault="0017076C">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_Toc123630324 \h </w:instrText>
      </w:r>
      <w:r>
        <w:rPr>
          <w:noProof/>
        </w:rPr>
      </w:r>
      <w:r>
        <w:rPr>
          <w:noProof/>
        </w:rPr>
        <w:fldChar w:fldCharType="separate"/>
      </w:r>
      <w:r>
        <w:rPr>
          <w:noProof/>
        </w:rPr>
        <w:t>21</w:t>
      </w:r>
      <w:r>
        <w:rPr>
          <w:noProof/>
        </w:rPr>
        <w:fldChar w:fldCharType="end"/>
      </w:r>
    </w:p>
    <w:p w14:paraId="09DB9246" w14:textId="1934076F" w:rsidR="0017076C" w:rsidRDefault="0017076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_Toc123630325 \h </w:instrText>
      </w:r>
      <w:r>
        <w:rPr>
          <w:noProof/>
        </w:rPr>
      </w:r>
      <w:r>
        <w:rPr>
          <w:noProof/>
        </w:rPr>
        <w:fldChar w:fldCharType="separate"/>
      </w:r>
      <w:r>
        <w:rPr>
          <w:noProof/>
        </w:rPr>
        <w:t>22</w:t>
      </w:r>
      <w:r>
        <w:rPr>
          <w:noProof/>
        </w:rPr>
        <w:fldChar w:fldCharType="end"/>
      </w:r>
    </w:p>
    <w:p w14:paraId="478748C4" w14:textId="09DAFBDE" w:rsidR="0017076C" w:rsidRDefault="0017076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_Toc123630326 \h </w:instrText>
      </w:r>
      <w:r>
        <w:rPr>
          <w:noProof/>
        </w:rPr>
      </w:r>
      <w:r>
        <w:rPr>
          <w:noProof/>
        </w:rPr>
        <w:fldChar w:fldCharType="separate"/>
      </w:r>
      <w:r>
        <w:rPr>
          <w:noProof/>
        </w:rPr>
        <w:t>23</w:t>
      </w:r>
      <w:r>
        <w:rPr>
          <w:noProof/>
        </w:rPr>
        <w:fldChar w:fldCharType="end"/>
      </w:r>
    </w:p>
    <w:p w14:paraId="2BFF7008" w14:textId="694B0FFE" w:rsidR="0017076C" w:rsidRDefault="0017076C">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_Toc123630327 \h </w:instrText>
      </w:r>
      <w:r>
        <w:rPr>
          <w:noProof/>
        </w:rPr>
      </w:r>
      <w:r>
        <w:rPr>
          <w:noProof/>
        </w:rPr>
        <w:fldChar w:fldCharType="separate"/>
      </w:r>
      <w:r>
        <w:rPr>
          <w:noProof/>
        </w:rPr>
        <w:t>23</w:t>
      </w:r>
      <w:r>
        <w:rPr>
          <w:noProof/>
        </w:rPr>
        <w:fldChar w:fldCharType="end"/>
      </w:r>
    </w:p>
    <w:p w14:paraId="01799ACF" w14:textId="32DF3BAC" w:rsidR="0017076C" w:rsidRDefault="0017076C">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_Toc123630328 \h </w:instrText>
      </w:r>
      <w:r>
        <w:rPr>
          <w:noProof/>
        </w:rPr>
      </w:r>
      <w:r>
        <w:rPr>
          <w:noProof/>
        </w:rPr>
        <w:fldChar w:fldCharType="separate"/>
      </w:r>
      <w:r>
        <w:rPr>
          <w:noProof/>
        </w:rPr>
        <w:t>24</w:t>
      </w:r>
      <w:r>
        <w:rPr>
          <w:noProof/>
        </w:rPr>
        <w:fldChar w:fldCharType="end"/>
      </w:r>
    </w:p>
    <w:p w14:paraId="313497A5" w14:textId="589DB804" w:rsidR="0017076C" w:rsidRDefault="0017076C">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_Toc123630329 \h </w:instrText>
      </w:r>
      <w:r>
        <w:rPr>
          <w:noProof/>
        </w:rPr>
      </w:r>
      <w:r>
        <w:rPr>
          <w:noProof/>
        </w:rPr>
        <w:fldChar w:fldCharType="separate"/>
      </w:r>
      <w:r>
        <w:rPr>
          <w:noProof/>
        </w:rPr>
        <w:t>25</w:t>
      </w:r>
      <w:r>
        <w:rPr>
          <w:noProof/>
        </w:rPr>
        <w:fldChar w:fldCharType="end"/>
      </w:r>
    </w:p>
    <w:p w14:paraId="49AA615F" w14:textId="0FB790A7" w:rsidR="0017076C" w:rsidRDefault="0017076C">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_Toc123630330 \h </w:instrText>
      </w:r>
      <w:r>
        <w:rPr>
          <w:noProof/>
        </w:rPr>
      </w:r>
      <w:r>
        <w:rPr>
          <w:noProof/>
        </w:rPr>
        <w:fldChar w:fldCharType="separate"/>
      </w:r>
      <w:r>
        <w:rPr>
          <w:noProof/>
        </w:rPr>
        <w:t>25</w:t>
      </w:r>
      <w:r>
        <w:rPr>
          <w:noProof/>
        </w:rPr>
        <w:fldChar w:fldCharType="end"/>
      </w:r>
    </w:p>
    <w:p w14:paraId="286642FB" w14:textId="6C8E0242" w:rsidR="0017076C" w:rsidRDefault="0017076C">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_Toc123630331 \h </w:instrText>
      </w:r>
      <w:r>
        <w:rPr>
          <w:noProof/>
        </w:rPr>
      </w:r>
      <w:r>
        <w:rPr>
          <w:noProof/>
        </w:rPr>
        <w:fldChar w:fldCharType="separate"/>
      </w:r>
      <w:r>
        <w:rPr>
          <w:noProof/>
        </w:rPr>
        <w:t>26</w:t>
      </w:r>
      <w:r>
        <w:rPr>
          <w:noProof/>
        </w:rPr>
        <w:fldChar w:fldCharType="end"/>
      </w:r>
    </w:p>
    <w:p w14:paraId="762461A9" w14:textId="0F91CA73" w:rsidR="0017076C" w:rsidRDefault="0017076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_Toc123630332 \h </w:instrText>
      </w:r>
      <w:r>
        <w:rPr>
          <w:noProof/>
        </w:rPr>
      </w:r>
      <w:r>
        <w:rPr>
          <w:noProof/>
        </w:rPr>
        <w:fldChar w:fldCharType="separate"/>
      </w:r>
      <w:r>
        <w:rPr>
          <w:noProof/>
        </w:rPr>
        <w:t>27</w:t>
      </w:r>
      <w:r>
        <w:rPr>
          <w:noProof/>
        </w:rPr>
        <w:fldChar w:fldCharType="end"/>
      </w:r>
    </w:p>
    <w:p w14:paraId="6CC37F5C" w14:textId="6508DCDA" w:rsidR="0017076C" w:rsidRDefault="0017076C">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_Toc123630333 \h </w:instrText>
      </w:r>
      <w:r>
        <w:rPr>
          <w:noProof/>
        </w:rPr>
      </w:r>
      <w:r>
        <w:rPr>
          <w:noProof/>
        </w:rPr>
        <w:fldChar w:fldCharType="separate"/>
      </w:r>
      <w:r>
        <w:rPr>
          <w:noProof/>
        </w:rPr>
        <w:t>27</w:t>
      </w:r>
      <w:r>
        <w:rPr>
          <w:noProof/>
        </w:rPr>
        <w:fldChar w:fldCharType="end"/>
      </w:r>
    </w:p>
    <w:p w14:paraId="22F9ED13" w14:textId="0AE8197B" w:rsidR="0017076C" w:rsidRDefault="0017076C">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_Toc123630334 \h </w:instrText>
      </w:r>
      <w:r>
        <w:rPr>
          <w:noProof/>
        </w:rPr>
      </w:r>
      <w:r>
        <w:rPr>
          <w:noProof/>
        </w:rPr>
        <w:fldChar w:fldCharType="separate"/>
      </w:r>
      <w:r>
        <w:rPr>
          <w:noProof/>
        </w:rPr>
        <w:t>29</w:t>
      </w:r>
      <w:r>
        <w:rPr>
          <w:noProof/>
        </w:rPr>
        <w:fldChar w:fldCharType="end"/>
      </w:r>
    </w:p>
    <w:p w14:paraId="6908C718" w14:textId="437801AC" w:rsidR="0017076C" w:rsidRDefault="0017076C">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_Toc123630335 \h </w:instrText>
      </w:r>
      <w:r>
        <w:rPr>
          <w:noProof/>
        </w:rPr>
      </w:r>
      <w:r>
        <w:rPr>
          <w:noProof/>
        </w:rPr>
        <w:fldChar w:fldCharType="separate"/>
      </w:r>
      <w:r>
        <w:rPr>
          <w:noProof/>
        </w:rPr>
        <w:t>29</w:t>
      </w:r>
      <w:r>
        <w:rPr>
          <w:noProof/>
        </w:rPr>
        <w:fldChar w:fldCharType="end"/>
      </w:r>
    </w:p>
    <w:p w14:paraId="10CAD1B7" w14:textId="2A5DC830" w:rsidR="0017076C" w:rsidRDefault="0017076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_Toc123630336 \h </w:instrText>
      </w:r>
      <w:r>
        <w:rPr>
          <w:noProof/>
        </w:rPr>
      </w:r>
      <w:r>
        <w:rPr>
          <w:noProof/>
        </w:rPr>
        <w:fldChar w:fldCharType="separate"/>
      </w:r>
      <w:r>
        <w:rPr>
          <w:noProof/>
        </w:rPr>
        <w:t>29</w:t>
      </w:r>
      <w:r>
        <w:rPr>
          <w:noProof/>
        </w:rPr>
        <w:fldChar w:fldCharType="end"/>
      </w:r>
    </w:p>
    <w:p w14:paraId="4FDC25D5" w14:textId="59449B4D" w:rsidR="0017076C" w:rsidRDefault="0017076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_Toc123630337 \h </w:instrText>
      </w:r>
      <w:r>
        <w:rPr>
          <w:noProof/>
        </w:rPr>
      </w:r>
      <w:r>
        <w:rPr>
          <w:noProof/>
        </w:rPr>
        <w:fldChar w:fldCharType="separate"/>
      </w:r>
      <w:r>
        <w:rPr>
          <w:noProof/>
        </w:rPr>
        <w:t>29</w:t>
      </w:r>
      <w:r>
        <w:rPr>
          <w:noProof/>
        </w:rPr>
        <w:fldChar w:fldCharType="end"/>
      </w:r>
    </w:p>
    <w:p w14:paraId="4BA439BD" w14:textId="2AAA0804" w:rsidR="0017076C" w:rsidRDefault="0017076C">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_Toc123630338 \h </w:instrText>
      </w:r>
      <w:r>
        <w:rPr>
          <w:noProof/>
        </w:rPr>
      </w:r>
      <w:r>
        <w:rPr>
          <w:noProof/>
        </w:rPr>
        <w:fldChar w:fldCharType="separate"/>
      </w:r>
      <w:r>
        <w:rPr>
          <w:noProof/>
        </w:rPr>
        <w:t>29</w:t>
      </w:r>
      <w:r>
        <w:rPr>
          <w:noProof/>
        </w:rPr>
        <w:fldChar w:fldCharType="end"/>
      </w:r>
    </w:p>
    <w:p w14:paraId="7647EDEF" w14:textId="76D1ED9F" w:rsidR="0017076C" w:rsidRDefault="0017076C">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_Toc123630339 \h </w:instrText>
      </w:r>
      <w:r>
        <w:rPr>
          <w:noProof/>
        </w:rPr>
      </w:r>
      <w:r>
        <w:rPr>
          <w:noProof/>
        </w:rPr>
        <w:fldChar w:fldCharType="separate"/>
      </w:r>
      <w:r>
        <w:rPr>
          <w:noProof/>
        </w:rPr>
        <w:t>29</w:t>
      </w:r>
      <w:r>
        <w:rPr>
          <w:noProof/>
        </w:rPr>
        <w:fldChar w:fldCharType="end"/>
      </w:r>
    </w:p>
    <w:p w14:paraId="407FE7B4" w14:textId="6789D433" w:rsidR="0017076C" w:rsidRDefault="0017076C">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_Toc123630340 \h </w:instrText>
      </w:r>
      <w:r>
        <w:rPr>
          <w:noProof/>
        </w:rPr>
      </w:r>
      <w:r>
        <w:rPr>
          <w:noProof/>
        </w:rPr>
        <w:fldChar w:fldCharType="separate"/>
      </w:r>
      <w:r>
        <w:rPr>
          <w:noProof/>
        </w:rPr>
        <w:t>30</w:t>
      </w:r>
      <w:r>
        <w:rPr>
          <w:noProof/>
        </w:rPr>
        <w:fldChar w:fldCharType="end"/>
      </w:r>
    </w:p>
    <w:p w14:paraId="6F5F90D0" w14:textId="05E8C43A"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123630290"/>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123630291"/>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123630292"/>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77777777" w:rsidR="00612F8B" w:rsidRDefault="00612F8B" w:rsidP="00612F8B">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123630293"/>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123630294"/>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123630295"/>
      <w:r w:rsidRPr="004D3578">
        <w:lastRenderedPageBreak/>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123630296"/>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123630297"/>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123630298"/>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123630299"/>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123630300"/>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lastRenderedPageBreak/>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0A8AE5D" w14:textId="2EB74C13" w:rsidR="00612F8B" w:rsidRDefault="00612F8B" w:rsidP="00612F8B">
      <w:pPr>
        <w:pStyle w:val="B2"/>
        <w:rPr>
          <w:lang w:eastAsia="zh-CN"/>
        </w:rPr>
      </w:pPr>
      <w:r>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42360D1D" w14:textId="77777777" w:rsidR="00612F8B" w:rsidRDefault="00612F8B" w:rsidP="00612F8B">
      <w:pPr>
        <w:pStyle w:val="Heading2"/>
        <w:rPr>
          <w:lang w:eastAsia="zh-CN"/>
        </w:rPr>
      </w:pPr>
      <w:bookmarkStart w:id="93" w:name="_Toc22050946"/>
      <w:bookmarkStart w:id="94" w:name="_Toc26193009"/>
      <w:bookmarkStart w:id="95" w:name="_Toc26193081"/>
      <w:bookmarkStart w:id="96" w:name="_Toc35266484"/>
      <w:bookmarkStart w:id="97" w:name="_Toc43195243"/>
      <w:bookmarkStart w:id="98" w:name="_Toc45263997"/>
      <w:bookmarkStart w:id="99" w:name="_Toc92299339"/>
      <w:bookmarkStart w:id="100" w:name="_Toc123630301"/>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123630302"/>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53789E39" w14:textId="77777777" w:rsidR="00612F8B" w:rsidRDefault="00612F8B" w:rsidP="00612F8B">
      <w:pPr>
        <w:pStyle w:val="Heading3"/>
        <w:rPr>
          <w:lang w:eastAsia="zh-CN"/>
        </w:rPr>
      </w:pPr>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bookmarkStart w:id="116" w:name="_Toc123630303"/>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123630304"/>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123630305"/>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23630306"/>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123630307"/>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123630308"/>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123630309"/>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w:t>
      </w:r>
      <w:r>
        <w:rPr>
          <w:rFonts w:hint="eastAsia"/>
          <w:lang w:eastAsia="zh-CN"/>
        </w:rPr>
        <w:lastRenderedPageBreak/>
        <w:t xml:space="preserve">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4.7pt" o:ole="">
            <v:imagedata r:id="rId11" o:title=""/>
          </v:shape>
          <o:OLEObject Type="Embed" ProgID="Visio.Drawing.11" ShapeID="_x0000_i1025" DrawAspect="Content" ObjectID="_1734242362"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123630310"/>
      <w:r>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123630311"/>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7" type="#_x0000_t75" style="width:525.05pt;height:507.4pt" o:ole="">
            <v:imagedata r:id="rId13" o:title=""/>
          </v:shape>
          <o:OLEObject Type="Embed" ProgID="Visio.Drawing.11" ShapeID="_x0000_i1027" DrawAspect="Content" ObjectID="_1734242363"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180" w:name="_Toc26193020"/>
      <w:bookmarkStart w:id="181" w:name="_Toc26193092"/>
      <w:bookmarkStart w:id="182" w:name="_Toc35266495"/>
      <w:bookmarkStart w:id="183" w:name="_Toc43195254"/>
      <w:bookmarkStart w:id="184" w:name="_Toc45264008"/>
      <w:bookmarkStart w:id="185"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186" w:name="_Toc123630312"/>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123630313"/>
      <w:r>
        <w:t>5</w:t>
      </w:r>
      <w:r w:rsidRPr="00A7451F">
        <w:t>.2.1.3</w:t>
      </w:r>
      <w:r>
        <w:t>.1</w:t>
      </w:r>
      <w:r>
        <w:tab/>
        <w:t>General</w:t>
      </w:r>
      <w:bookmarkEnd w:id="187"/>
      <w:bookmarkEnd w:id="188"/>
      <w:bookmarkEnd w:id="189"/>
      <w:bookmarkEnd w:id="190"/>
      <w:bookmarkEnd w:id="191"/>
      <w:bookmarkEnd w:id="192"/>
      <w:bookmarkEnd w:id="193"/>
    </w:p>
    <w:p w14:paraId="1C4718FA" w14:textId="77777777" w:rsidR="00A031DF" w:rsidRDefault="00A031DF" w:rsidP="00A031D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8" type="#_x0000_t75" style="width:480.9pt;height:543.4pt" o:ole="">
            <v:imagedata r:id="rId15" o:title=""/>
          </v:shape>
          <o:OLEObject Type="Embed" ProgID="Visio.Drawing.11" ShapeID="_x0000_i1028" DrawAspect="Content" ObjectID="_1734242364" r:id="rId16"/>
        </w:object>
      </w:r>
    </w:p>
    <w:p w14:paraId="5E0A161D" w14:textId="77777777" w:rsidR="00612F8B" w:rsidRDefault="00612F8B" w:rsidP="00612F8B">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194" w:name="_Toc26193022"/>
      <w:bookmarkStart w:id="195" w:name="_Toc26193094"/>
      <w:bookmarkStart w:id="196" w:name="_Toc35266497"/>
      <w:bookmarkStart w:id="197" w:name="_Toc43195256"/>
      <w:bookmarkStart w:id="198" w:name="_Toc45264010"/>
      <w:bookmarkStart w:id="199"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00" w:name="_Toc123630314"/>
      <w:r>
        <w:lastRenderedPageBreak/>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57DDC9BA" w:rsidR="00612F8B" w:rsidRDefault="00612F8B" w:rsidP="00612F8B">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02" w:name="_Toc26193023"/>
      <w:bookmarkStart w:id="203" w:name="_Toc26193095"/>
      <w:bookmarkStart w:id="204" w:name="_Toc35266498"/>
      <w:bookmarkStart w:id="205" w:name="_Toc43195257"/>
      <w:bookmarkStart w:id="206" w:name="_Toc45264011"/>
      <w:bookmarkStart w:id="207" w:name="_Toc92299353"/>
      <w:bookmarkStart w:id="208" w:name="_Toc123630315"/>
      <w:r>
        <w:t>5.</w:t>
      </w:r>
      <w:r w:rsidRPr="00A7451F">
        <w:t>2.1</w:t>
      </w:r>
      <w:r>
        <w:t>.4</w:t>
      </w:r>
      <w:r>
        <w:tab/>
        <w:t>Supplementary Services Cancel Deferred Location</w:t>
      </w:r>
      <w:bookmarkEnd w:id="202"/>
      <w:bookmarkEnd w:id="203"/>
      <w:bookmarkEnd w:id="204"/>
      <w:bookmarkEnd w:id="205"/>
      <w:bookmarkEnd w:id="206"/>
      <w:bookmarkEnd w:id="207"/>
      <w:bookmarkEnd w:id="208"/>
    </w:p>
    <w:p w14:paraId="143316A8" w14:textId="77777777" w:rsidR="00612F8B" w:rsidRDefault="00612F8B" w:rsidP="00612F8B">
      <w:pPr>
        <w:pStyle w:val="Heading5"/>
      </w:pPr>
      <w:bookmarkStart w:id="209" w:name="_Toc26193024"/>
      <w:bookmarkStart w:id="210" w:name="_Toc26193096"/>
      <w:bookmarkStart w:id="211" w:name="_Toc35266499"/>
      <w:bookmarkStart w:id="212" w:name="_Toc43195258"/>
      <w:bookmarkStart w:id="213" w:name="_Toc45264012"/>
      <w:bookmarkStart w:id="214" w:name="_Toc92299354"/>
      <w:bookmarkStart w:id="215" w:name="_Toc123630316"/>
      <w:r>
        <w:t>5</w:t>
      </w:r>
      <w:r w:rsidRPr="00A7451F">
        <w:t>.2.1.</w:t>
      </w:r>
      <w:r>
        <w:t>4.1</w:t>
      </w:r>
      <w:r>
        <w:tab/>
        <w:t>General</w:t>
      </w:r>
      <w:bookmarkEnd w:id="209"/>
      <w:bookmarkEnd w:id="210"/>
      <w:bookmarkEnd w:id="211"/>
      <w:bookmarkEnd w:id="212"/>
      <w:bookmarkEnd w:id="213"/>
      <w:bookmarkEnd w:id="214"/>
      <w:bookmarkEnd w:id="215"/>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9" type="#_x0000_t75" style="width:480.9pt;height:324.7pt" o:ole="">
            <v:imagedata r:id="rId17" o:title=""/>
          </v:shape>
          <o:OLEObject Type="Embed" ProgID="Visio.Drawing.11" ShapeID="_x0000_i1029" DrawAspect="Content" ObjectID="_1734242365"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5FB3498C" w14:textId="77777777" w:rsidR="00612F8B" w:rsidRDefault="00612F8B" w:rsidP="00612F8B">
      <w:pPr>
        <w:pStyle w:val="Heading5"/>
      </w:pPr>
      <w:bookmarkStart w:id="216" w:name="_Toc26193025"/>
      <w:bookmarkStart w:id="217" w:name="_Toc26193097"/>
      <w:bookmarkStart w:id="218" w:name="_Toc35266500"/>
      <w:bookmarkStart w:id="219" w:name="_Toc43195259"/>
      <w:bookmarkStart w:id="220" w:name="_Toc45264013"/>
      <w:bookmarkStart w:id="221" w:name="_Toc92299355"/>
      <w:bookmarkStart w:id="222" w:name="_Toc123630317"/>
      <w:r>
        <w:t>5.</w:t>
      </w:r>
      <w:r w:rsidRPr="00A7451F">
        <w:t>2.1.</w:t>
      </w:r>
      <w:r>
        <w:t>4.2</w:t>
      </w:r>
      <w:r>
        <w:tab/>
        <w:t>Normal operation</w:t>
      </w:r>
      <w:bookmarkEnd w:id="216"/>
      <w:bookmarkEnd w:id="217"/>
      <w:bookmarkEnd w:id="218"/>
      <w:bookmarkEnd w:id="219"/>
      <w:bookmarkEnd w:id="220"/>
      <w:bookmarkEnd w:id="221"/>
      <w:bookmarkEnd w:id="222"/>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3"/>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24" w:name="_Toc26193026"/>
      <w:bookmarkStart w:id="225" w:name="_Toc26193098"/>
      <w:bookmarkStart w:id="226" w:name="_Toc35266501"/>
      <w:bookmarkStart w:id="227" w:name="_Toc43195260"/>
      <w:bookmarkStart w:id="228" w:name="_Toc45264014"/>
      <w:bookmarkStart w:id="229" w:name="_Toc92299356"/>
      <w:bookmarkStart w:id="230" w:name="_Toc123630318"/>
      <w:r w:rsidRPr="0094717B">
        <w:t>5.</w:t>
      </w:r>
      <w:r>
        <w:rPr>
          <w:rFonts w:hint="eastAsia"/>
        </w:rPr>
        <w:t>2.2</w:t>
      </w:r>
      <w:r w:rsidRPr="0094717B">
        <w:tab/>
      </w:r>
      <w:r>
        <w:rPr>
          <w:rFonts w:hint="eastAsia"/>
        </w:rPr>
        <w:t>Mobile</w:t>
      </w:r>
      <w:r w:rsidRPr="0094717B">
        <w:t xml:space="preserve"> initiated location services operations</w:t>
      </w:r>
      <w:bookmarkEnd w:id="224"/>
      <w:bookmarkEnd w:id="225"/>
      <w:bookmarkEnd w:id="226"/>
      <w:bookmarkEnd w:id="227"/>
      <w:bookmarkEnd w:id="228"/>
      <w:bookmarkEnd w:id="229"/>
      <w:bookmarkEnd w:id="230"/>
    </w:p>
    <w:p w14:paraId="2C137FF0" w14:textId="77777777" w:rsidR="00612F8B" w:rsidRPr="000E16D0" w:rsidRDefault="00612F8B" w:rsidP="00612F8B">
      <w:pPr>
        <w:pStyle w:val="Heading4"/>
      </w:pPr>
      <w:bookmarkStart w:id="231" w:name="_Toc26193027"/>
      <w:bookmarkStart w:id="232" w:name="_Toc26193099"/>
      <w:bookmarkStart w:id="233" w:name="_Toc35266502"/>
      <w:bookmarkStart w:id="234" w:name="_Toc43195261"/>
      <w:bookmarkStart w:id="235" w:name="_Toc45264015"/>
      <w:bookmarkStart w:id="236" w:name="_Toc92299357"/>
      <w:bookmarkStart w:id="237" w:name="_Toc12363031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31"/>
      <w:bookmarkEnd w:id="232"/>
      <w:bookmarkEnd w:id="233"/>
      <w:bookmarkEnd w:id="234"/>
      <w:bookmarkEnd w:id="235"/>
      <w:bookmarkEnd w:id="236"/>
      <w:bookmarkEnd w:id="237"/>
    </w:p>
    <w:p w14:paraId="031FDF33" w14:textId="77777777" w:rsidR="00612F8B" w:rsidRDefault="00612F8B" w:rsidP="00612F8B">
      <w:pPr>
        <w:pStyle w:val="Heading5"/>
        <w:rPr>
          <w:lang w:eastAsia="zh-CN"/>
        </w:rPr>
      </w:pPr>
      <w:bookmarkStart w:id="238" w:name="_Toc26193028"/>
      <w:bookmarkStart w:id="239" w:name="_Toc26193100"/>
      <w:bookmarkStart w:id="240" w:name="_Toc35266503"/>
      <w:bookmarkStart w:id="241" w:name="_Toc43195262"/>
      <w:bookmarkStart w:id="242" w:name="_Toc45264016"/>
      <w:bookmarkStart w:id="243" w:name="_Toc92299358"/>
      <w:bookmarkStart w:id="244" w:name="_Toc12363032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38"/>
      <w:bookmarkEnd w:id="239"/>
      <w:bookmarkEnd w:id="240"/>
      <w:bookmarkEnd w:id="241"/>
      <w:bookmarkEnd w:id="242"/>
      <w:bookmarkEnd w:id="243"/>
      <w:bookmarkEnd w:id="24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45" w:name="_MON_1634383450"/>
    <w:bookmarkStart w:id="246" w:name="_MON_1635970678"/>
    <w:bookmarkStart w:id="247" w:name="_MON_1635970687"/>
    <w:bookmarkStart w:id="248" w:name="_MON_1634383786"/>
    <w:bookmarkStart w:id="249" w:name="_MON_1634389013"/>
    <w:bookmarkStart w:id="250" w:name="_MON_1634389124"/>
    <w:bookmarkStart w:id="251" w:name="_MON_1634389134"/>
    <w:bookmarkStart w:id="252" w:name="_MON_1634389137"/>
    <w:bookmarkStart w:id="253" w:name="_MON_1634389600"/>
    <w:bookmarkStart w:id="254" w:name="_MON_1634391019"/>
    <w:bookmarkStart w:id="255" w:name="_MON_1634391118"/>
    <w:bookmarkStart w:id="256" w:name="_MON_1634391211"/>
    <w:bookmarkStart w:id="257" w:name="_MON_1634399084"/>
    <w:bookmarkStart w:id="258" w:name="_MON_1634399293"/>
    <w:bookmarkStart w:id="259" w:name="_MON_1634399299"/>
    <w:bookmarkStart w:id="260" w:name="_MON_1634400889"/>
    <w:bookmarkStart w:id="261" w:name="_MON_1634401134"/>
    <w:bookmarkStart w:id="262" w:name="_MON_1634401136"/>
    <w:bookmarkStart w:id="263" w:name="_MON_1634642145"/>
    <w:bookmarkStart w:id="264" w:name="_MON_1634642154"/>
    <w:bookmarkStart w:id="265" w:name="_MON_1634642260"/>
    <w:bookmarkStart w:id="266" w:name="_MON_1635252066"/>
    <w:bookmarkStart w:id="267" w:name="_MON_1635253262"/>
    <w:bookmarkStart w:id="268" w:name="_MON_1593863882"/>
    <w:bookmarkStart w:id="269" w:name="_MON_16343833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634383399"/>
    <w:bookmarkEnd w:id="270"/>
    <w:p w14:paraId="54D653C4" w14:textId="60460025" w:rsidR="00612F8B" w:rsidRDefault="00612F8B" w:rsidP="00612F8B">
      <w:pPr>
        <w:pStyle w:val="TH"/>
        <w:rPr>
          <w:lang w:eastAsia="zh-CN"/>
        </w:rPr>
      </w:pPr>
      <w:r w:rsidRPr="00050CA8">
        <w:object w:dxaOrig="9072" w:dyaOrig="7227" w14:anchorId="3AAA4B22">
          <v:shape id="_x0000_i1030" type="#_x0000_t75" style="width:442.85pt;height:352.55pt" o:ole="">
            <v:imagedata r:id="rId19" o:title=""/>
          </v:shape>
          <o:OLEObject Type="Embed" ProgID="Word.Picture.8" ShapeID="_x0000_i1030" DrawAspect="Content" ObjectID="_1734242366"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77777777" w:rsidR="00612F8B" w:rsidRPr="008B65D1" w:rsidRDefault="00612F8B" w:rsidP="00612F8B">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7C4C57ED" w14:textId="77777777" w:rsidR="00612F8B" w:rsidRDefault="00612F8B" w:rsidP="00612F8B">
      <w:pPr>
        <w:pStyle w:val="Heading5"/>
        <w:rPr>
          <w:lang w:eastAsia="zh-CN"/>
        </w:rPr>
      </w:pPr>
      <w:bookmarkStart w:id="271" w:name="_Toc26193029"/>
      <w:bookmarkStart w:id="272" w:name="_Toc26193101"/>
      <w:bookmarkStart w:id="273" w:name="_Toc35266504"/>
      <w:bookmarkStart w:id="274" w:name="_Toc43195263"/>
      <w:bookmarkStart w:id="275" w:name="_Toc45264017"/>
      <w:bookmarkStart w:id="276" w:name="_Toc92299359"/>
      <w:bookmarkStart w:id="277" w:name="_Toc1236303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1"/>
      <w:bookmarkEnd w:id="272"/>
      <w:bookmarkEnd w:id="273"/>
      <w:bookmarkEnd w:id="274"/>
      <w:bookmarkEnd w:id="275"/>
      <w:bookmarkEnd w:id="276"/>
      <w:bookmarkEnd w:id="27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7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78"/>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7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79"/>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0" w:name="_Toc26193030"/>
      <w:bookmarkStart w:id="281" w:name="_Toc26193102"/>
      <w:bookmarkStart w:id="282" w:name="_Toc35266505"/>
      <w:bookmarkStart w:id="283" w:name="_Toc43195264"/>
      <w:bookmarkStart w:id="284" w:name="_Toc45264018"/>
      <w:bookmarkStart w:id="28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77777777" w:rsidR="00A031DF" w:rsidRPr="00E64E14" w:rsidRDefault="00A031DF" w:rsidP="00A031DF">
      <w:pPr>
        <w:pStyle w:val="B1"/>
      </w:pPr>
      <w:r w:rsidRPr="00E64E14">
        <w:t>-</w:t>
      </w:r>
      <w:r w:rsidRPr="00E64E14">
        <w:tab/>
        <w:t>ageOfLocationInformation</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77777777" w:rsidR="00A031DF" w:rsidRDefault="00A031DF" w:rsidP="00A031DF">
      <w:pPr>
        <w:pStyle w:val="B1"/>
        <w:rPr>
          <w:lang w:eastAsia="zh-CN"/>
        </w:rPr>
      </w:pPr>
      <w:r w:rsidRPr="00E64E14">
        <w:t>-</w:t>
      </w:r>
      <w:r w:rsidRPr="00E64E14">
        <w:tab/>
      </w:r>
      <w:r>
        <w:rPr>
          <w:rFonts w:hint="eastAsia"/>
          <w:lang w:eastAsia="zh-CN"/>
        </w:rPr>
        <w:t>locationEstimate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54E8A4A3" w:rsidR="00A031DF" w:rsidRPr="00E64E14" w:rsidRDefault="00D75E69" w:rsidP="00D75E69">
      <w:pPr>
        <w:pStyle w:val="B1"/>
      </w:pPr>
      <w:r>
        <w:t>-</w:t>
      </w:r>
      <w:r>
        <w:tab/>
      </w:r>
      <w:r>
        <w:rPr>
          <w:rFonts w:hint="eastAsia"/>
          <w:lang w:eastAsia="zh-CN"/>
        </w:rPr>
        <w:t>scheduledLocTime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286" w:name="_Toc123630322"/>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0"/>
      <w:bookmarkEnd w:id="281"/>
      <w:bookmarkEnd w:id="282"/>
      <w:bookmarkEnd w:id="283"/>
      <w:bookmarkEnd w:id="284"/>
      <w:bookmarkEnd w:id="285"/>
      <w:bookmarkEnd w:id="286"/>
    </w:p>
    <w:p w14:paraId="52F814F5" w14:textId="77777777" w:rsidR="00612F8B" w:rsidRDefault="00612F8B" w:rsidP="00612F8B">
      <w:pPr>
        <w:pStyle w:val="Heading5"/>
      </w:pPr>
      <w:bookmarkStart w:id="287" w:name="_Toc26193031"/>
      <w:bookmarkStart w:id="288" w:name="_Toc26193103"/>
      <w:bookmarkStart w:id="289" w:name="_Toc35266506"/>
      <w:bookmarkStart w:id="290" w:name="_Toc43195265"/>
      <w:bookmarkStart w:id="291" w:name="_Toc45264019"/>
      <w:bookmarkStart w:id="292" w:name="_Toc92299361"/>
      <w:bookmarkStart w:id="293" w:name="_Toc12363032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7"/>
      <w:bookmarkEnd w:id="288"/>
      <w:bookmarkEnd w:id="289"/>
      <w:bookmarkEnd w:id="290"/>
      <w:bookmarkEnd w:id="291"/>
      <w:bookmarkEnd w:id="292"/>
      <w:bookmarkEnd w:id="293"/>
    </w:p>
    <w:p w14:paraId="1407A4ED" w14:textId="5D73AC34" w:rsidR="00A031DF" w:rsidRDefault="00A031DF" w:rsidP="00A031DF">
      <w:bookmarkStart w:id="294" w:name="_MON_1634642341"/>
      <w:bookmarkStart w:id="295" w:name="_MON_1634642349"/>
      <w:bookmarkStart w:id="296" w:name="_MON_1634642369"/>
      <w:bookmarkStart w:id="297" w:name="_MON_1634642391"/>
      <w:bookmarkStart w:id="298" w:name="_MON_1634643028"/>
      <w:bookmarkStart w:id="299" w:name="_MON_1634643051"/>
      <w:bookmarkStart w:id="300" w:name="_MON_1634643061"/>
      <w:bookmarkStart w:id="301" w:name="_MON_1634643066"/>
      <w:bookmarkStart w:id="302" w:name="_MON_1634643078"/>
      <w:bookmarkStart w:id="303" w:name="_MON_1634643105"/>
      <w:bookmarkStart w:id="304" w:name="_MON_1634643115"/>
      <w:bookmarkStart w:id="305" w:name="_MON_1634643176"/>
      <w:bookmarkStart w:id="306" w:name="_MON_1635310760"/>
      <w:bookmarkStart w:id="307" w:name="_MON_1635311843"/>
      <w:bookmarkStart w:id="308" w:name="_MON_1635311853"/>
      <w:bookmarkStart w:id="309" w:name="_MON_1635311872"/>
      <w:bookmarkStart w:id="310" w:name="_MON_1635682741"/>
      <w:bookmarkStart w:id="311" w:name="_MON_1634387501"/>
      <w:bookmarkStart w:id="312" w:name="_MON_1634392870"/>
      <w:bookmarkStart w:id="313" w:name="_MON_1634392880"/>
      <w:bookmarkStart w:id="314" w:name="_MON_1634392888"/>
      <w:bookmarkStart w:id="315" w:name="_MON_1634392988"/>
      <w:bookmarkStart w:id="316" w:name="_MON_1634398193"/>
      <w:bookmarkStart w:id="317" w:name="_MON_1634398208"/>
      <w:bookmarkStart w:id="318" w:name="_MON_1634398227"/>
      <w:bookmarkStart w:id="319" w:name="_MON_1634398232"/>
      <w:bookmarkStart w:id="320" w:name="_MON_1634398859"/>
      <w:bookmarkStart w:id="321" w:name="_MON_1634403240"/>
      <w:bookmarkStart w:id="322" w:name="_MON_1634400147"/>
      <w:bookmarkStart w:id="323" w:name="_MON_1634400169"/>
      <w:bookmarkStart w:id="324" w:name="_MON_1634400177"/>
      <w:bookmarkStart w:id="325" w:name="_MON_1634402192"/>
      <w:bookmarkStart w:id="326" w:name="_MON_1634402831"/>
      <w:bookmarkStart w:id="327" w:name="_MON_1634403158"/>
      <w:bookmarkStart w:id="328" w:name="_MON_1634403235"/>
      <w:bookmarkStart w:id="329" w:name="_MON_163464137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3.3</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0" w:name="_MON_1634641681"/>
    <w:bookmarkEnd w:id="330"/>
    <w:p w14:paraId="125BCEA4" w14:textId="77777777" w:rsidR="00612F8B" w:rsidRDefault="00612F8B" w:rsidP="00612F8B">
      <w:pPr>
        <w:pStyle w:val="TH"/>
        <w:rPr>
          <w:lang w:eastAsia="zh-CN"/>
        </w:rPr>
      </w:pPr>
      <w:r>
        <w:object w:dxaOrig="10490" w:dyaOrig="10203" w14:anchorId="32112FB1">
          <v:shape id="_x0000_i1031" type="#_x0000_t75" style="width:480.25pt;height:468pt" o:ole="">
            <v:imagedata r:id="rId21" o:title=""/>
          </v:shape>
          <o:OLEObject Type="Embed" ProgID="Word.Picture.8" ShapeID="_x0000_i1031" DrawAspect="Content" ObjectID="_1734242367"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1" w:name="_Toc26193032"/>
      <w:bookmarkStart w:id="332" w:name="_Toc26193104"/>
      <w:bookmarkStart w:id="333" w:name="_Toc35266507"/>
      <w:bookmarkStart w:id="334" w:name="_Toc43195266"/>
      <w:bookmarkStart w:id="335" w:name="_Toc45264020"/>
      <w:bookmarkStart w:id="336" w:name="_Toc92299362"/>
      <w:bookmarkStart w:id="337" w:name="_Toc123630324"/>
      <w:r w:rsidRPr="0094717B">
        <w:t>5.</w:t>
      </w:r>
      <w:r>
        <w:rPr>
          <w:rFonts w:hint="eastAsia"/>
        </w:rPr>
        <w:t>2.2</w:t>
      </w:r>
      <w:r>
        <w:t>.</w:t>
      </w:r>
      <w:r>
        <w:rPr>
          <w:rFonts w:hint="eastAsia"/>
          <w:lang w:eastAsia="zh-CN"/>
        </w:rPr>
        <w:t>2</w:t>
      </w:r>
      <w:r w:rsidRPr="0094717B">
        <w:t>.</w:t>
      </w:r>
      <w:r>
        <w:t>2</w:t>
      </w:r>
      <w:r w:rsidRPr="0094717B">
        <w:tab/>
        <w:t>Normal operation</w:t>
      </w:r>
      <w:bookmarkEnd w:id="331"/>
      <w:bookmarkEnd w:id="332"/>
      <w:bookmarkEnd w:id="333"/>
      <w:bookmarkEnd w:id="334"/>
      <w:bookmarkEnd w:id="335"/>
      <w:bookmarkEnd w:id="336"/>
      <w:bookmarkEnd w:id="33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3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38"/>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39" w:name="_Toc35266508"/>
      <w:bookmarkStart w:id="340" w:name="_Toc43195267"/>
      <w:bookmarkStart w:id="341" w:name="_Toc45264021"/>
      <w:bookmarkStart w:id="342" w:name="_Toc92299363"/>
      <w:bookmarkStart w:id="343" w:name="_Toc26193033"/>
      <w:bookmarkStart w:id="344" w:name="_Toc26193105"/>
      <w:bookmarkStart w:id="345" w:name="_Toc12363032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39"/>
      <w:bookmarkEnd w:id="340"/>
      <w:bookmarkEnd w:id="341"/>
      <w:bookmarkEnd w:id="342"/>
      <w:bookmarkEnd w:id="345"/>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2" type="#_x0000_t75" style="width:6in;height:377pt" o:ole="">
            <v:imagedata r:id="rId23" o:title=""/>
          </v:shape>
          <o:OLEObject Type="Embed" ProgID="Visio.Drawing.11" ShapeID="_x0000_i1032" DrawAspect="Content" ObjectID="_1734242368"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6" w:name="_Toc35266509"/>
      <w:bookmarkStart w:id="347" w:name="_Toc43195268"/>
      <w:bookmarkStart w:id="348" w:name="_Toc45264022"/>
      <w:bookmarkStart w:id="349" w:name="_Toc92299364"/>
      <w:bookmarkStart w:id="350" w:name="_Toc12363032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6"/>
      <w:bookmarkEnd w:id="347"/>
      <w:bookmarkEnd w:id="348"/>
      <w:bookmarkEnd w:id="349"/>
      <w:bookmarkEnd w:id="350"/>
    </w:p>
    <w:p w14:paraId="306B0DF9" w14:textId="77777777" w:rsidR="00612F8B" w:rsidRPr="0080063C" w:rsidRDefault="00612F8B" w:rsidP="00612F8B">
      <w:pPr>
        <w:pStyle w:val="Heading5"/>
      </w:pPr>
      <w:bookmarkStart w:id="351" w:name="_Toc35266510"/>
      <w:bookmarkStart w:id="352" w:name="_Toc43195269"/>
      <w:bookmarkStart w:id="353" w:name="_Toc45264023"/>
      <w:bookmarkStart w:id="354" w:name="_Toc92299365"/>
      <w:bookmarkStart w:id="355" w:name="_Toc123630327"/>
      <w:r>
        <w:rPr>
          <w:rFonts w:hint="eastAsia"/>
        </w:rPr>
        <w:t>5.2.2.4</w:t>
      </w:r>
      <w:r w:rsidRPr="0080063C">
        <w:rPr>
          <w:rFonts w:hint="eastAsia"/>
        </w:rPr>
        <w:t>.1</w:t>
      </w:r>
      <w:r w:rsidRPr="0080063C">
        <w:rPr>
          <w:rFonts w:hint="eastAsia"/>
        </w:rPr>
        <w:tab/>
        <w:t>General</w:t>
      </w:r>
      <w:bookmarkEnd w:id="351"/>
      <w:bookmarkEnd w:id="352"/>
      <w:bookmarkEnd w:id="353"/>
      <w:bookmarkEnd w:id="354"/>
      <w:bookmarkEnd w:id="355"/>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77777777" w:rsidR="00612F8B" w:rsidRDefault="00612F8B" w:rsidP="00612F8B">
      <w:pPr>
        <w:pStyle w:val="TH"/>
        <w:rPr>
          <w:lang w:eastAsia="zh-CN"/>
        </w:rPr>
      </w:pPr>
      <w:r>
        <w:object w:dxaOrig="12052" w:dyaOrig="10644" w14:anchorId="61B41388">
          <v:shape id="_x0000_i1033" type="#_x0000_t75" style="width:482.25pt;height:424.55pt" o:ole="">
            <v:imagedata r:id="rId25" o:title=""/>
          </v:shape>
          <o:OLEObject Type="Embed" ProgID="Visio.Drawing.11" ShapeID="_x0000_i1033" DrawAspect="Content" ObjectID="_1734242369"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356" w:name="_Toc35266511"/>
      <w:bookmarkStart w:id="357" w:name="_Toc43195270"/>
      <w:bookmarkStart w:id="358" w:name="_Toc45264024"/>
      <w:bookmarkStart w:id="359" w:name="_Toc92299366"/>
      <w:bookmarkStart w:id="360" w:name="_Toc12363032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6"/>
      <w:bookmarkEnd w:id="357"/>
      <w:bookmarkEnd w:id="358"/>
      <w:bookmarkEnd w:id="359"/>
      <w:bookmarkEnd w:id="360"/>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1"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61"/>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2"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62"/>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3"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3"/>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7777777" w:rsidR="00612F8B" w:rsidRDefault="00612F8B" w:rsidP="00612F8B">
      <w:pPr>
        <w:pStyle w:val="B1"/>
        <w:rPr>
          <w:lang w:eastAsia="zh-CN"/>
        </w:rPr>
      </w:pPr>
      <w:bookmarkStart w:id="364" w:name="_Toc35266512"/>
      <w:r w:rsidRPr="00E64E14">
        <w:t>-</w:t>
      </w:r>
      <w:r w:rsidRPr="00E64E14">
        <w:tab/>
      </w:r>
      <w:r w:rsidRPr="00793914">
        <w:t>terminationCause</w:t>
      </w:r>
    </w:p>
    <w:p w14:paraId="4FB2488C" w14:textId="77777777" w:rsidR="00612F8B" w:rsidRPr="00A8448F" w:rsidRDefault="00612F8B" w:rsidP="00612F8B">
      <w:pPr>
        <w:pStyle w:val="Heading4"/>
        <w:rPr>
          <w:lang w:eastAsia="zh-CN"/>
        </w:rPr>
      </w:pPr>
      <w:bookmarkStart w:id="365" w:name="_Toc43195271"/>
      <w:bookmarkStart w:id="366" w:name="_Toc45264025"/>
      <w:bookmarkStart w:id="367" w:name="_Toc92299367"/>
      <w:bookmarkStart w:id="368" w:name="_Toc123630329"/>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5"/>
      <w:bookmarkEnd w:id="366"/>
      <w:bookmarkEnd w:id="367"/>
      <w:bookmarkEnd w:id="368"/>
    </w:p>
    <w:p w14:paraId="05960C36" w14:textId="77777777" w:rsidR="00612F8B" w:rsidRPr="0080063C" w:rsidRDefault="00612F8B" w:rsidP="00612F8B">
      <w:pPr>
        <w:pStyle w:val="Heading5"/>
      </w:pPr>
      <w:bookmarkStart w:id="369" w:name="_Toc43195272"/>
      <w:bookmarkStart w:id="370" w:name="_Toc45264026"/>
      <w:bookmarkStart w:id="371" w:name="_Toc92299368"/>
      <w:bookmarkStart w:id="372" w:name="_Toc123630330"/>
      <w:r w:rsidRPr="0080063C">
        <w:rPr>
          <w:rFonts w:hint="eastAsia"/>
        </w:rPr>
        <w:t>5.2.2.</w:t>
      </w:r>
      <w:r>
        <w:rPr>
          <w:rFonts w:hint="eastAsia"/>
        </w:rPr>
        <w:t>5</w:t>
      </w:r>
      <w:r w:rsidRPr="0080063C">
        <w:rPr>
          <w:rFonts w:hint="eastAsia"/>
        </w:rPr>
        <w:t>.1</w:t>
      </w:r>
      <w:r w:rsidRPr="0080063C">
        <w:rPr>
          <w:rFonts w:hint="eastAsia"/>
        </w:rPr>
        <w:tab/>
        <w:t>General</w:t>
      </w:r>
      <w:bookmarkEnd w:id="369"/>
      <w:bookmarkEnd w:id="370"/>
      <w:bookmarkEnd w:id="371"/>
      <w:bookmarkEnd w:id="37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4" type="#_x0000_t75" style="width:479.55pt;height:355.25pt" o:ole="">
            <v:imagedata r:id="rId27" o:title=""/>
          </v:shape>
          <o:OLEObject Type="Embed" ProgID="Visio.Drawing.11" ShapeID="_x0000_i1034" DrawAspect="Content" ObjectID="_1734242370"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373" w:name="_Toc43195273"/>
      <w:bookmarkStart w:id="374" w:name="_Toc45264027"/>
      <w:bookmarkStart w:id="375" w:name="_Toc92299369"/>
      <w:bookmarkStart w:id="376" w:name="_Toc12363033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3"/>
      <w:bookmarkEnd w:id="374"/>
      <w:bookmarkEnd w:id="375"/>
      <w:bookmarkEnd w:id="376"/>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77777777"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7"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77"/>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7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7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7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7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6FBF3B16" w14:textId="77777777" w:rsidR="00612F8B" w:rsidRDefault="00612F8B" w:rsidP="00612F8B">
      <w:pPr>
        <w:pStyle w:val="B1"/>
      </w:pPr>
      <w:r w:rsidRPr="00C51F47">
        <w:t>-</w:t>
      </w:r>
      <w:r w:rsidRPr="00C51F47">
        <w:tab/>
      </w:r>
      <w:r>
        <w:rPr>
          <w:rFonts w:hint="eastAsia"/>
        </w:rPr>
        <w:t>validTimePeriod</w:t>
      </w:r>
    </w:p>
    <w:p w14:paraId="164AB581" w14:textId="77777777" w:rsidR="00612F8B" w:rsidRPr="00E02C77" w:rsidRDefault="00612F8B" w:rsidP="00612F8B">
      <w:pPr>
        <w:pStyle w:val="Heading4"/>
        <w:rPr>
          <w:lang w:eastAsia="zh-CN"/>
        </w:rPr>
      </w:pPr>
      <w:bookmarkStart w:id="380" w:name="_Toc92299370"/>
      <w:bookmarkStart w:id="381" w:name="_Toc43195274"/>
      <w:bookmarkStart w:id="382" w:name="_Toc45264028"/>
      <w:bookmarkStart w:id="383" w:name="_Toc123630332"/>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0"/>
      <w:bookmarkEnd w:id="383"/>
    </w:p>
    <w:p w14:paraId="4B21C8BD" w14:textId="77777777" w:rsidR="00612F8B" w:rsidRPr="0080063C" w:rsidRDefault="00612F8B" w:rsidP="00612F8B">
      <w:pPr>
        <w:pStyle w:val="Heading5"/>
      </w:pPr>
      <w:bookmarkStart w:id="384" w:name="_Toc92299371"/>
      <w:bookmarkStart w:id="385" w:name="_Toc123630333"/>
      <w:r>
        <w:rPr>
          <w:rFonts w:hint="eastAsia"/>
        </w:rPr>
        <w:t>5.2.2.</w:t>
      </w:r>
      <w:r>
        <w:t>6</w:t>
      </w:r>
      <w:r w:rsidRPr="00544EA7">
        <w:t>.</w:t>
      </w:r>
      <w:r w:rsidRPr="0080063C">
        <w:rPr>
          <w:rFonts w:hint="eastAsia"/>
        </w:rPr>
        <w:t>1</w:t>
      </w:r>
      <w:r w:rsidRPr="0080063C">
        <w:rPr>
          <w:rFonts w:hint="eastAsia"/>
        </w:rPr>
        <w:tab/>
        <w:t>General</w:t>
      </w:r>
      <w:bookmarkEnd w:id="384"/>
      <w:bookmarkEnd w:id="385"/>
    </w:p>
    <w:p w14:paraId="4DEBB372"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6.3.1</w:t>
      </w:r>
      <w:r>
        <w:t xml:space="preserve"> of 3GPP TS 23.273 [2]</w:t>
      </w:r>
      <w:r>
        <w:rPr>
          <w:noProof/>
          <w:lang w:val="en-US" w:eastAsia="zh-CN"/>
        </w:rPr>
        <w:t>).</w:t>
      </w:r>
    </w:p>
    <w:p w14:paraId="3DB68E0F" w14:textId="77777777" w:rsidR="00612F8B" w:rsidRDefault="00612F8B" w:rsidP="00612F8B">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5" type="#_x0000_t75" style="width:480.9pt;height:532.55pt" o:ole="">
            <v:imagedata r:id="rId29" o:title=""/>
          </v:shape>
          <o:OLEObject Type="Embed" ProgID="Visio.Drawing.11" ShapeID="_x0000_i1035" DrawAspect="Content" ObjectID="_1734242371"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86" w:name="_Toc92299372"/>
      <w:bookmarkStart w:id="387" w:name="_Toc123630334"/>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86"/>
      <w:bookmarkEnd w:id="387"/>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388" w:name="_Toc92299373"/>
      <w:bookmarkStart w:id="389" w:name="_Toc123630335"/>
      <w:r w:rsidRPr="0094717B">
        <w:t>5.</w:t>
      </w:r>
      <w:r>
        <w:rPr>
          <w:rFonts w:hint="eastAsia"/>
          <w:lang w:eastAsia="zh-CN"/>
        </w:rPr>
        <w:t>3</w:t>
      </w:r>
      <w:r w:rsidRPr="0094717B">
        <w:tab/>
        <w:t xml:space="preserve">LCS </w:t>
      </w:r>
      <w:r>
        <w:rPr>
          <w:rFonts w:hint="eastAsia"/>
          <w:lang w:eastAsia="zh-CN"/>
        </w:rPr>
        <w:t>message and coding</w:t>
      </w:r>
      <w:bookmarkEnd w:id="343"/>
      <w:bookmarkEnd w:id="344"/>
      <w:bookmarkEnd w:id="364"/>
      <w:bookmarkEnd w:id="381"/>
      <w:bookmarkEnd w:id="382"/>
      <w:bookmarkEnd w:id="388"/>
      <w:bookmarkEnd w:id="389"/>
    </w:p>
    <w:p w14:paraId="75839DC1" w14:textId="77777777" w:rsidR="00612F8B" w:rsidRDefault="00612F8B" w:rsidP="00612F8B">
      <w:pPr>
        <w:pStyle w:val="Heading3"/>
      </w:pPr>
      <w:bookmarkStart w:id="390" w:name="_Toc517469185"/>
      <w:bookmarkStart w:id="391" w:name="_Toc35266513"/>
      <w:bookmarkStart w:id="392" w:name="_Toc43195275"/>
      <w:bookmarkStart w:id="393" w:name="_Toc45264029"/>
      <w:bookmarkStart w:id="394" w:name="_Toc92299374"/>
      <w:bookmarkStart w:id="395" w:name="_Toc123630336"/>
      <w:r>
        <w:t>5.3.1</w:t>
      </w:r>
      <w:r>
        <w:tab/>
        <w:t xml:space="preserve">Messages for </w:t>
      </w:r>
      <w:r>
        <w:rPr>
          <w:rFonts w:hint="eastAsia"/>
          <w:lang w:eastAsia="zh-CN"/>
        </w:rPr>
        <w:t>Location services</w:t>
      </w:r>
      <w:r>
        <w:t xml:space="preserve"> operations</w:t>
      </w:r>
      <w:bookmarkEnd w:id="390"/>
      <w:bookmarkEnd w:id="391"/>
      <w:bookmarkEnd w:id="392"/>
      <w:bookmarkEnd w:id="393"/>
      <w:bookmarkEnd w:id="394"/>
      <w:bookmarkEnd w:id="395"/>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396" w:name="_Toc517469186"/>
      <w:bookmarkStart w:id="397" w:name="_Toc35266514"/>
      <w:bookmarkStart w:id="398" w:name="_Toc43195276"/>
      <w:bookmarkStart w:id="399" w:name="_Toc45264030"/>
      <w:bookmarkStart w:id="400" w:name="_Toc92299375"/>
      <w:bookmarkStart w:id="401" w:name="_Toc123630337"/>
      <w:r>
        <w:t>5.3.2</w:t>
      </w:r>
      <w:r>
        <w:tab/>
        <w:t xml:space="preserve">Messages for </w:t>
      </w:r>
      <w:bookmarkEnd w:id="396"/>
      <w:r>
        <w:rPr>
          <w:rFonts w:hint="eastAsia"/>
          <w:lang w:eastAsia="zh-CN"/>
        </w:rPr>
        <w:t>LTE Positioning Protocol (LPP)</w:t>
      </w:r>
      <w:bookmarkEnd w:id="397"/>
      <w:bookmarkEnd w:id="398"/>
      <w:bookmarkEnd w:id="399"/>
      <w:bookmarkEnd w:id="400"/>
      <w:bookmarkEnd w:id="401"/>
    </w:p>
    <w:p w14:paraId="17561BEC" w14:textId="77777777" w:rsidR="00612F8B" w:rsidRPr="006916F6" w:rsidRDefault="00612F8B" w:rsidP="00612F8B">
      <w:pPr>
        <w:pStyle w:val="Heading4"/>
      </w:pPr>
      <w:bookmarkStart w:id="402" w:name="_Toc517469188"/>
      <w:bookmarkStart w:id="403" w:name="_Toc35266515"/>
      <w:bookmarkStart w:id="404" w:name="_Toc43195277"/>
      <w:bookmarkStart w:id="405" w:name="_Toc45264031"/>
      <w:bookmarkStart w:id="406" w:name="_Toc92299376"/>
      <w:bookmarkStart w:id="407" w:name="_Toc123630338"/>
      <w:r>
        <w:t>5.3.2.1</w:t>
      </w:r>
      <w:r w:rsidRPr="006916F6">
        <w:tab/>
        <w:t>Downlink Positioning Information Transport using LPP messages</w:t>
      </w:r>
      <w:bookmarkEnd w:id="402"/>
      <w:bookmarkEnd w:id="403"/>
      <w:bookmarkEnd w:id="404"/>
      <w:bookmarkEnd w:id="405"/>
      <w:bookmarkEnd w:id="406"/>
      <w:bookmarkEnd w:id="407"/>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08" w:name="_Toc517469189"/>
      <w:bookmarkStart w:id="409" w:name="_Toc35266516"/>
      <w:bookmarkStart w:id="410" w:name="_Toc43195278"/>
      <w:bookmarkStart w:id="411" w:name="_Toc45264032"/>
      <w:bookmarkStart w:id="412" w:name="_Toc92299377"/>
      <w:bookmarkStart w:id="413" w:name="_Toc123630339"/>
      <w:r w:rsidRPr="003521E6">
        <w:t>5.3.2.2</w:t>
      </w:r>
      <w:r w:rsidRPr="003521E6">
        <w:tab/>
      </w:r>
      <w:r w:rsidRPr="00EB4E5F">
        <w:t xml:space="preserve">Uplink </w:t>
      </w:r>
      <w:r>
        <w:t>Positioning Information Transport</w:t>
      </w:r>
      <w:r w:rsidRPr="00EB4E5F">
        <w:t xml:space="preserve"> using LPP messages</w:t>
      </w:r>
      <w:bookmarkEnd w:id="408"/>
      <w:bookmarkEnd w:id="409"/>
      <w:bookmarkEnd w:id="410"/>
      <w:bookmarkEnd w:id="411"/>
      <w:bookmarkEnd w:id="412"/>
      <w:bookmarkEnd w:id="413"/>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14"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15" w:name="_Toc22050950"/>
      <w:bookmarkStart w:id="416" w:name="_Toc26193034"/>
      <w:bookmarkStart w:id="417" w:name="_Toc26193106"/>
      <w:bookmarkStart w:id="418" w:name="_Toc35266517"/>
      <w:bookmarkStart w:id="419" w:name="_Toc43195279"/>
      <w:bookmarkStart w:id="420" w:name="_Toc45264033"/>
      <w:bookmarkStart w:id="421" w:name="_Toc92299378"/>
      <w:bookmarkStart w:id="422" w:name="_Toc123630340"/>
      <w:r w:rsidRPr="004D3578">
        <w:lastRenderedPageBreak/>
        <w:t xml:space="preserve">Annex </w:t>
      </w:r>
      <w:r>
        <w:rPr>
          <w:rFonts w:hint="eastAsia"/>
          <w:lang w:eastAsia="zh-CN"/>
        </w:rPr>
        <w:t>A</w:t>
      </w:r>
      <w:r w:rsidRPr="004D3578">
        <w:t xml:space="preserve"> (informative):</w:t>
      </w:r>
      <w:r w:rsidRPr="004D3578">
        <w:br/>
        <w:t>Change history</w:t>
      </w:r>
      <w:bookmarkEnd w:id="415"/>
      <w:bookmarkEnd w:id="416"/>
      <w:bookmarkEnd w:id="417"/>
      <w:bookmarkEnd w:id="418"/>
      <w:bookmarkEnd w:id="419"/>
      <w:bookmarkEnd w:id="420"/>
      <w:bookmarkEnd w:id="421"/>
      <w:bookmarkEnd w:id="422"/>
    </w:p>
    <w:bookmarkEnd w:id="414"/>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3B4B" w14:textId="77777777" w:rsidR="00917EA4" w:rsidRDefault="00917EA4">
      <w:r>
        <w:separator/>
      </w:r>
    </w:p>
  </w:endnote>
  <w:endnote w:type="continuationSeparator" w:id="0">
    <w:p w14:paraId="7B930BCE" w14:textId="77777777" w:rsidR="00917EA4" w:rsidRDefault="0091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DD47" w14:textId="77777777" w:rsidR="00917EA4" w:rsidRDefault="00917EA4">
      <w:r>
        <w:separator/>
      </w:r>
    </w:p>
  </w:footnote>
  <w:footnote w:type="continuationSeparator" w:id="0">
    <w:p w14:paraId="0A4FA615" w14:textId="77777777" w:rsidR="00917EA4" w:rsidRDefault="0091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1C927F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076C">
      <w:rPr>
        <w:rFonts w:ascii="Arial" w:hAnsi="Arial" w:cs="Arial"/>
        <w:b/>
        <w:noProof/>
        <w:sz w:val="18"/>
        <w:szCs w:val="18"/>
      </w:rPr>
      <w:t>3GPP TS 24.571 V17.3.0 (2022-12)</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1A5CBF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076C">
      <w:rPr>
        <w:rFonts w:ascii="Arial" w:hAnsi="Arial" w:cs="Arial"/>
        <w:b/>
        <w:noProof/>
        <w:sz w:val="18"/>
        <w:szCs w:val="18"/>
      </w:rPr>
      <w:t>Release 17</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A1"/>
    <w:rsid w:val="00033397"/>
    <w:rsid w:val="00040095"/>
    <w:rsid w:val="00051834"/>
    <w:rsid w:val="00054A22"/>
    <w:rsid w:val="00062023"/>
    <w:rsid w:val="000655A6"/>
    <w:rsid w:val="00080512"/>
    <w:rsid w:val="000C47C3"/>
    <w:rsid w:val="000D58AB"/>
    <w:rsid w:val="00133525"/>
    <w:rsid w:val="0017076C"/>
    <w:rsid w:val="001A4C42"/>
    <w:rsid w:val="001A7420"/>
    <w:rsid w:val="001B6637"/>
    <w:rsid w:val="001C21C3"/>
    <w:rsid w:val="001D02C2"/>
    <w:rsid w:val="001F0C1D"/>
    <w:rsid w:val="001F1132"/>
    <w:rsid w:val="001F168B"/>
    <w:rsid w:val="002347A2"/>
    <w:rsid w:val="00263ED3"/>
    <w:rsid w:val="002675F0"/>
    <w:rsid w:val="002B6339"/>
    <w:rsid w:val="002E00EE"/>
    <w:rsid w:val="002F5B69"/>
    <w:rsid w:val="00301B80"/>
    <w:rsid w:val="003172DC"/>
    <w:rsid w:val="0035462D"/>
    <w:rsid w:val="003765B8"/>
    <w:rsid w:val="003A08C0"/>
    <w:rsid w:val="003C3971"/>
    <w:rsid w:val="00401448"/>
    <w:rsid w:val="00423334"/>
    <w:rsid w:val="004345EC"/>
    <w:rsid w:val="00465515"/>
    <w:rsid w:val="004D3578"/>
    <w:rsid w:val="004E213A"/>
    <w:rsid w:val="004F0988"/>
    <w:rsid w:val="004F3340"/>
    <w:rsid w:val="0053388B"/>
    <w:rsid w:val="00535773"/>
    <w:rsid w:val="00543E6C"/>
    <w:rsid w:val="00550BD9"/>
    <w:rsid w:val="00565087"/>
    <w:rsid w:val="00597B11"/>
    <w:rsid w:val="005C55A4"/>
    <w:rsid w:val="005D2E01"/>
    <w:rsid w:val="005D7526"/>
    <w:rsid w:val="005E4BB2"/>
    <w:rsid w:val="00602AEA"/>
    <w:rsid w:val="00612F8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2EB6"/>
    <w:rsid w:val="00830747"/>
    <w:rsid w:val="008768CA"/>
    <w:rsid w:val="00876D85"/>
    <w:rsid w:val="008C384C"/>
    <w:rsid w:val="0090271F"/>
    <w:rsid w:val="00902E23"/>
    <w:rsid w:val="009114D7"/>
    <w:rsid w:val="0091348E"/>
    <w:rsid w:val="00917CCB"/>
    <w:rsid w:val="00917EA4"/>
    <w:rsid w:val="009351DF"/>
    <w:rsid w:val="00942EC2"/>
    <w:rsid w:val="009F37B7"/>
    <w:rsid w:val="00A031DF"/>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929"/>
    <w:rsid w:val="00BD7D31"/>
    <w:rsid w:val="00BE3255"/>
    <w:rsid w:val="00BF128E"/>
    <w:rsid w:val="00C074DD"/>
    <w:rsid w:val="00C1496A"/>
    <w:rsid w:val="00C33079"/>
    <w:rsid w:val="00C45231"/>
    <w:rsid w:val="00C72833"/>
    <w:rsid w:val="00C80F1D"/>
    <w:rsid w:val="00C91F31"/>
    <w:rsid w:val="00C93F40"/>
    <w:rsid w:val="00CA3D0C"/>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basedOn w:val="NO"/>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6852</Words>
  <Characters>36655</Characters>
  <Application>Microsoft Office Word</Application>
  <DocSecurity>0</DocSecurity>
  <Lines>901</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V1</cp:lastModifiedBy>
  <cp:revision>3</cp:revision>
  <cp:lastPrinted>2019-02-25T14:05:00Z</cp:lastPrinted>
  <dcterms:created xsi:type="dcterms:W3CDTF">2023-01-03T08:01:00Z</dcterms:created>
  <dcterms:modified xsi:type="dcterms:W3CDTF">2023-01-03T08:02:00Z</dcterms:modified>
</cp:coreProperties>
</file>