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4CC5" w:rsidRPr="00FC39F1" w14:paraId="3F9CBD36" w14:textId="77777777" w:rsidTr="00316A4E">
        <w:trPr>
          <w:cantSplit/>
        </w:trPr>
        <w:tc>
          <w:tcPr>
            <w:tcW w:w="10423" w:type="dxa"/>
            <w:gridSpan w:val="2"/>
            <w:shd w:val="clear" w:color="auto" w:fill="auto"/>
          </w:tcPr>
          <w:p w14:paraId="25977CD5" w14:textId="4398F732" w:rsidR="00534CC5" w:rsidRPr="00FC39F1" w:rsidRDefault="00534CC5" w:rsidP="00316A4E">
            <w:pPr>
              <w:pStyle w:val="ZA"/>
              <w:framePr w:w="0" w:hRule="auto" w:wrap="auto" w:vAnchor="margin" w:hAnchor="text" w:yAlign="inline"/>
            </w:pPr>
            <w:bookmarkStart w:id="0" w:name="page1"/>
            <w:r>
              <w:rPr>
                <w:sz w:val="64"/>
              </w:rPr>
              <w:t xml:space="preserve">3GPP TS 24.085 </w:t>
            </w:r>
            <w:r>
              <w:t>V</w:t>
            </w:r>
            <w:r w:rsidR="007E059E">
              <w:t>17.0.0</w:t>
            </w:r>
            <w:r>
              <w:t xml:space="preserve"> (</w:t>
            </w:r>
            <w:r w:rsidR="007E059E">
              <w:t>2022-03</w:t>
            </w:r>
            <w:r>
              <w:rPr>
                <w:sz w:val="32"/>
              </w:rPr>
              <w:t>)</w:t>
            </w:r>
          </w:p>
        </w:tc>
      </w:tr>
      <w:tr w:rsidR="00534CC5" w:rsidRPr="00FC39F1" w14:paraId="3BC2B909" w14:textId="77777777" w:rsidTr="00316A4E">
        <w:trPr>
          <w:cantSplit/>
          <w:trHeight w:hRule="exact" w:val="1134"/>
        </w:trPr>
        <w:tc>
          <w:tcPr>
            <w:tcW w:w="10423" w:type="dxa"/>
            <w:gridSpan w:val="2"/>
            <w:shd w:val="clear" w:color="auto" w:fill="auto"/>
          </w:tcPr>
          <w:p w14:paraId="7B13A58B" w14:textId="77777777" w:rsidR="00534CC5" w:rsidRPr="00FC39F1" w:rsidRDefault="00534CC5" w:rsidP="00316A4E">
            <w:pPr>
              <w:pStyle w:val="TAR"/>
            </w:pPr>
            <w:r>
              <w:t>Technical Specification</w:t>
            </w:r>
          </w:p>
        </w:tc>
      </w:tr>
      <w:tr w:rsidR="00534CC5" w:rsidRPr="00FC39F1" w14:paraId="4E45F345" w14:textId="77777777" w:rsidTr="00316A4E">
        <w:trPr>
          <w:cantSplit/>
          <w:trHeight w:hRule="exact" w:val="3685"/>
        </w:trPr>
        <w:tc>
          <w:tcPr>
            <w:tcW w:w="10423" w:type="dxa"/>
            <w:gridSpan w:val="2"/>
            <w:shd w:val="clear" w:color="auto" w:fill="auto"/>
          </w:tcPr>
          <w:p w14:paraId="38416BB5" w14:textId="77777777" w:rsidR="00534CC5" w:rsidRDefault="00534CC5" w:rsidP="00316A4E">
            <w:pPr>
              <w:pStyle w:val="ZT"/>
              <w:framePr w:wrap="auto" w:hAnchor="text" w:yAlign="inline"/>
            </w:pPr>
            <w:r>
              <w:t>3rd Generation Partnership Project;</w:t>
            </w:r>
          </w:p>
          <w:p w14:paraId="40CDC5A3" w14:textId="77777777" w:rsidR="00534CC5" w:rsidRDefault="00534CC5" w:rsidP="00316A4E">
            <w:pPr>
              <w:pStyle w:val="ZT"/>
              <w:framePr w:wrap="auto" w:hAnchor="text" w:yAlign="inline"/>
            </w:pPr>
            <w:r>
              <w:t>Technical Specification Group Core Network and Terminals;</w:t>
            </w:r>
          </w:p>
          <w:p w14:paraId="3123D19C" w14:textId="77777777" w:rsidR="00534CC5" w:rsidRDefault="00534CC5" w:rsidP="00316A4E">
            <w:pPr>
              <w:pStyle w:val="ZT"/>
              <w:framePr w:wrap="auto" w:hAnchor="text" w:yAlign="inline"/>
            </w:pPr>
            <w:r>
              <w:t xml:space="preserve">Closed User Group (CUG) supplementary service; </w:t>
            </w:r>
            <w:r>
              <w:br/>
              <w:t>Stage 3</w:t>
            </w:r>
          </w:p>
          <w:p w14:paraId="462D2DE1" w14:textId="3F2FB378" w:rsidR="00534CC5" w:rsidRPr="00FC39F1" w:rsidRDefault="00534CC5" w:rsidP="00316A4E">
            <w:pPr>
              <w:pStyle w:val="ZT"/>
              <w:framePr w:wrap="auto" w:hAnchor="text" w:yAlign="inline"/>
              <w:rPr>
                <w:i/>
                <w:sz w:val="28"/>
              </w:rPr>
            </w:pPr>
            <w:r>
              <w:t>(</w:t>
            </w:r>
            <w:r>
              <w:rPr>
                <w:rStyle w:val="ZGSM"/>
                <w:sz w:val="34"/>
              </w:rPr>
              <w:t>Release</w:t>
            </w:r>
            <w:r w:rsidR="007E059E">
              <w:rPr>
                <w:rStyle w:val="ZGSM"/>
                <w:sz w:val="34"/>
              </w:rPr>
              <w:t xml:space="preserve"> 17</w:t>
            </w:r>
            <w:r>
              <w:t>)</w:t>
            </w:r>
          </w:p>
        </w:tc>
      </w:tr>
      <w:tr w:rsidR="00534CC5" w:rsidRPr="00FC39F1" w14:paraId="493CFA65" w14:textId="77777777" w:rsidTr="00316A4E">
        <w:trPr>
          <w:cantSplit/>
        </w:trPr>
        <w:tc>
          <w:tcPr>
            <w:tcW w:w="10423" w:type="dxa"/>
            <w:gridSpan w:val="2"/>
            <w:shd w:val="clear" w:color="auto" w:fill="auto"/>
          </w:tcPr>
          <w:p w14:paraId="6C92726F" w14:textId="77777777" w:rsidR="00534CC5" w:rsidRDefault="00534CC5" w:rsidP="00316A4E">
            <w:pPr>
              <w:pStyle w:val="FP"/>
            </w:pPr>
          </w:p>
        </w:tc>
      </w:tr>
      <w:tr w:rsidR="00534CC5" w:rsidRPr="00FC39F1" w14:paraId="6D8F8B0E" w14:textId="77777777" w:rsidTr="00316A4E">
        <w:trPr>
          <w:cantSplit/>
          <w:trHeight w:hRule="exact" w:val="1531"/>
        </w:trPr>
        <w:tc>
          <w:tcPr>
            <w:tcW w:w="4883" w:type="dxa"/>
            <w:shd w:val="clear" w:color="auto" w:fill="auto"/>
          </w:tcPr>
          <w:p w14:paraId="435EC816" w14:textId="77777777" w:rsidR="00534CC5" w:rsidRPr="00FC39F1" w:rsidRDefault="00534CC5" w:rsidP="00316A4E">
            <w:pPr>
              <w:rPr>
                <w:i/>
              </w:rPr>
            </w:pPr>
            <w:r>
              <w:rPr>
                <w:lang w:val="fr-FR"/>
              </w:rPr>
              <w:object w:dxaOrig="2551" w:dyaOrig="1300" w14:anchorId="2CBE8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29008" r:id="rId8"/>
              </w:object>
            </w:r>
          </w:p>
        </w:tc>
        <w:tc>
          <w:tcPr>
            <w:tcW w:w="5540" w:type="dxa"/>
            <w:shd w:val="clear" w:color="auto" w:fill="auto"/>
          </w:tcPr>
          <w:p w14:paraId="262ED434" w14:textId="77777777" w:rsidR="00534CC5" w:rsidRPr="00FC39F1" w:rsidRDefault="00534CC5" w:rsidP="00316A4E">
            <w:pPr>
              <w:jc w:val="right"/>
            </w:pPr>
          </w:p>
        </w:tc>
      </w:tr>
      <w:tr w:rsidR="00534CC5" w:rsidRPr="00FC39F1" w14:paraId="60CB4A25" w14:textId="77777777" w:rsidTr="00316A4E">
        <w:trPr>
          <w:cantSplit/>
          <w:trHeight w:hRule="exact" w:val="5783"/>
        </w:trPr>
        <w:tc>
          <w:tcPr>
            <w:tcW w:w="10423" w:type="dxa"/>
            <w:gridSpan w:val="2"/>
            <w:shd w:val="clear" w:color="auto" w:fill="auto"/>
          </w:tcPr>
          <w:p w14:paraId="36D692D2" w14:textId="77777777" w:rsidR="00534CC5" w:rsidRPr="00FC39F1" w:rsidRDefault="00534CC5" w:rsidP="00316A4E">
            <w:pPr>
              <w:pStyle w:val="FP"/>
              <w:rPr>
                <w:b/>
              </w:rPr>
            </w:pPr>
          </w:p>
        </w:tc>
      </w:tr>
      <w:tr w:rsidR="00534CC5" w:rsidRPr="00FC39F1" w14:paraId="6E44C406" w14:textId="77777777" w:rsidTr="00316A4E">
        <w:trPr>
          <w:cantSplit/>
          <w:trHeight w:hRule="exact" w:val="964"/>
        </w:trPr>
        <w:tc>
          <w:tcPr>
            <w:tcW w:w="10423" w:type="dxa"/>
            <w:gridSpan w:val="2"/>
            <w:shd w:val="clear" w:color="auto" w:fill="auto"/>
          </w:tcPr>
          <w:p w14:paraId="71E84EB2" w14:textId="77777777" w:rsidR="00534CC5" w:rsidRPr="00FC39F1" w:rsidRDefault="00534CC5" w:rsidP="00316A4E">
            <w:pPr>
              <w:rPr>
                <w:sz w:val="16"/>
              </w:rPr>
            </w:pPr>
            <w:bookmarkStart w:id="1" w:name="warningNotice"/>
            <w:r w:rsidRPr="00FC39F1">
              <w:rPr>
                <w:sz w:val="16"/>
              </w:rPr>
              <w:t>The present document has been developed within the 3rd Generation Partnership Project (3GPP</w:t>
            </w:r>
            <w:r w:rsidRPr="00FC39F1">
              <w:rPr>
                <w:sz w:val="16"/>
                <w:vertAlign w:val="superscript"/>
              </w:rPr>
              <w:t xml:space="preserve"> TM</w:t>
            </w:r>
            <w:r w:rsidRPr="00FC39F1">
              <w:rPr>
                <w:sz w:val="16"/>
              </w:rPr>
              <w:t>) and may be further elaborated for the purposes of 3GPP.</w:t>
            </w:r>
            <w:r w:rsidRPr="00FC39F1">
              <w:rPr>
                <w:sz w:val="16"/>
              </w:rPr>
              <w:br/>
              <w:t>The present document has not been subject to any approval process by the 3GPP</w:t>
            </w:r>
            <w:r w:rsidRPr="00FC39F1">
              <w:rPr>
                <w:sz w:val="16"/>
                <w:vertAlign w:val="superscript"/>
              </w:rPr>
              <w:t xml:space="preserve"> </w:t>
            </w:r>
            <w:r w:rsidRPr="00FC39F1">
              <w:rPr>
                <w:sz w:val="16"/>
              </w:rPr>
              <w:t>Organizational Partners and shall not be implemented.</w:t>
            </w:r>
            <w:r w:rsidRPr="00FC39F1">
              <w:rPr>
                <w:sz w:val="16"/>
              </w:rPr>
              <w:br/>
              <w:t>This Specification is provided for future development work within 3GPP</w:t>
            </w:r>
            <w:r w:rsidRPr="00FC39F1">
              <w:rPr>
                <w:sz w:val="16"/>
                <w:vertAlign w:val="superscript"/>
              </w:rPr>
              <w:t xml:space="preserve"> </w:t>
            </w:r>
            <w:r w:rsidRPr="00FC39F1">
              <w:rPr>
                <w:sz w:val="16"/>
              </w:rPr>
              <w:t>only. The Organizational Partners accept no liability for any use of this Specification.</w:t>
            </w:r>
            <w:r w:rsidRPr="00FC39F1">
              <w:rPr>
                <w:sz w:val="16"/>
              </w:rPr>
              <w:br/>
              <w:t>Specifications and Reports for implementation of the 3GPP</w:t>
            </w:r>
            <w:r w:rsidRPr="00FC39F1">
              <w:rPr>
                <w:sz w:val="16"/>
                <w:vertAlign w:val="superscript"/>
              </w:rPr>
              <w:t xml:space="preserve"> TM</w:t>
            </w:r>
            <w:r w:rsidRPr="00FC39F1">
              <w:rPr>
                <w:sz w:val="16"/>
              </w:rPr>
              <w:t xml:space="preserve"> system should be obtained via the 3GPP Organizational Partners' Publications Offices.</w:t>
            </w:r>
            <w:bookmarkEnd w:id="1"/>
          </w:p>
          <w:p w14:paraId="781FFA06" w14:textId="77777777" w:rsidR="00534CC5" w:rsidRPr="00FC39F1" w:rsidRDefault="00534CC5" w:rsidP="00316A4E">
            <w:pPr>
              <w:pStyle w:val="ZV"/>
              <w:framePr w:w="0" w:wrap="auto" w:vAnchor="margin" w:hAnchor="text" w:yAlign="inline"/>
            </w:pPr>
          </w:p>
          <w:p w14:paraId="7DC79FA7" w14:textId="77777777" w:rsidR="00534CC5" w:rsidRPr="00FC39F1" w:rsidRDefault="00534CC5" w:rsidP="00316A4E">
            <w:pPr>
              <w:rPr>
                <w:sz w:val="16"/>
              </w:rPr>
            </w:pPr>
          </w:p>
        </w:tc>
      </w:tr>
      <w:bookmarkEnd w:id="0"/>
    </w:tbl>
    <w:p w14:paraId="5F210BD8" w14:textId="77777777" w:rsidR="00534CC5" w:rsidRPr="00FC39F1" w:rsidRDefault="00534CC5" w:rsidP="00534CC5">
      <w:pPr>
        <w:sectPr w:rsidR="00534CC5" w:rsidRPr="00FC39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4CC5" w:rsidRPr="00FC39F1" w14:paraId="7F113EE6" w14:textId="77777777" w:rsidTr="00316A4E">
        <w:trPr>
          <w:cantSplit/>
          <w:trHeight w:hRule="exact" w:val="5669"/>
        </w:trPr>
        <w:tc>
          <w:tcPr>
            <w:tcW w:w="10423" w:type="dxa"/>
            <w:shd w:val="clear" w:color="auto" w:fill="auto"/>
          </w:tcPr>
          <w:p w14:paraId="11D04C71" w14:textId="77777777" w:rsidR="00534CC5" w:rsidRPr="00FC39F1" w:rsidRDefault="00534CC5" w:rsidP="00316A4E">
            <w:pPr>
              <w:pStyle w:val="FP"/>
            </w:pPr>
            <w:bookmarkStart w:id="2" w:name="page2"/>
          </w:p>
        </w:tc>
      </w:tr>
      <w:tr w:rsidR="00534CC5" w:rsidRPr="00FC39F1" w14:paraId="48C214ED" w14:textId="77777777" w:rsidTr="00316A4E">
        <w:trPr>
          <w:cantSplit/>
          <w:trHeight w:hRule="exact" w:val="5386"/>
        </w:trPr>
        <w:tc>
          <w:tcPr>
            <w:tcW w:w="10423" w:type="dxa"/>
            <w:shd w:val="clear" w:color="auto" w:fill="auto"/>
          </w:tcPr>
          <w:p w14:paraId="53A6F211" w14:textId="77777777" w:rsidR="00534CC5" w:rsidRPr="00FC39F1" w:rsidRDefault="00534CC5" w:rsidP="00316A4E">
            <w:pPr>
              <w:pStyle w:val="FP"/>
              <w:spacing w:after="240"/>
              <w:ind w:left="2835" w:right="2835"/>
              <w:jc w:val="center"/>
              <w:rPr>
                <w:rFonts w:ascii="Arial" w:hAnsi="Arial"/>
                <w:b/>
                <w:i/>
                <w:noProof/>
              </w:rPr>
            </w:pPr>
            <w:bookmarkStart w:id="3" w:name="coords3gpp"/>
            <w:r w:rsidRPr="00FC39F1">
              <w:rPr>
                <w:rFonts w:ascii="Arial" w:hAnsi="Arial"/>
                <w:b/>
                <w:i/>
                <w:noProof/>
              </w:rPr>
              <w:t>3GPP</w:t>
            </w:r>
          </w:p>
          <w:p w14:paraId="46A16166" w14:textId="77777777" w:rsidR="00534CC5" w:rsidRPr="00FC39F1" w:rsidRDefault="00534CC5" w:rsidP="00316A4E">
            <w:pPr>
              <w:pStyle w:val="FP"/>
              <w:pBdr>
                <w:bottom w:val="single" w:sz="6" w:space="1" w:color="auto"/>
              </w:pBdr>
              <w:ind w:left="2835" w:right="2835"/>
              <w:jc w:val="center"/>
              <w:rPr>
                <w:noProof/>
              </w:rPr>
            </w:pPr>
            <w:r w:rsidRPr="00FC39F1">
              <w:rPr>
                <w:noProof/>
              </w:rPr>
              <w:t>Postal address</w:t>
            </w:r>
          </w:p>
          <w:p w14:paraId="38225D1F" w14:textId="77777777" w:rsidR="00534CC5" w:rsidRPr="00FC39F1" w:rsidRDefault="00534CC5" w:rsidP="00316A4E">
            <w:pPr>
              <w:pStyle w:val="FP"/>
              <w:ind w:left="2835" w:right="2835"/>
              <w:jc w:val="center"/>
              <w:rPr>
                <w:rFonts w:ascii="Arial" w:hAnsi="Arial"/>
                <w:noProof/>
                <w:sz w:val="18"/>
              </w:rPr>
            </w:pPr>
          </w:p>
          <w:p w14:paraId="195B4AA7" w14:textId="77777777" w:rsidR="00534CC5" w:rsidRPr="00FC39F1" w:rsidRDefault="00534CC5" w:rsidP="00316A4E">
            <w:pPr>
              <w:pStyle w:val="FP"/>
              <w:pBdr>
                <w:bottom w:val="single" w:sz="6" w:space="1" w:color="auto"/>
              </w:pBdr>
              <w:spacing w:before="240"/>
              <w:ind w:left="2835" w:right="2835"/>
              <w:jc w:val="center"/>
              <w:rPr>
                <w:noProof/>
              </w:rPr>
            </w:pPr>
            <w:r w:rsidRPr="00FC39F1">
              <w:rPr>
                <w:noProof/>
              </w:rPr>
              <w:t>3GPP support office address</w:t>
            </w:r>
          </w:p>
          <w:p w14:paraId="5E4B9AB8" w14:textId="77777777" w:rsidR="00534CC5" w:rsidRPr="00FC39F1" w:rsidRDefault="00534CC5" w:rsidP="00316A4E">
            <w:pPr>
              <w:pStyle w:val="FP"/>
              <w:ind w:left="2835" w:right="2835"/>
              <w:jc w:val="center"/>
              <w:rPr>
                <w:rFonts w:ascii="Arial" w:hAnsi="Arial"/>
                <w:noProof/>
                <w:sz w:val="18"/>
              </w:rPr>
            </w:pPr>
            <w:r w:rsidRPr="00FC39F1">
              <w:rPr>
                <w:rFonts w:ascii="Arial" w:hAnsi="Arial"/>
                <w:noProof/>
                <w:sz w:val="18"/>
              </w:rPr>
              <w:t>650 Route des Lucioles - Sophia Antipolis</w:t>
            </w:r>
          </w:p>
          <w:p w14:paraId="157B6B93" w14:textId="77777777" w:rsidR="00534CC5" w:rsidRPr="00FC39F1" w:rsidRDefault="00534CC5" w:rsidP="00316A4E">
            <w:pPr>
              <w:pStyle w:val="FP"/>
              <w:ind w:left="2835" w:right="2835"/>
              <w:jc w:val="center"/>
              <w:rPr>
                <w:rFonts w:ascii="Arial" w:hAnsi="Arial"/>
                <w:noProof/>
                <w:sz w:val="18"/>
              </w:rPr>
            </w:pPr>
            <w:r w:rsidRPr="00FC39F1">
              <w:rPr>
                <w:rFonts w:ascii="Arial" w:hAnsi="Arial"/>
                <w:noProof/>
                <w:sz w:val="18"/>
              </w:rPr>
              <w:t>Valbonne - FRANCE</w:t>
            </w:r>
          </w:p>
          <w:p w14:paraId="3ADA9B01" w14:textId="77777777" w:rsidR="00534CC5" w:rsidRPr="00FC39F1" w:rsidRDefault="00534CC5" w:rsidP="00316A4E">
            <w:pPr>
              <w:pStyle w:val="FP"/>
              <w:spacing w:after="20"/>
              <w:ind w:left="2835" w:right="2835"/>
              <w:jc w:val="center"/>
              <w:rPr>
                <w:rFonts w:ascii="Arial" w:hAnsi="Arial"/>
                <w:noProof/>
                <w:sz w:val="18"/>
              </w:rPr>
            </w:pPr>
            <w:r w:rsidRPr="00FC39F1">
              <w:rPr>
                <w:rFonts w:ascii="Arial" w:hAnsi="Arial"/>
                <w:noProof/>
                <w:sz w:val="18"/>
              </w:rPr>
              <w:t>Tel.: +33 4 92 94 42 00 Fax: +33 4 93 65 47 16</w:t>
            </w:r>
          </w:p>
          <w:p w14:paraId="6F793C78" w14:textId="77777777" w:rsidR="00534CC5" w:rsidRPr="00FC39F1" w:rsidRDefault="00534CC5" w:rsidP="00316A4E">
            <w:pPr>
              <w:pStyle w:val="FP"/>
              <w:pBdr>
                <w:bottom w:val="single" w:sz="6" w:space="1" w:color="auto"/>
              </w:pBdr>
              <w:spacing w:before="240"/>
              <w:ind w:left="2835" w:right="2835"/>
              <w:jc w:val="center"/>
              <w:rPr>
                <w:noProof/>
              </w:rPr>
            </w:pPr>
            <w:r w:rsidRPr="00FC39F1">
              <w:rPr>
                <w:noProof/>
              </w:rPr>
              <w:t>Internet</w:t>
            </w:r>
          </w:p>
          <w:p w14:paraId="1911AFE6" w14:textId="77777777" w:rsidR="00534CC5" w:rsidRPr="00FC39F1" w:rsidRDefault="00534CC5" w:rsidP="00316A4E">
            <w:pPr>
              <w:pStyle w:val="FP"/>
              <w:ind w:left="2835" w:right="2835"/>
              <w:jc w:val="center"/>
              <w:rPr>
                <w:rFonts w:ascii="Arial" w:hAnsi="Arial"/>
                <w:noProof/>
                <w:sz w:val="18"/>
              </w:rPr>
            </w:pPr>
            <w:r w:rsidRPr="00FC39F1">
              <w:rPr>
                <w:rFonts w:ascii="Arial" w:hAnsi="Arial"/>
                <w:noProof/>
                <w:sz w:val="18"/>
              </w:rPr>
              <w:t>http://www.3gpp.org</w:t>
            </w:r>
            <w:bookmarkEnd w:id="3"/>
          </w:p>
          <w:p w14:paraId="5695B809" w14:textId="77777777" w:rsidR="00534CC5" w:rsidRPr="00FC39F1" w:rsidRDefault="00534CC5" w:rsidP="00316A4E">
            <w:pPr>
              <w:rPr>
                <w:noProof/>
              </w:rPr>
            </w:pPr>
          </w:p>
        </w:tc>
      </w:tr>
      <w:tr w:rsidR="00534CC5" w:rsidRPr="00FC39F1" w14:paraId="517F585D" w14:textId="77777777" w:rsidTr="00316A4E">
        <w:trPr>
          <w:cantSplit/>
        </w:trPr>
        <w:tc>
          <w:tcPr>
            <w:tcW w:w="10423" w:type="dxa"/>
            <w:shd w:val="clear" w:color="auto" w:fill="auto"/>
            <w:vAlign w:val="bottom"/>
          </w:tcPr>
          <w:p w14:paraId="58A991E7" w14:textId="77777777" w:rsidR="00534CC5" w:rsidRPr="00FC39F1" w:rsidRDefault="00534CC5" w:rsidP="00316A4E">
            <w:pPr>
              <w:pStyle w:val="FP"/>
              <w:pBdr>
                <w:bottom w:val="single" w:sz="6" w:space="1" w:color="auto"/>
              </w:pBdr>
              <w:spacing w:after="240"/>
              <w:jc w:val="center"/>
              <w:rPr>
                <w:rFonts w:ascii="Arial" w:hAnsi="Arial"/>
                <w:b/>
                <w:i/>
                <w:noProof/>
              </w:rPr>
            </w:pPr>
            <w:bookmarkStart w:id="4" w:name="copyrightNotification"/>
            <w:r w:rsidRPr="00FC39F1">
              <w:rPr>
                <w:rFonts w:ascii="Arial" w:hAnsi="Arial"/>
                <w:b/>
                <w:i/>
                <w:noProof/>
              </w:rPr>
              <w:t>Copyright Notification</w:t>
            </w:r>
          </w:p>
          <w:p w14:paraId="7C4F2188" w14:textId="77777777" w:rsidR="00534CC5" w:rsidRPr="00FC39F1" w:rsidRDefault="00534CC5" w:rsidP="00316A4E">
            <w:pPr>
              <w:pStyle w:val="FP"/>
              <w:jc w:val="center"/>
              <w:rPr>
                <w:noProof/>
              </w:rPr>
            </w:pPr>
            <w:r w:rsidRPr="00FC39F1">
              <w:rPr>
                <w:noProof/>
              </w:rPr>
              <w:t>No part may be reproduced except as authorized by written permission.</w:t>
            </w:r>
            <w:r w:rsidRPr="00FC39F1">
              <w:rPr>
                <w:noProof/>
              </w:rPr>
              <w:br/>
              <w:t>The copyright and the foregoing restriction extend to reproduction in all media.</w:t>
            </w:r>
          </w:p>
          <w:p w14:paraId="02C65DB7" w14:textId="77777777" w:rsidR="00534CC5" w:rsidRPr="00FC39F1" w:rsidRDefault="00534CC5" w:rsidP="00316A4E">
            <w:pPr>
              <w:pStyle w:val="FP"/>
              <w:jc w:val="center"/>
              <w:rPr>
                <w:noProof/>
              </w:rPr>
            </w:pPr>
          </w:p>
          <w:p w14:paraId="0F05D9F9" w14:textId="35EB8BAA" w:rsidR="00534CC5" w:rsidRPr="00FC39F1" w:rsidRDefault="00534CC5" w:rsidP="00316A4E">
            <w:pPr>
              <w:pStyle w:val="FP"/>
              <w:jc w:val="center"/>
              <w:rPr>
                <w:noProof/>
                <w:sz w:val="18"/>
              </w:rPr>
            </w:pPr>
            <w:r w:rsidRPr="00FC39F1">
              <w:rPr>
                <w:noProof/>
                <w:sz w:val="18"/>
              </w:rPr>
              <w:t>©</w:t>
            </w:r>
            <w:r w:rsidR="007E059E">
              <w:rPr>
                <w:noProof/>
                <w:sz w:val="18"/>
              </w:rPr>
              <w:t xml:space="preserve"> 2022</w:t>
            </w:r>
            <w:r w:rsidRPr="00FC39F1">
              <w:rPr>
                <w:noProof/>
                <w:sz w:val="18"/>
              </w:rPr>
              <w:t>, 3GPP Organizational Partners (ARIB, ATIS, CCSA, ETSI, TSDSI, TTA, TTC).</w:t>
            </w:r>
            <w:bookmarkStart w:id="5" w:name="copyrightaddon"/>
            <w:bookmarkEnd w:id="5"/>
          </w:p>
          <w:p w14:paraId="6E87EA8A" w14:textId="77777777" w:rsidR="00534CC5" w:rsidRPr="00FC39F1" w:rsidRDefault="00534CC5" w:rsidP="00316A4E">
            <w:pPr>
              <w:pStyle w:val="FP"/>
              <w:jc w:val="center"/>
              <w:rPr>
                <w:noProof/>
                <w:sz w:val="18"/>
              </w:rPr>
            </w:pPr>
            <w:r w:rsidRPr="00FC39F1">
              <w:rPr>
                <w:noProof/>
                <w:sz w:val="18"/>
              </w:rPr>
              <w:t>All rights reserved.</w:t>
            </w:r>
          </w:p>
          <w:p w14:paraId="6F3DB31B" w14:textId="77777777" w:rsidR="00534CC5" w:rsidRPr="00FC39F1" w:rsidRDefault="00534CC5" w:rsidP="00316A4E">
            <w:pPr>
              <w:pStyle w:val="FP"/>
              <w:rPr>
                <w:noProof/>
                <w:sz w:val="18"/>
              </w:rPr>
            </w:pPr>
          </w:p>
          <w:p w14:paraId="2D0D0021" w14:textId="77777777" w:rsidR="00534CC5" w:rsidRPr="00FC39F1" w:rsidRDefault="00534CC5" w:rsidP="00316A4E">
            <w:pPr>
              <w:pStyle w:val="FP"/>
              <w:rPr>
                <w:noProof/>
                <w:sz w:val="18"/>
              </w:rPr>
            </w:pPr>
            <w:r w:rsidRPr="00FC39F1">
              <w:rPr>
                <w:noProof/>
                <w:sz w:val="18"/>
              </w:rPr>
              <w:t>UMTS™ is a Trade Mark of ETSI registered for the benefit of its members</w:t>
            </w:r>
          </w:p>
          <w:p w14:paraId="66CACC6D" w14:textId="77777777" w:rsidR="00534CC5" w:rsidRPr="00FC39F1" w:rsidRDefault="00534CC5" w:rsidP="00316A4E">
            <w:pPr>
              <w:pStyle w:val="FP"/>
              <w:rPr>
                <w:noProof/>
                <w:sz w:val="18"/>
              </w:rPr>
            </w:pPr>
            <w:r w:rsidRPr="00FC39F1">
              <w:rPr>
                <w:noProof/>
                <w:sz w:val="18"/>
              </w:rPr>
              <w:t>3GPP™ is a Trade Mark of ETSI registered for the benefit of its Members and of the 3GPP Organizational Partners</w:t>
            </w:r>
            <w:r w:rsidRPr="00FC39F1">
              <w:rPr>
                <w:noProof/>
                <w:sz w:val="18"/>
              </w:rPr>
              <w:br/>
              <w:t>LTE™ is a Trade Mark of ETSI registered for the benefit of its Members and of the 3GPP Organizational Partners</w:t>
            </w:r>
          </w:p>
          <w:p w14:paraId="0D1154A8" w14:textId="77777777" w:rsidR="00534CC5" w:rsidRPr="00FC39F1" w:rsidRDefault="00534CC5" w:rsidP="00316A4E">
            <w:pPr>
              <w:pStyle w:val="FP"/>
              <w:rPr>
                <w:noProof/>
                <w:sz w:val="18"/>
              </w:rPr>
            </w:pPr>
            <w:r w:rsidRPr="00FC39F1">
              <w:rPr>
                <w:noProof/>
                <w:sz w:val="18"/>
              </w:rPr>
              <w:t>GSM® and the GSM logo are registered and owned by the GSM Association</w:t>
            </w:r>
            <w:bookmarkEnd w:id="4"/>
          </w:p>
          <w:p w14:paraId="6CE96973" w14:textId="77777777" w:rsidR="00534CC5" w:rsidRPr="00FC39F1" w:rsidRDefault="00534CC5" w:rsidP="00316A4E"/>
        </w:tc>
      </w:tr>
      <w:bookmarkEnd w:id="2"/>
    </w:tbl>
    <w:p w14:paraId="15C123F9" w14:textId="1D6DBDBB" w:rsidR="004E0854" w:rsidRDefault="00534CC5">
      <w:pPr>
        <w:pStyle w:val="TT"/>
      </w:pPr>
      <w:r w:rsidRPr="00FC39F1">
        <w:br w:type="page"/>
      </w:r>
      <w:r w:rsidR="004E0854">
        <w:lastRenderedPageBreak/>
        <w:t>Contents</w:t>
      </w:r>
    </w:p>
    <w:p w14:paraId="2D8DD037" w14:textId="77777777" w:rsidR="0018066D" w:rsidRPr="00D35DB7" w:rsidRDefault="0018066D">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_Toc517468244 \h </w:instrText>
      </w:r>
      <w:r>
        <w:rPr>
          <w:noProof/>
        </w:rPr>
      </w:r>
      <w:r>
        <w:rPr>
          <w:noProof/>
        </w:rPr>
        <w:fldChar w:fldCharType="separate"/>
      </w:r>
      <w:r>
        <w:rPr>
          <w:noProof/>
        </w:rPr>
        <w:t>4</w:t>
      </w:r>
      <w:r>
        <w:rPr>
          <w:noProof/>
        </w:rPr>
        <w:fldChar w:fldCharType="end"/>
      </w:r>
    </w:p>
    <w:p w14:paraId="34798FC5" w14:textId="77777777" w:rsidR="0018066D" w:rsidRPr="00D35DB7" w:rsidRDefault="0018066D">
      <w:pPr>
        <w:pStyle w:val="TOC1"/>
        <w:rPr>
          <w:rFonts w:ascii="Calibri" w:hAnsi="Calibri"/>
          <w:noProof/>
          <w:szCs w:val="22"/>
        </w:rPr>
      </w:pPr>
      <w:r>
        <w:t>0</w:t>
      </w:r>
      <w:r w:rsidRPr="00D35DB7">
        <w:rPr>
          <w:rFonts w:ascii="Calibri" w:hAnsi="Calibri"/>
          <w:szCs w:val="22"/>
        </w:rPr>
        <w:tab/>
      </w:r>
      <w:r>
        <w:rPr>
          <w:noProof/>
        </w:rPr>
        <w:t>Scope</w:t>
      </w:r>
      <w:r>
        <w:rPr>
          <w:noProof/>
        </w:rPr>
        <w:tab/>
      </w:r>
      <w:r>
        <w:rPr>
          <w:noProof/>
        </w:rPr>
        <w:fldChar w:fldCharType="begin" w:fldLock="1"/>
      </w:r>
      <w:r>
        <w:rPr>
          <w:noProof/>
        </w:rPr>
        <w:instrText xml:space="preserve"> PAGEREF _Toc517468245 \h </w:instrText>
      </w:r>
      <w:r>
        <w:rPr>
          <w:noProof/>
        </w:rPr>
      </w:r>
      <w:r>
        <w:rPr>
          <w:noProof/>
        </w:rPr>
        <w:fldChar w:fldCharType="separate"/>
      </w:r>
      <w:r>
        <w:rPr>
          <w:noProof/>
        </w:rPr>
        <w:t>5</w:t>
      </w:r>
      <w:r>
        <w:rPr>
          <w:noProof/>
        </w:rPr>
        <w:fldChar w:fldCharType="end"/>
      </w:r>
    </w:p>
    <w:p w14:paraId="368D3E7A" w14:textId="77777777" w:rsidR="0018066D" w:rsidRPr="00D35DB7" w:rsidRDefault="0018066D">
      <w:pPr>
        <w:pStyle w:val="TOC2"/>
        <w:rPr>
          <w:rFonts w:ascii="Calibri" w:hAnsi="Calibri"/>
          <w:noProof/>
          <w:sz w:val="22"/>
          <w:szCs w:val="22"/>
        </w:rPr>
      </w:pPr>
      <w:r>
        <w:t>0.1</w:t>
      </w:r>
      <w:r w:rsidRPr="00D35DB7">
        <w:rPr>
          <w:rFonts w:ascii="Calibri" w:hAnsi="Calibri"/>
          <w:sz w:val="22"/>
          <w:szCs w:val="22"/>
        </w:rPr>
        <w:tab/>
      </w:r>
      <w:r>
        <w:rPr>
          <w:noProof/>
        </w:rPr>
        <w:t>References</w:t>
      </w:r>
      <w:r>
        <w:rPr>
          <w:noProof/>
        </w:rPr>
        <w:tab/>
      </w:r>
      <w:r>
        <w:rPr>
          <w:noProof/>
        </w:rPr>
        <w:fldChar w:fldCharType="begin" w:fldLock="1"/>
      </w:r>
      <w:r>
        <w:rPr>
          <w:noProof/>
        </w:rPr>
        <w:instrText xml:space="preserve"> PAGEREF _Toc517468246 \h </w:instrText>
      </w:r>
      <w:r>
        <w:rPr>
          <w:noProof/>
        </w:rPr>
      </w:r>
      <w:r>
        <w:rPr>
          <w:noProof/>
        </w:rPr>
        <w:fldChar w:fldCharType="separate"/>
      </w:r>
      <w:r>
        <w:rPr>
          <w:noProof/>
        </w:rPr>
        <w:t>5</w:t>
      </w:r>
      <w:r>
        <w:rPr>
          <w:noProof/>
        </w:rPr>
        <w:fldChar w:fldCharType="end"/>
      </w:r>
    </w:p>
    <w:p w14:paraId="63A293DA" w14:textId="77777777" w:rsidR="0018066D" w:rsidRPr="00D35DB7" w:rsidRDefault="0018066D">
      <w:pPr>
        <w:pStyle w:val="TOC2"/>
        <w:rPr>
          <w:rFonts w:ascii="Calibri" w:hAnsi="Calibri"/>
          <w:noProof/>
          <w:sz w:val="22"/>
          <w:szCs w:val="22"/>
        </w:rPr>
      </w:pPr>
      <w:r>
        <w:t>0.2</w:t>
      </w:r>
      <w:r w:rsidRPr="00D35DB7">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_Toc517468247 \h </w:instrText>
      </w:r>
      <w:r>
        <w:rPr>
          <w:noProof/>
        </w:rPr>
      </w:r>
      <w:r>
        <w:rPr>
          <w:noProof/>
        </w:rPr>
        <w:fldChar w:fldCharType="separate"/>
      </w:r>
      <w:r>
        <w:rPr>
          <w:noProof/>
        </w:rPr>
        <w:t>6</w:t>
      </w:r>
      <w:r>
        <w:rPr>
          <w:noProof/>
        </w:rPr>
        <w:fldChar w:fldCharType="end"/>
      </w:r>
    </w:p>
    <w:p w14:paraId="6F0F019C" w14:textId="77777777" w:rsidR="0018066D" w:rsidRPr="00D35DB7" w:rsidRDefault="0018066D">
      <w:pPr>
        <w:pStyle w:val="TOC1"/>
        <w:rPr>
          <w:rFonts w:ascii="Calibri" w:hAnsi="Calibri"/>
          <w:noProof/>
          <w:szCs w:val="22"/>
        </w:rPr>
      </w:pPr>
      <w:r>
        <w:t>1</w:t>
      </w:r>
      <w:r w:rsidRPr="00D35DB7">
        <w:rPr>
          <w:rFonts w:ascii="Calibri" w:hAnsi="Calibri"/>
          <w:szCs w:val="22"/>
        </w:rPr>
        <w:tab/>
      </w:r>
      <w:r>
        <w:rPr>
          <w:noProof/>
        </w:rPr>
        <w:t>Closed User Group (CUG)</w:t>
      </w:r>
      <w:r>
        <w:rPr>
          <w:noProof/>
        </w:rPr>
        <w:tab/>
      </w:r>
      <w:r>
        <w:rPr>
          <w:noProof/>
        </w:rPr>
        <w:fldChar w:fldCharType="begin" w:fldLock="1"/>
      </w:r>
      <w:r>
        <w:rPr>
          <w:noProof/>
        </w:rPr>
        <w:instrText xml:space="preserve"> PAGEREF _Toc517468248 \h </w:instrText>
      </w:r>
      <w:r>
        <w:rPr>
          <w:noProof/>
        </w:rPr>
      </w:r>
      <w:r>
        <w:rPr>
          <w:noProof/>
        </w:rPr>
        <w:fldChar w:fldCharType="separate"/>
      </w:r>
      <w:r>
        <w:rPr>
          <w:noProof/>
        </w:rPr>
        <w:t>6</w:t>
      </w:r>
      <w:r>
        <w:rPr>
          <w:noProof/>
        </w:rPr>
        <w:fldChar w:fldCharType="end"/>
      </w:r>
    </w:p>
    <w:p w14:paraId="2DBDC1B2" w14:textId="77777777" w:rsidR="0018066D" w:rsidRPr="00D35DB7" w:rsidRDefault="0018066D">
      <w:pPr>
        <w:pStyle w:val="TOC2"/>
        <w:rPr>
          <w:rFonts w:ascii="Calibri" w:hAnsi="Calibri"/>
          <w:noProof/>
          <w:sz w:val="22"/>
          <w:szCs w:val="22"/>
        </w:rPr>
      </w:pPr>
      <w:r>
        <w:t>1.1</w:t>
      </w:r>
      <w:r w:rsidRPr="00D35DB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_Toc517468249 \h </w:instrText>
      </w:r>
      <w:r>
        <w:rPr>
          <w:noProof/>
        </w:rPr>
      </w:r>
      <w:r>
        <w:rPr>
          <w:noProof/>
        </w:rPr>
        <w:fldChar w:fldCharType="separate"/>
      </w:r>
      <w:r>
        <w:rPr>
          <w:noProof/>
        </w:rPr>
        <w:t>6</w:t>
      </w:r>
      <w:r>
        <w:rPr>
          <w:noProof/>
        </w:rPr>
        <w:fldChar w:fldCharType="end"/>
      </w:r>
    </w:p>
    <w:p w14:paraId="63BCA599" w14:textId="77777777" w:rsidR="0018066D" w:rsidRPr="00D35DB7" w:rsidRDefault="0018066D">
      <w:pPr>
        <w:pStyle w:val="TOC3"/>
        <w:rPr>
          <w:rFonts w:ascii="Calibri" w:hAnsi="Calibri"/>
          <w:noProof/>
          <w:sz w:val="22"/>
          <w:szCs w:val="22"/>
        </w:rPr>
      </w:pPr>
      <w:r>
        <w:t>1.1.1</w:t>
      </w:r>
      <w:r w:rsidRPr="00D35DB7">
        <w:rPr>
          <w:rFonts w:ascii="Calibri" w:hAnsi="Calibri"/>
          <w:sz w:val="22"/>
          <w:szCs w:val="22"/>
        </w:rPr>
        <w:tab/>
      </w:r>
      <w:r>
        <w:rPr>
          <w:noProof/>
        </w:rPr>
        <w:t>Mobile originated CUG calls</w:t>
      </w:r>
      <w:r>
        <w:rPr>
          <w:noProof/>
        </w:rPr>
        <w:tab/>
      </w:r>
      <w:r>
        <w:rPr>
          <w:noProof/>
        </w:rPr>
        <w:fldChar w:fldCharType="begin" w:fldLock="1"/>
      </w:r>
      <w:r>
        <w:rPr>
          <w:noProof/>
        </w:rPr>
        <w:instrText xml:space="preserve"> PAGEREF _Toc517468250 \h </w:instrText>
      </w:r>
      <w:r>
        <w:rPr>
          <w:noProof/>
        </w:rPr>
      </w:r>
      <w:r>
        <w:rPr>
          <w:noProof/>
        </w:rPr>
        <w:fldChar w:fldCharType="separate"/>
      </w:r>
      <w:r>
        <w:rPr>
          <w:noProof/>
        </w:rPr>
        <w:t>6</w:t>
      </w:r>
      <w:r>
        <w:rPr>
          <w:noProof/>
        </w:rPr>
        <w:fldChar w:fldCharType="end"/>
      </w:r>
    </w:p>
    <w:p w14:paraId="5729D9EA" w14:textId="77777777" w:rsidR="0018066D" w:rsidRPr="00D35DB7" w:rsidRDefault="0018066D">
      <w:pPr>
        <w:pStyle w:val="TOC4"/>
        <w:rPr>
          <w:rFonts w:ascii="Calibri" w:hAnsi="Calibri"/>
          <w:noProof/>
          <w:sz w:val="22"/>
          <w:szCs w:val="22"/>
        </w:rPr>
      </w:pPr>
      <w:r>
        <w:t>1.1.1.1</w:t>
      </w:r>
      <w:r w:rsidRPr="00D35DB7">
        <w:rPr>
          <w:rFonts w:ascii="Calibri" w:hAnsi="Calibri"/>
          <w:sz w:val="22"/>
          <w:szCs w:val="22"/>
        </w:rPr>
        <w:tab/>
      </w:r>
      <w:r>
        <w:rPr>
          <w:noProof/>
        </w:rPr>
        <w:t>Successful operation</w:t>
      </w:r>
      <w:r>
        <w:rPr>
          <w:noProof/>
        </w:rPr>
        <w:tab/>
      </w:r>
      <w:r>
        <w:rPr>
          <w:noProof/>
        </w:rPr>
        <w:fldChar w:fldCharType="begin" w:fldLock="1"/>
      </w:r>
      <w:r>
        <w:rPr>
          <w:noProof/>
        </w:rPr>
        <w:instrText xml:space="preserve"> PAGEREF _Toc517468251 \h </w:instrText>
      </w:r>
      <w:r>
        <w:rPr>
          <w:noProof/>
        </w:rPr>
      </w:r>
      <w:r>
        <w:rPr>
          <w:noProof/>
        </w:rPr>
        <w:fldChar w:fldCharType="separate"/>
      </w:r>
      <w:r>
        <w:rPr>
          <w:noProof/>
        </w:rPr>
        <w:t>6</w:t>
      </w:r>
      <w:r>
        <w:rPr>
          <w:noProof/>
        </w:rPr>
        <w:fldChar w:fldCharType="end"/>
      </w:r>
    </w:p>
    <w:p w14:paraId="7B99BF18" w14:textId="77777777" w:rsidR="0018066D" w:rsidRPr="00D35DB7" w:rsidRDefault="0018066D">
      <w:pPr>
        <w:pStyle w:val="TOC4"/>
        <w:rPr>
          <w:rFonts w:ascii="Calibri" w:hAnsi="Calibri"/>
          <w:noProof/>
          <w:sz w:val="22"/>
          <w:szCs w:val="22"/>
        </w:rPr>
      </w:pPr>
      <w:r>
        <w:t>1.1.1.2</w:t>
      </w:r>
      <w:r w:rsidRPr="00D35DB7">
        <w:rPr>
          <w:rFonts w:ascii="Calibri" w:hAnsi="Calibri"/>
          <w:sz w:val="22"/>
          <w:szCs w:val="22"/>
        </w:rPr>
        <w:tab/>
      </w:r>
      <w:r>
        <w:rPr>
          <w:noProof/>
        </w:rPr>
        <w:t>Unsuccessful operation</w:t>
      </w:r>
      <w:r>
        <w:rPr>
          <w:noProof/>
        </w:rPr>
        <w:tab/>
      </w:r>
      <w:r>
        <w:rPr>
          <w:noProof/>
        </w:rPr>
        <w:fldChar w:fldCharType="begin" w:fldLock="1"/>
      </w:r>
      <w:r>
        <w:rPr>
          <w:noProof/>
        </w:rPr>
        <w:instrText xml:space="preserve"> PAGEREF _Toc517468252 \h </w:instrText>
      </w:r>
      <w:r>
        <w:rPr>
          <w:noProof/>
        </w:rPr>
      </w:r>
      <w:r>
        <w:rPr>
          <w:noProof/>
        </w:rPr>
        <w:fldChar w:fldCharType="separate"/>
      </w:r>
      <w:r>
        <w:rPr>
          <w:noProof/>
        </w:rPr>
        <w:t>7</w:t>
      </w:r>
      <w:r>
        <w:rPr>
          <w:noProof/>
        </w:rPr>
        <w:fldChar w:fldCharType="end"/>
      </w:r>
    </w:p>
    <w:p w14:paraId="5444FACC" w14:textId="77777777" w:rsidR="0018066D" w:rsidRPr="00D35DB7" w:rsidRDefault="0018066D">
      <w:pPr>
        <w:pStyle w:val="TOC3"/>
        <w:rPr>
          <w:rFonts w:ascii="Calibri" w:hAnsi="Calibri"/>
          <w:noProof/>
          <w:sz w:val="22"/>
          <w:szCs w:val="22"/>
        </w:rPr>
      </w:pPr>
      <w:r>
        <w:t>1.1.2</w:t>
      </w:r>
      <w:r w:rsidRPr="00D35DB7">
        <w:rPr>
          <w:rFonts w:ascii="Calibri" w:hAnsi="Calibri"/>
          <w:sz w:val="22"/>
          <w:szCs w:val="22"/>
        </w:rPr>
        <w:tab/>
      </w:r>
      <w:r>
        <w:rPr>
          <w:noProof/>
        </w:rPr>
        <w:t>Mobile terminated calls</w:t>
      </w:r>
      <w:r>
        <w:rPr>
          <w:noProof/>
        </w:rPr>
        <w:tab/>
      </w:r>
      <w:r>
        <w:rPr>
          <w:noProof/>
        </w:rPr>
        <w:fldChar w:fldCharType="begin" w:fldLock="1"/>
      </w:r>
      <w:r>
        <w:rPr>
          <w:noProof/>
        </w:rPr>
        <w:instrText xml:space="preserve"> PAGEREF _Toc517468253 \h </w:instrText>
      </w:r>
      <w:r>
        <w:rPr>
          <w:noProof/>
        </w:rPr>
      </w:r>
      <w:r>
        <w:rPr>
          <w:noProof/>
        </w:rPr>
        <w:fldChar w:fldCharType="separate"/>
      </w:r>
      <w:r>
        <w:rPr>
          <w:noProof/>
        </w:rPr>
        <w:t>8</w:t>
      </w:r>
      <w:r>
        <w:rPr>
          <w:noProof/>
        </w:rPr>
        <w:fldChar w:fldCharType="end"/>
      </w:r>
    </w:p>
    <w:p w14:paraId="75564058" w14:textId="77777777" w:rsidR="0018066D" w:rsidRPr="00D35DB7" w:rsidRDefault="0018066D">
      <w:pPr>
        <w:pStyle w:val="TOC2"/>
        <w:rPr>
          <w:rFonts w:ascii="Calibri" w:hAnsi="Calibri"/>
          <w:noProof/>
          <w:sz w:val="22"/>
          <w:szCs w:val="22"/>
        </w:rPr>
      </w:pPr>
      <w:r>
        <w:t>1.2</w:t>
      </w:r>
      <w:r w:rsidRPr="00D35DB7">
        <w:rPr>
          <w:rFonts w:ascii="Calibri" w:hAnsi="Calibri"/>
          <w:sz w:val="22"/>
          <w:szCs w:val="22"/>
        </w:rPr>
        <w:tab/>
      </w:r>
      <w:r>
        <w:rPr>
          <w:noProof/>
        </w:rPr>
        <w:t>Activation, deactivation, interrogation, registration and erasure</w:t>
      </w:r>
      <w:r>
        <w:rPr>
          <w:noProof/>
        </w:rPr>
        <w:tab/>
      </w:r>
      <w:r>
        <w:rPr>
          <w:noProof/>
        </w:rPr>
        <w:fldChar w:fldCharType="begin" w:fldLock="1"/>
      </w:r>
      <w:r>
        <w:rPr>
          <w:noProof/>
        </w:rPr>
        <w:instrText xml:space="preserve"> PAGEREF _Toc517468254 \h </w:instrText>
      </w:r>
      <w:r>
        <w:rPr>
          <w:noProof/>
        </w:rPr>
      </w:r>
      <w:r>
        <w:rPr>
          <w:noProof/>
        </w:rPr>
        <w:fldChar w:fldCharType="separate"/>
      </w:r>
      <w:r>
        <w:rPr>
          <w:noProof/>
        </w:rPr>
        <w:t>8</w:t>
      </w:r>
      <w:r>
        <w:rPr>
          <w:noProof/>
        </w:rPr>
        <w:fldChar w:fldCharType="end"/>
      </w:r>
    </w:p>
    <w:p w14:paraId="08EF60D1" w14:textId="77777777" w:rsidR="0018066D" w:rsidRPr="00D35DB7" w:rsidRDefault="0018066D" w:rsidP="0018066D">
      <w:pPr>
        <w:pStyle w:val="TOC8"/>
        <w:rPr>
          <w:rFonts w:ascii="Calibri" w:hAnsi="Calibri"/>
          <w:b w:val="0"/>
          <w:noProof/>
          <w:szCs w:val="22"/>
        </w:rPr>
      </w:pPr>
      <w:r>
        <w:t>Annex A (normative):</w:t>
      </w:r>
      <w:r>
        <w:tab/>
        <w:t>CUG rejection cause value mapping</w:t>
      </w:r>
      <w:r>
        <w:tab/>
      </w:r>
      <w:r>
        <w:rPr>
          <w:noProof/>
        </w:rPr>
        <w:fldChar w:fldCharType="begin" w:fldLock="1"/>
      </w:r>
      <w:r>
        <w:rPr>
          <w:noProof/>
        </w:rPr>
        <w:instrText xml:space="preserve"> PAGEREF _Toc517468255 \h </w:instrText>
      </w:r>
      <w:r>
        <w:rPr>
          <w:noProof/>
        </w:rPr>
      </w:r>
      <w:r>
        <w:rPr>
          <w:noProof/>
        </w:rPr>
        <w:fldChar w:fldCharType="separate"/>
      </w:r>
      <w:r>
        <w:rPr>
          <w:noProof/>
        </w:rPr>
        <w:t>9</w:t>
      </w:r>
      <w:r>
        <w:rPr>
          <w:noProof/>
        </w:rPr>
        <w:fldChar w:fldCharType="end"/>
      </w:r>
    </w:p>
    <w:p w14:paraId="6261D451" w14:textId="77777777" w:rsidR="0018066D" w:rsidRPr="00D35DB7" w:rsidRDefault="0018066D" w:rsidP="0018066D">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_Toc517468256 \h </w:instrText>
      </w:r>
      <w:r>
        <w:rPr>
          <w:noProof/>
        </w:rPr>
      </w:r>
      <w:r>
        <w:rPr>
          <w:noProof/>
        </w:rPr>
        <w:fldChar w:fldCharType="separate"/>
      </w:r>
      <w:r>
        <w:rPr>
          <w:noProof/>
        </w:rPr>
        <w:t>10</w:t>
      </w:r>
      <w:r>
        <w:rPr>
          <w:noProof/>
        </w:rPr>
        <w:fldChar w:fldCharType="end"/>
      </w:r>
    </w:p>
    <w:p w14:paraId="5E1B0F93" w14:textId="77777777" w:rsidR="004E0854" w:rsidRDefault="0018066D">
      <w:r>
        <w:rPr>
          <w:sz w:val="22"/>
        </w:rPr>
        <w:fldChar w:fldCharType="end"/>
      </w:r>
    </w:p>
    <w:p w14:paraId="4F3166AC" w14:textId="77777777" w:rsidR="004E0854" w:rsidRDefault="004E0854">
      <w:pPr>
        <w:pStyle w:val="Heading1"/>
      </w:pPr>
      <w:r>
        <w:br w:type="page"/>
      </w:r>
      <w:bookmarkStart w:id="6" w:name="_Toc517468244"/>
      <w:r>
        <w:lastRenderedPageBreak/>
        <w:t>Foreword</w:t>
      </w:r>
      <w:bookmarkEnd w:id="6"/>
    </w:p>
    <w:p w14:paraId="353CC062" w14:textId="77777777" w:rsidR="004E0854" w:rsidRDefault="004E0854">
      <w:r>
        <w:t>This Technical Specification has been produced by the 3GPP.</w:t>
      </w:r>
    </w:p>
    <w:p w14:paraId="76AD38A7" w14:textId="77777777" w:rsidR="004E0854" w:rsidRDefault="004E0854">
      <w:r>
        <w:t>This TS specifies the procedures used at the radio interface (reference point Um as defined in 3GPP TS 24.002) for normal operation, registration, erasure, activation, deactivation, invocation and interrogation of Closed User Group (CUG) supplementary services within the 3GPP system.</w:t>
      </w:r>
    </w:p>
    <w:p w14:paraId="6E6362B0" w14:textId="77777777" w:rsidR="004E0854" w:rsidRDefault="004E0854">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75CDFC3C" w14:textId="77777777" w:rsidR="004E0854" w:rsidRDefault="004E0854">
      <w:pPr>
        <w:pStyle w:val="B1"/>
      </w:pPr>
      <w:r>
        <w:t>Version 3.y.z</w:t>
      </w:r>
    </w:p>
    <w:p w14:paraId="7A528533" w14:textId="77777777" w:rsidR="004E0854" w:rsidRDefault="004E0854">
      <w:pPr>
        <w:pStyle w:val="B1"/>
      </w:pPr>
      <w:r>
        <w:t>where:</w:t>
      </w:r>
    </w:p>
    <w:p w14:paraId="4ACCFC06" w14:textId="77777777" w:rsidR="004E0854" w:rsidRDefault="004E0854">
      <w:pPr>
        <w:pStyle w:val="B2"/>
      </w:pPr>
      <w:r>
        <w:t>x</w:t>
      </w:r>
      <w:r>
        <w:tab/>
        <w:t>the first digit:</w:t>
      </w:r>
    </w:p>
    <w:p w14:paraId="34ED4DD1" w14:textId="77777777" w:rsidR="004E0854" w:rsidRDefault="004E0854">
      <w:pPr>
        <w:pStyle w:val="B3"/>
      </w:pPr>
      <w:r>
        <w:t>1</w:t>
      </w:r>
      <w:r>
        <w:tab/>
        <w:t>presented to TSG for information;</w:t>
      </w:r>
    </w:p>
    <w:p w14:paraId="0ECF2A63" w14:textId="77777777" w:rsidR="004E0854" w:rsidRDefault="004E0854">
      <w:pPr>
        <w:pStyle w:val="B3"/>
      </w:pPr>
      <w:r>
        <w:t>2</w:t>
      </w:r>
      <w:r>
        <w:tab/>
        <w:t>presented to TSG for approval;</w:t>
      </w:r>
    </w:p>
    <w:p w14:paraId="3C99DB2D" w14:textId="77777777" w:rsidR="004E0854" w:rsidRDefault="004E0854">
      <w:pPr>
        <w:pStyle w:val="B3"/>
      </w:pPr>
      <w:r>
        <w:t>3</w:t>
      </w:r>
      <w:r>
        <w:tab/>
        <w:t>Indicates TSG approved document under change control.</w:t>
      </w:r>
    </w:p>
    <w:p w14:paraId="757A2490" w14:textId="77777777" w:rsidR="004E0854" w:rsidRDefault="004E0854">
      <w:pPr>
        <w:pStyle w:val="B2"/>
      </w:pPr>
      <w:proofErr w:type="spellStart"/>
      <w:r>
        <w:t>y</w:t>
      </w:r>
      <w:proofErr w:type="spellEnd"/>
      <w:r>
        <w:tab/>
        <w:t>the second digit is incremented for all changes of substance, i.e. technical enhancements, corrections, updates, etc.</w:t>
      </w:r>
    </w:p>
    <w:p w14:paraId="69D992A2" w14:textId="77777777" w:rsidR="004E0854" w:rsidRDefault="004E0854">
      <w:pPr>
        <w:pStyle w:val="B2"/>
      </w:pPr>
      <w:r>
        <w:t>z</w:t>
      </w:r>
      <w:r>
        <w:tab/>
        <w:t>the third digit is incremented when editorial only changes have been incorporated in the specification;</w:t>
      </w:r>
    </w:p>
    <w:p w14:paraId="5ADB4776" w14:textId="77777777" w:rsidR="004E0854" w:rsidRDefault="004E0854">
      <w:pPr>
        <w:pStyle w:val="Heading1"/>
      </w:pPr>
      <w:r>
        <w:br w:type="page"/>
      </w:r>
      <w:bookmarkStart w:id="7" w:name="_Toc517468245"/>
      <w:r>
        <w:lastRenderedPageBreak/>
        <w:t>0</w:t>
      </w:r>
      <w:r>
        <w:tab/>
        <w:t>Scope</w:t>
      </w:r>
      <w:bookmarkEnd w:id="7"/>
    </w:p>
    <w:p w14:paraId="29516850" w14:textId="77777777" w:rsidR="004E0854" w:rsidRDefault="004E0854">
      <w:r>
        <w:t>This Technical Specification (TS) for Mobile communications specifies the procedures used at the radio interface (reference point Um as defined in 3GPP TS 24.002) for normal operation, registration, erasure, activation, deactivation, invocation and interrogation of community of interest supplementary services. The provision and withdrawal of supplementary services is an administrative matter between the mobile subscriber and the service provider and causes no signalling on the radio interface.</w:t>
      </w:r>
    </w:p>
    <w:p w14:paraId="331B94DD" w14:textId="77777777" w:rsidR="004E0854" w:rsidRDefault="004E0854">
      <w:r>
        <w:t>In 3GPP TS 24.010, the general aspects of the specification of supplementary services at the layer 3 radio interface are given.</w:t>
      </w:r>
    </w:p>
    <w:p w14:paraId="442AA6EB" w14:textId="77777777" w:rsidR="004E0854" w:rsidRDefault="004E0854">
      <w:r>
        <w:t>3GPP TS 24.080 specifies the formats coding for the supplementary services.</w:t>
      </w:r>
    </w:p>
    <w:p w14:paraId="33526DE6" w14:textId="77777777" w:rsidR="004E0854" w:rsidRDefault="004E0854">
      <w:r>
        <w:t>Definitions and descriptions of supplementary services are given in 3GPP TS 22.004 and 3GPP TS 22.08x and 3GPP TS 22.09x-series. 3GPP TS 22.085 is related to the community of interest supplementary services.</w:t>
      </w:r>
    </w:p>
    <w:p w14:paraId="7C4ED2F0" w14:textId="77777777" w:rsidR="004E0854" w:rsidRDefault="004E0854">
      <w:r>
        <w:t xml:space="preserve">Technical realization of supplementary services is described in technical specifications 3GPP TS 23.011 and 3GPP TS </w:t>
      </w:r>
      <w:proofErr w:type="spellStart"/>
      <w:r>
        <w:t>TS</w:t>
      </w:r>
      <w:proofErr w:type="spellEnd"/>
      <w:r>
        <w:t xml:space="preserve"> 23.08x and 3GPP TS 23.09x-series. 3GPP TS 23.085 is related to the community of interest supplementary services.</w:t>
      </w:r>
    </w:p>
    <w:p w14:paraId="76FF3ED7" w14:textId="77777777" w:rsidR="004E0854" w:rsidRDefault="004E0854">
      <w:r>
        <w:t>The procedures for Call Control, Mobility Management and Radio Resource management at the layer 3 radio interface are defined in  3GPP TS 24.007 and 3GPP TS 24.008.</w:t>
      </w:r>
    </w:p>
    <w:p w14:paraId="391AAF79" w14:textId="77777777" w:rsidR="004E0854" w:rsidRDefault="004E0854">
      <w:r>
        <w:t>Signalling interworking for supplementary services between 3GPP TS 29.002 and 3GPP TS 24.008 and between 3GPP TS 29.002 and 3GPP TS 24.080 is defined in 3GPP TS 29.011.</w:t>
      </w:r>
    </w:p>
    <w:p w14:paraId="4FCA880D" w14:textId="77777777" w:rsidR="004E0854" w:rsidRDefault="004E0854">
      <w:r>
        <w:t>The following supplementary services belong to the community of interest supplementary services and are described in this TS:</w:t>
      </w:r>
    </w:p>
    <w:p w14:paraId="27D2456C" w14:textId="77777777" w:rsidR="004E0854" w:rsidRDefault="004E0854">
      <w:pPr>
        <w:pStyle w:val="B1"/>
      </w:pPr>
      <w:r>
        <w:noBreakHyphen/>
      </w:r>
      <w:r>
        <w:tab/>
        <w:t>Closed User Group (CUG)</w:t>
      </w:r>
      <w:r>
        <w:tab/>
        <w:t>clause 1.</w:t>
      </w:r>
    </w:p>
    <w:p w14:paraId="48BE0CE3" w14:textId="77777777" w:rsidR="004E0854" w:rsidRDefault="004E0854">
      <w:pPr>
        <w:pStyle w:val="Heading2"/>
      </w:pPr>
      <w:bookmarkStart w:id="8" w:name="_Toc517468246"/>
      <w:r>
        <w:t>0.1</w:t>
      </w:r>
      <w:r>
        <w:tab/>
        <w:t>References</w:t>
      </w:r>
      <w:bookmarkEnd w:id="8"/>
    </w:p>
    <w:p w14:paraId="3E013356" w14:textId="77777777" w:rsidR="004E0854" w:rsidRDefault="004E0854">
      <w:r>
        <w:t>The following documents contain provisions which, through reference in this text, constitute provisions of the present document.</w:t>
      </w:r>
    </w:p>
    <w:p w14:paraId="4F1B4009" w14:textId="77777777" w:rsidR="004E0854" w:rsidRDefault="007513B2" w:rsidP="007513B2">
      <w:pPr>
        <w:pStyle w:val="B1"/>
      </w:pPr>
      <w:r>
        <w:t>-</w:t>
      </w:r>
      <w:r>
        <w:tab/>
      </w:r>
      <w:r w:rsidR="004E0854">
        <w:t>References are either specific (identified by date of publication, edition number, version number, etc.) or non</w:t>
      </w:r>
      <w:r w:rsidR="004E0854">
        <w:noBreakHyphen/>
        <w:t>specific.</w:t>
      </w:r>
    </w:p>
    <w:p w14:paraId="63747248" w14:textId="77777777" w:rsidR="004E0854" w:rsidRDefault="007513B2" w:rsidP="007513B2">
      <w:pPr>
        <w:pStyle w:val="B1"/>
      </w:pPr>
      <w:r>
        <w:t>-</w:t>
      </w:r>
      <w:r>
        <w:tab/>
      </w:r>
      <w:r w:rsidR="004E0854">
        <w:t>For a specific reference, subsequent revisions do not apply.</w:t>
      </w:r>
    </w:p>
    <w:p w14:paraId="05512C45" w14:textId="77777777" w:rsidR="004E0854" w:rsidRDefault="007513B2" w:rsidP="007513B2">
      <w:pPr>
        <w:pStyle w:val="B1"/>
      </w:pPr>
      <w:r>
        <w:t>-</w:t>
      </w:r>
      <w:r>
        <w:tab/>
      </w:r>
      <w:r w:rsidR="004E0854">
        <w:t xml:space="preserve">For a non-specific reference, the latest version applies.  In the case of a reference to a 3GPP document (including a GSM document), a non-specific reference implicitly refers to the latest version of that document </w:t>
      </w:r>
      <w:r w:rsidR="004E0854">
        <w:rPr>
          <w:i/>
        </w:rPr>
        <w:t>in the same Release as the present document</w:t>
      </w:r>
      <w:r w:rsidR="004E0854">
        <w:t>.</w:t>
      </w:r>
    </w:p>
    <w:p w14:paraId="161C0D10" w14:textId="77777777" w:rsidR="004E0854" w:rsidRDefault="004E0854">
      <w:pPr>
        <w:pStyle w:val="EX"/>
      </w:pPr>
      <w:r>
        <w:t>[1]</w:t>
      </w:r>
      <w:r>
        <w:tab/>
        <w:t>3GPP TR 21.905: "Vocabulary for 3GPP Specifications".</w:t>
      </w:r>
    </w:p>
    <w:p w14:paraId="4D2DE8EB" w14:textId="77777777" w:rsidR="004E0854" w:rsidRDefault="004E0854">
      <w:pPr>
        <w:pStyle w:val="EX"/>
      </w:pPr>
      <w:r>
        <w:t>[2]</w:t>
      </w:r>
      <w:r>
        <w:tab/>
        <w:t>3GPP TS 22.004: "General on supplementary services".</w:t>
      </w:r>
    </w:p>
    <w:p w14:paraId="754D4B7F" w14:textId="77777777" w:rsidR="004E0854" w:rsidRDefault="004E0854">
      <w:pPr>
        <w:pStyle w:val="EX"/>
      </w:pPr>
      <w:r>
        <w:t>[3]</w:t>
      </w:r>
      <w:r>
        <w:tab/>
        <w:t xml:space="preserve">3GPP TS 22.081: "Line identification Supplementary Services </w:t>
      </w:r>
      <w:r>
        <w:noBreakHyphen/>
        <w:t xml:space="preserve"> Stage 1".</w:t>
      </w:r>
    </w:p>
    <w:p w14:paraId="315635F5" w14:textId="77777777" w:rsidR="004E0854" w:rsidRDefault="004E0854">
      <w:pPr>
        <w:pStyle w:val="EX"/>
      </w:pPr>
      <w:r>
        <w:t>[4]</w:t>
      </w:r>
      <w:r>
        <w:tab/>
        <w:t xml:space="preserve">3GPP TS 22.082: "Call Forwarding (CF) Supplementary Services </w:t>
      </w:r>
      <w:r>
        <w:noBreakHyphen/>
        <w:t xml:space="preserve"> Stage 1".</w:t>
      </w:r>
    </w:p>
    <w:p w14:paraId="5360C45B" w14:textId="77777777" w:rsidR="004E0854" w:rsidRDefault="004E0854">
      <w:pPr>
        <w:pStyle w:val="EX"/>
      </w:pPr>
      <w:r>
        <w:t>[5]</w:t>
      </w:r>
      <w:r>
        <w:tab/>
        <w:t xml:space="preserve">3GPP TS 22.083: "Call Waiting (CW) and Call Hold (HOLD) Supplementary Services </w:t>
      </w:r>
      <w:r>
        <w:noBreakHyphen/>
        <w:t xml:space="preserve"> Stage 1".</w:t>
      </w:r>
    </w:p>
    <w:p w14:paraId="4259B46B" w14:textId="77777777" w:rsidR="004E0854" w:rsidRDefault="004E0854">
      <w:pPr>
        <w:pStyle w:val="EX"/>
      </w:pPr>
      <w:r>
        <w:t>[6]</w:t>
      </w:r>
      <w:r>
        <w:tab/>
        <w:t xml:space="preserve">3GPP TS 22.084: "Multi Party (MPTY) Supplementary Services </w:t>
      </w:r>
      <w:r>
        <w:noBreakHyphen/>
        <w:t xml:space="preserve"> Stage 1".</w:t>
      </w:r>
    </w:p>
    <w:p w14:paraId="066B5327" w14:textId="77777777" w:rsidR="004E0854" w:rsidRDefault="004E0854">
      <w:pPr>
        <w:pStyle w:val="EX"/>
      </w:pPr>
      <w:r>
        <w:t>[7]</w:t>
      </w:r>
      <w:r>
        <w:tab/>
        <w:t xml:space="preserve">3GPP TS 22.085: "Closed User Group (CUG) Supplementary Services </w:t>
      </w:r>
      <w:r>
        <w:noBreakHyphen/>
        <w:t xml:space="preserve"> Stage 1".</w:t>
      </w:r>
    </w:p>
    <w:p w14:paraId="5E61B052" w14:textId="77777777" w:rsidR="004E0854" w:rsidRDefault="004E0854">
      <w:pPr>
        <w:pStyle w:val="EX"/>
      </w:pPr>
      <w:r>
        <w:t>[8]</w:t>
      </w:r>
      <w:r>
        <w:tab/>
        <w:t>3GPP TS 22.086: "Advice of Charge (</w:t>
      </w:r>
      <w:proofErr w:type="spellStart"/>
      <w:r>
        <w:t>AoC</w:t>
      </w:r>
      <w:proofErr w:type="spellEnd"/>
      <w:r>
        <w:t xml:space="preserve">) Supplementary Services </w:t>
      </w:r>
      <w:r>
        <w:noBreakHyphen/>
        <w:t xml:space="preserve"> Stage 1".</w:t>
      </w:r>
    </w:p>
    <w:p w14:paraId="64B6199F" w14:textId="77777777" w:rsidR="004E0854" w:rsidRDefault="004E0854">
      <w:pPr>
        <w:pStyle w:val="EX"/>
      </w:pPr>
      <w:r>
        <w:t>[9]</w:t>
      </w:r>
      <w:r>
        <w:tab/>
        <w:t xml:space="preserve">3GPP TS 22.087: "User-to-User Signalling (UUS) Service description </w:t>
      </w:r>
      <w:r>
        <w:noBreakHyphen/>
        <w:t xml:space="preserve"> Stage 1".</w:t>
      </w:r>
    </w:p>
    <w:p w14:paraId="3901CED1" w14:textId="77777777" w:rsidR="004E0854" w:rsidRDefault="004E0854">
      <w:pPr>
        <w:pStyle w:val="EX"/>
      </w:pPr>
      <w:r>
        <w:t>[10]</w:t>
      </w:r>
      <w:r>
        <w:tab/>
        <w:t xml:space="preserve">3GPP TS 22.088: "Call Barring (CB) Supplementary Services </w:t>
      </w:r>
      <w:r>
        <w:noBreakHyphen/>
        <w:t xml:space="preserve"> Stage 1".</w:t>
      </w:r>
    </w:p>
    <w:p w14:paraId="1567EA8A" w14:textId="77777777" w:rsidR="004E0854" w:rsidRDefault="004E0854">
      <w:pPr>
        <w:pStyle w:val="EX"/>
      </w:pPr>
      <w:r>
        <w:lastRenderedPageBreak/>
        <w:t>[11]</w:t>
      </w:r>
      <w:r>
        <w:tab/>
        <w:t xml:space="preserve">3GPP TS 22.090: "Unstructured Supplementary Service Data (USSD) </w:t>
      </w:r>
      <w:r>
        <w:noBreakHyphen/>
        <w:t xml:space="preserve"> Stage 1".</w:t>
      </w:r>
    </w:p>
    <w:p w14:paraId="4E9D75F7" w14:textId="77777777" w:rsidR="004E0854" w:rsidRDefault="004E0854">
      <w:pPr>
        <w:pStyle w:val="EX"/>
      </w:pPr>
      <w:r>
        <w:t>[12]</w:t>
      </w:r>
      <w:r>
        <w:tab/>
        <w:t>3GPP TS 23.002: "Network architecture".</w:t>
      </w:r>
    </w:p>
    <w:p w14:paraId="09C369AA" w14:textId="77777777" w:rsidR="004E0854" w:rsidRDefault="004E0854">
      <w:pPr>
        <w:pStyle w:val="EX"/>
      </w:pPr>
      <w:r>
        <w:t>[13]</w:t>
      </w:r>
      <w:r>
        <w:tab/>
        <w:t>3GPP TS 23.011: "Technical realization of supplementary services".</w:t>
      </w:r>
    </w:p>
    <w:p w14:paraId="28B94593" w14:textId="77777777" w:rsidR="004E0854" w:rsidRDefault="004E0854">
      <w:pPr>
        <w:pStyle w:val="EX"/>
      </w:pPr>
      <w:r>
        <w:t>[14]</w:t>
      </w:r>
      <w:r>
        <w:tab/>
        <w:t xml:space="preserve">3GPP TS 23.081: "Line identification supplementary services </w:t>
      </w:r>
      <w:r>
        <w:noBreakHyphen/>
        <w:t xml:space="preserve"> Stage 2".</w:t>
      </w:r>
    </w:p>
    <w:p w14:paraId="66AECF53" w14:textId="77777777" w:rsidR="004E0854" w:rsidRDefault="004E0854">
      <w:pPr>
        <w:pStyle w:val="EX"/>
      </w:pPr>
      <w:r>
        <w:t>[15]</w:t>
      </w:r>
      <w:r>
        <w:tab/>
        <w:t xml:space="preserve">3GPP TS 23.082: "Call Forwarding (CF) supplementary services </w:t>
      </w:r>
      <w:r>
        <w:noBreakHyphen/>
        <w:t xml:space="preserve"> Stage 2".</w:t>
      </w:r>
    </w:p>
    <w:p w14:paraId="5B548276" w14:textId="77777777" w:rsidR="004E0854" w:rsidRDefault="004E0854">
      <w:pPr>
        <w:pStyle w:val="EX"/>
      </w:pPr>
      <w:r>
        <w:t>[16]</w:t>
      </w:r>
      <w:r>
        <w:tab/>
        <w:t xml:space="preserve">3GPP TS 23.083: "Call Waiting (CW) and Call Hold (HOLD) supplementary services </w:t>
      </w:r>
      <w:r>
        <w:noBreakHyphen/>
        <w:t xml:space="preserve"> Stage 2".</w:t>
      </w:r>
    </w:p>
    <w:p w14:paraId="541DC481" w14:textId="77777777" w:rsidR="004E0854" w:rsidRDefault="004E0854">
      <w:pPr>
        <w:pStyle w:val="EX"/>
      </w:pPr>
      <w:r>
        <w:t>[17]</w:t>
      </w:r>
      <w:r>
        <w:tab/>
        <w:t xml:space="preserve">3GPP TS 23.084: "Multi Party (MPTY) supplementary services </w:t>
      </w:r>
      <w:r>
        <w:noBreakHyphen/>
        <w:t xml:space="preserve"> Stage 2".</w:t>
      </w:r>
    </w:p>
    <w:p w14:paraId="15086853" w14:textId="77777777" w:rsidR="004E0854" w:rsidRDefault="004E0854">
      <w:pPr>
        <w:pStyle w:val="EX"/>
      </w:pPr>
      <w:r>
        <w:t>[18]</w:t>
      </w:r>
      <w:r>
        <w:tab/>
        <w:t xml:space="preserve">3GPP TS 23.085: "Closed User Group (CUG) supplementary services </w:t>
      </w:r>
      <w:r>
        <w:noBreakHyphen/>
        <w:t xml:space="preserve"> Stage 2".</w:t>
      </w:r>
    </w:p>
    <w:p w14:paraId="7E96FB5C" w14:textId="77777777" w:rsidR="004E0854" w:rsidRDefault="004E0854">
      <w:pPr>
        <w:pStyle w:val="EX"/>
      </w:pPr>
      <w:r>
        <w:t>[19]</w:t>
      </w:r>
      <w:r>
        <w:tab/>
        <w:t>3GPP TS 23.086: "Advice of Charge (</w:t>
      </w:r>
      <w:proofErr w:type="spellStart"/>
      <w:r>
        <w:t>AoC</w:t>
      </w:r>
      <w:proofErr w:type="spellEnd"/>
      <w:r>
        <w:t xml:space="preserve">) supplementary services </w:t>
      </w:r>
      <w:r>
        <w:noBreakHyphen/>
        <w:t xml:space="preserve"> Stage 2".</w:t>
      </w:r>
    </w:p>
    <w:p w14:paraId="0135F601" w14:textId="77777777" w:rsidR="004E0854" w:rsidRDefault="004E0854">
      <w:pPr>
        <w:pStyle w:val="EX"/>
      </w:pPr>
      <w:r>
        <w:t>[20]</w:t>
      </w:r>
      <w:r>
        <w:tab/>
        <w:t xml:space="preserve">3GPP TS 23.088: "Call Barring (CB) supplementary services </w:t>
      </w:r>
      <w:r>
        <w:noBreakHyphen/>
        <w:t xml:space="preserve"> Stage 2".</w:t>
      </w:r>
    </w:p>
    <w:p w14:paraId="0E2B4854" w14:textId="77777777" w:rsidR="004E0854" w:rsidRDefault="004E0854">
      <w:pPr>
        <w:pStyle w:val="EX"/>
      </w:pPr>
      <w:r>
        <w:t>[21]</w:t>
      </w:r>
      <w:r>
        <w:tab/>
        <w:t xml:space="preserve">3GPP TS 23.090: "Unstructured supplementary services operation </w:t>
      </w:r>
      <w:r>
        <w:noBreakHyphen/>
        <w:t xml:space="preserve"> Stage 2".</w:t>
      </w:r>
    </w:p>
    <w:p w14:paraId="2D826854" w14:textId="77777777" w:rsidR="004E0854" w:rsidRDefault="004E0854">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7EE92B20" w14:textId="77777777" w:rsidR="004E0854" w:rsidRDefault="004E0854">
      <w:pPr>
        <w:pStyle w:val="EX"/>
      </w:pPr>
      <w:r>
        <w:t>[23]</w:t>
      </w:r>
      <w:r>
        <w:tab/>
        <w:t>3GPP TS 24.007: "</w:t>
      </w:r>
      <w:smartTag w:uri="urn:schemas-microsoft-com:office:smarttags" w:element="place">
        <w:r>
          <w:t>Mobile</w:t>
        </w:r>
      </w:smartTag>
      <w:r>
        <w:t xml:space="preserve"> radio interface signalling layer 3; General aspects".</w:t>
      </w:r>
    </w:p>
    <w:p w14:paraId="5228738E" w14:textId="77777777" w:rsidR="004E0854" w:rsidRDefault="004E0854">
      <w:pPr>
        <w:pStyle w:val="EX"/>
      </w:pPr>
      <w:r>
        <w:t>[24]</w:t>
      </w:r>
      <w:r>
        <w:tab/>
        <w:t>3GPP TS 24.008: "</w:t>
      </w:r>
      <w:smartTag w:uri="urn:schemas-microsoft-com:office:smarttags" w:element="place">
        <w:r>
          <w:t>Mobile</w:t>
        </w:r>
      </w:smartTag>
      <w:r>
        <w:t xml:space="preserve"> radio interface layer 3 specification".</w:t>
      </w:r>
    </w:p>
    <w:p w14:paraId="74E5F9A8" w14:textId="77777777" w:rsidR="004E0854" w:rsidRDefault="004E0854">
      <w:pPr>
        <w:pStyle w:val="EX"/>
      </w:pPr>
      <w:r>
        <w:t>[25]</w:t>
      </w:r>
      <w:r>
        <w:tab/>
        <w:t>3GPP TS 24.010: "</w:t>
      </w:r>
      <w:smartTag w:uri="urn:schemas-microsoft-com:office:smarttags" w:element="place">
        <w:r>
          <w:t>Mobile</w:t>
        </w:r>
      </w:smartTag>
      <w:r>
        <w:t xml:space="preserve"> radio interface layer 3; Supplementary services specification; General aspects".</w:t>
      </w:r>
    </w:p>
    <w:p w14:paraId="35A79187" w14:textId="77777777" w:rsidR="004E0854" w:rsidRDefault="004E0854">
      <w:pPr>
        <w:pStyle w:val="EX"/>
      </w:pPr>
      <w:r>
        <w:t>[26]</w:t>
      </w:r>
      <w:r>
        <w:tab/>
        <w:t>3GPP TS 24.080: "</w:t>
      </w:r>
      <w:smartTag w:uri="urn:schemas-microsoft-com:office:smarttags" w:element="place">
        <w:r>
          <w:t>Mobile</w:t>
        </w:r>
      </w:smartTag>
      <w:r>
        <w:t xml:space="preserve"> radio interface layer 3 supplementary services specification; Formats and coding".</w:t>
      </w:r>
    </w:p>
    <w:p w14:paraId="7886A64E" w14:textId="77777777" w:rsidR="004E0854" w:rsidRDefault="004E0854">
      <w:pPr>
        <w:pStyle w:val="EX"/>
      </w:pPr>
      <w:r>
        <w:t>[27]</w:t>
      </w:r>
      <w:r>
        <w:tab/>
        <w:t>3GPP TS 29.002: "Mobile Application Part (MAP) specification".</w:t>
      </w:r>
    </w:p>
    <w:p w14:paraId="60A6FC5D" w14:textId="77777777" w:rsidR="004E0854" w:rsidRDefault="004E0854">
      <w:pPr>
        <w:pStyle w:val="EX"/>
      </w:pPr>
      <w:r>
        <w:t>[28]</w:t>
      </w:r>
      <w:r>
        <w:tab/>
        <w:t>3GPP TS 29.011: "Signalling interworking for supplementary services".</w:t>
      </w:r>
    </w:p>
    <w:p w14:paraId="012C69B6" w14:textId="77777777" w:rsidR="004E0854" w:rsidRDefault="004E0854">
      <w:pPr>
        <w:pStyle w:val="Heading2"/>
      </w:pPr>
      <w:bookmarkStart w:id="9" w:name="_Toc517468247"/>
      <w:r>
        <w:t>0.2</w:t>
      </w:r>
      <w:r>
        <w:tab/>
        <w:t>Abbreviations</w:t>
      </w:r>
      <w:bookmarkEnd w:id="9"/>
    </w:p>
    <w:p w14:paraId="1FE00A24" w14:textId="77777777" w:rsidR="004E0854" w:rsidRDefault="004E0854">
      <w:r>
        <w:t>Abbreviations used in this TS are listed in 3GPP TR 21.905.</w:t>
      </w:r>
    </w:p>
    <w:p w14:paraId="70F1C232" w14:textId="77777777" w:rsidR="004E0854" w:rsidRDefault="004E0854">
      <w:pPr>
        <w:pStyle w:val="Heading1"/>
      </w:pPr>
      <w:bookmarkStart w:id="10" w:name="_Toc517468248"/>
      <w:r>
        <w:t>1</w:t>
      </w:r>
      <w:r>
        <w:tab/>
        <w:t>Closed User Group (CUG)</w:t>
      </w:r>
      <w:bookmarkEnd w:id="10"/>
    </w:p>
    <w:p w14:paraId="05B3E992" w14:textId="77777777" w:rsidR="004E0854" w:rsidRDefault="004E0854">
      <w:pPr>
        <w:pStyle w:val="Heading2"/>
      </w:pPr>
      <w:bookmarkStart w:id="11" w:name="_Toc517468249"/>
      <w:r>
        <w:t>1.1</w:t>
      </w:r>
      <w:r>
        <w:tab/>
        <w:t>Normal operation</w:t>
      </w:r>
      <w:bookmarkEnd w:id="11"/>
    </w:p>
    <w:p w14:paraId="62144966" w14:textId="77777777" w:rsidR="004E0854" w:rsidRDefault="004E0854">
      <w:pPr>
        <w:pStyle w:val="Heading3"/>
      </w:pPr>
      <w:bookmarkStart w:id="12" w:name="_Toc517468250"/>
      <w:r>
        <w:t>1.1.1</w:t>
      </w:r>
      <w:r>
        <w:tab/>
      </w:r>
      <w:smartTag w:uri="urn:schemas-microsoft-com:office:smarttags" w:element="place">
        <w:smartTag w:uri="urn:schemas-microsoft-com:office:smarttags" w:element="City">
          <w:r>
            <w:t>Mobile</w:t>
          </w:r>
        </w:smartTag>
      </w:smartTag>
      <w:r>
        <w:t xml:space="preserve"> originated CUG calls</w:t>
      </w:r>
      <w:bookmarkEnd w:id="12"/>
    </w:p>
    <w:p w14:paraId="3F50B335" w14:textId="77777777" w:rsidR="004E0854" w:rsidRDefault="004E0854">
      <w:pPr>
        <w:pStyle w:val="Heading4"/>
      </w:pPr>
      <w:bookmarkStart w:id="13" w:name="_Toc517468251"/>
      <w:r>
        <w:t>1.1.1.1</w:t>
      </w:r>
      <w:r>
        <w:tab/>
        <w:t>Successful operation</w:t>
      </w:r>
      <w:bookmarkEnd w:id="13"/>
    </w:p>
    <w:p w14:paraId="15F7DA57" w14:textId="77777777" w:rsidR="004E0854" w:rsidRDefault="004E0854">
      <w:r>
        <w:t>CUG calls may be invoked Implicitly or Explicitly by the calling user.</w:t>
      </w:r>
    </w:p>
    <w:p w14:paraId="607FE62A" w14:textId="77777777" w:rsidR="004E0854" w:rsidRDefault="004E0854">
      <w:r>
        <w:t>In the case of Implicit invocation, no CUG information is provided by the user in the call set-up request and a default attribute of CUG is invoked. Normal call establishment procedures are followed over the radio interface and no CUG signalling is required.</w:t>
      </w:r>
    </w:p>
    <w:p w14:paraId="25ADB9B1" w14:textId="77777777" w:rsidR="004E0854" w:rsidRDefault="004E0854">
      <w:r>
        <w:t xml:space="preserve">In the case of Explicit CUG invocation, CUG information is provided by the user and is included in the SETUP message using the </w:t>
      </w:r>
      <w:proofErr w:type="spellStart"/>
      <w:r>
        <w:t>ForwardCUG</w:t>
      </w:r>
      <w:proofErr w:type="spellEnd"/>
      <w:r>
        <w:t>-Info operation (see figure 1.1). User provided CUG information may consist of any combination of the following parameters:</w:t>
      </w:r>
    </w:p>
    <w:p w14:paraId="14B98C60" w14:textId="77777777" w:rsidR="004E0854" w:rsidRDefault="004E0854">
      <w:pPr>
        <w:pStyle w:val="B1"/>
      </w:pPr>
      <w:r>
        <w:lastRenderedPageBreak/>
        <w:noBreakHyphen/>
      </w:r>
      <w:r>
        <w:tab/>
        <w:t>CUG Index;</w:t>
      </w:r>
    </w:p>
    <w:p w14:paraId="2D4B06E2" w14:textId="77777777" w:rsidR="004E0854" w:rsidRDefault="004E0854">
      <w:pPr>
        <w:pStyle w:val="B1"/>
      </w:pPr>
      <w:r>
        <w:noBreakHyphen/>
      </w:r>
      <w:r>
        <w:tab/>
        <w:t>Suppress Preferential CUG indicator;</w:t>
      </w:r>
    </w:p>
    <w:p w14:paraId="3253D4EF" w14:textId="77777777" w:rsidR="004E0854" w:rsidRDefault="004E0854">
      <w:pPr>
        <w:pStyle w:val="B1"/>
      </w:pPr>
      <w:r>
        <w:noBreakHyphen/>
      </w:r>
      <w:r>
        <w:tab/>
        <w:t>Suppress OA indicator.</w:t>
      </w:r>
    </w:p>
    <w:p w14:paraId="551C9D94" w14:textId="77777777" w:rsidR="004E0854" w:rsidRDefault="004E0854">
      <w:pPr>
        <w:pStyle w:val="NO"/>
      </w:pPr>
      <w:r>
        <w:t>NOTE:</w:t>
      </w:r>
      <w:r>
        <w:tab/>
        <w:t>No more than one of each parameter may be included per call attempt.</w:t>
      </w:r>
    </w:p>
    <w:p w14:paraId="45D61EEA" w14:textId="77777777" w:rsidR="004E0854" w:rsidRDefault="004E0854">
      <w:pPr>
        <w:keepNext/>
        <w:keepLines/>
        <w:tabs>
          <w:tab w:val="left" w:pos="8352"/>
        </w:tabs>
        <w:spacing w:after="0"/>
        <w:jc w:val="center"/>
      </w:pPr>
      <w:r>
        <w:t xml:space="preserve">    MS</w:t>
      </w:r>
      <w:r>
        <w:tab/>
        <w:t>Network</w:t>
      </w:r>
    </w:p>
    <w:p w14:paraId="426CE348" w14:textId="77777777" w:rsidR="004E0854" w:rsidRDefault="004E0854">
      <w:pPr>
        <w:keepNext/>
        <w:keepLines/>
        <w:spacing w:after="0" w:line="200" w:lineRule="exact"/>
        <w:jc w:val="center"/>
      </w:pPr>
      <w:r>
        <w:t>SETUP</w:t>
      </w:r>
    </w:p>
    <w:p w14:paraId="665806B0" w14:textId="77777777" w:rsidR="004E0854" w:rsidRDefault="004E0854">
      <w:pPr>
        <w:keepNext/>
        <w:keepLines/>
        <w:spacing w:after="0" w:line="200" w:lineRule="exact"/>
        <w:jc w:val="center"/>
      </w:pPr>
      <w:r>
        <w:t>------------------------------------------------------------------------------------------------------------------------&gt;</w:t>
      </w:r>
    </w:p>
    <w:p w14:paraId="5A057D5B" w14:textId="77777777" w:rsidR="004E0854" w:rsidRDefault="004E0854">
      <w:pPr>
        <w:keepNext/>
        <w:keepLines/>
        <w:spacing w:after="0" w:line="200" w:lineRule="exact"/>
        <w:jc w:val="center"/>
      </w:pPr>
      <w:r>
        <w:t xml:space="preserve">Facility (Invoke = </w:t>
      </w:r>
      <w:proofErr w:type="spellStart"/>
      <w:r>
        <w:t>ForwardCUG</w:t>
      </w:r>
      <w:proofErr w:type="spellEnd"/>
      <w:r>
        <w:t xml:space="preserve">-Info (CUG-Index, </w:t>
      </w:r>
      <w:proofErr w:type="spellStart"/>
      <w:r>
        <w:t>SuppressPrefCUG</w:t>
      </w:r>
      <w:proofErr w:type="spellEnd"/>
      <w:r>
        <w:t xml:space="preserve">, </w:t>
      </w:r>
      <w:proofErr w:type="spellStart"/>
      <w:r>
        <w:t>SuppressOA</w:t>
      </w:r>
      <w:proofErr w:type="spellEnd"/>
      <w:r>
        <w:t>))</w:t>
      </w:r>
    </w:p>
    <w:p w14:paraId="1FA6E9B9" w14:textId="77777777" w:rsidR="004E0854" w:rsidRDefault="004E0854">
      <w:pPr>
        <w:keepNext/>
        <w:keepLines/>
        <w:spacing w:after="0" w:line="200" w:lineRule="exact"/>
        <w:jc w:val="center"/>
      </w:pPr>
    </w:p>
    <w:p w14:paraId="616113A1" w14:textId="77777777" w:rsidR="004E0854" w:rsidRDefault="004E0854">
      <w:pPr>
        <w:pStyle w:val="TF"/>
      </w:pPr>
      <w:r>
        <w:t>Figure 1.1: Transfer of CUG information during CUG call set-up</w:t>
      </w:r>
    </w:p>
    <w:p w14:paraId="643AF4E2" w14:textId="77777777" w:rsidR="004E0854" w:rsidRDefault="004E0854">
      <w:r>
        <w:t>If the network received a non-zero SS Screening indicator from the calling user's mobile station, the network may optionally indicate to the MS that a CUG has been invoked for a call (see figure 1.2). When a CUG Index is received from the VLR the MSC shall send it immediately to the MS in a FACILITY or CALL PROCEEDING message. If the network did not receive a non-zero SS Screening indicator from the calling user's mobile station, it shall not send this notification.</w:t>
      </w:r>
    </w:p>
    <w:p w14:paraId="44D1636F" w14:textId="77777777" w:rsidR="004E0854" w:rsidRDefault="004E0854">
      <w:pPr>
        <w:keepNext/>
        <w:keepLines/>
        <w:tabs>
          <w:tab w:val="left" w:pos="8352"/>
        </w:tabs>
        <w:spacing w:after="0"/>
        <w:jc w:val="center"/>
      </w:pPr>
      <w:r>
        <w:t>MS</w:t>
      </w:r>
      <w:r>
        <w:tab/>
        <w:t>Network</w:t>
      </w:r>
    </w:p>
    <w:p w14:paraId="2FE0714B" w14:textId="77777777" w:rsidR="004E0854" w:rsidRDefault="004E0854">
      <w:pPr>
        <w:keepNext/>
        <w:keepLines/>
        <w:spacing w:after="0" w:line="200" w:lineRule="exact"/>
        <w:jc w:val="center"/>
      </w:pPr>
      <w:r>
        <w:t>FACILITY/CALL PROCEEDING</w:t>
      </w:r>
    </w:p>
    <w:p w14:paraId="5067072A" w14:textId="77777777" w:rsidR="004E0854" w:rsidRDefault="004E0854">
      <w:pPr>
        <w:keepNext/>
        <w:keepLines/>
        <w:spacing w:after="0" w:line="200" w:lineRule="exact"/>
        <w:jc w:val="center"/>
      </w:pPr>
      <w:r>
        <w:t>&lt;------------------------------------------------------------------------------------------------------------------------</w:t>
      </w:r>
    </w:p>
    <w:p w14:paraId="1B8AA396" w14:textId="77777777" w:rsidR="004E0854" w:rsidRDefault="004E0854">
      <w:pPr>
        <w:keepNext/>
        <w:keepLines/>
        <w:spacing w:after="0" w:line="200" w:lineRule="exact"/>
        <w:jc w:val="center"/>
      </w:pPr>
      <w:r>
        <w:t xml:space="preserve">Facility (Invoke = </w:t>
      </w:r>
      <w:proofErr w:type="spellStart"/>
      <w:r>
        <w:t>NotifySS</w:t>
      </w:r>
      <w:proofErr w:type="spellEnd"/>
      <w:r>
        <w:t xml:space="preserve"> (CUG-Index))</w:t>
      </w:r>
    </w:p>
    <w:p w14:paraId="30B2765A" w14:textId="77777777" w:rsidR="004E0854" w:rsidRDefault="004E0854">
      <w:pPr>
        <w:keepNext/>
        <w:keepLines/>
        <w:spacing w:after="0" w:line="200" w:lineRule="exact"/>
        <w:jc w:val="center"/>
      </w:pPr>
    </w:p>
    <w:p w14:paraId="497331C3" w14:textId="77777777" w:rsidR="004E0854" w:rsidRDefault="004E0854">
      <w:pPr>
        <w:pStyle w:val="TF"/>
      </w:pPr>
      <w:r>
        <w:t>Figure 1.2: Indication of CUG invocation to the calling subscriber by the network</w:t>
      </w:r>
    </w:p>
    <w:p w14:paraId="6348E239" w14:textId="77777777" w:rsidR="004E0854" w:rsidRDefault="004E0854">
      <w:pPr>
        <w:pStyle w:val="Heading4"/>
        <w:rPr>
          <w:b/>
        </w:rPr>
      </w:pPr>
      <w:bookmarkStart w:id="14" w:name="_Toc517468252"/>
      <w:r>
        <w:t>1.1.1.2</w:t>
      </w:r>
      <w:r>
        <w:tab/>
        <w:t>Unsuccessful operation</w:t>
      </w:r>
      <w:bookmarkEnd w:id="14"/>
    </w:p>
    <w:p w14:paraId="7E1BA37B" w14:textId="77777777" w:rsidR="004E0854" w:rsidRDefault="004E0854">
      <w:pPr>
        <w:keepNext/>
        <w:keepLines/>
      </w:pPr>
      <w:r>
        <w:t>When an attempted CUG call is rejected for CUG related reasons, the mobile station is provided with an indication of the reason for failure.</w:t>
      </w:r>
    </w:p>
    <w:p w14:paraId="055BB2C7" w14:textId="77777777" w:rsidR="004E0854" w:rsidRDefault="004E0854">
      <w:pPr>
        <w:keepNext/>
        <w:keepLines/>
      </w:pPr>
      <w:r>
        <w:t>The indication is passed to the calling MS in the first clearing message. The indication may be given in one of two ways:</w:t>
      </w:r>
    </w:p>
    <w:p w14:paraId="29E630F8" w14:textId="77777777" w:rsidR="004E0854" w:rsidRDefault="004E0854">
      <w:pPr>
        <w:pStyle w:val="B1"/>
        <w:keepNext/>
        <w:keepLines/>
      </w:pPr>
      <w:r>
        <w:noBreakHyphen/>
      </w:r>
      <w:r>
        <w:tab/>
        <w:t>Diagnostics information in cause value #29 "Facility Rejected";</w:t>
      </w:r>
    </w:p>
    <w:p w14:paraId="7EF1682A" w14:textId="77777777" w:rsidR="004E0854" w:rsidRDefault="004E0854">
      <w:pPr>
        <w:pStyle w:val="B1"/>
      </w:pPr>
      <w:r>
        <w:noBreakHyphen/>
      </w:r>
      <w:r>
        <w:tab/>
        <w:t>A standard call control cause value.</w:t>
      </w:r>
    </w:p>
    <w:p w14:paraId="0E361DCE" w14:textId="77777777" w:rsidR="004E0854" w:rsidRDefault="004E0854">
      <w:r>
        <w:t>Diagnostics are used when the rejection is generated locally (the serving VLR has rejected the call), or if they are provided in a cause value from a remote network node (see figure 1.3). Table 1.1 gives the diagnostics information for each potential local rejection case.</w:t>
      </w:r>
    </w:p>
    <w:p w14:paraId="4D2215C4" w14:textId="77777777" w:rsidR="004E0854" w:rsidRDefault="004E0854">
      <w:r>
        <w:t>A CUG rejection from a remote network node is generally indicated using a standard (CUG related) call control cause value contained in an ISUP clearing message. These cause values are passed to the mobile station in the appropriate radio interface clearing message (see figure 1.4). Table 1.2 gives the cause values in each potential remote rejection case.</w:t>
      </w:r>
    </w:p>
    <w:p w14:paraId="2FA9E74E" w14:textId="77777777" w:rsidR="004E0854" w:rsidRDefault="004E0854">
      <w:r>
        <w:t>All CUG related call rejection cases are defined in 3GPP TS 23.085. Cause values are defined in 3GPP TS 24.008 and diagnostics in 3GPP TS 24.080.</w:t>
      </w:r>
    </w:p>
    <w:p w14:paraId="241B72C7" w14:textId="77777777" w:rsidR="004E0854" w:rsidRDefault="004E0854">
      <w:pPr>
        <w:pStyle w:val="NO"/>
      </w:pPr>
      <w:r>
        <w:t>NOTE:</w:t>
      </w:r>
      <w:r>
        <w:tab/>
        <w:t>Annex A specifies the mapping of cause values between MAP, ISUP and 3GPP TS 24.008 for remotely generated CUG rejections.</w:t>
      </w:r>
    </w:p>
    <w:p w14:paraId="4C0F1528" w14:textId="77777777" w:rsidR="004E0854" w:rsidRDefault="004E0854">
      <w:pPr>
        <w:keepNext/>
        <w:keepLines/>
        <w:tabs>
          <w:tab w:val="left" w:pos="8352"/>
        </w:tabs>
        <w:spacing w:after="0"/>
        <w:jc w:val="center"/>
      </w:pPr>
      <w:r>
        <w:t xml:space="preserve">    MS</w:t>
      </w:r>
      <w:r>
        <w:tab/>
        <w:t>Network</w:t>
      </w:r>
    </w:p>
    <w:p w14:paraId="79AB89B4" w14:textId="77777777" w:rsidR="004E0854" w:rsidRDefault="004E0854">
      <w:pPr>
        <w:keepNext/>
        <w:keepLines/>
        <w:spacing w:after="0" w:line="200" w:lineRule="exact"/>
        <w:jc w:val="center"/>
      </w:pPr>
      <w:r>
        <w:t>DISCONNECT/RELEASE/RELEASE COMPLETE</w:t>
      </w:r>
    </w:p>
    <w:p w14:paraId="44CEA6FE" w14:textId="77777777" w:rsidR="004E0854" w:rsidRDefault="004E0854">
      <w:pPr>
        <w:keepNext/>
        <w:keepLines/>
        <w:spacing w:after="0" w:line="200" w:lineRule="exact"/>
        <w:jc w:val="center"/>
      </w:pPr>
      <w:r>
        <w:t>&lt;------------------------------------------------------------------------------------------------------------------------</w:t>
      </w:r>
    </w:p>
    <w:p w14:paraId="46E927A1" w14:textId="77777777" w:rsidR="004E0854" w:rsidRDefault="004E0854">
      <w:pPr>
        <w:keepNext/>
        <w:keepLines/>
        <w:spacing w:after="0" w:line="200" w:lineRule="exact"/>
        <w:jc w:val="center"/>
      </w:pPr>
      <w:r>
        <w:t>.....Cause #29 (Facility Rejected (diagnostics)).....</w:t>
      </w:r>
    </w:p>
    <w:p w14:paraId="79A21EA8" w14:textId="77777777" w:rsidR="004E0854" w:rsidRDefault="004E0854">
      <w:pPr>
        <w:keepNext/>
        <w:keepLines/>
        <w:spacing w:after="0" w:line="200" w:lineRule="exact"/>
        <w:jc w:val="center"/>
      </w:pPr>
    </w:p>
    <w:p w14:paraId="5B7F04B2" w14:textId="77777777" w:rsidR="004E0854" w:rsidRDefault="004E0854">
      <w:pPr>
        <w:pStyle w:val="TF"/>
      </w:pPr>
      <w:r>
        <w:t>Figure 1.3: Indication of local CUG call rejection</w:t>
      </w:r>
    </w:p>
    <w:p w14:paraId="32E40FA2" w14:textId="77777777" w:rsidR="004E0854" w:rsidRDefault="004E0854">
      <w:pPr>
        <w:keepNext/>
        <w:keepLines/>
        <w:tabs>
          <w:tab w:val="left" w:pos="8352"/>
        </w:tabs>
        <w:spacing w:after="0"/>
        <w:jc w:val="center"/>
      </w:pPr>
      <w:r>
        <w:lastRenderedPageBreak/>
        <w:t xml:space="preserve">    MS</w:t>
      </w:r>
      <w:r>
        <w:tab/>
        <w:t>Network</w:t>
      </w:r>
    </w:p>
    <w:p w14:paraId="72389410" w14:textId="77777777" w:rsidR="004E0854" w:rsidRDefault="004E0854">
      <w:pPr>
        <w:keepNext/>
        <w:keepLines/>
        <w:spacing w:after="0" w:line="200" w:lineRule="exact"/>
        <w:jc w:val="center"/>
      </w:pPr>
      <w:r>
        <w:t>DISCONNECT/RELEASE/RELEASE COMPLETE</w:t>
      </w:r>
    </w:p>
    <w:p w14:paraId="7F951E53" w14:textId="77777777" w:rsidR="004E0854" w:rsidRDefault="004E0854">
      <w:pPr>
        <w:keepNext/>
        <w:keepLines/>
        <w:spacing w:after="0" w:line="200" w:lineRule="exact"/>
        <w:jc w:val="center"/>
        <w:rPr>
          <w:lang w:val="fr-FR"/>
        </w:rPr>
      </w:pPr>
      <w:r>
        <w:rPr>
          <w:lang w:val="fr-FR"/>
        </w:rPr>
        <w:t>&lt;------------------------------------------------------------------------------------------------------------------------</w:t>
      </w:r>
    </w:p>
    <w:p w14:paraId="16B94161" w14:textId="77777777" w:rsidR="004E0854" w:rsidRDefault="004E0854">
      <w:pPr>
        <w:keepNext/>
        <w:keepLines/>
        <w:spacing w:after="0" w:line="200" w:lineRule="exact"/>
        <w:jc w:val="center"/>
        <w:rPr>
          <w:lang w:val="fr-FR"/>
        </w:rPr>
      </w:pPr>
      <w:r>
        <w:rPr>
          <w:lang w:val="fr-FR"/>
        </w:rPr>
        <w:t xml:space="preserve">Cause Information </w:t>
      </w:r>
      <w:proofErr w:type="spellStart"/>
      <w:r>
        <w:rPr>
          <w:lang w:val="fr-FR"/>
        </w:rPr>
        <w:t>Element</w:t>
      </w:r>
      <w:proofErr w:type="spellEnd"/>
      <w:r>
        <w:rPr>
          <w:lang w:val="fr-FR"/>
        </w:rPr>
        <w:t xml:space="preserve"> (Cause Value)</w:t>
      </w:r>
    </w:p>
    <w:p w14:paraId="5C0DD704" w14:textId="77777777" w:rsidR="004E0854" w:rsidRDefault="004E0854">
      <w:pPr>
        <w:keepNext/>
        <w:keepLines/>
        <w:spacing w:after="0" w:line="200" w:lineRule="exact"/>
        <w:jc w:val="center"/>
        <w:rPr>
          <w:lang w:val="fr-FR"/>
        </w:rPr>
      </w:pPr>
    </w:p>
    <w:p w14:paraId="19FE97D0" w14:textId="77777777" w:rsidR="004E0854" w:rsidRDefault="004E0854">
      <w:pPr>
        <w:pStyle w:val="TF"/>
      </w:pPr>
      <w:r>
        <w:t>Figure 1.4: Indication of remote CUG call rejection</w:t>
      </w:r>
    </w:p>
    <w:p w14:paraId="5712B47E" w14:textId="77777777" w:rsidR="004E0854" w:rsidRDefault="004E0854">
      <w:pPr>
        <w:pStyle w:val="TH"/>
      </w:pPr>
      <w:r>
        <w:t>Table 1.1: Use of diagnostic values for local CUG call failure indications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3402"/>
      </w:tblGrid>
      <w:tr w:rsidR="004E0854" w14:paraId="05117ECB"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3A32CE1" w14:textId="77777777" w:rsidR="004E0854" w:rsidRDefault="004E0854">
            <w:pPr>
              <w:pStyle w:val="TAH"/>
            </w:pPr>
            <w:r>
              <w:t>Reason for rejection</w:t>
            </w:r>
            <w:r>
              <w:br/>
              <w:t>See 3GPP TS 23.085</w:t>
            </w:r>
          </w:p>
        </w:tc>
        <w:tc>
          <w:tcPr>
            <w:tcW w:w="3402" w:type="dxa"/>
            <w:tcBorders>
              <w:top w:val="single" w:sz="6" w:space="0" w:color="auto"/>
              <w:left w:val="single" w:sz="6" w:space="0" w:color="auto"/>
              <w:bottom w:val="single" w:sz="6" w:space="0" w:color="auto"/>
              <w:right w:val="single" w:sz="6" w:space="0" w:color="auto"/>
            </w:tcBorders>
          </w:tcPr>
          <w:p w14:paraId="25FD64D1" w14:textId="77777777" w:rsidR="004E0854" w:rsidRDefault="004E0854">
            <w:pPr>
              <w:pStyle w:val="TAH"/>
            </w:pPr>
            <w:r>
              <w:t>Facility Rejected #29</w:t>
            </w:r>
            <w:r>
              <w:br/>
              <w:t>Diagnostic Field</w:t>
            </w:r>
            <w:r>
              <w:br/>
              <w:t>(Diagnostics)</w:t>
            </w:r>
          </w:p>
        </w:tc>
      </w:tr>
      <w:tr w:rsidR="004E0854" w14:paraId="6F01C7CA"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B39F58F" w14:textId="77777777" w:rsidR="004E0854" w:rsidRDefault="004E0854">
            <w:pPr>
              <w:pStyle w:val="TAC"/>
            </w:pPr>
            <w:r>
              <w:t>Outgoing calls barred within the CUG</w:t>
            </w:r>
          </w:p>
        </w:tc>
        <w:tc>
          <w:tcPr>
            <w:tcW w:w="3402" w:type="dxa"/>
            <w:tcBorders>
              <w:top w:val="single" w:sz="6" w:space="0" w:color="auto"/>
              <w:left w:val="single" w:sz="6" w:space="0" w:color="auto"/>
              <w:bottom w:val="single" w:sz="6" w:space="0" w:color="auto"/>
              <w:right w:val="single" w:sz="6" w:space="0" w:color="auto"/>
            </w:tcBorders>
          </w:tcPr>
          <w:p w14:paraId="498E3130" w14:textId="77777777" w:rsidR="004E0854" w:rsidRDefault="004E0854">
            <w:pPr>
              <w:pStyle w:val="TAC"/>
            </w:pPr>
            <w:r>
              <w:t>Outgoing calls barred within the CUG</w:t>
            </w:r>
          </w:p>
        </w:tc>
      </w:tr>
      <w:tr w:rsidR="004E0854" w14:paraId="3323C01F"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325A89EB" w14:textId="77777777" w:rsidR="004E0854" w:rsidRDefault="004E0854">
            <w:pPr>
              <w:pStyle w:val="TAC"/>
            </w:pPr>
            <w:r>
              <w:t>Inconsistent access info - No CUG Selected</w:t>
            </w:r>
          </w:p>
        </w:tc>
        <w:tc>
          <w:tcPr>
            <w:tcW w:w="3402" w:type="dxa"/>
            <w:tcBorders>
              <w:top w:val="single" w:sz="6" w:space="0" w:color="auto"/>
              <w:left w:val="single" w:sz="6" w:space="0" w:color="auto"/>
              <w:bottom w:val="single" w:sz="6" w:space="0" w:color="auto"/>
              <w:right w:val="single" w:sz="6" w:space="0" w:color="auto"/>
            </w:tcBorders>
          </w:tcPr>
          <w:p w14:paraId="5669C7D3" w14:textId="77777777" w:rsidR="004E0854" w:rsidRDefault="004E0854">
            <w:pPr>
              <w:pStyle w:val="TAC"/>
            </w:pPr>
            <w:r>
              <w:t>No CUG Selected</w:t>
            </w:r>
          </w:p>
        </w:tc>
      </w:tr>
      <w:tr w:rsidR="004E0854" w14:paraId="3B0A63F0"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7D8E3043" w14:textId="77777777" w:rsidR="004E0854" w:rsidRDefault="004E0854">
            <w:pPr>
              <w:pStyle w:val="TAC"/>
            </w:pPr>
            <w:r>
              <w:t>Unknown CUG Index</w:t>
            </w:r>
          </w:p>
        </w:tc>
        <w:tc>
          <w:tcPr>
            <w:tcW w:w="3402" w:type="dxa"/>
            <w:tcBorders>
              <w:top w:val="single" w:sz="6" w:space="0" w:color="auto"/>
              <w:left w:val="single" w:sz="6" w:space="0" w:color="auto"/>
              <w:bottom w:val="single" w:sz="6" w:space="0" w:color="auto"/>
              <w:right w:val="single" w:sz="6" w:space="0" w:color="auto"/>
            </w:tcBorders>
          </w:tcPr>
          <w:p w14:paraId="52DE73B9" w14:textId="77777777" w:rsidR="004E0854" w:rsidRDefault="004E0854">
            <w:pPr>
              <w:pStyle w:val="TAC"/>
            </w:pPr>
            <w:r>
              <w:t>Unknown CUG Index</w:t>
            </w:r>
          </w:p>
        </w:tc>
      </w:tr>
      <w:tr w:rsidR="004E0854" w14:paraId="0EF7B89A"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18A8BEF7" w14:textId="77777777" w:rsidR="004E0854" w:rsidRDefault="004E0854">
            <w:pPr>
              <w:pStyle w:val="TAC"/>
            </w:pPr>
            <w:r>
              <w:t xml:space="preserve">Inconsistent access info - </w:t>
            </w:r>
            <w:r>
              <w:br/>
              <w:t>Index incompatible with requested basic service</w:t>
            </w:r>
          </w:p>
        </w:tc>
        <w:tc>
          <w:tcPr>
            <w:tcW w:w="3402" w:type="dxa"/>
            <w:tcBorders>
              <w:top w:val="single" w:sz="6" w:space="0" w:color="auto"/>
              <w:left w:val="single" w:sz="6" w:space="0" w:color="auto"/>
              <w:bottom w:val="single" w:sz="6" w:space="0" w:color="auto"/>
              <w:right w:val="single" w:sz="6" w:space="0" w:color="auto"/>
            </w:tcBorders>
          </w:tcPr>
          <w:p w14:paraId="1CB2B5DE" w14:textId="77777777" w:rsidR="004E0854" w:rsidRDefault="004E0854">
            <w:pPr>
              <w:pStyle w:val="TAC"/>
            </w:pPr>
            <w:r>
              <w:t>Index incompatible with requested basic service</w:t>
            </w:r>
          </w:p>
        </w:tc>
      </w:tr>
    </w:tbl>
    <w:p w14:paraId="5071B334" w14:textId="77777777" w:rsidR="004E0854" w:rsidRDefault="004E0854">
      <w:pPr>
        <w:pStyle w:val="FP"/>
      </w:pPr>
    </w:p>
    <w:p w14:paraId="34F4A1C4" w14:textId="77777777" w:rsidR="004E0854" w:rsidRDefault="004E0854">
      <w:pPr>
        <w:pStyle w:val="TH"/>
      </w:pPr>
      <w:r>
        <w:t>Table 1.2: Use of cause values for remote CUG call failure indications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02"/>
        <w:gridCol w:w="3402"/>
      </w:tblGrid>
      <w:tr w:rsidR="004E0854" w14:paraId="1D9A0349"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27EEA7CF" w14:textId="77777777" w:rsidR="004E0854" w:rsidRDefault="004E0854">
            <w:pPr>
              <w:pStyle w:val="TAH"/>
            </w:pPr>
            <w:r>
              <w:t>Reason for rejection</w:t>
            </w:r>
            <w:r>
              <w:br/>
              <w:t>See 3GPP TS 23.085</w:t>
            </w:r>
          </w:p>
        </w:tc>
        <w:tc>
          <w:tcPr>
            <w:tcW w:w="3402" w:type="dxa"/>
            <w:tcBorders>
              <w:top w:val="single" w:sz="6" w:space="0" w:color="auto"/>
              <w:left w:val="single" w:sz="6" w:space="0" w:color="auto"/>
              <w:bottom w:val="single" w:sz="6" w:space="0" w:color="auto"/>
              <w:right w:val="single" w:sz="6" w:space="0" w:color="auto"/>
            </w:tcBorders>
          </w:tcPr>
          <w:p w14:paraId="09A86E3E" w14:textId="77777777" w:rsidR="004E0854" w:rsidRDefault="004E0854">
            <w:pPr>
              <w:pStyle w:val="TAH"/>
              <w:rPr>
                <w:lang w:val="fr-FR"/>
              </w:rPr>
            </w:pPr>
            <w:r>
              <w:rPr>
                <w:lang w:val="fr-FR"/>
              </w:rPr>
              <w:t xml:space="preserve">Cause Information </w:t>
            </w:r>
            <w:proofErr w:type="spellStart"/>
            <w:r>
              <w:rPr>
                <w:lang w:val="fr-FR"/>
              </w:rPr>
              <w:t>Element</w:t>
            </w:r>
            <w:proofErr w:type="spellEnd"/>
            <w:r>
              <w:rPr>
                <w:lang w:val="fr-FR"/>
              </w:rPr>
              <w:br/>
              <w:t>(cause value)</w:t>
            </w:r>
          </w:p>
        </w:tc>
      </w:tr>
      <w:tr w:rsidR="004E0854" w14:paraId="6D9EE8F6"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387CDB4A" w14:textId="77777777" w:rsidR="004E0854" w:rsidRDefault="004E0854">
            <w:pPr>
              <w:pStyle w:val="TAC"/>
            </w:pPr>
            <w:r>
              <w:t>Called party supplementary service interaction violation</w:t>
            </w:r>
          </w:p>
        </w:tc>
        <w:tc>
          <w:tcPr>
            <w:tcW w:w="3402" w:type="dxa"/>
            <w:tcBorders>
              <w:top w:val="single" w:sz="6" w:space="0" w:color="auto"/>
              <w:left w:val="single" w:sz="6" w:space="0" w:color="auto"/>
              <w:bottom w:val="single" w:sz="6" w:space="0" w:color="auto"/>
              <w:right w:val="single" w:sz="6" w:space="0" w:color="auto"/>
            </w:tcBorders>
          </w:tcPr>
          <w:p w14:paraId="28F58292" w14:textId="77777777" w:rsidR="004E0854" w:rsidRDefault="004E0854">
            <w:pPr>
              <w:pStyle w:val="TAC"/>
            </w:pPr>
            <w:r>
              <w:t>Facility Rejected #29</w:t>
            </w:r>
            <w:r>
              <w:br/>
              <w:t xml:space="preserve">Diagnostic = CUG call failure, </w:t>
            </w:r>
            <w:r>
              <w:br/>
              <w:t>unspecified</w:t>
            </w:r>
          </w:p>
        </w:tc>
      </w:tr>
      <w:tr w:rsidR="004E0854" w14:paraId="7EA7DB9F"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45C21FA" w14:textId="77777777" w:rsidR="004E0854" w:rsidRDefault="004E0854">
            <w:pPr>
              <w:pStyle w:val="TAC"/>
            </w:pPr>
            <w:r>
              <w:t>Incompatible Destination</w:t>
            </w:r>
            <w:r>
              <w:br/>
              <w:t>(see note)</w:t>
            </w:r>
          </w:p>
        </w:tc>
        <w:tc>
          <w:tcPr>
            <w:tcW w:w="3402" w:type="dxa"/>
            <w:tcBorders>
              <w:top w:val="single" w:sz="6" w:space="0" w:color="auto"/>
              <w:left w:val="single" w:sz="6" w:space="0" w:color="auto"/>
              <w:bottom w:val="single" w:sz="6" w:space="0" w:color="auto"/>
              <w:right w:val="single" w:sz="6" w:space="0" w:color="auto"/>
            </w:tcBorders>
          </w:tcPr>
          <w:p w14:paraId="5D9029FE" w14:textId="77777777" w:rsidR="004E0854" w:rsidRDefault="004E0854">
            <w:pPr>
              <w:pStyle w:val="TAC"/>
            </w:pPr>
            <w:r>
              <w:t>Facility Rejected #29</w:t>
            </w:r>
            <w:r>
              <w:br/>
              <w:t xml:space="preserve">Diagnostic = CUG call failure, </w:t>
            </w:r>
            <w:r>
              <w:br/>
              <w:t>unspecified</w:t>
            </w:r>
          </w:p>
        </w:tc>
      </w:tr>
      <w:tr w:rsidR="004E0854" w14:paraId="20F520E7"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08A1679D" w14:textId="77777777" w:rsidR="004E0854" w:rsidRDefault="004E0854">
            <w:pPr>
              <w:pStyle w:val="TAC"/>
            </w:pPr>
            <w:r>
              <w:t>Incoming calls barred within the CUG</w:t>
            </w:r>
          </w:p>
        </w:tc>
        <w:tc>
          <w:tcPr>
            <w:tcW w:w="3402" w:type="dxa"/>
            <w:tcBorders>
              <w:top w:val="single" w:sz="6" w:space="0" w:color="auto"/>
              <w:left w:val="single" w:sz="6" w:space="0" w:color="auto"/>
              <w:bottom w:val="single" w:sz="6" w:space="0" w:color="auto"/>
              <w:right w:val="single" w:sz="6" w:space="0" w:color="auto"/>
            </w:tcBorders>
          </w:tcPr>
          <w:p w14:paraId="3310A776" w14:textId="77777777" w:rsidR="004E0854" w:rsidRDefault="004E0854">
            <w:pPr>
              <w:pStyle w:val="TAC"/>
            </w:pPr>
            <w:r>
              <w:t xml:space="preserve">Incoming calls barred within </w:t>
            </w:r>
            <w:r>
              <w:br/>
              <w:t>the CUG #55</w:t>
            </w:r>
          </w:p>
        </w:tc>
      </w:tr>
      <w:tr w:rsidR="004E0854" w14:paraId="69B90363"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76FBF8E2" w14:textId="77777777" w:rsidR="004E0854" w:rsidRDefault="004E0854">
            <w:pPr>
              <w:pStyle w:val="TAC"/>
            </w:pPr>
            <w:r>
              <w:t>Interlock mismatch</w:t>
            </w:r>
          </w:p>
        </w:tc>
        <w:tc>
          <w:tcPr>
            <w:tcW w:w="3402" w:type="dxa"/>
            <w:tcBorders>
              <w:top w:val="single" w:sz="6" w:space="0" w:color="auto"/>
              <w:left w:val="single" w:sz="6" w:space="0" w:color="auto"/>
              <w:bottom w:val="single" w:sz="6" w:space="0" w:color="auto"/>
              <w:right w:val="single" w:sz="6" w:space="0" w:color="auto"/>
            </w:tcBorders>
          </w:tcPr>
          <w:p w14:paraId="3B87F46E" w14:textId="77777777" w:rsidR="004E0854" w:rsidRDefault="004E0854">
            <w:pPr>
              <w:pStyle w:val="TAC"/>
            </w:pPr>
            <w:r>
              <w:t>User not a member of CUG #87</w:t>
            </w:r>
          </w:p>
        </w:tc>
      </w:tr>
      <w:tr w:rsidR="004E0854" w14:paraId="10115EA3" w14:textId="77777777">
        <w:trPr>
          <w:jc w:val="center"/>
        </w:trPr>
        <w:tc>
          <w:tcPr>
            <w:tcW w:w="3402" w:type="dxa"/>
            <w:tcBorders>
              <w:top w:val="single" w:sz="6" w:space="0" w:color="auto"/>
              <w:left w:val="single" w:sz="6" w:space="0" w:color="auto"/>
              <w:bottom w:val="single" w:sz="6" w:space="0" w:color="auto"/>
              <w:right w:val="single" w:sz="6" w:space="0" w:color="auto"/>
            </w:tcBorders>
          </w:tcPr>
          <w:p w14:paraId="79C3EE96" w14:textId="77777777" w:rsidR="004E0854" w:rsidRDefault="004E0854">
            <w:pPr>
              <w:pStyle w:val="TAC"/>
            </w:pPr>
            <w:r>
              <w:t>Requested basic service violates CUG constraints</w:t>
            </w:r>
          </w:p>
        </w:tc>
        <w:tc>
          <w:tcPr>
            <w:tcW w:w="3402" w:type="dxa"/>
            <w:tcBorders>
              <w:top w:val="single" w:sz="6" w:space="0" w:color="auto"/>
              <w:left w:val="single" w:sz="6" w:space="0" w:color="auto"/>
              <w:bottom w:val="single" w:sz="6" w:space="0" w:color="auto"/>
              <w:right w:val="single" w:sz="6" w:space="0" w:color="auto"/>
            </w:tcBorders>
          </w:tcPr>
          <w:p w14:paraId="6CA4F9D5" w14:textId="77777777" w:rsidR="004E0854" w:rsidRDefault="004E0854">
            <w:pPr>
              <w:pStyle w:val="TAC"/>
            </w:pPr>
            <w:r>
              <w:t>Facility Rejected #29</w:t>
            </w:r>
          </w:p>
        </w:tc>
      </w:tr>
      <w:tr w:rsidR="004E0854" w14:paraId="0CCE8194" w14:textId="77777777">
        <w:trPr>
          <w:jc w:val="center"/>
        </w:trPr>
        <w:tc>
          <w:tcPr>
            <w:tcW w:w="6804" w:type="dxa"/>
            <w:gridSpan w:val="2"/>
            <w:tcBorders>
              <w:top w:val="single" w:sz="6" w:space="0" w:color="auto"/>
              <w:left w:val="single" w:sz="6" w:space="0" w:color="auto"/>
              <w:bottom w:val="single" w:sz="6" w:space="0" w:color="auto"/>
              <w:right w:val="single" w:sz="6" w:space="0" w:color="auto"/>
            </w:tcBorders>
          </w:tcPr>
          <w:p w14:paraId="0568493E" w14:textId="77777777" w:rsidR="004E0854" w:rsidRDefault="004E0854">
            <w:pPr>
              <w:pStyle w:val="TAN"/>
            </w:pPr>
            <w:r>
              <w:t>NOTE:</w:t>
            </w:r>
            <w:r>
              <w:tab/>
              <w:t>In cases of interworking failures ETSI ISUP V2 clears the call with cause value #29 "Facility Rejected", Diagnostic = "Interlock Code". This is mapped to Facility Rejected with general diagnostic value "CUG call failure, unspecified" since the interlock code has no meaning for a mobile user.</w:t>
            </w:r>
          </w:p>
        </w:tc>
      </w:tr>
    </w:tbl>
    <w:p w14:paraId="694DCB20" w14:textId="77777777" w:rsidR="004E0854" w:rsidRDefault="004E0854">
      <w:pPr>
        <w:pStyle w:val="FP"/>
      </w:pPr>
    </w:p>
    <w:p w14:paraId="68768BF3" w14:textId="77777777" w:rsidR="004E0854" w:rsidRDefault="004E0854">
      <w:pPr>
        <w:pStyle w:val="Heading3"/>
      </w:pPr>
      <w:bookmarkStart w:id="15" w:name="_Toc517468253"/>
      <w:r>
        <w:t>1.1.2</w:t>
      </w:r>
      <w:r>
        <w:tab/>
      </w:r>
      <w:smartTag w:uri="urn:schemas-microsoft-com:office:smarttags" w:element="place">
        <w:smartTag w:uri="urn:schemas-microsoft-com:office:smarttags" w:element="City">
          <w:r>
            <w:t>Mobile</w:t>
          </w:r>
        </w:smartTag>
      </w:smartTag>
      <w:r>
        <w:t xml:space="preserve"> terminated calls</w:t>
      </w:r>
      <w:bookmarkEnd w:id="15"/>
    </w:p>
    <w:p w14:paraId="26E3D6C0" w14:textId="77777777" w:rsidR="004E0854" w:rsidRDefault="004E0854">
      <w:pPr>
        <w:keepNext/>
        <w:keepLines/>
      </w:pPr>
      <w:r>
        <w:t>If the network received a non-zero SS Screening indicator from the called user's mobile station, when a CUG call is terminated by a CUG subscriber the Index associated with the invoked CUG may be passed to the mobile station (see figure 1.5). If the network did not receive a non-zero SS Screening indicator from the called user's mobile station, it shall not send this notification.</w:t>
      </w:r>
    </w:p>
    <w:p w14:paraId="0DB245B1" w14:textId="77777777" w:rsidR="004E0854" w:rsidRDefault="004E0854">
      <w:pPr>
        <w:keepNext/>
        <w:keepLines/>
        <w:tabs>
          <w:tab w:val="left" w:pos="8352"/>
        </w:tabs>
        <w:spacing w:after="0"/>
        <w:jc w:val="center"/>
      </w:pPr>
      <w:r>
        <w:t>MS</w:t>
      </w:r>
      <w:r>
        <w:tab/>
        <w:t>Network</w:t>
      </w:r>
    </w:p>
    <w:p w14:paraId="0B2844C9" w14:textId="77777777" w:rsidR="004E0854" w:rsidRDefault="004E0854">
      <w:pPr>
        <w:keepNext/>
        <w:keepLines/>
        <w:spacing w:after="0" w:line="200" w:lineRule="exact"/>
        <w:jc w:val="center"/>
      </w:pPr>
      <w:r>
        <w:t>SETUP</w:t>
      </w:r>
    </w:p>
    <w:p w14:paraId="22E39050" w14:textId="77777777" w:rsidR="004E0854" w:rsidRDefault="004E0854">
      <w:pPr>
        <w:keepNext/>
        <w:keepLines/>
        <w:spacing w:after="0" w:line="200" w:lineRule="exact"/>
        <w:jc w:val="center"/>
      </w:pPr>
      <w:r>
        <w:t>&lt;------------------------------------------------------------------------------------------------------------------------</w:t>
      </w:r>
    </w:p>
    <w:p w14:paraId="0F2416DF" w14:textId="77777777" w:rsidR="004E0854" w:rsidRDefault="004E0854">
      <w:pPr>
        <w:keepNext/>
        <w:keepLines/>
        <w:spacing w:after="0" w:line="200" w:lineRule="exact"/>
        <w:jc w:val="center"/>
      </w:pPr>
      <w:r>
        <w:t xml:space="preserve">Facility (Invoke = </w:t>
      </w:r>
      <w:proofErr w:type="spellStart"/>
      <w:r>
        <w:t>NotifySS</w:t>
      </w:r>
      <w:proofErr w:type="spellEnd"/>
      <w:r>
        <w:t xml:space="preserve"> (CUG-Index))</w:t>
      </w:r>
    </w:p>
    <w:p w14:paraId="768E1943" w14:textId="77777777" w:rsidR="004E0854" w:rsidRDefault="004E0854">
      <w:pPr>
        <w:keepNext/>
        <w:keepLines/>
        <w:spacing w:after="0" w:line="200" w:lineRule="exact"/>
        <w:jc w:val="center"/>
      </w:pPr>
    </w:p>
    <w:p w14:paraId="446C1EA5" w14:textId="77777777" w:rsidR="004E0854" w:rsidRDefault="004E0854">
      <w:pPr>
        <w:pStyle w:val="TF"/>
        <w:keepNext/>
      </w:pPr>
      <w:r>
        <w:t>Figure 1.5: Presentation of the CUG Index to a CUG subscriber during reception of a CUG call</w:t>
      </w:r>
    </w:p>
    <w:p w14:paraId="02E06ACC" w14:textId="77777777" w:rsidR="004E0854" w:rsidRDefault="004E0854">
      <w:pPr>
        <w:pStyle w:val="Heading2"/>
        <w:rPr>
          <w:b/>
        </w:rPr>
      </w:pPr>
      <w:bookmarkStart w:id="16" w:name="_Toc517468254"/>
      <w:r>
        <w:t>1.2</w:t>
      </w:r>
      <w:r>
        <w:tab/>
        <w:t>Activation, deactivation, interrogation, registration and erasure</w:t>
      </w:r>
      <w:bookmarkEnd w:id="16"/>
    </w:p>
    <w:p w14:paraId="766DD931" w14:textId="77777777" w:rsidR="004E0854" w:rsidRDefault="004E0854">
      <w:r>
        <w:t>Activation, deactivation, interrogation, registration and erasure of the supplementary service closed user group are not applicable.</w:t>
      </w:r>
    </w:p>
    <w:p w14:paraId="6F3218C6" w14:textId="77777777" w:rsidR="004E0854" w:rsidRDefault="004E0854">
      <w:pPr>
        <w:pStyle w:val="Heading8"/>
      </w:pPr>
      <w:r>
        <w:br w:type="page"/>
      </w:r>
      <w:bookmarkStart w:id="17" w:name="_Toc517468255"/>
      <w:r>
        <w:lastRenderedPageBreak/>
        <w:t>Annex A (normative):</w:t>
      </w:r>
      <w:r>
        <w:br/>
        <w:t>CUG rejection cause value mapping</w:t>
      </w:r>
      <w:bookmarkEnd w:id="17"/>
    </w:p>
    <w:p w14:paraId="6FED4AF4" w14:textId="77777777" w:rsidR="004E0854" w:rsidRDefault="004E0854">
      <w:r>
        <w:t>Table A.1 indicates how MAP, ISUP and 3GPP TS 24.008 cause values are mapped to enable a rejection indication to be passed from the remote rejecting node to the calling user.</w:t>
      </w:r>
    </w:p>
    <w:p w14:paraId="7D61698C" w14:textId="77777777" w:rsidR="004E0854" w:rsidRDefault="004E0854">
      <w:pPr>
        <w:pStyle w:val="TH"/>
      </w:pPr>
      <w:r>
        <w:t>Table A.1: Protocol mapping for CUG call rejection cause values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47"/>
        <w:gridCol w:w="2602"/>
        <w:gridCol w:w="2856"/>
      </w:tblGrid>
      <w:tr w:rsidR="004E0854" w14:paraId="601EA625"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1D1B2A41" w14:textId="77777777" w:rsidR="004E0854" w:rsidRDefault="004E0854">
            <w:pPr>
              <w:pStyle w:val="TAH"/>
            </w:pPr>
            <w:r>
              <w:t>GSM MAP</w:t>
            </w:r>
          </w:p>
          <w:p w14:paraId="3630C5F9" w14:textId="77777777" w:rsidR="004E0854" w:rsidRDefault="004E0854">
            <w:pPr>
              <w:pStyle w:val="TAH"/>
            </w:pPr>
            <w:r>
              <w:t>CUG reject cause value</w:t>
            </w:r>
          </w:p>
        </w:tc>
        <w:tc>
          <w:tcPr>
            <w:tcW w:w="2602" w:type="dxa"/>
            <w:tcBorders>
              <w:top w:val="single" w:sz="6" w:space="0" w:color="auto"/>
              <w:left w:val="single" w:sz="6" w:space="0" w:color="auto"/>
              <w:bottom w:val="single" w:sz="6" w:space="0" w:color="auto"/>
              <w:right w:val="single" w:sz="6" w:space="0" w:color="auto"/>
            </w:tcBorders>
          </w:tcPr>
          <w:p w14:paraId="0827AA71" w14:textId="77777777" w:rsidR="004E0854" w:rsidRDefault="004E0854">
            <w:pPr>
              <w:pStyle w:val="TAH"/>
            </w:pPr>
            <w:r>
              <w:t>CCITT ISUP</w:t>
            </w:r>
            <w:r>
              <w:br/>
              <w:t>cause value</w:t>
            </w:r>
          </w:p>
        </w:tc>
        <w:tc>
          <w:tcPr>
            <w:tcW w:w="2856" w:type="dxa"/>
            <w:tcBorders>
              <w:top w:val="single" w:sz="6" w:space="0" w:color="auto"/>
              <w:left w:val="single" w:sz="6" w:space="0" w:color="auto"/>
              <w:bottom w:val="single" w:sz="6" w:space="0" w:color="auto"/>
              <w:right w:val="single" w:sz="6" w:space="0" w:color="auto"/>
            </w:tcBorders>
          </w:tcPr>
          <w:p w14:paraId="74C26160" w14:textId="77777777" w:rsidR="004E0854" w:rsidRDefault="004E0854">
            <w:pPr>
              <w:pStyle w:val="TAH"/>
            </w:pPr>
            <w:r>
              <w:t>3GPP TS 24.008</w:t>
            </w:r>
            <w:r>
              <w:br/>
              <w:t>cause value</w:t>
            </w:r>
          </w:p>
        </w:tc>
      </w:tr>
      <w:tr w:rsidR="004E0854" w14:paraId="71212FE9"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12D8C677" w14:textId="77777777" w:rsidR="004E0854" w:rsidRDefault="004E0854">
            <w:pPr>
              <w:pStyle w:val="TAC"/>
            </w:pPr>
            <w:proofErr w:type="spellStart"/>
            <w:r>
              <w:t>calledPartySupplementary-ServiceInteractionViolation</w:t>
            </w:r>
            <w:proofErr w:type="spellEnd"/>
          </w:p>
        </w:tc>
        <w:tc>
          <w:tcPr>
            <w:tcW w:w="2602" w:type="dxa"/>
            <w:tcBorders>
              <w:top w:val="single" w:sz="6" w:space="0" w:color="auto"/>
              <w:left w:val="single" w:sz="6" w:space="0" w:color="auto"/>
              <w:bottom w:val="single" w:sz="6" w:space="0" w:color="auto"/>
              <w:right w:val="single" w:sz="6" w:space="0" w:color="auto"/>
            </w:tcBorders>
          </w:tcPr>
          <w:p w14:paraId="214281B9" w14:textId="77777777" w:rsidR="004E0854" w:rsidRDefault="004E0854">
            <w:pPr>
              <w:pStyle w:val="TAC"/>
            </w:pPr>
            <w:r>
              <w:t>#29 Facility Rejected</w:t>
            </w:r>
            <w:r>
              <w:br/>
              <w:t>Diagnostic = IC</w:t>
            </w:r>
            <w:r>
              <w:br/>
              <w:t>(see note 1)</w:t>
            </w:r>
          </w:p>
        </w:tc>
        <w:tc>
          <w:tcPr>
            <w:tcW w:w="2856" w:type="dxa"/>
            <w:tcBorders>
              <w:top w:val="single" w:sz="6" w:space="0" w:color="auto"/>
              <w:left w:val="single" w:sz="6" w:space="0" w:color="auto"/>
              <w:bottom w:val="single" w:sz="6" w:space="0" w:color="auto"/>
              <w:right w:val="single" w:sz="6" w:space="0" w:color="auto"/>
            </w:tcBorders>
          </w:tcPr>
          <w:p w14:paraId="0F775C6B" w14:textId="77777777" w:rsidR="004E0854" w:rsidRDefault="004E0854">
            <w:pPr>
              <w:pStyle w:val="TAC"/>
            </w:pPr>
            <w:r>
              <w:t>#29 Facility Rejected</w:t>
            </w:r>
            <w:r>
              <w:br/>
              <w:t>Diagnostic = CUG call failure,</w:t>
            </w:r>
            <w:r>
              <w:br/>
              <w:t>unspecified</w:t>
            </w:r>
          </w:p>
        </w:tc>
      </w:tr>
      <w:tr w:rsidR="004E0854" w14:paraId="6EFD70AA"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213802F2" w14:textId="77777777" w:rsidR="004E0854" w:rsidRDefault="004E0854">
            <w:pPr>
              <w:pStyle w:val="TAC"/>
            </w:pPr>
            <w:proofErr w:type="spellStart"/>
            <w:r>
              <w:t>incomingCallsBarredWithinCUG</w:t>
            </w:r>
            <w:proofErr w:type="spellEnd"/>
          </w:p>
        </w:tc>
        <w:tc>
          <w:tcPr>
            <w:tcW w:w="2602" w:type="dxa"/>
            <w:tcBorders>
              <w:top w:val="single" w:sz="6" w:space="0" w:color="auto"/>
              <w:left w:val="single" w:sz="6" w:space="0" w:color="auto"/>
              <w:bottom w:val="single" w:sz="6" w:space="0" w:color="auto"/>
              <w:right w:val="single" w:sz="6" w:space="0" w:color="auto"/>
            </w:tcBorders>
          </w:tcPr>
          <w:p w14:paraId="7CD5B6C8" w14:textId="77777777" w:rsidR="004E0854" w:rsidRDefault="004E0854">
            <w:pPr>
              <w:pStyle w:val="TAC"/>
            </w:pPr>
            <w:r>
              <w:t>#55 I/C calls barred</w:t>
            </w:r>
            <w:r>
              <w:br/>
              <w:t xml:space="preserve"> within CUG</w:t>
            </w:r>
          </w:p>
        </w:tc>
        <w:tc>
          <w:tcPr>
            <w:tcW w:w="2856" w:type="dxa"/>
            <w:tcBorders>
              <w:top w:val="single" w:sz="6" w:space="0" w:color="auto"/>
              <w:left w:val="single" w:sz="6" w:space="0" w:color="auto"/>
              <w:bottom w:val="single" w:sz="6" w:space="0" w:color="auto"/>
              <w:right w:val="single" w:sz="6" w:space="0" w:color="auto"/>
            </w:tcBorders>
          </w:tcPr>
          <w:p w14:paraId="2DD211B1" w14:textId="77777777" w:rsidR="004E0854" w:rsidRDefault="004E0854">
            <w:pPr>
              <w:pStyle w:val="TAC"/>
            </w:pPr>
            <w:r>
              <w:t>#55 I/C calls barred</w:t>
            </w:r>
            <w:r>
              <w:br/>
              <w:t xml:space="preserve"> within CUG</w:t>
            </w:r>
          </w:p>
        </w:tc>
      </w:tr>
      <w:tr w:rsidR="004E0854" w14:paraId="5D6B28CD"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0BD820E6" w14:textId="77777777" w:rsidR="004E0854" w:rsidRDefault="004E0854">
            <w:pPr>
              <w:pStyle w:val="TAC"/>
            </w:pPr>
            <w:proofErr w:type="spellStart"/>
            <w:r>
              <w:t>subscriberNotMemberOfCUG</w:t>
            </w:r>
            <w:proofErr w:type="spellEnd"/>
          </w:p>
        </w:tc>
        <w:tc>
          <w:tcPr>
            <w:tcW w:w="2602" w:type="dxa"/>
            <w:tcBorders>
              <w:top w:val="single" w:sz="6" w:space="0" w:color="auto"/>
              <w:left w:val="single" w:sz="6" w:space="0" w:color="auto"/>
              <w:bottom w:val="single" w:sz="6" w:space="0" w:color="auto"/>
              <w:right w:val="single" w:sz="6" w:space="0" w:color="auto"/>
            </w:tcBorders>
          </w:tcPr>
          <w:p w14:paraId="7D72C3D5" w14:textId="77777777" w:rsidR="004E0854" w:rsidRDefault="004E0854">
            <w:pPr>
              <w:pStyle w:val="TAC"/>
            </w:pPr>
            <w:r>
              <w:t>#87 User not member</w:t>
            </w:r>
            <w:r>
              <w:br/>
              <w:t xml:space="preserve">of CUG </w:t>
            </w:r>
          </w:p>
        </w:tc>
        <w:tc>
          <w:tcPr>
            <w:tcW w:w="2856" w:type="dxa"/>
            <w:tcBorders>
              <w:top w:val="single" w:sz="6" w:space="0" w:color="auto"/>
              <w:left w:val="single" w:sz="6" w:space="0" w:color="auto"/>
              <w:bottom w:val="single" w:sz="6" w:space="0" w:color="auto"/>
              <w:right w:val="single" w:sz="6" w:space="0" w:color="auto"/>
            </w:tcBorders>
          </w:tcPr>
          <w:p w14:paraId="36CFCFFF" w14:textId="77777777" w:rsidR="004E0854" w:rsidRDefault="004E0854">
            <w:pPr>
              <w:pStyle w:val="TAC"/>
            </w:pPr>
            <w:r>
              <w:t xml:space="preserve">#87 User not member </w:t>
            </w:r>
            <w:r>
              <w:br/>
              <w:t>of CUG</w:t>
            </w:r>
          </w:p>
        </w:tc>
      </w:tr>
      <w:tr w:rsidR="004E0854" w14:paraId="71A3DBCE" w14:textId="77777777">
        <w:trPr>
          <w:jc w:val="center"/>
        </w:trPr>
        <w:tc>
          <w:tcPr>
            <w:tcW w:w="3047" w:type="dxa"/>
            <w:tcBorders>
              <w:top w:val="single" w:sz="6" w:space="0" w:color="auto"/>
              <w:left w:val="single" w:sz="6" w:space="0" w:color="auto"/>
              <w:bottom w:val="single" w:sz="6" w:space="0" w:color="auto"/>
              <w:right w:val="single" w:sz="6" w:space="0" w:color="auto"/>
            </w:tcBorders>
          </w:tcPr>
          <w:p w14:paraId="73091F08" w14:textId="77777777" w:rsidR="004E0854" w:rsidRDefault="004E0854">
            <w:pPr>
              <w:pStyle w:val="TAC"/>
            </w:pPr>
            <w:proofErr w:type="spellStart"/>
            <w:r>
              <w:t>requestedBasicService-ViolatesCUGConstraints</w:t>
            </w:r>
            <w:proofErr w:type="spellEnd"/>
          </w:p>
        </w:tc>
        <w:tc>
          <w:tcPr>
            <w:tcW w:w="2602" w:type="dxa"/>
            <w:tcBorders>
              <w:top w:val="single" w:sz="6" w:space="0" w:color="auto"/>
              <w:left w:val="single" w:sz="6" w:space="0" w:color="auto"/>
              <w:bottom w:val="single" w:sz="6" w:space="0" w:color="auto"/>
              <w:right w:val="single" w:sz="6" w:space="0" w:color="auto"/>
            </w:tcBorders>
          </w:tcPr>
          <w:p w14:paraId="3FF85896" w14:textId="77777777" w:rsidR="004E0854" w:rsidRDefault="004E0854">
            <w:pPr>
              <w:pStyle w:val="TAC"/>
            </w:pPr>
            <w:r>
              <w:t>#29 Facility Rejected</w:t>
            </w:r>
            <w:r>
              <w:br/>
              <w:t>(see note 2)</w:t>
            </w:r>
          </w:p>
        </w:tc>
        <w:tc>
          <w:tcPr>
            <w:tcW w:w="2856" w:type="dxa"/>
            <w:tcBorders>
              <w:top w:val="single" w:sz="6" w:space="0" w:color="auto"/>
              <w:left w:val="single" w:sz="6" w:space="0" w:color="auto"/>
              <w:bottom w:val="single" w:sz="6" w:space="0" w:color="auto"/>
              <w:right w:val="single" w:sz="6" w:space="0" w:color="auto"/>
            </w:tcBorders>
          </w:tcPr>
          <w:p w14:paraId="356B54E0" w14:textId="77777777" w:rsidR="004E0854" w:rsidRDefault="004E0854">
            <w:pPr>
              <w:pStyle w:val="TAC"/>
            </w:pPr>
            <w:r>
              <w:t>#29Facility Rejected</w:t>
            </w:r>
            <w:r>
              <w:br/>
              <w:t>(no diagnostic)</w:t>
            </w:r>
          </w:p>
        </w:tc>
      </w:tr>
      <w:tr w:rsidR="004E0854" w14:paraId="09669B08" w14:textId="77777777">
        <w:trPr>
          <w:jc w:val="center"/>
        </w:trPr>
        <w:tc>
          <w:tcPr>
            <w:tcW w:w="8505" w:type="dxa"/>
            <w:gridSpan w:val="3"/>
            <w:tcBorders>
              <w:top w:val="single" w:sz="6" w:space="0" w:color="auto"/>
              <w:left w:val="single" w:sz="6" w:space="0" w:color="auto"/>
              <w:bottom w:val="single" w:sz="6" w:space="0" w:color="auto"/>
              <w:right w:val="single" w:sz="6" w:space="0" w:color="auto"/>
            </w:tcBorders>
          </w:tcPr>
          <w:p w14:paraId="36346426" w14:textId="77777777" w:rsidR="004E0854" w:rsidRDefault="004E0854">
            <w:pPr>
              <w:pStyle w:val="TAN"/>
            </w:pPr>
            <w:r>
              <w:t>NOTE 1:</w:t>
            </w:r>
            <w:r>
              <w:tab/>
              <w:t>There is no specific cause value in ISUP for this rejection case. Therefore it is proposed that Cause Value #29 "Facility Rejected" is used with the diagnostic equal to the interlock of the call. This approach has been used in ISUP for interworking problems.</w:t>
            </w:r>
          </w:p>
          <w:p w14:paraId="12F2D874" w14:textId="77777777" w:rsidR="004E0854" w:rsidRDefault="004E0854">
            <w:pPr>
              <w:pStyle w:val="TAN"/>
            </w:pPr>
            <w:r>
              <w:t>NOTE 2:</w:t>
            </w:r>
            <w:r>
              <w:tab/>
              <w:t>There is no specific cause value in ISUP for this rejection case. It is therefore proposed to use cause value #29 "Facility Rejected" to indicate a general supplementary service failure.</w:t>
            </w:r>
          </w:p>
        </w:tc>
      </w:tr>
    </w:tbl>
    <w:p w14:paraId="405640EC" w14:textId="77777777" w:rsidR="004E0854" w:rsidRDefault="004E0854"/>
    <w:p w14:paraId="48056E5B" w14:textId="41DEB01D" w:rsidR="004E0854" w:rsidRDefault="004E0854">
      <w:pPr>
        <w:pStyle w:val="Heading8"/>
      </w:pPr>
      <w:bookmarkStart w:id="18" w:name="historyclause"/>
      <w:r>
        <w:br w:type="page"/>
      </w:r>
      <w:bookmarkStart w:id="19" w:name="_Toc517468256"/>
      <w:r>
        <w:lastRenderedPageBreak/>
        <w:t>Annex B (informative):</w:t>
      </w:r>
      <w:r>
        <w:br/>
        <w:t>Change history</w:t>
      </w:r>
      <w:bookmarkEnd w:id="19"/>
    </w:p>
    <w:bookmarkEnd w:id="18"/>
    <w:p w14:paraId="34619EDE" w14:textId="77777777" w:rsidR="00D4117C" w:rsidRPr="00235394" w:rsidRDefault="00D4117C" w:rsidP="00D4117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4117C" w:rsidRPr="00235394" w14:paraId="64B70293" w14:textId="77777777" w:rsidTr="00316A4E">
        <w:trPr>
          <w:cantSplit/>
        </w:trPr>
        <w:tc>
          <w:tcPr>
            <w:tcW w:w="9639" w:type="dxa"/>
            <w:gridSpan w:val="8"/>
            <w:tcBorders>
              <w:bottom w:val="nil"/>
            </w:tcBorders>
            <w:shd w:val="solid" w:color="FFFFFF" w:fill="auto"/>
          </w:tcPr>
          <w:p w14:paraId="20187115" w14:textId="77777777" w:rsidR="00D4117C" w:rsidRPr="00235394" w:rsidRDefault="00D4117C" w:rsidP="00316A4E">
            <w:pPr>
              <w:pStyle w:val="TAL"/>
              <w:jc w:val="center"/>
              <w:rPr>
                <w:b/>
                <w:sz w:val="16"/>
              </w:rPr>
            </w:pPr>
            <w:r w:rsidRPr="00235394">
              <w:rPr>
                <w:b/>
              </w:rPr>
              <w:t>Change history</w:t>
            </w:r>
          </w:p>
        </w:tc>
      </w:tr>
      <w:tr w:rsidR="00D4117C" w:rsidRPr="00235394" w14:paraId="1D3D6AC4" w14:textId="77777777" w:rsidTr="00A2759B">
        <w:tc>
          <w:tcPr>
            <w:tcW w:w="800" w:type="dxa"/>
            <w:tcBorders>
              <w:bottom w:val="single" w:sz="4" w:space="0" w:color="auto"/>
            </w:tcBorders>
            <w:shd w:val="pct10" w:color="auto" w:fill="FFFFFF"/>
          </w:tcPr>
          <w:p w14:paraId="5BEABA56" w14:textId="77777777" w:rsidR="00D4117C" w:rsidRPr="00235394" w:rsidRDefault="00D4117C"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56FB5586" w14:textId="77777777" w:rsidR="00D4117C" w:rsidRPr="00235394" w:rsidRDefault="00D4117C" w:rsidP="00316A4E">
            <w:pPr>
              <w:pStyle w:val="TAL"/>
              <w:rPr>
                <w:b/>
                <w:sz w:val="16"/>
              </w:rPr>
            </w:pPr>
            <w:r>
              <w:rPr>
                <w:b/>
                <w:sz w:val="16"/>
              </w:rPr>
              <w:t>Meeting</w:t>
            </w:r>
          </w:p>
        </w:tc>
        <w:tc>
          <w:tcPr>
            <w:tcW w:w="1094" w:type="dxa"/>
            <w:tcBorders>
              <w:bottom w:val="single" w:sz="4" w:space="0" w:color="auto"/>
            </w:tcBorders>
            <w:shd w:val="pct10" w:color="auto" w:fill="FFFFFF"/>
          </w:tcPr>
          <w:p w14:paraId="030CDF2F" w14:textId="77777777" w:rsidR="00D4117C" w:rsidRPr="00235394" w:rsidRDefault="00D4117C"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1FDAB7F6" w14:textId="77777777" w:rsidR="00D4117C" w:rsidRPr="00235394" w:rsidRDefault="00D4117C" w:rsidP="00316A4E">
            <w:pPr>
              <w:pStyle w:val="TAL"/>
              <w:rPr>
                <w:b/>
                <w:sz w:val="16"/>
              </w:rPr>
            </w:pPr>
            <w:r w:rsidRPr="00235394">
              <w:rPr>
                <w:b/>
                <w:sz w:val="16"/>
              </w:rPr>
              <w:t>CR</w:t>
            </w:r>
          </w:p>
        </w:tc>
        <w:tc>
          <w:tcPr>
            <w:tcW w:w="425" w:type="dxa"/>
            <w:tcBorders>
              <w:bottom w:val="single" w:sz="4" w:space="0" w:color="auto"/>
            </w:tcBorders>
            <w:shd w:val="pct10" w:color="auto" w:fill="FFFFFF"/>
          </w:tcPr>
          <w:p w14:paraId="24D02074" w14:textId="77777777" w:rsidR="00D4117C" w:rsidRPr="00235394" w:rsidRDefault="00D4117C" w:rsidP="00316A4E">
            <w:pPr>
              <w:pStyle w:val="TAL"/>
              <w:rPr>
                <w:b/>
                <w:sz w:val="16"/>
              </w:rPr>
            </w:pPr>
            <w:r w:rsidRPr="00235394">
              <w:rPr>
                <w:b/>
                <w:sz w:val="16"/>
              </w:rPr>
              <w:t>Rev</w:t>
            </w:r>
          </w:p>
        </w:tc>
        <w:tc>
          <w:tcPr>
            <w:tcW w:w="425" w:type="dxa"/>
            <w:tcBorders>
              <w:bottom w:val="single" w:sz="4" w:space="0" w:color="auto"/>
            </w:tcBorders>
            <w:shd w:val="pct10" w:color="auto" w:fill="FFFFFF"/>
          </w:tcPr>
          <w:p w14:paraId="5F79C294" w14:textId="77777777" w:rsidR="00D4117C" w:rsidRPr="00235394" w:rsidRDefault="00D4117C" w:rsidP="00316A4E">
            <w:pPr>
              <w:pStyle w:val="TAL"/>
              <w:rPr>
                <w:b/>
                <w:sz w:val="16"/>
              </w:rPr>
            </w:pPr>
            <w:r>
              <w:rPr>
                <w:b/>
                <w:sz w:val="16"/>
              </w:rPr>
              <w:t>Cat</w:t>
            </w:r>
          </w:p>
        </w:tc>
        <w:tc>
          <w:tcPr>
            <w:tcW w:w="4962" w:type="dxa"/>
            <w:tcBorders>
              <w:bottom w:val="single" w:sz="4" w:space="0" w:color="auto"/>
            </w:tcBorders>
            <w:shd w:val="pct10" w:color="auto" w:fill="FFFFFF"/>
          </w:tcPr>
          <w:p w14:paraId="5D2A89B2" w14:textId="77777777" w:rsidR="00D4117C" w:rsidRPr="00235394" w:rsidRDefault="00D4117C"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43F15B03" w14:textId="77777777" w:rsidR="00D4117C" w:rsidRPr="00235394" w:rsidRDefault="00D4117C" w:rsidP="00316A4E">
            <w:pPr>
              <w:pStyle w:val="TAL"/>
              <w:rPr>
                <w:b/>
                <w:sz w:val="16"/>
              </w:rPr>
            </w:pPr>
            <w:r w:rsidRPr="00235394">
              <w:rPr>
                <w:b/>
                <w:sz w:val="16"/>
              </w:rPr>
              <w:t>New</w:t>
            </w:r>
            <w:r>
              <w:rPr>
                <w:b/>
                <w:sz w:val="16"/>
              </w:rPr>
              <w:t xml:space="preserve"> version</w:t>
            </w:r>
          </w:p>
        </w:tc>
      </w:tr>
      <w:tr w:rsidR="00D4117C" w:rsidRPr="006B0D02" w14:paraId="03696DC3"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5835B186" w14:textId="35AD5EFF" w:rsidR="00D4117C" w:rsidRPr="00A2759B" w:rsidRDefault="00D4117C" w:rsidP="00D4117C">
            <w:pPr>
              <w:pStyle w:val="TAC"/>
              <w:rPr>
                <w:sz w:val="16"/>
                <w:szCs w:val="16"/>
              </w:rPr>
            </w:pPr>
            <w:proofErr w:type="spellStart"/>
            <w:r w:rsidRPr="00A2759B">
              <w:rPr>
                <w:lang w:val="fr-FR"/>
              </w:rPr>
              <w:t>Apr</w:t>
            </w:r>
            <w:proofErr w:type="spellEnd"/>
            <w:r w:rsidRPr="00A2759B">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571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1FF65"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FB111"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897D0"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50111"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76E8B4" w14:textId="7BBF8B0A" w:rsidR="00D4117C" w:rsidRPr="00A2759B" w:rsidRDefault="00D4117C" w:rsidP="00D4117C">
            <w:pPr>
              <w:pStyle w:val="TAL"/>
              <w:rPr>
                <w:sz w:val="16"/>
                <w:szCs w:val="16"/>
              </w:rPr>
            </w:pPr>
            <w:r w:rsidRPr="00A2759B">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213A" w14:textId="77777777" w:rsidR="00D4117C" w:rsidRPr="00A2759B" w:rsidRDefault="00D4117C" w:rsidP="00D4117C">
            <w:pPr>
              <w:pStyle w:val="TAC"/>
              <w:rPr>
                <w:sz w:val="16"/>
                <w:szCs w:val="16"/>
              </w:rPr>
            </w:pPr>
          </w:p>
        </w:tc>
      </w:tr>
      <w:tr w:rsidR="00D4117C" w:rsidRPr="006B0D02" w14:paraId="53329811"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527532AE" w14:textId="572223D1" w:rsidR="00D4117C" w:rsidRPr="00A2759B" w:rsidRDefault="00D4117C" w:rsidP="00D4117C">
            <w:pPr>
              <w:pStyle w:val="TAC"/>
              <w:rPr>
                <w:sz w:val="16"/>
                <w:szCs w:val="16"/>
              </w:rPr>
            </w:pPr>
            <w:r w:rsidRPr="00A2759B">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61387"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80579"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CE4C"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4FD31"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23ADB"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E8DFA3" w14:textId="5700AB20" w:rsidR="00D4117C" w:rsidRPr="00A2759B" w:rsidRDefault="00D4117C" w:rsidP="00D4117C">
            <w:pPr>
              <w:pStyle w:val="TAL"/>
            </w:pPr>
            <w:r w:rsidRPr="00A2759B">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868A0" w14:textId="02E9D5D8" w:rsidR="00D4117C" w:rsidRPr="00A2759B" w:rsidRDefault="00D4117C" w:rsidP="00D4117C">
            <w:pPr>
              <w:pStyle w:val="TAC"/>
              <w:rPr>
                <w:sz w:val="16"/>
                <w:szCs w:val="16"/>
              </w:rPr>
            </w:pPr>
            <w:r w:rsidRPr="00A2759B">
              <w:t>3.0.0</w:t>
            </w:r>
          </w:p>
        </w:tc>
      </w:tr>
      <w:tr w:rsidR="00D4117C" w:rsidRPr="006B0D02" w14:paraId="54DFF158"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0410E6BC" w14:textId="53C4F832" w:rsidR="00D4117C" w:rsidRPr="00A2759B" w:rsidRDefault="00D4117C" w:rsidP="00D4117C">
            <w:pPr>
              <w:pStyle w:val="TAC"/>
              <w:rPr>
                <w:sz w:val="16"/>
                <w:szCs w:val="16"/>
              </w:rPr>
            </w:pPr>
            <w:r w:rsidRPr="00A2759B">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07EB6"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B960"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966A0"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DE4B"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6B8BE"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A0E2A" w14:textId="2E3A9C21" w:rsidR="00D4117C" w:rsidRPr="00A2759B" w:rsidRDefault="00D4117C" w:rsidP="00D4117C">
            <w:pPr>
              <w:pStyle w:val="TAL"/>
            </w:pPr>
            <w:r w:rsidRPr="00A2759B">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E437D" w14:textId="5FBD775D" w:rsidR="00D4117C" w:rsidRPr="00A2759B" w:rsidRDefault="00D4117C" w:rsidP="00D4117C">
            <w:pPr>
              <w:pStyle w:val="TAC"/>
              <w:rPr>
                <w:sz w:val="16"/>
                <w:szCs w:val="16"/>
              </w:rPr>
            </w:pPr>
            <w:r w:rsidRPr="00A2759B">
              <w:t>4.0.0</w:t>
            </w:r>
          </w:p>
        </w:tc>
      </w:tr>
      <w:tr w:rsidR="00D4117C" w:rsidRPr="006B0D02" w14:paraId="0A31B6B0"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39ED9485" w14:textId="467265E3" w:rsidR="00D4117C" w:rsidRPr="00A2759B" w:rsidRDefault="00D4117C" w:rsidP="00D4117C">
            <w:pPr>
              <w:pStyle w:val="TAC"/>
              <w:rPr>
                <w:sz w:val="16"/>
                <w:szCs w:val="16"/>
              </w:rPr>
            </w:pPr>
            <w:r w:rsidRPr="00A2759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78F3A"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E86E7"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A15CC"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310B2"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517C"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6CD33" w14:textId="303A3709" w:rsidR="00D4117C" w:rsidRPr="00A2759B" w:rsidRDefault="00D4117C" w:rsidP="00D4117C">
            <w:pPr>
              <w:pStyle w:val="TAL"/>
            </w:pPr>
            <w:r w:rsidRPr="00A2759B">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AFE7D" w14:textId="029917F6" w:rsidR="00D4117C" w:rsidRPr="00A2759B" w:rsidRDefault="00D4117C" w:rsidP="00D4117C">
            <w:pPr>
              <w:pStyle w:val="TAC"/>
              <w:rPr>
                <w:sz w:val="16"/>
                <w:szCs w:val="16"/>
              </w:rPr>
            </w:pPr>
            <w:r w:rsidRPr="00A2759B">
              <w:t>4.0.1</w:t>
            </w:r>
          </w:p>
        </w:tc>
      </w:tr>
      <w:tr w:rsidR="00D4117C" w:rsidRPr="006B0D02" w14:paraId="1D077C8D"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12524D3E" w14:textId="2DBB997F" w:rsidR="00D4117C" w:rsidRPr="00A2759B" w:rsidRDefault="00D4117C" w:rsidP="00D4117C">
            <w:pPr>
              <w:pStyle w:val="TAC"/>
              <w:rPr>
                <w:sz w:val="16"/>
                <w:szCs w:val="16"/>
              </w:rPr>
            </w:pPr>
            <w:r w:rsidRPr="00A2759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A0083"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A29C3F"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10411"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5B839"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93773"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12153" w14:textId="4341DBE7" w:rsidR="00D4117C" w:rsidRPr="00A2759B" w:rsidRDefault="00D4117C" w:rsidP="00D4117C">
            <w:pPr>
              <w:pStyle w:val="TAL"/>
            </w:pPr>
            <w:r w:rsidRPr="00A2759B">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523C" w14:textId="4638F56F" w:rsidR="00D4117C" w:rsidRPr="00A2759B" w:rsidRDefault="00D4117C" w:rsidP="00D4117C">
            <w:pPr>
              <w:pStyle w:val="TAC"/>
              <w:rPr>
                <w:sz w:val="16"/>
                <w:szCs w:val="16"/>
              </w:rPr>
            </w:pPr>
            <w:r w:rsidRPr="00A2759B">
              <w:t>5.0.0</w:t>
            </w:r>
          </w:p>
        </w:tc>
      </w:tr>
      <w:tr w:rsidR="00D4117C" w:rsidRPr="006B0D02" w14:paraId="570F0FA2"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34B135BA" w14:textId="10FC636C" w:rsidR="00D4117C" w:rsidRPr="00A2759B" w:rsidRDefault="00D4117C" w:rsidP="00D4117C">
            <w:pPr>
              <w:pStyle w:val="TAC"/>
              <w:rPr>
                <w:sz w:val="16"/>
                <w:szCs w:val="16"/>
              </w:rPr>
            </w:pPr>
            <w:r w:rsidRPr="00A2759B">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6FCBC"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A7BCF"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C80E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DDF0"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111DC"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6FE51" w14:textId="77D7AC30" w:rsidR="00D4117C" w:rsidRPr="00A2759B" w:rsidRDefault="00D4117C" w:rsidP="00D4117C">
            <w:pPr>
              <w:pStyle w:val="TAL"/>
            </w:pPr>
            <w:r w:rsidRPr="00A2759B">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71149" w14:textId="122C7E98" w:rsidR="00D4117C" w:rsidRPr="00A2759B" w:rsidRDefault="00D4117C" w:rsidP="00D4117C">
            <w:pPr>
              <w:pStyle w:val="TAC"/>
              <w:rPr>
                <w:sz w:val="16"/>
                <w:szCs w:val="16"/>
              </w:rPr>
            </w:pPr>
            <w:r w:rsidRPr="00A2759B">
              <w:t>6.0.0</w:t>
            </w:r>
          </w:p>
        </w:tc>
      </w:tr>
      <w:tr w:rsidR="00D4117C" w:rsidRPr="006B0D02" w14:paraId="781437EA"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2595187A" w14:textId="3D7EE83F" w:rsidR="00D4117C" w:rsidRPr="00A2759B" w:rsidRDefault="00D4117C" w:rsidP="00D4117C">
            <w:pPr>
              <w:pStyle w:val="TAC"/>
              <w:rPr>
                <w:sz w:val="16"/>
                <w:szCs w:val="16"/>
              </w:rPr>
            </w:pPr>
            <w:r w:rsidRPr="00A2759B">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8CD5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A9EAF"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60C3"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AF3BA"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50D13"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E357F5" w14:textId="3AB210C8" w:rsidR="00D4117C" w:rsidRPr="00A2759B" w:rsidRDefault="00D4117C" w:rsidP="00D4117C">
            <w:pPr>
              <w:pStyle w:val="TAL"/>
            </w:pPr>
            <w:r w:rsidRPr="00A2759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4BD6" w14:textId="50013A7A" w:rsidR="00D4117C" w:rsidRPr="00A2759B" w:rsidRDefault="00D4117C" w:rsidP="00D4117C">
            <w:pPr>
              <w:pStyle w:val="TAC"/>
              <w:rPr>
                <w:sz w:val="16"/>
                <w:szCs w:val="16"/>
              </w:rPr>
            </w:pPr>
            <w:r w:rsidRPr="00A2759B">
              <w:t>7.0.0</w:t>
            </w:r>
          </w:p>
        </w:tc>
      </w:tr>
      <w:tr w:rsidR="00D4117C" w:rsidRPr="006B0D02" w14:paraId="10EC6B43"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51CC643F" w14:textId="48A093B3" w:rsidR="00D4117C" w:rsidRPr="00A2759B" w:rsidRDefault="00D4117C" w:rsidP="00D4117C">
            <w:pPr>
              <w:pStyle w:val="TAC"/>
              <w:rPr>
                <w:sz w:val="16"/>
                <w:szCs w:val="16"/>
              </w:rPr>
            </w:pPr>
            <w:r w:rsidRPr="00A2759B">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E9BBB"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91C69"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F349"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91D33"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1F3AA"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D74D5" w14:textId="58DBA222" w:rsidR="00D4117C" w:rsidRPr="00A2759B" w:rsidRDefault="00D4117C" w:rsidP="00D4117C">
            <w:pPr>
              <w:pStyle w:val="TAL"/>
            </w:pPr>
            <w:r w:rsidRPr="00A2759B">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7F270" w14:textId="5A2D2912" w:rsidR="00D4117C" w:rsidRPr="00A2759B" w:rsidRDefault="00D4117C" w:rsidP="00D4117C">
            <w:pPr>
              <w:pStyle w:val="TAC"/>
              <w:rPr>
                <w:sz w:val="16"/>
                <w:szCs w:val="16"/>
              </w:rPr>
            </w:pPr>
            <w:r w:rsidRPr="00A2759B">
              <w:t>8.0.0</w:t>
            </w:r>
          </w:p>
        </w:tc>
      </w:tr>
      <w:tr w:rsidR="00D4117C" w:rsidRPr="006B0D02" w14:paraId="006EA67F"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4E7304AF" w14:textId="534F198F" w:rsidR="00D4117C" w:rsidRPr="00A2759B" w:rsidRDefault="00D4117C" w:rsidP="00D4117C">
            <w:pPr>
              <w:pStyle w:val="TAC"/>
              <w:rPr>
                <w:sz w:val="16"/>
                <w:szCs w:val="16"/>
              </w:rPr>
            </w:pPr>
            <w:r w:rsidRPr="00A2759B">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7865E"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A80FE"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356A2"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F4DD6"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9BB13"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BA8174" w14:textId="2FF5FC20" w:rsidR="00D4117C" w:rsidRPr="00A2759B" w:rsidRDefault="00D4117C" w:rsidP="00D4117C">
            <w:pPr>
              <w:pStyle w:val="TAL"/>
            </w:pPr>
            <w:r w:rsidRPr="00A2759B">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4F66D" w14:textId="118D6DB6" w:rsidR="00D4117C" w:rsidRPr="00A2759B" w:rsidRDefault="00D4117C" w:rsidP="00D4117C">
            <w:pPr>
              <w:pStyle w:val="TAC"/>
              <w:rPr>
                <w:sz w:val="16"/>
                <w:szCs w:val="16"/>
              </w:rPr>
            </w:pPr>
            <w:r w:rsidRPr="00A2759B">
              <w:t>9.0.0</w:t>
            </w:r>
          </w:p>
        </w:tc>
      </w:tr>
      <w:tr w:rsidR="00D4117C" w:rsidRPr="006B0D02" w14:paraId="50C037D7"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2DE8D736" w14:textId="1C94737E" w:rsidR="00D4117C" w:rsidRPr="00A2759B" w:rsidRDefault="00D4117C" w:rsidP="00D4117C">
            <w:pPr>
              <w:pStyle w:val="TAC"/>
              <w:rPr>
                <w:sz w:val="16"/>
                <w:szCs w:val="16"/>
              </w:rPr>
            </w:pPr>
            <w:r w:rsidRPr="00A2759B">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4EF62"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0685A"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03829"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75336"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0220D"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7019F" w14:textId="792B0872" w:rsidR="00D4117C" w:rsidRPr="00A2759B" w:rsidRDefault="00D4117C" w:rsidP="00D4117C">
            <w:pPr>
              <w:pStyle w:val="TAL"/>
            </w:pPr>
            <w:r w:rsidRPr="00A2759B">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613BF" w14:textId="79B68E3E" w:rsidR="00D4117C" w:rsidRPr="00A2759B" w:rsidRDefault="00D4117C" w:rsidP="00D4117C">
            <w:pPr>
              <w:pStyle w:val="TAC"/>
              <w:rPr>
                <w:sz w:val="16"/>
                <w:szCs w:val="16"/>
              </w:rPr>
            </w:pPr>
            <w:r w:rsidRPr="00A2759B">
              <w:t>10.0.0</w:t>
            </w:r>
          </w:p>
        </w:tc>
      </w:tr>
      <w:tr w:rsidR="00D4117C" w:rsidRPr="006B0D02" w14:paraId="4CD73D61"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0089C8EC" w14:textId="061F7BDF" w:rsidR="00D4117C" w:rsidRPr="00A2759B" w:rsidRDefault="00D4117C" w:rsidP="00D4117C">
            <w:pPr>
              <w:pStyle w:val="TAC"/>
              <w:rPr>
                <w:sz w:val="16"/>
                <w:szCs w:val="16"/>
              </w:rPr>
            </w:pPr>
            <w:r w:rsidRPr="00A2759B">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EDBD7B"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AF6EA"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7582"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BB180"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55AF5"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F5294" w14:textId="785A7E4A" w:rsidR="00D4117C" w:rsidRPr="00A2759B" w:rsidRDefault="00D4117C" w:rsidP="00D4117C">
            <w:pPr>
              <w:pStyle w:val="TAL"/>
            </w:pPr>
            <w:r w:rsidRPr="00A2759B">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9FCF0F" w14:textId="6B7BEA64" w:rsidR="00D4117C" w:rsidRPr="00A2759B" w:rsidRDefault="00D4117C" w:rsidP="00D4117C">
            <w:pPr>
              <w:pStyle w:val="TAC"/>
              <w:rPr>
                <w:sz w:val="16"/>
                <w:szCs w:val="16"/>
              </w:rPr>
            </w:pPr>
            <w:r w:rsidRPr="00A2759B">
              <w:t>11.0.0</w:t>
            </w:r>
          </w:p>
        </w:tc>
      </w:tr>
      <w:tr w:rsidR="00D4117C" w:rsidRPr="006B0D02" w14:paraId="13BD1524"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1421D455" w14:textId="00DFDE5A" w:rsidR="00D4117C" w:rsidRPr="00A2759B" w:rsidRDefault="00D4117C" w:rsidP="00D4117C">
            <w:pPr>
              <w:pStyle w:val="TAC"/>
              <w:rPr>
                <w:sz w:val="16"/>
                <w:szCs w:val="16"/>
              </w:rPr>
            </w:pPr>
            <w:r w:rsidRPr="00A2759B">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B9026"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3608C0"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A8CD5"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9B479"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71C7"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2C7D2" w14:textId="57E0D101" w:rsidR="00D4117C" w:rsidRPr="00A2759B" w:rsidRDefault="00D4117C" w:rsidP="00D4117C">
            <w:pPr>
              <w:pStyle w:val="TAL"/>
            </w:pPr>
            <w:r w:rsidRPr="00A2759B">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885AD" w14:textId="0BDBE090" w:rsidR="00D4117C" w:rsidRPr="00A2759B" w:rsidRDefault="00D4117C" w:rsidP="00D4117C">
            <w:pPr>
              <w:pStyle w:val="TAC"/>
              <w:rPr>
                <w:sz w:val="16"/>
                <w:szCs w:val="16"/>
              </w:rPr>
            </w:pPr>
            <w:r w:rsidRPr="00A2759B">
              <w:t>12.0.0</w:t>
            </w:r>
          </w:p>
        </w:tc>
      </w:tr>
      <w:tr w:rsidR="00D4117C" w:rsidRPr="006B0D02" w14:paraId="16069009"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7AE91398" w14:textId="2761C8FC" w:rsidR="00D4117C" w:rsidRPr="00A2759B" w:rsidRDefault="00D4117C" w:rsidP="00D4117C">
            <w:pPr>
              <w:pStyle w:val="TAC"/>
              <w:rPr>
                <w:sz w:val="16"/>
                <w:szCs w:val="16"/>
              </w:rPr>
            </w:pPr>
            <w:r w:rsidRPr="00A2759B">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1A36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6A9EC"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16DB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BF5E7"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57DA2"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D153BD" w14:textId="14D06E48" w:rsidR="00D4117C" w:rsidRPr="00A2759B" w:rsidRDefault="00D4117C" w:rsidP="00D4117C">
            <w:pPr>
              <w:pStyle w:val="TAL"/>
            </w:pPr>
            <w:r w:rsidRPr="00A2759B">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67A16" w14:textId="0D42ACE3" w:rsidR="00D4117C" w:rsidRPr="00A2759B" w:rsidRDefault="00D4117C" w:rsidP="00D4117C">
            <w:pPr>
              <w:pStyle w:val="TAC"/>
              <w:rPr>
                <w:sz w:val="16"/>
                <w:szCs w:val="16"/>
              </w:rPr>
            </w:pPr>
            <w:r w:rsidRPr="00A2759B">
              <w:t>13.0.0</w:t>
            </w:r>
          </w:p>
        </w:tc>
      </w:tr>
      <w:tr w:rsidR="00D4117C" w:rsidRPr="006B0D02" w14:paraId="6FD27D87"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6EEBC48D" w14:textId="6D683E6B" w:rsidR="00D4117C" w:rsidRPr="00A2759B" w:rsidRDefault="00D4117C" w:rsidP="00D4117C">
            <w:pPr>
              <w:pStyle w:val="TAC"/>
              <w:rPr>
                <w:sz w:val="16"/>
                <w:szCs w:val="16"/>
              </w:rPr>
            </w:pPr>
            <w:r w:rsidRPr="00A2759B">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0409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AEC4C"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7FABA"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A603F"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574E"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14672" w14:textId="7926A165" w:rsidR="00D4117C" w:rsidRPr="00A2759B" w:rsidRDefault="00D4117C" w:rsidP="00D4117C">
            <w:pPr>
              <w:pStyle w:val="TAL"/>
            </w:pPr>
            <w:r w:rsidRPr="00A2759B">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847AD" w14:textId="51EF3942" w:rsidR="00D4117C" w:rsidRPr="00A2759B" w:rsidRDefault="00D4117C" w:rsidP="00D4117C">
            <w:pPr>
              <w:pStyle w:val="TAC"/>
              <w:rPr>
                <w:sz w:val="16"/>
                <w:szCs w:val="16"/>
              </w:rPr>
            </w:pPr>
            <w:r w:rsidRPr="00A2759B">
              <w:t>14.0.0</w:t>
            </w:r>
          </w:p>
        </w:tc>
      </w:tr>
      <w:tr w:rsidR="00D4117C" w:rsidRPr="006B0D02" w14:paraId="33E62736"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1D432818" w14:textId="532F702A" w:rsidR="00D4117C" w:rsidRPr="00A2759B" w:rsidRDefault="00D4117C" w:rsidP="00D4117C">
            <w:pPr>
              <w:pStyle w:val="TAC"/>
              <w:rPr>
                <w:sz w:val="16"/>
                <w:szCs w:val="16"/>
              </w:rPr>
            </w:pPr>
            <w:r w:rsidRPr="00A2759B">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5F1B8"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6E0E2"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E0B0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AE078"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220E7"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D5186F" w14:textId="1F7B1FB8" w:rsidR="00D4117C" w:rsidRPr="00A2759B" w:rsidRDefault="00D4117C" w:rsidP="00D4117C">
            <w:pPr>
              <w:pStyle w:val="TAL"/>
            </w:pPr>
            <w:r w:rsidRPr="00A2759B">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71DFD" w14:textId="61748D0A" w:rsidR="00D4117C" w:rsidRPr="00A2759B" w:rsidRDefault="00D4117C" w:rsidP="00D4117C">
            <w:pPr>
              <w:pStyle w:val="TAC"/>
              <w:rPr>
                <w:sz w:val="16"/>
                <w:szCs w:val="16"/>
              </w:rPr>
            </w:pPr>
            <w:r w:rsidRPr="00A2759B">
              <w:t>15.0.0</w:t>
            </w:r>
          </w:p>
        </w:tc>
      </w:tr>
      <w:tr w:rsidR="00D4117C" w:rsidRPr="006B0D02" w14:paraId="2A1A5356"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47949A53" w14:textId="5DEEE308" w:rsidR="00D4117C" w:rsidRPr="00A2759B" w:rsidRDefault="00D4117C" w:rsidP="00D4117C">
            <w:pPr>
              <w:pStyle w:val="TAC"/>
              <w:rPr>
                <w:sz w:val="16"/>
                <w:szCs w:val="16"/>
              </w:rPr>
            </w:pPr>
            <w:r w:rsidRPr="00A2759B">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1364C" w14:textId="77777777" w:rsidR="00D4117C" w:rsidRPr="00A2759B" w:rsidRDefault="00D4117C" w:rsidP="00D4117C">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CDAC7" w14:textId="77777777" w:rsidR="00D4117C" w:rsidRPr="00A2759B" w:rsidRDefault="00D4117C" w:rsidP="00D4117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1BD9E" w14:textId="77777777" w:rsidR="00D4117C" w:rsidRPr="00A2759B" w:rsidRDefault="00D4117C" w:rsidP="00D4117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740828" w14:textId="77777777" w:rsidR="00D4117C" w:rsidRPr="00A2759B" w:rsidRDefault="00D4117C" w:rsidP="00D4117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9A207" w14:textId="77777777" w:rsidR="00D4117C" w:rsidRPr="00A2759B" w:rsidRDefault="00D4117C" w:rsidP="00D4117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79A290" w14:textId="4EFBDCD0" w:rsidR="00D4117C" w:rsidRPr="00A2759B" w:rsidRDefault="00D4117C" w:rsidP="00D4117C">
            <w:pPr>
              <w:pStyle w:val="TAL"/>
            </w:pPr>
            <w:r w:rsidRPr="00A2759B">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E34BF" w14:textId="4F53A055" w:rsidR="00D4117C" w:rsidRPr="00A2759B" w:rsidRDefault="00D4117C" w:rsidP="00D4117C">
            <w:pPr>
              <w:pStyle w:val="TAC"/>
              <w:rPr>
                <w:sz w:val="16"/>
                <w:szCs w:val="16"/>
              </w:rPr>
            </w:pPr>
            <w:r w:rsidRPr="00A2759B">
              <w:t>16.0.0</w:t>
            </w:r>
          </w:p>
        </w:tc>
      </w:tr>
      <w:tr w:rsidR="007E059E" w:rsidRPr="006B0D02" w14:paraId="36FF834C" w14:textId="77777777" w:rsidTr="00A2759B">
        <w:tc>
          <w:tcPr>
            <w:tcW w:w="800" w:type="dxa"/>
            <w:tcBorders>
              <w:top w:val="single" w:sz="4" w:space="0" w:color="auto"/>
              <w:left w:val="single" w:sz="4" w:space="0" w:color="auto"/>
              <w:bottom w:val="single" w:sz="4" w:space="0" w:color="auto"/>
              <w:right w:val="single" w:sz="4" w:space="0" w:color="auto"/>
            </w:tcBorders>
            <w:shd w:val="solid" w:color="FFFFFF" w:fill="auto"/>
          </w:tcPr>
          <w:p w14:paraId="26795308" w14:textId="037014B8" w:rsidR="007E059E" w:rsidRPr="00A2759B" w:rsidRDefault="007E059E" w:rsidP="00D4117C">
            <w:pPr>
              <w:pStyle w:val="TAC"/>
            </w:pPr>
            <w:r w:rsidRPr="00A2759B">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32403" w14:textId="328F2183" w:rsidR="007E059E" w:rsidRPr="00A2759B" w:rsidRDefault="007E059E" w:rsidP="00D4117C">
            <w:pPr>
              <w:pStyle w:val="TAC"/>
              <w:rPr>
                <w:sz w:val="16"/>
                <w:szCs w:val="16"/>
              </w:rPr>
            </w:pPr>
            <w:r w:rsidRPr="00A2759B">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95338" w14:textId="01E7E2D3" w:rsidR="007E059E" w:rsidRPr="00A2759B" w:rsidRDefault="007E059E" w:rsidP="00D4117C">
            <w:pPr>
              <w:pStyle w:val="TAC"/>
              <w:rPr>
                <w:sz w:val="16"/>
                <w:szCs w:val="16"/>
              </w:rPr>
            </w:pPr>
            <w:r w:rsidRPr="00A2759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A53CD" w14:textId="49807320" w:rsidR="007E059E" w:rsidRPr="00A2759B" w:rsidRDefault="007E059E" w:rsidP="00D4117C">
            <w:pPr>
              <w:pStyle w:val="TAL"/>
              <w:rPr>
                <w:sz w:val="16"/>
                <w:szCs w:val="16"/>
              </w:rPr>
            </w:pPr>
            <w:r w:rsidRPr="00A2759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ABC0" w14:textId="6B861E70" w:rsidR="007E059E" w:rsidRPr="00A2759B" w:rsidRDefault="007E059E" w:rsidP="00D4117C">
            <w:pPr>
              <w:pStyle w:val="TAR"/>
              <w:rPr>
                <w:sz w:val="16"/>
                <w:szCs w:val="16"/>
              </w:rPr>
            </w:pPr>
            <w:r w:rsidRPr="00A2759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2BB24" w14:textId="027D28C3" w:rsidR="007E059E" w:rsidRPr="00A2759B" w:rsidRDefault="007E059E" w:rsidP="00D4117C">
            <w:pPr>
              <w:pStyle w:val="TAC"/>
              <w:rPr>
                <w:sz w:val="16"/>
                <w:szCs w:val="16"/>
              </w:rPr>
            </w:pPr>
            <w:r w:rsidRPr="00A2759B">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F23E79" w14:textId="480F7163" w:rsidR="007E059E" w:rsidRPr="00A2759B" w:rsidRDefault="007E059E" w:rsidP="00D4117C">
            <w:pPr>
              <w:pStyle w:val="TAL"/>
            </w:pPr>
            <w:r w:rsidRPr="00A2759B">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53A577" w14:textId="4F85ED38" w:rsidR="007E059E" w:rsidRPr="00A2759B" w:rsidRDefault="007E059E" w:rsidP="00D4117C">
            <w:pPr>
              <w:pStyle w:val="TAC"/>
            </w:pPr>
            <w:r w:rsidRPr="00A2759B">
              <w:t>17.0.0</w:t>
            </w:r>
          </w:p>
        </w:tc>
      </w:tr>
    </w:tbl>
    <w:p w14:paraId="7EA49473" w14:textId="77777777" w:rsidR="00D4117C" w:rsidRPr="00235394" w:rsidRDefault="00D4117C" w:rsidP="00D4117C"/>
    <w:p w14:paraId="1C7ECF6B" w14:textId="77777777" w:rsidR="00D4117C" w:rsidRDefault="00D4117C"/>
    <w:sectPr w:rsidR="00D4117C">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A7572" w14:textId="77777777" w:rsidR="005D5548" w:rsidRDefault="005D5548">
      <w:r>
        <w:separator/>
      </w:r>
    </w:p>
  </w:endnote>
  <w:endnote w:type="continuationSeparator" w:id="0">
    <w:p w14:paraId="4526764A" w14:textId="77777777" w:rsidR="005D5548" w:rsidRDefault="005D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12D3" w14:textId="77777777" w:rsidR="004E0854" w:rsidRDefault="004E08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B1A29" w14:textId="77777777" w:rsidR="005D5548" w:rsidRDefault="005D5548">
      <w:r>
        <w:separator/>
      </w:r>
    </w:p>
  </w:footnote>
  <w:footnote w:type="continuationSeparator" w:id="0">
    <w:p w14:paraId="04D25702" w14:textId="77777777" w:rsidR="005D5548" w:rsidRDefault="005D5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F1A8" w14:textId="7CB1C3D6" w:rsidR="004E0854" w:rsidRDefault="004E0854">
    <w:pPr>
      <w:pStyle w:val="Header"/>
      <w:framePr w:wrap="auto" w:vAnchor="text" w:hAnchor="margin" w:xAlign="right" w:y="1"/>
    </w:pPr>
    <w:r>
      <w:fldChar w:fldCharType="begin"/>
    </w:r>
    <w:r>
      <w:instrText xml:space="preserve">styleref ZA </w:instrText>
    </w:r>
    <w:r>
      <w:fldChar w:fldCharType="separate"/>
    </w:r>
    <w:r w:rsidR="00A2759B">
      <w:rPr>
        <w:noProof/>
      </w:rPr>
      <w:t>3GPP TS 24.085 V17.0.0 (2022-03)</w:t>
    </w:r>
    <w:r>
      <w:fldChar w:fldCharType="end"/>
    </w:r>
  </w:p>
  <w:p w14:paraId="009FB285" w14:textId="77777777" w:rsidR="004E0854" w:rsidRDefault="004E0854">
    <w:pPr>
      <w:pStyle w:val="Header"/>
      <w:framePr w:wrap="auto" w:vAnchor="text" w:hAnchor="margin" w:xAlign="center" w:y="1"/>
    </w:pPr>
    <w:r>
      <w:fldChar w:fldCharType="begin"/>
    </w:r>
    <w:r>
      <w:instrText xml:space="preserve">page </w:instrText>
    </w:r>
    <w:r>
      <w:fldChar w:fldCharType="separate"/>
    </w:r>
    <w:r w:rsidR="0018066D">
      <w:rPr>
        <w:noProof/>
      </w:rPr>
      <w:t>9</w:t>
    </w:r>
    <w:r>
      <w:fldChar w:fldCharType="end"/>
    </w:r>
  </w:p>
  <w:p w14:paraId="09904ECB" w14:textId="4AEA7151" w:rsidR="004E0854" w:rsidRDefault="004E0854">
    <w:pPr>
      <w:pStyle w:val="Header"/>
      <w:framePr w:wrap="auto" w:vAnchor="text" w:hAnchor="margin" w:y="1"/>
    </w:pPr>
    <w:r>
      <w:fldChar w:fldCharType="begin"/>
    </w:r>
    <w:r>
      <w:instrText xml:space="preserve">styleref ZGSM </w:instrText>
    </w:r>
    <w:r>
      <w:fldChar w:fldCharType="separate"/>
    </w:r>
    <w:r w:rsidR="00A2759B">
      <w:rPr>
        <w:noProof/>
      </w:rPr>
      <w:t>Release 17</w:t>
    </w:r>
    <w:r>
      <w:fldChar w:fldCharType="end"/>
    </w:r>
  </w:p>
  <w:p w14:paraId="002B7740" w14:textId="77777777" w:rsidR="004E0854" w:rsidRDefault="004E0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D5AA9D0"/>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5389"/>
    <w:rsid w:val="0006359F"/>
    <w:rsid w:val="00064867"/>
    <w:rsid w:val="0018066D"/>
    <w:rsid w:val="002A45E9"/>
    <w:rsid w:val="00353A4E"/>
    <w:rsid w:val="003E5E48"/>
    <w:rsid w:val="0040592C"/>
    <w:rsid w:val="00405F0F"/>
    <w:rsid w:val="004E0854"/>
    <w:rsid w:val="004F5389"/>
    <w:rsid w:val="00534CC5"/>
    <w:rsid w:val="00540349"/>
    <w:rsid w:val="005D5548"/>
    <w:rsid w:val="00650851"/>
    <w:rsid w:val="0067535E"/>
    <w:rsid w:val="007216A0"/>
    <w:rsid w:val="007513B2"/>
    <w:rsid w:val="007B0E0D"/>
    <w:rsid w:val="007E059E"/>
    <w:rsid w:val="007F0B7A"/>
    <w:rsid w:val="0082182F"/>
    <w:rsid w:val="008D464E"/>
    <w:rsid w:val="009149F3"/>
    <w:rsid w:val="009A1AE8"/>
    <w:rsid w:val="00A2759B"/>
    <w:rsid w:val="00A94D55"/>
    <w:rsid w:val="00BA0FC1"/>
    <w:rsid w:val="00C1284A"/>
    <w:rsid w:val="00C67714"/>
    <w:rsid w:val="00CB5409"/>
    <w:rsid w:val="00D35DB7"/>
    <w:rsid w:val="00D4117C"/>
    <w:rsid w:val="00F22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6CD88FF"/>
  <w15:chartTrackingRefBased/>
  <w15:docId w15:val="{D9B5B262-0949-47F7-8DBA-5EA4A63E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2410</Words>
  <Characters>13886</Characters>
  <Application>Microsoft Office Word</Application>
  <DocSecurity>0</DocSecurity>
  <Lines>478</Lines>
  <Paragraphs>307</Paragraphs>
  <ScaleCrop>false</ScaleCrop>
  <HeadingPairs>
    <vt:vector size="2" baseType="variant">
      <vt:variant>
        <vt:lpstr>Title</vt:lpstr>
      </vt:variant>
      <vt:variant>
        <vt:i4>1</vt:i4>
      </vt:variant>
    </vt:vector>
  </HeadingPairs>
  <TitlesOfParts>
    <vt:vector size="1" baseType="lpstr">
      <vt:lpstr>3GPP TS 24.085</vt:lpstr>
    </vt:vector>
  </TitlesOfParts>
  <Manager>Kimmo Kymalainen</Manager>
  <Company/>
  <LinksUpToDate>false</LinksUpToDate>
  <CharactersWithSpaces>15989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24.085</dc:title>
  <dc:subject>Stage 3 (Release 10)</dc:subject>
  <dc:creator>MCC Support</dc:creator>
  <cp:keywords>LTE, GSM, UMTS, network, CUG, supplementary service, stage 3</cp:keywords>
  <dc:description/>
  <cp:lastModifiedBy>29.829_CR0004_(Rel-17)_SMS_SBI</cp:lastModifiedBy>
  <cp:revision>3</cp:revision>
  <cp:lastPrinted>1999-05-04T11:42:00Z</cp:lastPrinted>
  <dcterms:created xsi:type="dcterms:W3CDTF">2022-03-18T16:14:00Z</dcterms:created>
  <dcterms:modified xsi:type="dcterms:W3CDTF">2022-03-18T16:15:00Z</dcterms:modified>
  <cp:category>TSG CN WG4</cp:category>
</cp:coreProperties>
</file>