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5E0E6C" w:rsidRPr="00500B75" w14:paraId="179AF300" w14:textId="77777777" w:rsidTr="00E615B4">
        <w:trPr>
          <w:cantSplit/>
        </w:trPr>
        <w:tc>
          <w:tcPr>
            <w:tcW w:w="10423" w:type="dxa"/>
            <w:shd w:val="clear" w:color="auto" w:fill="auto"/>
          </w:tcPr>
          <w:p w14:paraId="73AEE52D" w14:textId="77777777" w:rsidR="005E0E6C" w:rsidRPr="00500B75" w:rsidRDefault="005E0E6C" w:rsidP="00E615B4">
            <w:pPr>
              <w:pStyle w:val="ZA"/>
              <w:framePr w:w="0" w:hRule="auto" w:wrap="auto" w:vAnchor="margin" w:hAnchor="text" w:yAlign="inline"/>
            </w:pPr>
            <w:bookmarkStart w:id="0" w:name="page1"/>
            <w:r w:rsidRPr="00A20410">
              <w:rPr>
                <w:sz w:val="64"/>
              </w:rPr>
              <w:t>3GPP TR 23.</w:t>
            </w:r>
            <w:r>
              <w:rPr>
                <w:rFonts w:hint="eastAsia"/>
                <w:sz w:val="64"/>
                <w:lang w:eastAsia="zh-CN"/>
              </w:rPr>
              <w:t>973</w:t>
            </w:r>
            <w:r w:rsidRPr="00A20410">
              <w:rPr>
                <w:sz w:val="64"/>
              </w:rPr>
              <w:t xml:space="preserve"> </w:t>
            </w:r>
            <w:r w:rsidRPr="00A20410">
              <w:t>V</w:t>
            </w:r>
            <w:r>
              <w:t>17.0.0</w:t>
            </w:r>
            <w:r w:rsidRPr="00A20410">
              <w:t xml:space="preserve"> </w:t>
            </w:r>
            <w:r w:rsidRPr="00A20410">
              <w:rPr>
                <w:sz w:val="32"/>
              </w:rPr>
              <w:t>(</w:t>
            </w:r>
            <w:r>
              <w:rPr>
                <w:sz w:val="32"/>
              </w:rPr>
              <w:t>2022-03</w:t>
            </w:r>
            <w:r w:rsidRPr="00A20410">
              <w:rPr>
                <w:sz w:val="32"/>
              </w:rPr>
              <w:t>)</w:t>
            </w:r>
          </w:p>
        </w:tc>
      </w:tr>
      <w:tr w:rsidR="005E0E6C" w:rsidRPr="00500B75" w14:paraId="0D32A26D" w14:textId="77777777" w:rsidTr="00E615B4">
        <w:trPr>
          <w:cantSplit/>
          <w:trHeight w:hRule="exact" w:val="1134"/>
        </w:trPr>
        <w:tc>
          <w:tcPr>
            <w:tcW w:w="10423" w:type="dxa"/>
            <w:shd w:val="clear" w:color="auto" w:fill="auto"/>
          </w:tcPr>
          <w:p w14:paraId="2E690006" w14:textId="77777777" w:rsidR="005E0E6C" w:rsidRPr="00500B75" w:rsidRDefault="005E0E6C" w:rsidP="00E615B4">
            <w:pPr>
              <w:pStyle w:val="TAR"/>
            </w:pPr>
            <w:r w:rsidRPr="00A20410">
              <w:t>Technical Report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5E0E6C" w:rsidRPr="00500B75" w14:paraId="6CF82996" w14:textId="77777777" w:rsidTr="00E615B4">
        <w:trPr>
          <w:cantSplit/>
          <w:trHeight w:hRule="exact" w:val="3685"/>
        </w:trPr>
        <w:tc>
          <w:tcPr>
            <w:tcW w:w="10423" w:type="dxa"/>
            <w:shd w:val="clear" w:color="auto" w:fill="auto"/>
          </w:tcPr>
          <w:p w14:paraId="6A8DE492" w14:textId="77777777" w:rsidR="005E0E6C" w:rsidRPr="005E27F1" w:rsidRDefault="005E0E6C" w:rsidP="005E27F1">
            <w:pPr>
              <w:pStyle w:val="ZT"/>
              <w:framePr w:wrap="notBeside"/>
            </w:pPr>
            <w:r w:rsidRPr="005E27F1">
              <w:t>3rd Generation Partnership Project;</w:t>
            </w:r>
          </w:p>
          <w:p w14:paraId="60869EFC" w14:textId="77777777" w:rsidR="005E0E6C" w:rsidRPr="005E27F1" w:rsidRDefault="005E0E6C" w:rsidP="005E27F1">
            <w:pPr>
              <w:pStyle w:val="ZT"/>
              <w:framePr w:wrap="notBeside"/>
            </w:pPr>
            <w:r w:rsidRPr="005E27F1">
              <w:t>Technical Specification Group Services and System Aspects;</w:t>
            </w:r>
          </w:p>
          <w:p w14:paraId="278E239B" w14:textId="77777777" w:rsidR="005E0E6C" w:rsidRPr="005E27F1" w:rsidRDefault="005E0E6C" w:rsidP="005E27F1">
            <w:pPr>
              <w:pStyle w:val="ZT"/>
              <w:framePr w:wrap="notBeside"/>
            </w:pPr>
            <w:r w:rsidRPr="005E27F1">
              <w:t>User data interworking, coexistence and migration</w:t>
            </w:r>
          </w:p>
          <w:p w14:paraId="12F8C708" w14:textId="77777777" w:rsidR="005E0E6C" w:rsidRPr="00500B75" w:rsidRDefault="005E0E6C" w:rsidP="005E27F1">
            <w:pPr>
              <w:pStyle w:val="ZT"/>
              <w:framePr w:wrap="notBeside"/>
            </w:pPr>
            <w:r w:rsidRPr="005E27F1">
              <w:t>(Release 17)</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E0E6C" w:rsidRPr="00500B75" w14:paraId="16ABA858" w14:textId="77777777" w:rsidTr="00E615B4">
        <w:trPr>
          <w:cantSplit/>
        </w:trPr>
        <w:tc>
          <w:tcPr>
            <w:tcW w:w="10423" w:type="dxa"/>
            <w:gridSpan w:val="2"/>
            <w:shd w:val="clear" w:color="auto" w:fill="auto"/>
          </w:tcPr>
          <w:p w14:paraId="07605BBA" w14:textId="77777777" w:rsidR="005E0E6C" w:rsidRPr="00500B75" w:rsidRDefault="005E0E6C" w:rsidP="00E615B4">
            <w:pPr>
              <w:pStyle w:val="FP"/>
            </w:pPr>
          </w:p>
        </w:tc>
      </w:tr>
      <w:tr w:rsidR="005E0E6C" w:rsidRPr="00500B75" w14:paraId="130F16DF" w14:textId="77777777" w:rsidTr="00E615B4">
        <w:trPr>
          <w:cantSplit/>
          <w:trHeight w:hRule="exact" w:val="1531"/>
        </w:trPr>
        <w:tc>
          <w:tcPr>
            <w:tcW w:w="4883" w:type="dxa"/>
            <w:shd w:val="clear" w:color="auto" w:fill="auto"/>
          </w:tcPr>
          <w:p w14:paraId="5265ED2B" w14:textId="76160F13" w:rsidR="005E0E6C" w:rsidRPr="00500B75" w:rsidRDefault="005E0E6C" w:rsidP="00E615B4">
            <w:pPr>
              <w:rPr>
                <w:i/>
              </w:rPr>
            </w:pPr>
            <w:r w:rsidRPr="00500B75">
              <w:rPr>
                <w:i/>
                <w:noProof/>
                <w:lang w:val="en-US" w:eastAsia="zh-CN"/>
              </w:rPr>
              <w:drawing>
                <wp:inline distT="0" distB="0" distL="0" distR="0" wp14:anchorId="25B1B6B4" wp14:editId="3C6E7F4A">
                  <wp:extent cx="1209675" cy="838200"/>
                  <wp:effectExtent l="0" t="0" r="9525" b="0"/>
                  <wp:docPr id="4"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B48631D" w14:textId="441F44FC" w:rsidR="005E0E6C" w:rsidRPr="00500B75" w:rsidRDefault="005E0E6C" w:rsidP="00E615B4">
            <w:pPr>
              <w:jc w:val="right"/>
            </w:pPr>
            <w:r w:rsidRPr="00500B75">
              <w:rPr>
                <w:noProof/>
                <w:lang w:val="en-US" w:eastAsia="zh-CN"/>
              </w:rPr>
              <w:drawing>
                <wp:inline distT="0" distB="0" distL="0" distR="0" wp14:anchorId="2DBAD5F5" wp14:editId="39C48B42">
                  <wp:extent cx="1619250" cy="952500"/>
                  <wp:effectExtent l="0" t="0" r="0" b="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E0E6C" w:rsidRPr="00500B75" w14:paraId="56F7BE41" w14:textId="77777777" w:rsidTr="00E615B4">
        <w:trPr>
          <w:cantSplit/>
          <w:trHeight w:hRule="exact" w:val="5783"/>
        </w:trPr>
        <w:tc>
          <w:tcPr>
            <w:tcW w:w="10423" w:type="dxa"/>
            <w:gridSpan w:val="2"/>
            <w:shd w:val="clear" w:color="auto" w:fill="auto"/>
          </w:tcPr>
          <w:p w14:paraId="44ED197E" w14:textId="77777777" w:rsidR="005E0E6C" w:rsidRPr="00500B75" w:rsidRDefault="005E0E6C" w:rsidP="00E615B4">
            <w:pPr>
              <w:pStyle w:val="FP"/>
              <w:rPr>
                <w:b/>
              </w:rPr>
            </w:pPr>
          </w:p>
        </w:tc>
      </w:tr>
      <w:tr w:rsidR="005E0E6C" w:rsidRPr="00500B75" w14:paraId="17C6AC79" w14:textId="77777777" w:rsidTr="00E615B4">
        <w:trPr>
          <w:cantSplit/>
          <w:trHeight w:hRule="exact" w:val="964"/>
        </w:trPr>
        <w:tc>
          <w:tcPr>
            <w:tcW w:w="10423" w:type="dxa"/>
            <w:gridSpan w:val="2"/>
            <w:shd w:val="clear" w:color="auto" w:fill="auto"/>
          </w:tcPr>
          <w:p w14:paraId="794AA863" w14:textId="77777777" w:rsidR="005E0E6C" w:rsidRPr="00500B75" w:rsidRDefault="005E0E6C" w:rsidP="00E615B4">
            <w:pPr>
              <w:rPr>
                <w:sz w:val="16"/>
              </w:rPr>
            </w:pPr>
            <w:bookmarkStart w:id="1" w:name="warningNotice"/>
            <w:r w:rsidRPr="00500B75">
              <w:rPr>
                <w:sz w:val="16"/>
              </w:rPr>
              <w:t>The present document has been developed within the 3rd Generation Partnership Project (3GPP</w:t>
            </w:r>
            <w:r w:rsidRPr="00500B75">
              <w:rPr>
                <w:sz w:val="16"/>
                <w:vertAlign w:val="superscript"/>
              </w:rPr>
              <w:t xml:space="preserve"> TM</w:t>
            </w:r>
            <w:r w:rsidRPr="00500B75">
              <w:rPr>
                <w:sz w:val="16"/>
              </w:rPr>
              <w:t>) and may be further elaborated for the purposes of 3GPP.</w:t>
            </w:r>
            <w:r w:rsidRPr="00500B75">
              <w:rPr>
                <w:sz w:val="16"/>
              </w:rPr>
              <w:br/>
              <w:t>The present document has not been subject to any approval process by the 3GPP</w:t>
            </w:r>
            <w:r w:rsidRPr="00500B75">
              <w:rPr>
                <w:sz w:val="16"/>
                <w:vertAlign w:val="superscript"/>
              </w:rPr>
              <w:t xml:space="preserve"> </w:t>
            </w:r>
            <w:r w:rsidRPr="00500B75">
              <w:rPr>
                <w:sz w:val="16"/>
              </w:rPr>
              <w:t>Organizational Partners and shall not be implemented.</w:t>
            </w:r>
            <w:r w:rsidRPr="00500B75">
              <w:rPr>
                <w:sz w:val="16"/>
              </w:rPr>
              <w:br/>
              <w:t>This Specification is provided for future development work within 3GPP</w:t>
            </w:r>
            <w:r w:rsidRPr="00500B75">
              <w:rPr>
                <w:sz w:val="16"/>
                <w:vertAlign w:val="superscript"/>
              </w:rPr>
              <w:t xml:space="preserve"> </w:t>
            </w:r>
            <w:r w:rsidRPr="00500B75">
              <w:rPr>
                <w:sz w:val="16"/>
              </w:rPr>
              <w:t>only. The Organizational Partners accept no liability for any use of this Specification.</w:t>
            </w:r>
            <w:r w:rsidRPr="00500B75">
              <w:rPr>
                <w:sz w:val="16"/>
              </w:rPr>
              <w:br/>
              <w:t>Specifications and Reports for implementation of the 3GPP</w:t>
            </w:r>
            <w:r w:rsidRPr="00500B75">
              <w:rPr>
                <w:sz w:val="16"/>
                <w:vertAlign w:val="superscript"/>
              </w:rPr>
              <w:t xml:space="preserve"> TM</w:t>
            </w:r>
            <w:r w:rsidRPr="00500B75">
              <w:rPr>
                <w:sz w:val="16"/>
              </w:rPr>
              <w:t xml:space="preserve"> system should be obtained via the 3GPP Organizational Partners' Publications Offices.</w:t>
            </w:r>
            <w:bookmarkEnd w:id="1"/>
          </w:p>
          <w:p w14:paraId="402AE9EE" w14:textId="77777777" w:rsidR="005E0E6C" w:rsidRPr="00500B75" w:rsidRDefault="005E0E6C" w:rsidP="00E615B4">
            <w:pPr>
              <w:pStyle w:val="ZV"/>
              <w:framePr w:w="0" w:wrap="auto" w:vAnchor="margin" w:hAnchor="text" w:yAlign="inline"/>
            </w:pPr>
          </w:p>
          <w:p w14:paraId="495D34FD" w14:textId="77777777" w:rsidR="005E0E6C" w:rsidRPr="00500B75" w:rsidRDefault="005E0E6C" w:rsidP="00E615B4">
            <w:pPr>
              <w:rPr>
                <w:sz w:val="16"/>
              </w:rPr>
            </w:pPr>
          </w:p>
        </w:tc>
      </w:tr>
      <w:bookmarkEnd w:id="0"/>
    </w:tbl>
    <w:p w14:paraId="3BD35A46" w14:textId="77777777" w:rsidR="005E0E6C" w:rsidRPr="00500B75" w:rsidRDefault="005E0E6C" w:rsidP="005E0E6C">
      <w:pPr>
        <w:sectPr w:rsidR="005E0E6C" w:rsidRPr="00500B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E0E6C" w:rsidRPr="00500B75" w14:paraId="13243F21" w14:textId="77777777" w:rsidTr="00E615B4">
        <w:trPr>
          <w:cantSplit/>
          <w:trHeight w:hRule="exact" w:val="5669"/>
        </w:trPr>
        <w:tc>
          <w:tcPr>
            <w:tcW w:w="10423" w:type="dxa"/>
            <w:shd w:val="clear" w:color="auto" w:fill="auto"/>
          </w:tcPr>
          <w:p w14:paraId="363B11BD" w14:textId="77777777" w:rsidR="005E0E6C" w:rsidRPr="00500B75" w:rsidRDefault="005E0E6C" w:rsidP="00E615B4">
            <w:pPr>
              <w:pStyle w:val="FP"/>
            </w:pPr>
            <w:bookmarkStart w:id="2" w:name="page2"/>
          </w:p>
        </w:tc>
      </w:tr>
      <w:tr w:rsidR="005E0E6C" w:rsidRPr="00500B75" w14:paraId="60BF07B5" w14:textId="77777777" w:rsidTr="00E615B4">
        <w:trPr>
          <w:cantSplit/>
          <w:trHeight w:hRule="exact" w:val="5386"/>
        </w:trPr>
        <w:tc>
          <w:tcPr>
            <w:tcW w:w="10423" w:type="dxa"/>
            <w:shd w:val="clear" w:color="auto" w:fill="auto"/>
          </w:tcPr>
          <w:p w14:paraId="709682B1" w14:textId="77777777" w:rsidR="005E0E6C" w:rsidRPr="00500B75" w:rsidRDefault="005E0E6C" w:rsidP="00E615B4">
            <w:pPr>
              <w:pStyle w:val="FP"/>
              <w:spacing w:after="240"/>
              <w:ind w:left="2835" w:right="2835"/>
              <w:jc w:val="center"/>
              <w:rPr>
                <w:rFonts w:ascii="Arial" w:hAnsi="Arial"/>
                <w:b/>
                <w:i/>
                <w:noProof/>
              </w:rPr>
            </w:pPr>
            <w:bookmarkStart w:id="3" w:name="coords3gpp"/>
            <w:r w:rsidRPr="00500B75">
              <w:rPr>
                <w:rFonts w:ascii="Arial" w:hAnsi="Arial"/>
                <w:b/>
                <w:i/>
                <w:noProof/>
              </w:rPr>
              <w:t>3GPP</w:t>
            </w:r>
          </w:p>
          <w:p w14:paraId="5920B8DC" w14:textId="77777777" w:rsidR="005E0E6C" w:rsidRPr="00500B75" w:rsidRDefault="005E0E6C" w:rsidP="00E615B4">
            <w:pPr>
              <w:pStyle w:val="FP"/>
              <w:pBdr>
                <w:bottom w:val="single" w:sz="6" w:space="1" w:color="auto"/>
              </w:pBdr>
              <w:ind w:left="2835" w:right="2835"/>
              <w:jc w:val="center"/>
              <w:rPr>
                <w:noProof/>
              </w:rPr>
            </w:pPr>
            <w:r w:rsidRPr="00500B75">
              <w:rPr>
                <w:noProof/>
              </w:rPr>
              <w:t>Postal address</w:t>
            </w:r>
          </w:p>
          <w:p w14:paraId="5760B3CD" w14:textId="77777777" w:rsidR="005E0E6C" w:rsidRPr="00500B75" w:rsidRDefault="005E0E6C" w:rsidP="00E615B4">
            <w:pPr>
              <w:pStyle w:val="FP"/>
              <w:ind w:left="2835" w:right="2835"/>
              <w:jc w:val="center"/>
              <w:rPr>
                <w:rFonts w:ascii="Arial" w:hAnsi="Arial"/>
                <w:noProof/>
                <w:sz w:val="18"/>
              </w:rPr>
            </w:pPr>
          </w:p>
          <w:p w14:paraId="33DE9E2F" w14:textId="77777777" w:rsidR="005E0E6C" w:rsidRPr="00500B75" w:rsidRDefault="005E0E6C" w:rsidP="00E615B4">
            <w:pPr>
              <w:pStyle w:val="FP"/>
              <w:pBdr>
                <w:bottom w:val="single" w:sz="6" w:space="1" w:color="auto"/>
              </w:pBdr>
              <w:spacing w:before="240"/>
              <w:ind w:left="2835" w:right="2835"/>
              <w:jc w:val="center"/>
              <w:rPr>
                <w:noProof/>
              </w:rPr>
            </w:pPr>
            <w:r w:rsidRPr="00500B75">
              <w:rPr>
                <w:noProof/>
              </w:rPr>
              <w:t>3GPP support office address</w:t>
            </w:r>
          </w:p>
          <w:p w14:paraId="7E673B53" w14:textId="77777777" w:rsidR="005E0E6C" w:rsidRPr="000A252A" w:rsidRDefault="005E0E6C" w:rsidP="00E615B4">
            <w:pPr>
              <w:pStyle w:val="FP"/>
              <w:ind w:left="2835" w:right="2835"/>
              <w:jc w:val="center"/>
              <w:rPr>
                <w:rFonts w:ascii="Arial" w:hAnsi="Arial"/>
                <w:noProof/>
                <w:sz w:val="18"/>
                <w:lang w:val="fr-FR"/>
              </w:rPr>
            </w:pPr>
            <w:r w:rsidRPr="000A252A">
              <w:rPr>
                <w:rFonts w:ascii="Arial" w:hAnsi="Arial"/>
                <w:noProof/>
                <w:sz w:val="18"/>
                <w:lang w:val="fr-FR"/>
              </w:rPr>
              <w:t>650 Route des Lucioles - Sophia Antipolis</w:t>
            </w:r>
          </w:p>
          <w:p w14:paraId="595BDF94" w14:textId="77777777" w:rsidR="005E0E6C" w:rsidRPr="000A252A" w:rsidRDefault="005E0E6C" w:rsidP="00E615B4">
            <w:pPr>
              <w:pStyle w:val="FP"/>
              <w:ind w:left="2835" w:right="2835"/>
              <w:jc w:val="center"/>
              <w:rPr>
                <w:rFonts w:ascii="Arial" w:hAnsi="Arial"/>
                <w:noProof/>
                <w:sz w:val="18"/>
                <w:lang w:val="fr-FR"/>
              </w:rPr>
            </w:pPr>
            <w:r w:rsidRPr="000A252A">
              <w:rPr>
                <w:rFonts w:ascii="Arial" w:hAnsi="Arial"/>
                <w:noProof/>
                <w:sz w:val="18"/>
                <w:lang w:val="fr-FR"/>
              </w:rPr>
              <w:t>Valbonne - FRANCE</w:t>
            </w:r>
          </w:p>
          <w:p w14:paraId="349D177E" w14:textId="77777777" w:rsidR="005E0E6C" w:rsidRPr="00500B75" w:rsidRDefault="005E0E6C" w:rsidP="00E615B4">
            <w:pPr>
              <w:pStyle w:val="FP"/>
              <w:spacing w:after="20"/>
              <w:ind w:left="2835" w:right="2835"/>
              <w:jc w:val="center"/>
              <w:rPr>
                <w:rFonts w:ascii="Arial" w:hAnsi="Arial"/>
                <w:noProof/>
                <w:sz w:val="18"/>
              </w:rPr>
            </w:pPr>
            <w:r w:rsidRPr="00500B75">
              <w:rPr>
                <w:rFonts w:ascii="Arial" w:hAnsi="Arial"/>
                <w:noProof/>
                <w:sz w:val="18"/>
              </w:rPr>
              <w:t>Tel.: +33 4 92 94 42 00 Fax: +33 4 93 65 47 16</w:t>
            </w:r>
          </w:p>
          <w:p w14:paraId="099B17BD" w14:textId="77777777" w:rsidR="005E0E6C" w:rsidRPr="00500B75" w:rsidRDefault="005E0E6C" w:rsidP="00E615B4">
            <w:pPr>
              <w:pStyle w:val="FP"/>
              <w:pBdr>
                <w:bottom w:val="single" w:sz="6" w:space="1" w:color="auto"/>
              </w:pBdr>
              <w:spacing w:before="240"/>
              <w:ind w:left="2835" w:right="2835"/>
              <w:jc w:val="center"/>
              <w:rPr>
                <w:noProof/>
              </w:rPr>
            </w:pPr>
            <w:r w:rsidRPr="00500B75">
              <w:rPr>
                <w:noProof/>
              </w:rPr>
              <w:t>Internet</w:t>
            </w:r>
          </w:p>
          <w:p w14:paraId="1DEA74C5" w14:textId="77777777" w:rsidR="005E0E6C" w:rsidRPr="00500B75" w:rsidRDefault="005E0E6C" w:rsidP="00E615B4">
            <w:pPr>
              <w:pStyle w:val="FP"/>
              <w:ind w:left="2835" w:right="2835"/>
              <w:jc w:val="center"/>
              <w:rPr>
                <w:rFonts w:ascii="Arial" w:hAnsi="Arial"/>
                <w:noProof/>
                <w:sz w:val="18"/>
              </w:rPr>
            </w:pPr>
            <w:r w:rsidRPr="00500B75">
              <w:rPr>
                <w:rFonts w:ascii="Arial" w:hAnsi="Arial"/>
                <w:noProof/>
                <w:sz w:val="18"/>
              </w:rPr>
              <w:t>http://www.3gpp.org</w:t>
            </w:r>
            <w:bookmarkEnd w:id="3"/>
          </w:p>
          <w:p w14:paraId="468E6B81" w14:textId="77777777" w:rsidR="005E0E6C" w:rsidRPr="00500B75" w:rsidRDefault="005E0E6C" w:rsidP="00E615B4">
            <w:pPr>
              <w:rPr>
                <w:noProof/>
              </w:rPr>
            </w:pPr>
          </w:p>
        </w:tc>
      </w:tr>
      <w:tr w:rsidR="005E0E6C" w:rsidRPr="00500B75" w14:paraId="6074CABF" w14:textId="77777777" w:rsidTr="00E615B4">
        <w:trPr>
          <w:cantSplit/>
        </w:trPr>
        <w:tc>
          <w:tcPr>
            <w:tcW w:w="10423" w:type="dxa"/>
            <w:shd w:val="clear" w:color="auto" w:fill="auto"/>
            <w:vAlign w:val="bottom"/>
          </w:tcPr>
          <w:p w14:paraId="1B978E69" w14:textId="77777777" w:rsidR="005E0E6C" w:rsidRPr="00500B75" w:rsidRDefault="005E0E6C" w:rsidP="00E615B4">
            <w:pPr>
              <w:pStyle w:val="FP"/>
              <w:pBdr>
                <w:bottom w:val="single" w:sz="6" w:space="1" w:color="auto"/>
              </w:pBdr>
              <w:spacing w:after="240"/>
              <w:jc w:val="center"/>
              <w:rPr>
                <w:rFonts w:ascii="Arial" w:hAnsi="Arial"/>
                <w:b/>
                <w:i/>
                <w:noProof/>
              </w:rPr>
            </w:pPr>
            <w:bookmarkStart w:id="4" w:name="copyrightNotification"/>
            <w:r w:rsidRPr="00500B75">
              <w:rPr>
                <w:rFonts w:ascii="Arial" w:hAnsi="Arial"/>
                <w:b/>
                <w:i/>
                <w:noProof/>
              </w:rPr>
              <w:t>Copyright Notification</w:t>
            </w:r>
          </w:p>
          <w:p w14:paraId="203F1BF3" w14:textId="77777777" w:rsidR="005E0E6C" w:rsidRPr="00500B75" w:rsidRDefault="005E0E6C" w:rsidP="00E615B4">
            <w:pPr>
              <w:pStyle w:val="FP"/>
              <w:jc w:val="center"/>
              <w:rPr>
                <w:noProof/>
              </w:rPr>
            </w:pPr>
            <w:r w:rsidRPr="00500B75">
              <w:rPr>
                <w:noProof/>
              </w:rPr>
              <w:t>No part may be reproduced except as authorized by written permission.</w:t>
            </w:r>
            <w:r w:rsidRPr="00500B75">
              <w:rPr>
                <w:noProof/>
              </w:rPr>
              <w:br/>
              <w:t>The copyright and the foregoing restriction extend to reproduction in all media.</w:t>
            </w:r>
          </w:p>
          <w:p w14:paraId="30200FE5" w14:textId="77777777" w:rsidR="005E0E6C" w:rsidRPr="00500B75" w:rsidRDefault="005E0E6C" w:rsidP="00E615B4">
            <w:pPr>
              <w:pStyle w:val="FP"/>
              <w:jc w:val="center"/>
              <w:rPr>
                <w:noProof/>
              </w:rPr>
            </w:pPr>
          </w:p>
          <w:p w14:paraId="590E9D21" w14:textId="77777777" w:rsidR="005E0E6C" w:rsidRPr="00500B75" w:rsidRDefault="005E0E6C" w:rsidP="00E615B4">
            <w:pPr>
              <w:pStyle w:val="FP"/>
              <w:jc w:val="center"/>
              <w:rPr>
                <w:noProof/>
                <w:sz w:val="18"/>
              </w:rPr>
            </w:pPr>
            <w:r w:rsidRPr="00500B75">
              <w:rPr>
                <w:noProof/>
                <w:sz w:val="18"/>
              </w:rPr>
              <w:t xml:space="preserve">© </w:t>
            </w:r>
            <w:r>
              <w:rPr>
                <w:noProof/>
                <w:sz w:val="18"/>
              </w:rPr>
              <w:t>2022</w:t>
            </w:r>
            <w:r w:rsidRPr="00500B75">
              <w:rPr>
                <w:noProof/>
                <w:sz w:val="18"/>
              </w:rPr>
              <w:t>, 3GPP Organizational Partners (ARIB, ATIS, CCSA, ETSI, TSDSI, TTA, TTC).</w:t>
            </w:r>
            <w:bookmarkStart w:id="5" w:name="copyrightaddon"/>
            <w:bookmarkEnd w:id="5"/>
          </w:p>
          <w:p w14:paraId="20AEEC22" w14:textId="77777777" w:rsidR="005E0E6C" w:rsidRPr="00500B75" w:rsidRDefault="005E0E6C" w:rsidP="00E615B4">
            <w:pPr>
              <w:pStyle w:val="FP"/>
              <w:jc w:val="center"/>
              <w:rPr>
                <w:noProof/>
                <w:sz w:val="18"/>
              </w:rPr>
            </w:pPr>
            <w:r w:rsidRPr="00500B75">
              <w:rPr>
                <w:noProof/>
                <w:sz w:val="18"/>
              </w:rPr>
              <w:t>All rights reserved.</w:t>
            </w:r>
          </w:p>
          <w:p w14:paraId="71A59277" w14:textId="77777777" w:rsidR="005E0E6C" w:rsidRPr="00500B75" w:rsidRDefault="005E0E6C" w:rsidP="00E615B4">
            <w:pPr>
              <w:pStyle w:val="FP"/>
              <w:rPr>
                <w:noProof/>
                <w:sz w:val="18"/>
              </w:rPr>
            </w:pPr>
          </w:p>
          <w:p w14:paraId="77F0CF52" w14:textId="77777777" w:rsidR="005E0E6C" w:rsidRPr="00500B75" w:rsidRDefault="005E0E6C" w:rsidP="00E615B4">
            <w:pPr>
              <w:pStyle w:val="FP"/>
              <w:rPr>
                <w:noProof/>
                <w:sz w:val="18"/>
              </w:rPr>
            </w:pPr>
            <w:r w:rsidRPr="00500B75">
              <w:rPr>
                <w:noProof/>
                <w:sz w:val="18"/>
              </w:rPr>
              <w:t>UMTS™ is a Trade Mark of ETSI registered for the benefit of its members</w:t>
            </w:r>
          </w:p>
          <w:p w14:paraId="6C4E72CC" w14:textId="77777777" w:rsidR="005E0E6C" w:rsidRPr="00500B75" w:rsidRDefault="005E0E6C" w:rsidP="00E615B4">
            <w:pPr>
              <w:pStyle w:val="FP"/>
              <w:rPr>
                <w:noProof/>
                <w:sz w:val="18"/>
              </w:rPr>
            </w:pPr>
            <w:r w:rsidRPr="00500B75">
              <w:rPr>
                <w:noProof/>
                <w:sz w:val="18"/>
              </w:rPr>
              <w:t>3GPP™ is a Trade Mark of ETSI registered for the benefit of its Members and of the 3GPP Organizational Partners</w:t>
            </w:r>
            <w:r w:rsidRPr="00500B75">
              <w:rPr>
                <w:noProof/>
                <w:sz w:val="18"/>
              </w:rPr>
              <w:br/>
              <w:t>LTE™ is a Trade Mark of ETSI registered for the benefit of its Members and of the 3GPP Organizational Partners</w:t>
            </w:r>
          </w:p>
          <w:p w14:paraId="1896FF9C" w14:textId="77777777" w:rsidR="005E0E6C" w:rsidRPr="00500B75" w:rsidRDefault="005E0E6C" w:rsidP="00E615B4">
            <w:pPr>
              <w:pStyle w:val="FP"/>
              <w:rPr>
                <w:noProof/>
                <w:sz w:val="18"/>
              </w:rPr>
            </w:pPr>
            <w:r w:rsidRPr="00500B75">
              <w:rPr>
                <w:noProof/>
                <w:sz w:val="18"/>
              </w:rPr>
              <w:t>GSM® and the GSM logo are registered and owned by the GSM Association</w:t>
            </w:r>
            <w:bookmarkEnd w:id="4"/>
          </w:p>
          <w:p w14:paraId="73D8D51E" w14:textId="77777777" w:rsidR="005E0E6C" w:rsidRPr="00500B75" w:rsidRDefault="005E0E6C" w:rsidP="00E615B4"/>
        </w:tc>
      </w:tr>
      <w:bookmarkEnd w:id="2"/>
    </w:tbl>
    <w:p w14:paraId="0BCB2CFE" w14:textId="7B92DC1F" w:rsidR="00E8629F" w:rsidRPr="00A20410" w:rsidRDefault="005E0E6C" w:rsidP="00C04964">
      <w:pPr>
        <w:pStyle w:val="TT"/>
        <w:outlineLvl w:val="0"/>
      </w:pPr>
      <w:r w:rsidRPr="00500B75">
        <w:br w:type="page"/>
      </w:r>
      <w:r w:rsidR="00E8629F" w:rsidRPr="00A20410">
        <w:lastRenderedPageBreak/>
        <w:t>Contents</w:t>
      </w:r>
    </w:p>
    <w:p w14:paraId="10E89789" w14:textId="5EF1DC94" w:rsidR="0025732E" w:rsidRDefault="006802C5">
      <w:pPr>
        <w:pStyle w:val="TOC1"/>
        <w:rPr>
          <w:rFonts w:asciiTheme="minorHAnsi" w:hAnsiTheme="minorHAnsi" w:cstheme="minorBidi"/>
          <w:noProof/>
          <w:szCs w:val="22"/>
          <w:lang w:eastAsia="en-GB"/>
        </w:rPr>
      </w:pPr>
      <w:r>
        <w:fldChar w:fldCharType="begin" w:fldLock="1"/>
      </w:r>
      <w:r>
        <w:instrText xml:space="preserve"> TOC \o "1-9" </w:instrText>
      </w:r>
      <w:r>
        <w:fldChar w:fldCharType="separate"/>
      </w:r>
      <w:r w:rsidR="0025732E">
        <w:rPr>
          <w:noProof/>
        </w:rPr>
        <w:t>Foreword</w:t>
      </w:r>
      <w:r w:rsidR="0025732E">
        <w:rPr>
          <w:noProof/>
        </w:rPr>
        <w:tab/>
      </w:r>
      <w:r w:rsidR="0025732E">
        <w:rPr>
          <w:noProof/>
        </w:rPr>
        <w:fldChar w:fldCharType="begin" w:fldLock="1"/>
      </w:r>
      <w:r w:rsidR="0025732E">
        <w:rPr>
          <w:noProof/>
        </w:rPr>
        <w:instrText xml:space="preserve"> PAGEREF _Toc98925150 \h </w:instrText>
      </w:r>
      <w:r w:rsidR="0025732E">
        <w:rPr>
          <w:noProof/>
        </w:rPr>
      </w:r>
      <w:r w:rsidR="0025732E">
        <w:rPr>
          <w:noProof/>
        </w:rPr>
        <w:fldChar w:fldCharType="separate"/>
      </w:r>
      <w:r w:rsidR="0025732E">
        <w:rPr>
          <w:noProof/>
        </w:rPr>
        <w:t>5</w:t>
      </w:r>
      <w:r w:rsidR="0025732E">
        <w:rPr>
          <w:noProof/>
        </w:rPr>
        <w:fldChar w:fldCharType="end"/>
      </w:r>
    </w:p>
    <w:p w14:paraId="460A2BAD" w14:textId="71F0D6A5" w:rsidR="0025732E" w:rsidRDefault="0025732E">
      <w:pPr>
        <w:pStyle w:val="TOC1"/>
        <w:rPr>
          <w:rFonts w:asciiTheme="minorHAnsi" w:hAnsiTheme="minorHAnsi" w:cstheme="minorBidi"/>
          <w:noProof/>
          <w:szCs w:val="22"/>
          <w:lang w:eastAsia="en-GB"/>
        </w:rPr>
      </w:pPr>
      <w:r w:rsidRPr="00A46532">
        <w:rPr>
          <w:rFonts w:eastAsia="Malgun Gothic"/>
          <w:noProof/>
        </w:rPr>
        <w:t>Introduction</w:t>
      </w:r>
      <w:r>
        <w:rPr>
          <w:noProof/>
        </w:rPr>
        <w:tab/>
      </w:r>
      <w:r>
        <w:rPr>
          <w:noProof/>
        </w:rPr>
        <w:fldChar w:fldCharType="begin" w:fldLock="1"/>
      </w:r>
      <w:r>
        <w:rPr>
          <w:noProof/>
        </w:rPr>
        <w:instrText xml:space="preserve"> PAGEREF _Toc98925151 \h </w:instrText>
      </w:r>
      <w:r>
        <w:rPr>
          <w:noProof/>
        </w:rPr>
      </w:r>
      <w:r>
        <w:rPr>
          <w:noProof/>
        </w:rPr>
        <w:fldChar w:fldCharType="separate"/>
      </w:r>
      <w:r>
        <w:rPr>
          <w:noProof/>
        </w:rPr>
        <w:t>5</w:t>
      </w:r>
      <w:r>
        <w:rPr>
          <w:noProof/>
        </w:rPr>
        <w:fldChar w:fldCharType="end"/>
      </w:r>
    </w:p>
    <w:p w14:paraId="0F3A5B93" w14:textId="6A0AA564" w:rsidR="0025732E" w:rsidRDefault="0025732E">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_Toc98925152 \h </w:instrText>
      </w:r>
      <w:r>
        <w:rPr>
          <w:noProof/>
        </w:rPr>
      </w:r>
      <w:r>
        <w:rPr>
          <w:noProof/>
        </w:rPr>
        <w:fldChar w:fldCharType="separate"/>
      </w:r>
      <w:r>
        <w:rPr>
          <w:noProof/>
        </w:rPr>
        <w:t>6</w:t>
      </w:r>
      <w:r>
        <w:rPr>
          <w:noProof/>
        </w:rPr>
        <w:fldChar w:fldCharType="end"/>
      </w:r>
    </w:p>
    <w:p w14:paraId="4CD7D411" w14:textId="753A78CB" w:rsidR="0025732E" w:rsidRDefault="0025732E">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_Toc98925153 \h </w:instrText>
      </w:r>
      <w:r>
        <w:rPr>
          <w:noProof/>
        </w:rPr>
      </w:r>
      <w:r>
        <w:rPr>
          <w:noProof/>
        </w:rPr>
        <w:fldChar w:fldCharType="separate"/>
      </w:r>
      <w:r>
        <w:rPr>
          <w:noProof/>
        </w:rPr>
        <w:t>7</w:t>
      </w:r>
      <w:r>
        <w:rPr>
          <w:noProof/>
        </w:rPr>
        <w:fldChar w:fldCharType="end"/>
      </w:r>
    </w:p>
    <w:p w14:paraId="0EEF7CD3" w14:textId="4BC2028F" w:rsidR="0025732E" w:rsidRDefault="0025732E">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_Toc98925154 \h </w:instrText>
      </w:r>
      <w:r>
        <w:rPr>
          <w:noProof/>
        </w:rPr>
      </w:r>
      <w:r>
        <w:rPr>
          <w:noProof/>
        </w:rPr>
        <w:fldChar w:fldCharType="separate"/>
      </w:r>
      <w:r>
        <w:rPr>
          <w:noProof/>
        </w:rPr>
        <w:t>7</w:t>
      </w:r>
      <w:r>
        <w:rPr>
          <w:noProof/>
        </w:rPr>
        <w:fldChar w:fldCharType="end"/>
      </w:r>
    </w:p>
    <w:p w14:paraId="14946CAB" w14:textId="6432FABE" w:rsidR="0025732E" w:rsidRDefault="0025732E">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_Toc98925155 \h </w:instrText>
      </w:r>
      <w:r>
        <w:rPr>
          <w:noProof/>
        </w:rPr>
      </w:r>
      <w:r>
        <w:rPr>
          <w:noProof/>
        </w:rPr>
        <w:fldChar w:fldCharType="separate"/>
      </w:r>
      <w:r>
        <w:rPr>
          <w:noProof/>
        </w:rPr>
        <w:t>7</w:t>
      </w:r>
      <w:r>
        <w:rPr>
          <w:noProof/>
        </w:rPr>
        <w:fldChar w:fldCharType="end"/>
      </w:r>
    </w:p>
    <w:p w14:paraId="1D199093" w14:textId="4CC77EA2" w:rsidR="0025732E" w:rsidRDefault="0025732E">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Architectural Assumptions and Principles</w:t>
      </w:r>
      <w:r>
        <w:rPr>
          <w:noProof/>
        </w:rPr>
        <w:tab/>
      </w:r>
      <w:r>
        <w:rPr>
          <w:noProof/>
        </w:rPr>
        <w:fldChar w:fldCharType="begin" w:fldLock="1"/>
      </w:r>
      <w:r>
        <w:rPr>
          <w:noProof/>
        </w:rPr>
        <w:instrText xml:space="preserve"> PAGEREF _Toc98925156 \h </w:instrText>
      </w:r>
      <w:r>
        <w:rPr>
          <w:noProof/>
        </w:rPr>
      </w:r>
      <w:r>
        <w:rPr>
          <w:noProof/>
        </w:rPr>
        <w:fldChar w:fldCharType="separate"/>
      </w:r>
      <w:r>
        <w:rPr>
          <w:noProof/>
        </w:rPr>
        <w:t>8</w:t>
      </w:r>
      <w:r>
        <w:rPr>
          <w:noProof/>
        </w:rPr>
        <w:fldChar w:fldCharType="end"/>
      </w:r>
    </w:p>
    <w:p w14:paraId="78CC1092" w14:textId="0EB5A9FA" w:rsidR="0025732E" w:rsidRDefault="0025732E">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Architectural Assumptions</w:t>
      </w:r>
      <w:r>
        <w:rPr>
          <w:noProof/>
        </w:rPr>
        <w:tab/>
      </w:r>
      <w:r>
        <w:rPr>
          <w:noProof/>
        </w:rPr>
        <w:fldChar w:fldCharType="begin" w:fldLock="1"/>
      </w:r>
      <w:r>
        <w:rPr>
          <w:noProof/>
        </w:rPr>
        <w:instrText xml:space="preserve"> PAGEREF _Toc98925157 \h </w:instrText>
      </w:r>
      <w:r>
        <w:rPr>
          <w:noProof/>
        </w:rPr>
      </w:r>
      <w:r>
        <w:rPr>
          <w:noProof/>
        </w:rPr>
        <w:fldChar w:fldCharType="separate"/>
      </w:r>
      <w:r>
        <w:rPr>
          <w:noProof/>
        </w:rPr>
        <w:t>8</w:t>
      </w:r>
      <w:r>
        <w:rPr>
          <w:noProof/>
        </w:rPr>
        <w:fldChar w:fldCharType="end"/>
      </w:r>
    </w:p>
    <w:p w14:paraId="47A4A195" w14:textId="3B189A1F" w:rsidR="0025732E" w:rsidRDefault="0025732E">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Architectural Principles</w:t>
      </w:r>
      <w:r>
        <w:rPr>
          <w:noProof/>
        </w:rPr>
        <w:tab/>
      </w:r>
      <w:r>
        <w:rPr>
          <w:noProof/>
        </w:rPr>
        <w:fldChar w:fldCharType="begin" w:fldLock="1"/>
      </w:r>
      <w:r>
        <w:rPr>
          <w:noProof/>
        </w:rPr>
        <w:instrText xml:space="preserve"> PAGEREF _Toc98925158 \h </w:instrText>
      </w:r>
      <w:r>
        <w:rPr>
          <w:noProof/>
        </w:rPr>
      </w:r>
      <w:r>
        <w:rPr>
          <w:noProof/>
        </w:rPr>
        <w:fldChar w:fldCharType="separate"/>
      </w:r>
      <w:r>
        <w:rPr>
          <w:noProof/>
        </w:rPr>
        <w:t>8</w:t>
      </w:r>
      <w:r>
        <w:rPr>
          <w:noProof/>
        </w:rPr>
        <w:fldChar w:fldCharType="end"/>
      </w:r>
    </w:p>
    <w:p w14:paraId="11D7A461" w14:textId="3DA26020" w:rsidR="0025732E" w:rsidRDefault="0025732E">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sidRPr="00A46532">
        <w:rPr>
          <w:rFonts w:eastAsia="DengXian"/>
          <w:noProof/>
          <w:lang w:eastAsia="zh-CN"/>
        </w:rPr>
        <w:t>Deployment Scenarios</w:t>
      </w:r>
      <w:r>
        <w:rPr>
          <w:noProof/>
        </w:rPr>
        <w:tab/>
      </w:r>
      <w:r>
        <w:rPr>
          <w:noProof/>
        </w:rPr>
        <w:fldChar w:fldCharType="begin" w:fldLock="1"/>
      </w:r>
      <w:r>
        <w:rPr>
          <w:noProof/>
        </w:rPr>
        <w:instrText xml:space="preserve"> PAGEREF _Toc98925159 \h </w:instrText>
      </w:r>
      <w:r>
        <w:rPr>
          <w:noProof/>
        </w:rPr>
      </w:r>
      <w:r>
        <w:rPr>
          <w:noProof/>
        </w:rPr>
        <w:fldChar w:fldCharType="separate"/>
      </w:r>
      <w:r>
        <w:rPr>
          <w:noProof/>
        </w:rPr>
        <w:t>8</w:t>
      </w:r>
      <w:r>
        <w:rPr>
          <w:noProof/>
        </w:rPr>
        <w:fldChar w:fldCharType="end"/>
      </w:r>
    </w:p>
    <w:p w14:paraId="18C9C926" w14:textId="4F4A325C" w:rsidR="0025732E" w:rsidRDefault="0025732E">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_Toc98925160 \h </w:instrText>
      </w:r>
      <w:r>
        <w:rPr>
          <w:noProof/>
        </w:rPr>
      </w:r>
      <w:r>
        <w:rPr>
          <w:noProof/>
        </w:rPr>
        <w:fldChar w:fldCharType="separate"/>
      </w:r>
      <w:r>
        <w:rPr>
          <w:noProof/>
        </w:rPr>
        <w:t>8</w:t>
      </w:r>
      <w:r>
        <w:rPr>
          <w:noProof/>
        </w:rPr>
        <w:fldChar w:fldCharType="end"/>
      </w:r>
    </w:p>
    <w:p w14:paraId="10367B38" w14:textId="1957D2A6" w:rsidR="0025732E" w:rsidRDefault="0025732E">
      <w:pPr>
        <w:pStyle w:val="TOC2"/>
        <w:rPr>
          <w:rFonts w:asciiTheme="minorHAnsi" w:hAnsiTheme="minorHAnsi" w:cstheme="minorBidi"/>
          <w:noProof/>
          <w:sz w:val="22"/>
          <w:szCs w:val="22"/>
          <w:lang w:eastAsia="en-GB"/>
        </w:rPr>
      </w:pPr>
      <w:r>
        <w:rPr>
          <w:noProof/>
          <w:lang w:eastAsia="zh-CN"/>
        </w:rPr>
        <w:t>6.1</w:t>
      </w:r>
      <w:r>
        <w:rPr>
          <w:rFonts w:asciiTheme="minorHAnsi" w:hAnsiTheme="minorHAnsi" w:cstheme="minorBidi"/>
          <w:noProof/>
          <w:sz w:val="22"/>
          <w:szCs w:val="22"/>
          <w:lang w:eastAsia="en-GB"/>
        </w:rPr>
        <w:tab/>
      </w:r>
      <w:r>
        <w:rPr>
          <w:noProof/>
        </w:rPr>
        <w:t>Solution</w:t>
      </w:r>
      <w:r>
        <w:rPr>
          <w:noProof/>
          <w:lang w:eastAsia="zh-CN"/>
        </w:rPr>
        <w:t xml:space="preserve"> #1</w:t>
      </w:r>
      <w:r>
        <w:rPr>
          <w:noProof/>
        </w:rPr>
        <w:t xml:space="preserve">: </w:t>
      </w:r>
      <w:r w:rsidRPr="00A46532">
        <w:rPr>
          <w:rFonts w:cs="Arial"/>
          <w:noProof/>
        </w:rPr>
        <w:t>Direct SBA UDM-HSS Interworking</w:t>
      </w:r>
      <w:r>
        <w:rPr>
          <w:noProof/>
        </w:rPr>
        <w:tab/>
      </w:r>
      <w:r>
        <w:rPr>
          <w:noProof/>
        </w:rPr>
        <w:fldChar w:fldCharType="begin" w:fldLock="1"/>
      </w:r>
      <w:r>
        <w:rPr>
          <w:noProof/>
        </w:rPr>
        <w:instrText xml:space="preserve"> PAGEREF _Toc98925161 \h </w:instrText>
      </w:r>
      <w:r>
        <w:rPr>
          <w:noProof/>
        </w:rPr>
      </w:r>
      <w:r>
        <w:rPr>
          <w:noProof/>
        </w:rPr>
        <w:fldChar w:fldCharType="separate"/>
      </w:r>
      <w:r>
        <w:rPr>
          <w:noProof/>
        </w:rPr>
        <w:t>8</w:t>
      </w:r>
      <w:r>
        <w:rPr>
          <w:noProof/>
        </w:rPr>
        <w:fldChar w:fldCharType="end"/>
      </w:r>
    </w:p>
    <w:p w14:paraId="1521C09A" w14:textId="40F8E3A6" w:rsidR="0025732E" w:rsidRDefault="0025732E">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_Toc98925162 \h </w:instrText>
      </w:r>
      <w:r>
        <w:rPr>
          <w:noProof/>
        </w:rPr>
      </w:r>
      <w:r>
        <w:rPr>
          <w:noProof/>
        </w:rPr>
        <w:fldChar w:fldCharType="separate"/>
      </w:r>
      <w:r>
        <w:rPr>
          <w:noProof/>
        </w:rPr>
        <w:t>8</w:t>
      </w:r>
      <w:r>
        <w:rPr>
          <w:noProof/>
        </w:rPr>
        <w:fldChar w:fldCharType="end"/>
      </w:r>
    </w:p>
    <w:p w14:paraId="4AE6A2B2" w14:textId="1416868D" w:rsidR="0025732E" w:rsidRDefault="0025732E">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High-level Description</w:t>
      </w:r>
      <w:r>
        <w:rPr>
          <w:noProof/>
        </w:rPr>
        <w:tab/>
      </w:r>
      <w:r>
        <w:rPr>
          <w:noProof/>
        </w:rPr>
        <w:fldChar w:fldCharType="begin" w:fldLock="1"/>
      </w:r>
      <w:r>
        <w:rPr>
          <w:noProof/>
        </w:rPr>
        <w:instrText xml:space="preserve"> PAGEREF _Toc98925163 \h </w:instrText>
      </w:r>
      <w:r>
        <w:rPr>
          <w:noProof/>
        </w:rPr>
      </w:r>
      <w:r>
        <w:rPr>
          <w:noProof/>
        </w:rPr>
        <w:fldChar w:fldCharType="separate"/>
      </w:r>
      <w:r>
        <w:rPr>
          <w:noProof/>
        </w:rPr>
        <w:t>8</w:t>
      </w:r>
      <w:r>
        <w:rPr>
          <w:noProof/>
        </w:rPr>
        <w:fldChar w:fldCharType="end"/>
      </w:r>
    </w:p>
    <w:p w14:paraId="0CFC5CD6" w14:textId="544A5A81" w:rsidR="0025732E" w:rsidRDefault="0025732E">
      <w:pPr>
        <w:pStyle w:val="TOC3"/>
        <w:rPr>
          <w:rFonts w:asciiTheme="minorHAnsi" w:hAnsiTheme="minorHAnsi" w:cstheme="minorBidi"/>
          <w:noProof/>
          <w:sz w:val="22"/>
          <w:szCs w:val="22"/>
          <w:lang w:eastAsia="en-GB"/>
        </w:rPr>
      </w:pPr>
      <w:r>
        <w:rPr>
          <w:noProof/>
        </w:rPr>
        <w:t>6.1.3</w:t>
      </w:r>
      <w:r>
        <w:rPr>
          <w:rFonts w:asciiTheme="minorHAnsi" w:hAnsiTheme="minorHAnsi" w:cstheme="minorBidi"/>
          <w:noProof/>
          <w:sz w:val="22"/>
          <w:szCs w:val="22"/>
          <w:lang w:eastAsia="en-GB"/>
        </w:rPr>
        <w:tab/>
      </w:r>
      <w:r>
        <w:rPr>
          <w:noProof/>
        </w:rPr>
        <w:t>Services and Illustrated Procedures</w:t>
      </w:r>
      <w:r>
        <w:rPr>
          <w:noProof/>
        </w:rPr>
        <w:tab/>
      </w:r>
      <w:r>
        <w:rPr>
          <w:noProof/>
        </w:rPr>
        <w:fldChar w:fldCharType="begin" w:fldLock="1"/>
      </w:r>
      <w:r>
        <w:rPr>
          <w:noProof/>
        </w:rPr>
        <w:instrText xml:space="preserve"> PAGEREF _Toc98925164 \h </w:instrText>
      </w:r>
      <w:r>
        <w:rPr>
          <w:noProof/>
        </w:rPr>
      </w:r>
      <w:r>
        <w:rPr>
          <w:noProof/>
        </w:rPr>
        <w:fldChar w:fldCharType="separate"/>
      </w:r>
      <w:r>
        <w:rPr>
          <w:noProof/>
        </w:rPr>
        <w:t>9</w:t>
      </w:r>
      <w:r>
        <w:rPr>
          <w:noProof/>
        </w:rPr>
        <w:fldChar w:fldCharType="end"/>
      </w:r>
    </w:p>
    <w:p w14:paraId="48822CDF" w14:textId="404A598C" w:rsidR="0025732E" w:rsidRDefault="0025732E">
      <w:pPr>
        <w:pStyle w:val="TOC3"/>
        <w:rPr>
          <w:rFonts w:asciiTheme="minorHAnsi" w:hAnsiTheme="minorHAnsi" w:cstheme="minorBidi"/>
          <w:noProof/>
          <w:sz w:val="22"/>
          <w:szCs w:val="22"/>
          <w:lang w:eastAsia="en-GB"/>
        </w:rPr>
      </w:pPr>
      <w:r>
        <w:rPr>
          <w:noProof/>
        </w:rPr>
        <w:t>6.1.4</w:t>
      </w:r>
      <w:r>
        <w:rPr>
          <w:rFonts w:asciiTheme="minorHAnsi" w:hAnsiTheme="minorHAnsi" w:cstheme="minorBidi"/>
          <w:noProof/>
          <w:sz w:val="22"/>
          <w:szCs w:val="22"/>
          <w:lang w:eastAsia="en-GB"/>
        </w:rPr>
        <w:tab/>
      </w:r>
      <w:r>
        <w:rPr>
          <w:noProof/>
        </w:rPr>
        <w:t>Impacts on existing services and interfaces</w:t>
      </w:r>
      <w:r>
        <w:rPr>
          <w:noProof/>
        </w:rPr>
        <w:tab/>
      </w:r>
      <w:r>
        <w:rPr>
          <w:noProof/>
        </w:rPr>
        <w:fldChar w:fldCharType="begin" w:fldLock="1"/>
      </w:r>
      <w:r>
        <w:rPr>
          <w:noProof/>
        </w:rPr>
        <w:instrText xml:space="preserve"> PAGEREF _Toc98925165 \h </w:instrText>
      </w:r>
      <w:r>
        <w:rPr>
          <w:noProof/>
        </w:rPr>
      </w:r>
      <w:r>
        <w:rPr>
          <w:noProof/>
        </w:rPr>
        <w:fldChar w:fldCharType="separate"/>
      </w:r>
      <w:r>
        <w:rPr>
          <w:noProof/>
        </w:rPr>
        <w:t>10</w:t>
      </w:r>
      <w:r>
        <w:rPr>
          <w:noProof/>
        </w:rPr>
        <w:fldChar w:fldCharType="end"/>
      </w:r>
    </w:p>
    <w:p w14:paraId="45004A84" w14:textId="15DA2721" w:rsidR="0025732E" w:rsidRDefault="0025732E">
      <w:pPr>
        <w:pStyle w:val="TOC3"/>
        <w:rPr>
          <w:rFonts w:asciiTheme="minorHAnsi" w:hAnsiTheme="minorHAnsi" w:cstheme="minorBidi"/>
          <w:noProof/>
          <w:sz w:val="22"/>
          <w:szCs w:val="22"/>
          <w:lang w:eastAsia="en-GB"/>
        </w:rPr>
      </w:pPr>
      <w:r>
        <w:rPr>
          <w:noProof/>
        </w:rPr>
        <w:t>6.1.5</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_Toc98925166 \h </w:instrText>
      </w:r>
      <w:r>
        <w:rPr>
          <w:noProof/>
        </w:rPr>
      </w:r>
      <w:r>
        <w:rPr>
          <w:noProof/>
        </w:rPr>
        <w:fldChar w:fldCharType="separate"/>
      </w:r>
      <w:r>
        <w:rPr>
          <w:noProof/>
        </w:rPr>
        <w:t>10</w:t>
      </w:r>
      <w:r>
        <w:rPr>
          <w:noProof/>
        </w:rPr>
        <w:fldChar w:fldCharType="end"/>
      </w:r>
    </w:p>
    <w:p w14:paraId="37378C2F" w14:textId="3A2E3BCD" w:rsidR="0025732E" w:rsidRDefault="0025732E">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Solution #2: UDM/HSS FE interaction reusing legacy protocol</w:t>
      </w:r>
      <w:r>
        <w:rPr>
          <w:noProof/>
        </w:rPr>
        <w:tab/>
      </w:r>
      <w:r>
        <w:rPr>
          <w:noProof/>
        </w:rPr>
        <w:fldChar w:fldCharType="begin" w:fldLock="1"/>
      </w:r>
      <w:r>
        <w:rPr>
          <w:noProof/>
        </w:rPr>
        <w:instrText xml:space="preserve"> PAGEREF _Toc98925167 \h </w:instrText>
      </w:r>
      <w:r>
        <w:rPr>
          <w:noProof/>
        </w:rPr>
      </w:r>
      <w:r>
        <w:rPr>
          <w:noProof/>
        </w:rPr>
        <w:fldChar w:fldCharType="separate"/>
      </w:r>
      <w:r>
        <w:rPr>
          <w:noProof/>
        </w:rPr>
        <w:t>10</w:t>
      </w:r>
      <w:r>
        <w:rPr>
          <w:noProof/>
        </w:rPr>
        <w:fldChar w:fldCharType="end"/>
      </w:r>
    </w:p>
    <w:p w14:paraId="6909C5EE" w14:textId="719F8794" w:rsidR="0025732E" w:rsidRDefault="0025732E">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_Toc98925168 \h </w:instrText>
      </w:r>
      <w:r>
        <w:rPr>
          <w:noProof/>
        </w:rPr>
      </w:r>
      <w:r>
        <w:rPr>
          <w:noProof/>
        </w:rPr>
        <w:fldChar w:fldCharType="separate"/>
      </w:r>
      <w:r>
        <w:rPr>
          <w:noProof/>
        </w:rPr>
        <w:t>10</w:t>
      </w:r>
      <w:r>
        <w:rPr>
          <w:noProof/>
        </w:rPr>
        <w:fldChar w:fldCharType="end"/>
      </w:r>
    </w:p>
    <w:p w14:paraId="36FB3A04" w14:textId="0DF2C8DC" w:rsidR="0025732E" w:rsidRDefault="0025732E">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High-level Description</w:t>
      </w:r>
      <w:r>
        <w:rPr>
          <w:noProof/>
        </w:rPr>
        <w:tab/>
      </w:r>
      <w:r>
        <w:rPr>
          <w:noProof/>
        </w:rPr>
        <w:fldChar w:fldCharType="begin" w:fldLock="1"/>
      </w:r>
      <w:r>
        <w:rPr>
          <w:noProof/>
        </w:rPr>
        <w:instrText xml:space="preserve"> PAGEREF _Toc98925169 \h </w:instrText>
      </w:r>
      <w:r>
        <w:rPr>
          <w:noProof/>
        </w:rPr>
      </w:r>
      <w:r>
        <w:rPr>
          <w:noProof/>
        </w:rPr>
        <w:fldChar w:fldCharType="separate"/>
      </w:r>
      <w:r>
        <w:rPr>
          <w:noProof/>
        </w:rPr>
        <w:t>10</w:t>
      </w:r>
      <w:r>
        <w:rPr>
          <w:noProof/>
        </w:rPr>
        <w:fldChar w:fldCharType="end"/>
      </w:r>
    </w:p>
    <w:p w14:paraId="5EED7D46" w14:textId="308747F7" w:rsidR="0025732E" w:rsidRDefault="0025732E">
      <w:pPr>
        <w:pStyle w:val="TOC4"/>
        <w:rPr>
          <w:rFonts w:asciiTheme="minorHAnsi" w:hAnsiTheme="minorHAnsi" w:cstheme="minorBidi"/>
          <w:noProof/>
          <w:sz w:val="22"/>
          <w:szCs w:val="22"/>
          <w:lang w:eastAsia="en-GB"/>
        </w:rPr>
      </w:pPr>
      <w:r>
        <w:rPr>
          <w:noProof/>
        </w:rPr>
        <w:t>6.2.2.1</w:t>
      </w:r>
      <w:r>
        <w:rPr>
          <w:rFonts w:asciiTheme="minorHAnsi" w:hAnsiTheme="minorHAnsi" w:cstheme="minorBidi"/>
          <w:noProof/>
          <w:sz w:val="22"/>
          <w:szCs w:val="22"/>
          <w:lang w:eastAsia="en-GB"/>
        </w:rPr>
        <w:tab/>
      </w:r>
      <w:r>
        <w:rPr>
          <w:noProof/>
        </w:rPr>
        <w:t>Authentication</w:t>
      </w:r>
      <w:r w:rsidRPr="00A46532">
        <w:rPr>
          <w:rFonts w:eastAsia="DengXian"/>
          <w:noProof/>
          <w:lang w:eastAsia="zh-CN"/>
        </w:rPr>
        <w:t xml:space="preserve"> and Registration</w:t>
      </w:r>
      <w:r>
        <w:rPr>
          <w:noProof/>
        </w:rPr>
        <w:tab/>
      </w:r>
      <w:r>
        <w:rPr>
          <w:noProof/>
        </w:rPr>
        <w:fldChar w:fldCharType="begin" w:fldLock="1"/>
      </w:r>
      <w:r>
        <w:rPr>
          <w:noProof/>
        </w:rPr>
        <w:instrText xml:space="preserve"> PAGEREF _Toc98925170 \h </w:instrText>
      </w:r>
      <w:r>
        <w:rPr>
          <w:noProof/>
        </w:rPr>
      </w:r>
      <w:r>
        <w:rPr>
          <w:noProof/>
        </w:rPr>
        <w:fldChar w:fldCharType="separate"/>
      </w:r>
      <w:r>
        <w:rPr>
          <w:noProof/>
        </w:rPr>
        <w:t>10</w:t>
      </w:r>
      <w:r>
        <w:rPr>
          <w:noProof/>
        </w:rPr>
        <w:fldChar w:fldCharType="end"/>
      </w:r>
    </w:p>
    <w:p w14:paraId="57EBCDC1" w14:textId="302D8676" w:rsidR="0025732E" w:rsidRDefault="0025732E">
      <w:pPr>
        <w:pStyle w:val="TOC4"/>
        <w:rPr>
          <w:rFonts w:asciiTheme="minorHAnsi" w:hAnsiTheme="minorHAnsi" w:cstheme="minorBidi"/>
          <w:noProof/>
          <w:sz w:val="22"/>
          <w:szCs w:val="22"/>
          <w:lang w:eastAsia="en-GB"/>
        </w:rPr>
      </w:pPr>
      <w:r>
        <w:rPr>
          <w:noProof/>
        </w:rPr>
        <w:t>6.2.2.2</w:t>
      </w:r>
      <w:r>
        <w:rPr>
          <w:rFonts w:asciiTheme="minorHAnsi" w:hAnsiTheme="minorHAnsi" w:cstheme="minorBidi"/>
          <w:noProof/>
          <w:sz w:val="22"/>
          <w:szCs w:val="22"/>
          <w:lang w:eastAsia="en-GB"/>
        </w:rPr>
        <w:tab/>
      </w:r>
      <w:r>
        <w:rPr>
          <w:noProof/>
        </w:rPr>
        <w:t>IP address continuity of interworking without N26 from 5GS to EPS</w:t>
      </w:r>
      <w:r>
        <w:rPr>
          <w:noProof/>
        </w:rPr>
        <w:tab/>
      </w:r>
      <w:r>
        <w:rPr>
          <w:noProof/>
        </w:rPr>
        <w:fldChar w:fldCharType="begin" w:fldLock="1"/>
      </w:r>
      <w:r>
        <w:rPr>
          <w:noProof/>
        </w:rPr>
        <w:instrText xml:space="preserve"> PAGEREF _Toc98925171 \h </w:instrText>
      </w:r>
      <w:r>
        <w:rPr>
          <w:noProof/>
        </w:rPr>
      </w:r>
      <w:r>
        <w:rPr>
          <w:noProof/>
        </w:rPr>
        <w:fldChar w:fldCharType="separate"/>
      </w:r>
      <w:r>
        <w:rPr>
          <w:noProof/>
        </w:rPr>
        <w:t>11</w:t>
      </w:r>
      <w:r>
        <w:rPr>
          <w:noProof/>
        </w:rPr>
        <w:fldChar w:fldCharType="end"/>
      </w:r>
    </w:p>
    <w:p w14:paraId="0C415177" w14:textId="3B962DB2" w:rsidR="0025732E" w:rsidRDefault="0025732E">
      <w:pPr>
        <w:pStyle w:val="TOC4"/>
        <w:rPr>
          <w:rFonts w:asciiTheme="minorHAnsi" w:hAnsiTheme="minorHAnsi" w:cstheme="minorBidi"/>
          <w:noProof/>
          <w:sz w:val="22"/>
          <w:szCs w:val="22"/>
          <w:lang w:eastAsia="en-GB"/>
        </w:rPr>
      </w:pPr>
      <w:r>
        <w:rPr>
          <w:noProof/>
        </w:rPr>
        <w:t>6.2.2.3</w:t>
      </w:r>
      <w:r>
        <w:rPr>
          <w:rFonts w:asciiTheme="minorHAnsi" w:hAnsiTheme="minorHAnsi" w:cstheme="minorBidi"/>
          <w:noProof/>
          <w:sz w:val="22"/>
          <w:szCs w:val="22"/>
          <w:lang w:eastAsia="en-GB"/>
        </w:rPr>
        <w:tab/>
      </w:r>
      <w:r>
        <w:rPr>
          <w:noProof/>
        </w:rPr>
        <w:t>T-ADS for IMS voice</w:t>
      </w:r>
      <w:r>
        <w:rPr>
          <w:noProof/>
        </w:rPr>
        <w:tab/>
      </w:r>
      <w:r>
        <w:rPr>
          <w:noProof/>
        </w:rPr>
        <w:fldChar w:fldCharType="begin" w:fldLock="1"/>
      </w:r>
      <w:r>
        <w:rPr>
          <w:noProof/>
        </w:rPr>
        <w:instrText xml:space="preserve"> PAGEREF _Toc98925172 \h </w:instrText>
      </w:r>
      <w:r>
        <w:rPr>
          <w:noProof/>
        </w:rPr>
      </w:r>
      <w:r>
        <w:rPr>
          <w:noProof/>
        </w:rPr>
        <w:fldChar w:fldCharType="separate"/>
      </w:r>
      <w:r>
        <w:rPr>
          <w:noProof/>
        </w:rPr>
        <w:t>12</w:t>
      </w:r>
      <w:r>
        <w:rPr>
          <w:noProof/>
        </w:rPr>
        <w:fldChar w:fldCharType="end"/>
      </w:r>
    </w:p>
    <w:p w14:paraId="40DEE85F" w14:textId="1085BBB5" w:rsidR="0025732E" w:rsidRDefault="0025732E">
      <w:pPr>
        <w:pStyle w:val="TOC4"/>
        <w:rPr>
          <w:rFonts w:asciiTheme="minorHAnsi" w:hAnsiTheme="minorHAnsi" w:cstheme="minorBidi"/>
          <w:noProof/>
          <w:sz w:val="22"/>
          <w:szCs w:val="22"/>
          <w:lang w:eastAsia="en-GB"/>
        </w:rPr>
      </w:pPr>
      <w:r>
        <w:rPr>
          <w:noProof/>
        </w:rPr>
        <w:t>6.2.2.4</w:t>
      </w:r>
      <w:r>
        <w:rPr>
          <w:rFonts w:asciiTheme="minorHAnsi" w:hAnsiTheme="minorHAnsi" w:cstheme="minorBidi"/>
          <w:noProof/>
          <w:sz w:val="22"/>
          <w:szCs w:val="22"/>
          <w:lang w:eastAsia="en-GB"/>
        </w:rPr>
        <w:tab/>
      </w:r>
      <w:r>
        <w:rPr>
          <w:noProof/>
        </w:rPr>
        <w:t>Supporting IMS related procedures</w:t>
      </w:r>
      <w:r>
        <w:rPr>
          <w:noProof/>
        </w:rPr>
        <w:tab/>
      </w:r>
      <w:r>
        <w:rPr>
          <w:noProof/>
        </w:rPr>
        <w:fldChar w:fldCharType="begin" w:fldLock="1"/>
      </w:r>
      <w:r>
        <w:rPr>
          <w:noProof/>
        </w:rPr>
        <w:instrText xml:space="preserve"> PAGEREF _Toc98925173 \h </w:instrText>
      </w:r>
      <w:r>
        <w:rPr>
          <w:noProof/>
        </w:rPr>
      </w:r>
      <w:r>
        <w:rPr>
          <w:noProof/>
        </w:rPr>
        <w:fldChar w:fldCharType="separate"/>
      </w:r>
      <w:r>
        <w:rPr>
          <w:noProof/>
        </w:rPr>
        <w:t>13</w:t>
      </w:r>
      <w:r>
        <w:rPr>
          <w:noProof/>
        </w:rPr>
        <w:fldChar w:fldCharType="end"/>
      </w:r>
    </w:p>
    <w:p w14:paraId="42854972" w14:textId="68129309" w:rsidR="0025732E" w:rsidRDefault="0025732E">
      <w:pPr>
        <w:pStyle w:val="TOC4"/>
        <w:rPr>
          <w:rFonts w:asciiTheme="minorHAnsi" w:hAnsiTheme="minorHAnsi" w:cstheme="minorBidi"/>
          <w:noProof/>
          <w:sz w:val="22"/>
          <w:szCs w:val="22"/>
          <w:lang w:eastAsia="en-GB"/>
        </w:rPr>
      </w:pPr>
      <w:r>
        <w:rPr>
          <w:noProof/>
        </w:rPr>
        <w:t>6.2.2.5</w:t>
      </w:r>
      <w:r>
        <w:rPr>
          <w:rFonts w:asciiTheme="minorHAnsi"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_Toc98925174 \h </w:instrText>
      </w:r>
      <w:r>
        <w:rPr>
          <w:noProof/>
        </w:rPr>
      </w:r>
      <w:r>
        <w:rPr>
          <w:noProof/>
        </w:rPr>
        <w:fldChar w:fldCharType="separate"/>
      </w:r>
      <w:r>
        <w:rPr>
          <w:noProof/>
        </w:rPr>
        <w:t>14</w:t>
      </w:r>
      <w:r>
        <w:rPr>
          <w:noProof/>
        </w:rPr>
        <w:fldChar w:fldCharType="end"/>
      </w:r>
    </w:p>
    <w:p w14:paraId="0E5F7874" w14:textId="24D6DCE9" w:rsidR="0025732E" w:rsidRDefault="0025732E">
      <w:pPr>
        <w:pStyle w:val="TOC3"/>
        <w:rPr>
          <w:rFonts w:asciiTheme="minorHAnsi" w:hAnsiTheme="minorHAnsi" w:cstheme="minorBidi"/>
          <w:noProof/>
          <w:sz w:val="22"/>
          <w:szCs w:val="22"/>
          <w:lang w:eastAsia="en-GB"/>
        </w:rPr>
      </w:pPr>
      <w:r>
        <w:rPr>
          <w:noProof/>
        </w:rPr>
        <w:t>6.2.3</w:t>
      </w:r>
      <w:r>
        <w:rPr>
          <w:rFonts w:asciiTheme="minorHAnsi" w:hAnsiTheme="minorHAnsi" w:cstheme="minorBidi"/>
          <w:noProof/>
          <w:sz w:val="22"/>
          <w:szCs w:val="22"/>
          <w:lang w:eastAsia="en-GB"/>
        </w:rPr>
        <w:tab/>
      </w:r>
      <w:r>
        <w:rPr>
          <w:noProof/>
        </w:rPr>
        <w:t>Services and Illustrated Procedures</w:t>
      </w:r>
      <w:r>
        <w:rPr>
          <w:noProof/>
        </w:rPr>
        <w:tab/>
      </w:r>
      <w:r>
        <w:rPr>
          <w:noProof/>
        </w:rPr>
        <w:fldChar w:fldCharType="begin" w:fldLock="1"/>
      </w:r>
      <w:r>
        <w:rPr>
          <w:noProof/>
        </w:rPr>
        <w:instrText xml:space="preserve"> PAGEREF _Toc98925175 \h </w:instrText>
      </w:r>
      <w:r>
        <w:rPr>
          <w:noProof/>
        </w:rPr>
      </w:r>
      <w:r>
        <w:rPr>
          <w:noProof/>
        </w:rPr>
        <w:fldChar w:fldCharType="separate"/>
      </w:r>
      <w:r>
        <w:rPr>
          <w:noProof/>
        </w:rPr>
        <w:t>15</w:t>
      </w:r>
      <w:r>
        <w:rPr>
          <w:noProof/>
        </w:rPr>
        <w:fldChar w:fldCharType="end"/>
      </w:r>
    </w:p>
    <w:p w14:paraId="7F9CAC0A" w14:textId="0CABF96B" w:rsidR="0025732E" w:rsidRDefault="0025732E">
      <w:pPr>
        <w:pStyle w:val="TOC4"/>
        <w:rPr>
          <w:rFonts w:asciiTheme="minorHAnsi" w:hAnsiTheme="minorHAnsi" w:cstheme="minorBidi"/>
          <w:noProof/>
          <w:sz w:val="22"/>
          <w:szCs w:val="22"/>
          <w:lang w:eastAsia="en-GB"/>
        </w:rPr>
      </w:pPr>
      <w:r>
        <w:rPr>
          <w:noProof/>
        </w:rPr>
        <w:t>6.2.3.1</w:t>
      </w:r>
      <w:r>
        <w:rPr>
          <w:rFonts w:asciiTheme="minorHAnsi" w:hAnsiTheme="minorHAnsi" w:cstheme="minorBidi"/>
          <w:noProof/>
          <w:sz w:val="22"/>
          <w:szCs w:val="22"/>
          <w:lang w:eastAsia="en-GB"/>
        </w:rPr>
        <w:tab/>
      </w:r>
      <w:r>
        <w:rPr>
          <w:noProof/>
        </w:rPr>
        <w:t>Authentication</w:t>
      </w:r>
      <w:r w:rsidRPr="00A46532">
        <w:rPr>
          <w:rFonts w:eastAsia="DengXian"/>
          <w:noProof/>
          <w:lang w:eastAsia="zh-CN"/>
        </w:rPr>
        <w:t xml:space="preserve"> and Registration</w:t>
      </w:r>
      <w:r>
        <w:rPr>
          <w:noProof/>
        </w:rPr>
        <w:tab/>
      </w:r>
      <w:r>
        <w:rPr>
          <w:noProof/>
        </w:rPr>
        <w:fldChar w:fldCharType="begin" w:fldLock="1"/>
      </w:r>
      <w:r>
        <w:rPr>
          <w:noProof/>
        </w:rPr>
        <w:instrText xml:space="preserve"> PAGEREF _Toc98925176 \h </w:instrText>
      </w:r>
      <w:r>
        <w:rPr>
          <w:noProof/>
        </w:rPr>
      </w:r>
      <w:r>
        <w:rPr>
          <w:noProof/>
        </w:rPr>
        <w:fldChar w:fldCharType="separate"/>
      </w:r>
      <w:r>
        <w:rPr>
          <w:noProof/>
        </w:rPr>
        <w:t>15</w:t>
      </w:r>
      <w:r>
        <w:rPr>
          <w:noProof/>
        </w:rPr>
        <w:fldChar w:fldCharType="end"/>
      </w:r>
    </w:p>
    <w:p w14:paraId="3880FAC9" w14:textId="2833FFA3" w:rsidR="0025732E" w:rsidRDefault="0025732E">
      <w:pPr>
        <w:pStyle w:val="TOC4"/>
        <w:rPr>
          <w:rFonts w:asciiTheme="minorHAnsi" w:hAnsiTheme="minorHAnsi" w:cstheme="minorBidi"/>
          <w:noProof/>
          <w:sz w:val="22"/>
          <w:szCs w:val="22"/>
          <w:lang w:eastAsia="en-GB"/>
        </w:rPr>
      </w:pPr>
      <w:r>
        <w:rPr>
          <w:noProof/>
        </w:rPr>
        <w:t>6.2.</w:t>
      </w:r>
      <w:r>
        <w:rPr>
          <w:noProof/>
          <w:lang w:eastAsia="zh-CN"/>
        </w:rPr>
        <w:t>3</w:t>
      </w:r>
      <w:r>
        <w:rPr>
          <w:noProof/>
        </w:rPr>
        <w:t>.2</w:t>
      </w:r>
      <w:r>
        <w:rPr>
          <w:rFonts w:asciiTheme="minorHAnsi" w:hAnsiTheme="minorHAnsi" w:cstheme="minorBidi"/>
          <w:noProof/>
          <w:sz w:val="22"/>
          <w:szCs w:val="22"/>
          <w:lang w:eastAsia="en-GB"/>
        </w:rPr>
        <w:tab/>
      </w:r>
      <w:r>
        <w:rPr>
          <w:noProof/>
        </w:rPr>
        <w:t>IP address continuity of interworking without N26 from 5GS to EPS</w:t>
      </w:r>
      <w:r>
        <w:rPr>
          <w:noProof/>
        </w:rPr>
        <w:tab/>
      </w:r>
      <w:r>
        <w:rPr>
          <w:noProof/>
        </w:rPr>
        <w:fldChar w:fldCharType="begin" w:fldLock="1"/>
      </w:r>
      <w:r>
        <w:rPr>
          <w:noProof/>
        </w:rPr>
        <w:instrText xml:space="preserve"> PAGEREF _Toc98925177 \h </w:instrText>
      </w:r>
      <w:r>
        <w:rPr>
          <w:noProof/>
        </w:rPr>
      </w:r>
      <w:r>
        <w:rPr>
          <w:noProof/>
        </w:rPr>
        <w:fldChar w:fldCharType="separate"/>
      </w:r>
      <w:r>
        <w:rPr>
          <w:noProof/>
        </w:rPr>
        <w:t>17</w:t>
      </w:r>
      <w:r>
        <w:rPr>
          <w:noProof/>
        </w:rPr>
        <w:fldChar w:fldCharType="end"/>
      </w:r>
    </w:p>
    <w:p w14:paraId="4721D44D" w14:textId="7E951544" w:rsidR="0025732E" w:rsidRDefault="0025732E">
      <w:pPr>
        <w:pStyle w:val="TOC4"/>
        <w:rPr>
          <w:rFonts w:asciiTheme="minorHAnsi" w:hAnsiTheme="minorHAnsi" w:cstheme="minorBidi"/>
          <w:noProof/>
          <w:sz w:val="22"/>
          <w:szCs w:val="22"/>
          <w:lang w:eastAsia="en-GB"/>
        </w:rPr>
      </w:pPr>
      <w:r>
        <w:rPr>
          <w:noProof/>
        </w:rPr>
        <w:t>6.2.3.3</w:t>
      </w:r>
      <w:r>
        <w:rPr>
          <w:rFonts w:asciiTheme="minorHAnsi" w:hAnsiTheme="minorHAnsi" w:cstheme="minorBidi"/>
          <w:noProof/>
          <w:sz w:val="22"/>
          <w:szCs w:val="22"/>
          <w:lang w:eastAsia="en-GB"/>
        </w:rPr>
        <w:tab/>
      </w:r>
      <w:r>
        <w:rPr>
          <w:noProof/>
        </w:rPr>
        <w:t>T-ADS for IMS voice</w:t>
      </w:r>
      <w:r>
        <w:rPr>
          <w:noProof/>
        </w:rPr>
        <w:tab/>
      </w:r>
      <w:r>
        <w:rPr>
          <w:noProof/>
        </w:rPr>
        <w:fldChar w:fldCharType="begin" w:fldLock="1"/>
      </w:r>
      <w:r>
        <w:rPr>
          <w:noProof/>
        </w:rPr>
        <w:instrText xml:space="preserve"> PAGEREF _Toc98925178 \h </w:instrText>
      </w:r>
      <w:r>
        <w:rPr>
          <w:noProof/>
        </w:rPr>
      </w:r>
      <w:r>
        <w:rPr>
          <w:noProof/>
        </w:rPr>
        <w:fldChar w:fldCharType="separate"/>
      </w:r>
      <w:r>
        <w:rPr>
          <w:noProof/>
        </w:rPr>
        <w:t>18</w:t>
      </w:r>
      <w:r>
        <w:rPr>
          <w:noProof/>
        </w:rPr>
        <w:fldChar w:fldCharType="end"/>
      </w:r>
    </w:p>
    <w:p w14:paraId="77DA5B4C" w14:textId="0D8031C2" w:rsidR="0025732E" w:rsidRDefault="0025732E">
      <w:pPr>
        <w:pStyle w:val="TOC4"/>
        <w:rPr>
          <w:rFonts w:asciiTheme="minorHAnsi" w:hAnsiTheme="minorHAnsi" w:cstheme="minorBidi"/>
          <w:noProof/>
          <w:sz w:val="22"/>
          <w:szCs w:val="22"/>
          <w:lang w:eastAsia="en-GB"/>
        </w:rPr>
      </w:pPr>
      <w:r>
        <w:rPr>
          <w:noProof/>
        </w:rPr>
        <w:t>6.2.</w:t>
      </w:r>
      <w:r>
        <w:rPr>
          <w:noProof/>
          <w:lang w:eastAsia="zh-CN"/>
        </w:rPr>
        <w:t>3</w:t>
      </w:r>
      <w:r>
        <w:rPr>
          <w:noProof/>
        </w:rPr>
        <w:t>.4</w:t>
      </w:r>
      <w:r>
        <w:rPr>
          <w:rFonts w:asciiTheme="minorHAnsi" w:hAnsiTheme="minorHAnsi" w:cstheme="minorBidi"/>
          <w:noProof/>
          <w:sz w:val="22"/>
          <w:szCs w:val="22"/>
          <w:lang w:eastAsia="en-GB"/>
        </w:rPr>
        <w:tab/>
      </w:r>
      <w:r w:rsidRPr="00A46532">
        <w:rPr>
          <w:bCs/>
          <w:noProof/>
          <w:lang w:eastAsia="zh-CN"/>
        </w:rPr>
        <w:t>S</w:t>
      </w:r>
      <w:r>
        <w:rPr>
          <w:noProof/>
        </w:rPr>
        <w:t>upporting IMS related procedures</w:t>
      </w:r>
      <w:r>
        <w:rPr>
          <w:noProof/>
        </w:rPr>
        <w:tab/>
      </w:r>
      <w:r>
        <w:rPr>
          <w:noProof/>
        </w:rPr>
        <w:fldChar w:fldCharType="begin" w:fldLock="1"/>
      </w:r>
      <w:r>
        <w:rPr>
          <w:noProof/>
        </w:rPr>
        <w:instrText xml:space="preserve"> PAGEREF _Toc98925179 \h </w:instrText>
      </w:r>
      <w:r>
        <w:rPr>
          <w:noProof/>
        </w:rPr>
      </w:r>
      <w:r>
        <w:rPr>
          <w:noProof/>
        </w:rPr>
        <w:fldChar w:fldCharType="separate"/>
      </w:r>
      <w:r>
        <w:rPr>
          <w:noProof/>
        </w:rPr>
        <w:t>19</w:t>
      </w:r>
      <w:r>
        <w:rPr>
          <w:noProof/>
        </w:rPr>
        <w:fldChar w:fldCharType="end"/>
      </w:r>
    </w:p>
    <w:p w14:paraId="0EED5DD6" w14:textId="6FDF7F80" w:rsidR="0025732E" w:rsidRDefault="0025732E">
      <w:pPr>
        <w:pStyle w:val="TOC4"/>
        <w:rPr>
          <w:rFonts w:asciiTheme="minorHAnsi" w:hAnsiTheme="minorHAnsi" w:cstheme="minorBidi"/>
          <w:noProof/>
          <w:sz w:val="22"/>
          <w:szCs w:val="22"/>
          <w:lang w:eastAsia="en-GB"/>
        </w:rPr>
      </w:pPr>
      <w:r>
        <w:rPr>
          <w:noProof/>
        </w:rPr>
        <w:t>6.2.3.5</w:t>
      </w:r>
      <w:r>
        <w:rPr>
          <w:rFonts w:asciiTheme="minorHAnsi" w:hAnsiTheme="minorHAnsi" w:cstheme="minorBidi"/>
          <w:noProof/>
          <w:sz w:val="22"/>
          <w:szCs w:val="22"/>
          <w:lang w:eastAsia="en-GB"/>
        </w:rPr>
        <w:tab/>
      </w:r>
      <w:r>
        <w:rPr>
          <w:noProof/>
        </w:rPr>
        <w:t>SMSF address storage and retrieval</w:t>
      </w:r>
      <w:r>
        <w:rPr>
          <w:noProof/>
        </w:rPr>
        <w:tab/>
      </w:r>
      <w:r>
        <w:rPr>
          <w:noProof/>
        </w:rPr>
        <w:fldChar w:fldCharType="begin" w:fldLock="1"/>
      </w:r>
      <w:r>
        <w:rPr>
          <w:noProof/>
        </w:rPr>
        <w:instrText xml:space="preserve"> PAGEREF _Toc98925180 \h </w:instrText>
      </w:r>
      <w:r>
        <w:rPr>
          <w:noProof/>
        </w:rPr>
      </w:r>
      <w:r>
        <w:rPr>
          <w:noProof/>
        </w:rPr>
        <w:fldChar w:fldCharType="separate"/>
      </w:r>
      <w:r>
        <w:rPr>
          <w:noProof/>
        </w:rPr>
        <w:t>20</w:t>
      </w:r>
      <w:r>
        <w:rPr>
          <w:noProof/>
        </w:rPr>
        <w:fldChar w:fldCharType="end"/>
      </w:r>
    </w:p>
    <w:p w14:paraId="43358B85" w14:textId="5E4EFBDB" w:rsidR="0025732E" w:rsidRDefault="0025732E">
      <w:pPr>
        <w:pStyle w:val="TOC4"/>
        <w:rPr>
          <w:rFonts w:asciiTheme="minorHAnsi" w:hAnsiTheme="minorHAnsi" w:cstheme="minorBidi"/>
          <w:noProof/>
          <w:sz w:val="22"/>
          <w:szCs w:val="22"/>
          <w:lang w:eastAsia="en-GB"/>
        </w:rPr>
      </w:pPr>
      <w:r w:rsidRPr="00A46532">
        <w:rPr>
          <w:rFonts w:eastAsia="SimSun"/>
          <w:noProof/>
        </w:rPr>
        <w:t>6.2.3.</w:t>
      </w:r>
      <w:r w:rsidRPr="00A46532">
        <w:rPr>
          <w:rFonts w:eastAsia="SimSun"/>
          <w:noProof/>
          <w:lang w:eastAsia="zh-CN"/>
        </w:rPr>
        <w:t>6</w:t>
      </w:r>
      <w:r>
        <w:rPr>
          <w:rFonts w:asciiTheme="minorHAnsi" w:hAnsiTheme="minorHAnsi" w:cstheme="minorBidi"/>
          <w:noProof/>
          <w:sz w:val="22"/>
          <w:szCs w:val="22"/>
          <w:lang w:eastAsia="en-GB"/>
        </w:rPr>
        <w:tab/>
      </w:r>
      <w:r w:rsidRPr="00A46532">
        <w:rPr>
          <w:rFonts w:eastAsia="SimSun"/>
          <w:noProof/>
          <w:lang w:eastAsia="zh-CN"/>
        </w:rPr>
        <w:t>MT SMS domain selection</w:t>
      </w:r>
      <w:r>
        <w:rPr>
          <w:noProof/>
        </w:rPr>
        <w:tab/>
      </w:r>
      <w:r>
        <w:rPr>
          <w:noProof/>
        </w:rPr>
        <w:fldChar w:fldCharType="begin" w:fldLock="1"/>
      </w:r>
      <w:r>
        <w:rPr>
          <w:noProof/>
        </w:rPr>
        <w:instrText xml:space="preserve"> PAGEREF _Toc98925181 \h </w:instrText>
      </w:r>
      <w:r>
        <w:rPr>
          <w:noProof/>
        </w:rPr>
      </w:r>
      <w:r>
        <w:rPr>
          <w:noProof/>
        </w:rPr>
        <w:fldChar w:fldCharType="separate"/>
      </w:r>
      <w:r>
        <w:rPr>
          <w:noProof/>
        </w:rPr>
        <w:t>20</w:t>
      </w:r>
      <w:r>
        <w:rPr>
          <w:noProof/>
        </w:rPr>
        <w:fldChar w:fldCharType="end"/>
      </w:r>
    </w:p>
    <w:p w14:paraId="783650AB" w14:textId="2D74DF5D" w:rsidR="0025732E" w:rsidRDefault="0025732E">
      <w:pPr>
        <w:pStyle w:val="TOC4"/>
        <w:rPr>
          <w:rFonts w:asciiTheme="minorHAnsi" w:hAnsiTheme="minorHAnsi" w:cstheme="minorBidi"/>
          <w:noProof/>
          <w:sz w:val="22"/>
          <w:szCs w:val="22"/>
          <w:lang w:eastAsia="en-GB"/>
        </w:rPr>
      </w:pPr>
      <w:r w:rsidRPr="00A46532">
        <w:rPr>
          <w:rFonts w:eastAsia="SimSun"/>
          <w:noProof/>
        </w:rPr>
        <w:t>6.2.3.7</w:t>
      </w:r>
      <w:r>
        <w:rPr>
          <w:rFonts w:asciiTheme="minorHAnsi" w:hAnsiTheme="minorHAnsi" w:cstheme="minorBidi"/>
          <w:noProof/>
          <w:sz w:val="22"/>
          <w:szCs w:val="22"/>
          <w:lang w:eastAsia="en-GB"/>
        </w:rPr>
        <w:tab/>
      </w:r>
      <w:r w:rsidRPr="00A46532">
        <w:rPr>
          <w:rFonts w:eastAsia="SimSun"/>
          <w:noProof/>
        </w:rPr>
        <w:t>Messages-Waiting-Data handling</w:t>
      </w:r>
      <w:r>
        <w:rPr>
          <w:noProof/>
        </w:rPr>
        <w:tab/>
      </w:r>
      <w:r>
        <w:rPr>
          <w:noProof/>
        </w:rPr>
        <w:fldChar w:fldCharType="begin" w:fldLock="1"/>
      </w:r>
      <w:r>
        <w:rPr>
          <w:noProof/>
        </w:rPr>
        <w:instrText xml:space="preserve"> PAGEREF _Toc98925182 \h </w:instrText>
      </w:r>
      <w:r>
        <w:rPr>
          <w:noProof/>
        </w:rPr>
      </w:r>
      <w:r>
        <w:rPr>
          <w:noProof/>
        </w:rPr>
        <w:fldChar w:fldCharType="separate"/>
      </w:r>
      <w:r>
        <w:rPr>
          <w:noProof/>
        </w:rPr>
        <w:t>22</w:t>
      </w:r>
      <w:r>
        <w:rPr>
          <w:noProof/>
        </w:rPr>
        <w:fldChar w:fldCharType="end"/>
      </w:r>
    </w:p>
    <w:p w14:paraId="56C1AAC7" w14:textId="79EE9564" w:rsidR="0025732E" w:rsidRDefault="0025732E">
      <w:pPr>
        <w:pStyle w:val="TOC3"/>
        <w:rPr>
          <w:rFonts w:asciiTheme="minorHAnsi" w:hAnsiTheme="minorHAnsi" w:cstheme="minorBidi"/>
          <w:noProof/>
          <w:sz w:val="22"/>
          <w:szCs w:val="22"/>
          <w:lang w:eastAsia="en-GB"/>
        </w:rPr>
      </w:pPr>
      <w:r>
        <w:rPr>
          <w:noProof/>
        </w:rPr>
        <w:t>6.2.4</w:t>
      </w:r>
      <w:r>
        <w:rPr>
          <w:rFonts w:asciiTheme="minorHAnsi" w:hAnsiTheme="minorHAnsi" w:cstheme="minorBidi"/>
          <w:noProof/>
          <w:sz w:val="22"/>
          <w:szCs w:val="22"/>
          <w:lang w:eastAsia="en-GB"/>
        </w:rPr>
        <w:tab/>
      </w:r>
      <w:r>
        <w:rPr>
          <w:noProof/>
        </w:rPr>
        <w:t>Impacts on existing services and interfaces</w:t>
      </w:r>
      <w:r>
        <w:rPr>
          <w:noProof/>
        </w:rPr>
        <w:tab/>
      </w:r>
      <w:r>
        <w:rPr>
          <w:noProof/>
        </w:rPr>
        <w:fldChar w:fldCharType="begin" w:fldLock="1"/>
      </w:r>
      <w:r>
        <w:rPr>
          <w:noProof/>
        </w:rPr>
        <w:instrText xml:space="preserve"> PAGEREF _Toc98925183 \h </w:instrText>
      </w:r>
      <w:r>
        <w:rPr>
          <w:noProof/>
        </w:rPr>
      </w:r>
      <w:r>
        <w:rPr>
          <w:noProof/>
        </w:rPr>
        <w:fldChar w:fldCharType="separate"/>
      </w:r>
      <w:r>
        <w:rPr>
          <w:noProof/>
        </w:rPr>
        <w:t>22</w:t>
      </w:r>
      <w:r>
        <w:rPr>
          <w:noProof/>
        </w:rPr>
        <w:fldChar w:fldCharType="end"/>
      </w:r>
    </w:p>
    <w:p w14:paraId="5EC17B78" w14:textId="7A5559E2" w:rsidR="0025732E" w:rsidRDefault="0025732E">
      <w:pPr>
        <w:pStyle w:val="TOC4"/>
        <w:rPr>
          <w:rFonts w:asciiTheme="minorHAnsi" w:hAnsiTheme="minorHAnsi" w:cstheme="minorBidi"/>
          <w:noProof/>
          <w:sz w:val="22"/>
          <w:szCs w:val="22"/>
          <w:lang w:eastAsia="en-GB"/>
        </w:rPr>
      </w:pPr>
      <w:r>
        <w:rPr>
          <w:noProof/>
        </w:rPr>
        <w:t>6.2.4.1</w:t>
      </w:r>
      <w:r>
        <w:rPr>
          <w:rFonts w:asciiTheme="minorHAnsi" w:hAnsiTheme="minorHAnsi" w:cstheme="minorBidi"/>
          <w:noProof/>
          <w:sz w:val="22"/>
          <w:szCs w:val="22"/>
          <w:lang w:eastAsia="en-GB"/>
        </w:rPr>
        <w:tab/>
      </w:r>
      <w:r>
        <w:rPr>
          <w:noProof/>
        </w:rPr>
        <w:t>Authentication impacts</w:t>
      </w:r>
      <w:r>
        <w:rPr>
          <w:noProof/>
        </w:rPr>
        <w:tab/>
      </w:r>
      <w:r>
        <w:rPr>
          <w:noProof/>
        </w:rPr>
        <w:fldChar w:fldCharType="begin" w:fldLock="1"/>
      </w:r>
      <w:r>
        <w:rPr>
          <w:noProof/>
        </w:rPr>
        <w:instrText xml:space="preserve"> PAGEREF _Toc98925184 \h </w:instrText>
      </w:r>
      <w:r>
        <w:rPr>
          <w:noProof/>
        </w:rPr>
      </w:r>
      <w:r>
        <w:rPr>
          <w:noProof/>
        </w:rPr>
        <w:fldChar w:fldCharType="separate"/>
      </w:r>
      <w:r>
        <w:rPr>
          <w:noProof/>
        </w:rPr>
        <w:t>22</w:t>
      </w:r>
      <w:r>
        <w:rPr>
          <w:noProof/>
        </w:rPr>
        <w:fldChar w:fldCharType="end"/>
      </w:r>
    </w:p>
    <w:p w14:paraId="3FAA8901" w14:textId="1C1B3165" w:rsidR="0025732E" w:rsidRDefault="0025732E">
      <w:pPr>
        <w:pStyle w:val="TOC4"/>
        <w:rPr>
          <w:rFonts w:asciiTheme="minorHAnsi" w:hAnsiTheme="minorHAnsi" w:cstheme="minorBidi"/>
          <w:noProof/>
          <w:sz w:val="22"/>
          <w:szCs w:val="22"/>
          <w:lang w:eastAsia="en-GB"/>
        </w:rPr>
      </w:pPr>
      <w:r>
        <w:rPr>
          <w:noProof/>
        </w:rPr>
        <w:t>6.2.4.2</w:t>
      </w:r>
      <w:r>
        <w:rPr>
          <w:rFonts w:asciiTheme="minorHAnsi" w:hAnsiTheme="minorHAnsi" w:cstheme="minorBidi"/>
          <w:noProof/>
          <w:sz w:val="22"/>
          <w:szCs w:val="22"/>
          <w:lang w:eastAsia="en-GB"/>
        </w:rPr>
        <w:tab/>
      </w:r>
      <w:r>
        <w:rPr>
          <w:noProof/>
        </w:rPr>
        <w:t>IP address continuity impacts</w:t>
      </w:r>
      <w:r>
        <w:rPr>
          <w:noProof/>
        </w:rPr>
        <w:tab/>
      </w:r>
      <w:r>
        <w:rPr>
          <w:noProof/>
        </w:rPr>
        <w:fldChar w:fldCharType="begin" w:fldLock="1"/>
      </w:r>
      <w:r>
        <w:rPr>
          <w:noProof/>
        </w:rPr>
        <w:instrText xml:space="preserve"> PAGEREF _Toc98925185 \h </w:instrText>
      </w:r>
      <w:r>
        <w:rPr>
          <w:noProof/>
        </w:rPr>
      </w:r>
      <w:r>
        <w:rPr>
          <w:noProof/>
        </w:rPr>
        <w:fldChar w:fldCharType="separate"/>
      </w:r>
      <w:r>
        <w:rPr>
          <w:noProof/>
        </w:rPr>
        <w:t>22</w:t>
      </w:r>
      <w:r>
        <w:rPr>
          <w:noProof/>
        </w:rPr>
        <w:fldChar w:fldCharType="end"/>
      </w:r>
    </w:p>
    <w:p w14:paraId="0C56C01C" w14:textId="2F81D3A5" w:rsidR="0025732E" w:rsidRDefault="0025732E">
      <w:pPr>
        <w:pStyle w:val="TOC4"/>
        <w:rPr>
          <w:rFonts w:asciiTheme="minorHAnsi" w:hAnsiTheme="minorHAnsi" w:cstheme="minorBidi"/>
          <w:noProof/>
          <w:sz w:val="22"/>
          <w:szCs w:val="22"/>
          <w:lang w:eastAsia="en-GB"/>
        </w:rPr>
      </w:pPr>
      <w:r>
        <w:rPr>
          <w:noProof/>
        </w:rPr>
        <w:t>6.2.4.3</w:t>
      </w:r>
      <w:r>
        <w:rPr>
          <w:rFonts w:asciiTheme="minorHAnsi" w:hAnsiTheme="minorHAnsi" w:cstheme="minorBidi"/>
          <w:noProof/>
          <w:sz w:val="22"/>
          <w:szCs w:val="22"/>
          <w:lang w:eastAsia="en-GB"/>
        </w:rPr>
        <w:tab/>
      </w:r>
      <w:r>
        <w:rPr>
          <w:noProof/>
        </w:rPr>
        <w:t>T-ADS for voice impacts</w:t>
      </w:r>
      <w:r>
        <w:rPr>
          <w:noProof/>
        </w:rPr>
        <w:tab/>
      </w:r>
      <w:r>
        <w:rPr>
          <w:noProof/>
        </w:rPr>
        <w:fldChar w:fldCharType="begin" w:fldLock="1"/>
      </w:r>
      <w:r>
        <w:rPr>
          <w:noProof/>
        </w:rPr>
        <w:instrText xml:space="preserve"> PAGEREF _Toc98925186 \h </w:instrText>
      </w:r>
      <w:r>
        <w:rPr>
          <w:noProof/>
        </w:rPr>
      </w:r>
      <w:r>
        <w:rPr>
          <w:noProof/>
        </w:rPr>
        <w:fldChar w:fldCharType="separate"/>
      </w:r>
      <w:r>
        <w:rPr>
          <w:noProof/>
        </w:rPr>
        <w:t>23</w:t>
      </w:r>
      <w:r>
        <w:rPr>
          <w:noProof/>
        </w:rPr>
        <w:fldChar w:fldCharType="end"/>
      </w:r>
    </w:p>
    <w:p w14:paraId="7714B65B" w14:textId="7BCCC5D9" w:rsidR="0025732E" w:rsidRDefault="0025732E">
      <w:pPr>
        <w:pStyle w:val="TOC4"/>
        <w:rPr>
          <w:rFonts w:asciiTheme="minorHAnsi" w:hAnsiTheme="minorHAnsi" w:cstheme="minorBidi"/>
          <w:noProof/>
          <w:sz w:val="22"/>
          <w:szCs w:val="22"/>
          <w:lang w:eastAsia="en-GB"/>
        </w:rPr>
      </w:pPr>
      <w:r>
        <w:rPr>
          <w:noProof/>
        </w:rPr>
        <w:t>6.2.</w:t>
      </w:r>
      <w:r>
        <w:rPr>
          <w:noProof/>
          <w:lang w:eastAsia="zh-CN"/>
        </w:rPr>
        <w:t>4</w:t>
      </w:r>
      <w:r>
        <w:rPr>
          <w:noProof/>
        </w:rPr>
        <w:t>.4</w:t>
      </w:r>
      <w:r>
        <w:rPr>
          <w:rFonts w:asciiTheme="minorHAnsi" w:hAnsiTheme="minorHAnsi" w:cstheme="minorBidi"/>
          <w:noProof/>
          <w:sz w:val="22"/>
          <w:szCs w:val="22"/>
          <w:lang w:eastAsia="en-GB"/>
        </w:rPr>
        <w:tab/>
      </w:r>
      <w:r w:rsidRPr="00A46532">
        <w:rPr>
          <w:bCs/>
          <w:noProof/>
          <w:lang w:eastAsia="zh-CN"/>
        </w:rPr>
        <w:t>S</w:t>
      </w:r>
      <w:r>
        <w:rPr>
          <w:noProof/>
        </w:rPr>
        <w:t>upporting IMS related procedures</w:t>
      </w:r>
      <w:r>
        <w:rPr>
          <w:noProof/>
        </w:rPr>
        <w:tab/>
      </w:r>
      <w:r>
        <w:rPr>
          <w:noProof/>
        </w:rPr>
        <w:fldChar w:fldCharType="begin" w:fldLock="1"/>
      </w:r>
      <w:r>
        <w:rPr>
          <w:noProof/>
        </w:rPr>
        <w:instrText xml:space="preserve"> PAGEREF _Toc98925187 \h </w:instrText>
      </w:r>
      <w:r>
        <w:rPr>
          <w:noProof/>
        </w:rPr>
      </w:r>
      <w:r>
        <w:rPr>
          <w:noProof/>
        </w:rPr>
        <w:fldChar w:fldCharType="separate"/>
      </w:r>
      <w:r>
        <w:rPr>
          <w:noProof/>
        </w:rPr>
        <w:t>23</w:t>
      </w:r>
      <w:r>
        <w:rPr>
          <w:noProof/>
        </w:rPr>
        <w:fldChar w:fldCharType="end"/>
      </w:r>
    </w:p>
    <w:p w14:paraId="70A4A622" w14:textId="2041E399" w:rsidR="0025732E" w:rsidRDefault="0025732E">
      <w:pPr>
        <w:pStyle w:val="TOC3"/>
        <w:rPr>
          <w:rFonts w:asciiTheme="minorHAnsi" w:hAnsiTheme="minorHAnsi" w:cstheme="minorBidi"/>
          <w:noProof/>
          <w:sz w:val="22"/>
          <w:szCs w:val="22"/>
          <w:lang w:eastAsia="en-GB"/>
        </w:rPr>
      </w:pPr>
      <w:r>
        <w:rPr>
          <w:noProof/>
        </w:rPr>
        <w:t>6.2.5</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_Toc98925188 \h </w:instrText>
      </w:r>
      <w:r>
        <w:rPr>
          <w:noProof/>
        </w:rPr>
      </w:r>
      <w:r>
        <w:rPr>
          <w:noProof/>
        </w:rPr>
        <w:fldChar w:fldCharType="separate"/>
      </w:r>
      <w:r>
        <w:rPr>
          <w:noProof/>
        </w:rPr>
        <w:t>23</w:t>
      </w:r>
      <w:r>
        <w:rPr>
          <w:noProof/>
        </w:rPr>
        <w:fldChar w:fldCharType="end"/>
      </w:r>
    </w:p>
    <w:p w14:paraId="778667E6" w14:textId="19060E0E" w:rsidR="0025732E" w:rsidRDefault="0025732E">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Solution #3: Deployment and coexistence without interworking between UDM and existing HSS</w:t>
      </w:r>
      <w:r>
        <w:rPr>
          <w:noProof/>
        </w:rPr>
        <w:tab/>
      </w:r>
      <w:r>
        <w:rPr>
          <w:noProof/>
        </w:rPr>
        <w:fldChar w:fldCharType="begin" w:fldLock="1"/>
      </w:r>
      <w:r>
        <w:rPr>
          <w:noProof/>
        </w:rPr>
        <w:instrText xml:space="preserve"> PAGEREF _Toc98925189 \h </w:instrText>
      </w:r>
      <w:r>
        <w:rPr>
          <w:noProof/>
        </w:rPr>
      </w:r>
      <w:r>
        <w:rPr>
          <w:noProof/>
        </w:rPr>
        <w:fldChar w:fldCharType="separate"/>
      </w:r>
      <w:r>
        <w:rPr>
          <w:noProof/>
        </w:rPr>
        <w:t>23</w:t>
      </w:r>
      <w:r>
        <w:rPr>
          <w:noProof/>
        </w:rPr>
        <w:fldChar w:fldCharType="end"/>
      </w:r>
    </w:p>
    <w:p w14:paraId="7A4CE500" w14:textId="4821C6DA" w:rsidR="0025732E" w:rsidRDefault="0025732E">
      <w:pPr>
        <w:pStyle w:val="TOC3"/>
        <w:rPr>
          <w:rFonts w:asciiTheme="minorHAnsi" w:hAnsiTheme="minorHAnsi" w:cstheme="minorBidi"/>
          <w:noProof/>
          <w:sz w:val="22"/>
          <w:szCs w:val="22"/>
          <w:lang w:eastAsia="en-GB"/>
        </w:rPr>
      </w:pPr>
      <w:r>
        <w:rPr>
          <w:noProof/>
          <w:lang w:eastAsia="ko-KR"/>
        </w:rPr>
        <w:t>6.3.1</w:t>
      </w:r>
      <w:r>
        <w:rPr>
          <w:rFonts w:asciiTheme="minorHAnsi"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_Toc98925190 \h </w:instrText>
      </w:r>
      <w:r>
        <w:rPr>
          <w:noProof/>
        </w:rPr>
      </w:r>
      <w:r>
        <w:rPr>
          <w:noProof/>
        </w:rPr>
        <w:fldChar w:fldCharType="separate"/>
      </w:r>
      <w:r>
        <w:rPr>
          <w:noProof/>
        </w:rPr>
        <w:t>23</w:t>
      </w:r>
      <w:r>
        <w:rPr>
          <w:noProof/>
        </w:rPr>
        <w:fldChar w:fldCharType="end"/>
      </w:r>
    </w:p>
    <w:p w14:paraId="72FA3A57" w14:textId="3F61F96E" w:rsidR="0025732E" w:rsidRDefault="0025732E">
      <w:pPr>
        <w:pStyle w:val="TOC3"/>
        <w:rPr>
          <w:rFonts w:asciiTheme="minorHAnsi" w:hAnsiTheme="minorHAnsi" w:cstheme="minorBidi"/>
          <w:noProof/>
          <w:sz w:val="22"/>
          <w:szCs w:val="22"/>
          <w:lang w:eastAsia="en-GB"/>
        </w:rPr>
      </w:pPr>
      <w:r>
        <w:rPr>
          <w:noProof/>
          <w:lang w:eastAsia="ko-KR"/>
        </w:rPr>
        <w:t>6.3.2</w:t>
      </w:r>
      <w:r>
        <w:rPr>
          <w:rFonts w:asciiTheme="minorHAnsi"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_Toc98925191 \h </w:instrText>
      </w:r>
      <w:r>
        <w:rPr>
          <w:noProof/>
        </w:rPr>
      </w:r>
      <w:r>
        <w:rPr>
          <w:noProof/>
        </w:rPr>
        <w:fldChar w:fldCharType="separate"/>
      </w:r>
      <w:r>
        <w:rPr>
          <w:noProof/>
        </w:rPr>
        <w:t>23</w:t>
      </w:r>
      <w:r>
        <w:rPr>
          <w:noProof/>
        </w:rPr>
        <w:fldChar w:fldCharType="end"/>
      </w:r>
    </w:p>
    <w:p w14:paraId="049D19DD" w14:textId="37CE8736" w:rsidR="0025732E" w:rsidRDefault="0025732E">
      <w:pPr>
        <w:pStyle w:val="TOC3"/>
        <w:rPr>
          <w:rFonts w:asciiTheme="minorHAnsi" w:hAnsiTheme="minorHAnsi" w:cstheme="minorBidi"/>
          <w:noProof/>
          <w:sz w:val="22"/>
          <w:szCs w:val="22"/>
          <w:lang w:eastAsia="en-GB"/>
        </w:rPr>
      </w:pPr>
      <w:r>
        <w:rPr>
          <w:noProof/>
          <w:lang w:eastAsia="ko-KR"/>
        </w:rPr>
        <w:t>6.3.3</w:t>
      </w:r>
      <w:r>
        <w:rPr>
          <w:rFonts w:asciiTheme="minorHAnsi" w:hAnsiTheme="minorHAnsi" w:cstheme="minorBidi"/>
          <w:noProof/>
          <w:sz w:val="22"/>
          <w:szCs w:val="22"/>
          <w:lang w:eastAsia="en-GB"/>
        </w:rPr>
        <w:tab/>
      </w:r>
      <w:r>
        <w:rPr>
          <w:noProof/>
          <w:lang w:eastAsia="ko-KR"/>
        </w:rPr>
        <w:t>Services and Illustrated Procedures</w:t>
      </w:r>
      <w:r>
        <w:rPr>
          <w:noProof/>
        </w:rPr>
        <w:tab/>
      </w:r>
      <w:r>
        <w:rPr>
          <w:noProof/>
        </w:rPr>
        <w:fldChar w:fldCharType="begin" w:fldLock="1"/>
      </w:r>
      <w:r>
        <w:rPr>
          <w:noProof/>
        </w:rPr>
        <w:instrText xml:space="preserve"> PAGEREF _Toc98925192 \h </w:instrText>
      </w:r>
      <w:r>
        <w:rPr>
          <w:noProof/>
        </w:rPr>
      </w:r>
      <w:r>
        <w:rPr>
          <w:noProof/>
        </w:rPr>
        <w:fldChar w:fldCharType="separate"/>
      </w:r>
      <w:r>
        <w:rPr>
          <w:noProof/>
        </w:rPr>
        <w:t>28</w:t>
      </w:r>
      <w:r>
        <w:rPr>
          <w:noProof/>
        </w:rPr>
        <w:fldChar w:fldCharType="end"/>
      </w:r>
    </w:p>
    <w:p w14:paraId="19F5E950" w14:textId="6BE5408E" w:rsidR="0025732E" w:rsidRDefault="0025732E">
      <w:pPr>
        <w:pStyle w:val="TOC3"/>
        <w:rPr>
          <w:rFonts w:asciiTheme="minorHAnsi" w:hAnsiTheme="minorHAnsi" w:cstheme="minorBidi"/>
          <w:noProof/>
          <w:sz w:val="22"/>
          <w:szCs w:val="22"/>
          <w:lang w:eastAsia="en-GB"/>
        </w:rPr>
      </w:pPr>
      <w:r>
        <w:rPr>
          <w:noProof/>
          <w:lang w:eastAsia="ko-KR"/>
        </w:rPr>
        <w:t>6.3.4</w:t>
      </w:r>
      <w:r>
        <w:rPr>
          <w:rFonts w:asciiTheme="minorHAnsi" w:hAnsiTheme="minorHAnsi" w:cstheme="minorBidi"/>
          <w:noProof/>
          <w:sz w:val="22"/>
          <w:szCs w:val="22"/>
          <w:lang w:eastAsia="en-GB"/>
        </w:rPr>
        <w:tab/>
      </w:r>
      <w:r>
        <w:rPr>
          <w:noProof/>
          <w:lang w:eastAsia="ko-KR"/>
        </w:rPr>
        <w:t>Impacts on existing services and interfaces</w:t>
      </w:r>
      <w:r>
        <w:rPr>
          <w:noProof/>
        </w:rPr>
        <w:tab/>
      </w:r>
      <w:r>
        <w:rPr>
          <w:noProof/>
        </w:rPr>
        <w:fldChar w:fldCharType="begin" w:fldLock="1"/>
      </w:r>
      <w:r>
        <w:rPr>
          <w:noProof/>
        </w:rPr>
        <w:instrText xml:space="preserve"> PAGEREF _Toc98925193 \h </w:instrText>
      </w:r>
      <w:r>
        <w:rPr>
          <w:noProof/>
        </w:rPr>
      </w:r>
      <w:r>
        <w:rPr>
          <w:noProof/>
        </w:rPr>
        <w:fldChar w:fldCharType="separate"/>
      </w:r>
      <w:r>
        <w:rPr>
          <w:noProof/>
        </w:rPr>
        <w:t>29</w:t>
      </w:r>
      <w:r>
        <w:rPr>
          <w:noProof/>
        </w:rPr>
        <w:fldChar w:fldCharType="end"/>
      </w:r>
    </w:p>
    <w:p w14:paraId="0A04541E" w14:textId="54C8256E" w:rsidR="0025732E" w:rsidRDefault="0025732E">
      <w:pPr>
        <w:pStyle w:val="TOC3"/>
        <w:rPr>
          <w:rFonts w:asciiTheme="minorHAnsi" w:hAnsiTheme="minorHAnsi" w:cstheme="minorBidi"/>
          <w:noProof/>
          <w:sz w:val="22"/>
          <w:szCs w:val="22"/>
          <w:lang w:eastAsia="en-GB"/>
        </w:rPr>
      </w:pPr>
      <w:r>
        <w:rPr>
          <w:noProof/>
        </w:rPr>
        <w:t>6.3.5</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_Toc98925194 \h </w:instrText>
      </w:r>
      <w:r>
        <w:rPr>
          <w:noProof/>
        </w:rPr>
      </w:r>
      <w:r>
        <w:rPr>
          <w:noProof/>
        </w:rPr>
        <w:fldChar w:fldCharType="separate"/>
      </w:r>
      <w:r>
        <w:rPr>
          <w:noProof/>
        </w:rPr>
        <w:t>29</w:t>
      </w:r>
      <w:r>
        <w:rPr>
          <w:noProof/>
        </w:rPr>
        <w:fldChar w:fldCharType="end"/>
      </w:r>
    </w:p>
    <w:p w14:paraId="631BC343" w14:textId="17DF5545" w:rsidR="0025732E" w:rsidRDefault="0025732E">
      <w:pPr>
        <w:pStyle w:val="TOC1"/>
        <w:rPr>
          <w:rFonts w:asciiTheme="minorHAnsi" w:hAnsiTheme="minorHAnsi" w:cstheme="minorBidi"/>
          <w:noProof/>
          <w:szCs w:val="22"/>
          <w:lang w:eastAsia="en-GB"/>
        </w:rPr>
      </w:pPr>
      <w:r>
        <w:rPr>
          <w:noProof/>
          <w:lang w:eastAsia="ko-KR"/>
        </w:rPr>
        <w:t>7</w:t>
      </w:r>
      <w:r>
        <w:rPr>
          <w:rFonts w:asciiTheme="minorHAnsi"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_Toc98925195 \h </w:instrText>
      </w:r>
      <w:r>
        <w:rPr>
          <w:noProof/>
        </w:rPr>
      </w:r>
      <w:r>
        <w:rPr>
          <w:noProof/>
        </w:rPr>
        <w:fldChar w:fldCharType="separate"/>
      </w:r>
      <w:r>
        <w:rPr>
          <w:noProof/>
        </w:rPr>
        <w:t>29</w:t>
      </w:r>
      <w:r>
        <w:rPr>
          <w:noProof/>
        </w:rPr>
        <w:fldChar w:fldCharType="end"/>
      </w:r>
    </w:p>
    <w:p w14:paraId="3B1EBC4E" w14:textId="5DDF813D" w:rsidR="0025732E" w:rsidRDefault="0025732E">
      <w:pPr>
        <w:pStyle w:val="TOC9"/>
        <w:rPr>
          <w:rFonts w:asciiTheme="minorHAnsi" w:eastAsiaTheme="minorEastAsia" w:hAnsiTheme="minorHAnsi" w:cstheme="minorBidi"/>
          <w:b w:val="0"/>
          <w:noProof/>
          <w:color w:val="auto"/>
          <w:szCs w:val="22"/>
          <w:lang w:eastAsia="en-GB"/>
        </w:rPr>
      </w:pPr>
      <w:r>
        <w:rPr>
          <w:noProof/>
        </w:rPr>
        <w:t>Annex A: Change history</w:t>
      </w:r>
      <w:r>
        <w:rPr>
          <w:noProof/>
        </w:rPr>
        <w:tab/>
      </w:r>
      <w:r>
        <w:rPr>
          <w:noProof/>
        </w:rPr>
        <w:fldChar w:fldCharType="begin" w:fldLock="1"/>
      </w:r>
      <w:r>
        <w:rPr>
          <w:noProof/>
        </w:rPr>
        <w:instrText xml:space="preserve"> PAGEREF _Toc98925196 \h </w:instrText>
      </w:r>
      <w:r>
        <w:rPr>
          <w:noProof/>
        </w:rPr>
      </w:r>
      <w:r>
        <w:rPr>
          <w:noProof/>
        </w:rPr>
        <w:fldChar w:fldCharType="separate"/>
      </w:r>
      <w:r>
        <w:rPr>
          <w:noProof/>
        </w:rPr>
        <w:t>30</w:t>
      </w:r>
      <w:r>
        <w:rPr>
          <w:noProof/>
        </w:rPr>
        <w:fldChar w:fldCharType="end"/>
      </w:r>
    </w:p>
    <w:p w14:paraId="5FC3C154" w14:textId="252AC372" w:rsidR="00E8629F" w:rsidRPr="00A20410" w:rsidRDefault="006802C5" w:rsidP="006802C5">
      <w:pPr>
        <w:pStyle w:val="TOC1"/>
      </w:pPr>
      <w:r>
        <w:fldChar w:fldCharType="end"/>
      </w:r>
    </w:p>
    <w:p w14:paraId="73DCAA0D" w14:textId="77777777" w:rsidR="006802C5" w:rsidRDefault="006802C5" w:rsidP="006802C5"/>
    <w:p w14:paraId="73749C32" w14:textId="77777777" w:rsidR="00E8629F" w:rsidRPr="00A20410" w:rsidRDefault="00E8629F" w:rsidP="00C04964">
      <w:pPr>
        <w:pStyle w:val="Heading1"/>
      </w:pPr>
      <w:r w:rsidRPr="00A20410">
        <w:br w:type="page"/>
      </w:r>
      <w:bookmarkStart w:id="6" w:name="_Toc98925150"/>
      <w:r w:rsidRPr="00A20410">
        <w:lastRenderedPageBreak/>
        <w:t>Foreword</w:t>
      </w:r>
      <w:bookmarkEnd w:id="6"/>
    </w:p>
    <w:p w14:paraId="5B992485" w14:textId="77777777" w:rsidR="00E8629F" w:rsidRPr="00A20410" w:rsidRDefault="00E8629F">
      <w:r w:rsidRPr="00A20410">
        <w:t>This Technical Report has been produced by the 3</w:t>
      </w:r>
      <w:r w:rsidR="00707941" w:rsidRPr="00A20410">
        <w:t>rd</w:t>
      </w:r>
      <w:r w:rsidRPr="00A20410">
        <w:t xml:space="preserve"> Generation Partnership Project (3GPP).</w:t>
      </w:r>
    </w:p>
    <w:p w14:paraId="1D1AF3FC" w14:textId="77777777"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0ED314" w14:textId="77777777" w:rsidR="00E8629F" w:rsidRPr="00A20410" w:rsidRDefault="00E8629F" w:rsidP="00445A34">
      <w:pPr>
        <w:pStyle w:val="B1"/>
      </w:pPr>
      <w:r w:rsidRPr="00A20410">
        <w:t>Version x.y.z</w:t>
      </w:r>
    </w:p>
    <w:p w14:paraId="09C47984" w14:textId="77777777" w:rsidR="00E8629F" w:rsidRPr="00A20410" w:rsidRDefault="00E8629F" w:rsidP="00445A34">
      <w:pPr>
        <w:pStyle w:val="B1"/>
      </w:pPr>
      <w:r w:rsidRPr="00A20410">
        <w:t>where:</w:t>
      </w:r>
    </w:p>
    <w:p w14:paraId="517668DC" w14:textId="77777777" w:rsidR="00E8629F" w:rsidRPr="00A20410" w:rsidRDefault="00E8629F">
      <w:pPr>
        <w:pStyle w:val="B2"/>
      </w:pPr>
      <w:r w:rsidRPr="00A20410">
        <w:t>x</w:t>
      </w:r>
      <w:r w:rsidRPr="00A20410">
        <w:tab/>
        <w:t>the first digit:</w:t>
      </w:r>
    </w:p>
    <w:p w14:paraId="46A1AAB2" w14:textId="77777777" w:rsidR="00E8629F" w:rsidRPr="00A20410" w:rsidRDefault="00E8629F">
      <w:pPr>
        <w:pStyle w:val="B3"/>
      </w:pPr>
      <w:r w:rsidRPr="00A20410">
        <w:t>1</w:t>
      </w:r>
      <w:r w:rsidRPr="00A20410">
        <w:tab/>
        <w:t>presented to TSG for information;</w:t>
      </w:r>
    </w:p>
    <w:p w14:paraId="431E4249" w14:textId="77777777" w:rsidR="00E8629F" w:rsidRPr="00A20410" w:rsidRDefault="00E8629F">
      <w:pPr>
        <w:pStyle w:val="B3"/>
      </w:pPr>
      <w:r w:rsidRPr="00A20410">
        <w:t>2</w:t>
      </w:r>
      <w:r w:rsidRPr="00A20410">
        <w:tab/>
        <w:t>presented to TSG for approval;</w:t>
      </w:r>
    </w:p>
    <w:p w14:paraId="7AE1B944" w14:textId="77777777" w:rsidR="00E8629F" w:rsidRPr="00A20410" w:rsidRDefault="00E8629F">
      <w:pPr>
        <w:pStyle w:val="B3"/>
      </w:pPr>
      <w:r w:rsidRPr="00A20410">
        <w:t>3</w:t>
      </w:r>
      <w:r w:rsidRPr="00A20410">
        <w:tab/>
        <w:t>or greater indicates TSG approved document under change control.</w:t>
      </w:r>
    </w:p>
    <w:p w14:paraId="408D623C" w14:textId="77777777" w:rsidR="00E8629F" w:rsidRPr="00A20410" w:rsidRDefault="00E8629F">
      <w:pPr>
        <w:pStyle w:val="B2"/>
      </w:pPr>
      <w:r w:rsidRPr="00A20410">
        <w:t>y</w:t>
      </w:r>
      <w:r w:rsidRPr="00A20410">
        <w:tab/>
        <w:t>the second digit is incremented for all changes of substance, i.e. technical enhancements, corrections, updates, etc.</w:t>
      </w:r>
    </w:p>
    <w:p w14:paraId="0AFE6D72" w14:textId="77777777" w:rsidR="00E8629F" w:rsidRPr="00A20410" w:rsidRDefault="00E8629F">
      <w:pPr>
        <w:pStyle w:val="B2"/>
      </w:pPr>
      <w:r w:rsidRPr="00A20410">
        <w:t>z</w:t>
      </w:r>
      <w:r w:rsidRPr="00A20410">
        <w:tab/>
        <w:t>the third digit is incremented when editorial only changes have been incorporated in the document.</w:t>
      </w:r>
    </w:p>
    <w:p w14:paraId="5DB95321" w14:textId="77777777" w:rsidR="00AA74CB" w:rsidRPr="00AA74CB" w:rsidRDefault="00AA74CB" w:rsidP="00C04964">
      <w:pPr>
        <w:pStyle w:val="Heading1"/>
        <w:rPr>
          <w:rFonts w:eastAsia="Malgun Gothic"/>
        </w:rPr>
      </w:pPr>
      <w:bookmarkStart w:id="7" w:name="_Toc98925151"/>
      <w:r w:rsidRPr="00C04964">
        <w:rPr>
          <w:rFonts w:eastAsia="Malgun Gothic"/>
        </w:rPr>
        <w:t>Introduction</w:t>
      </w:r>
      <w:bookmarkEnd w:id="7"/>
    </w:p>
    <w:p w14:paraId="29B6F2FB" w14:textId="77777777"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r>
      <w:r w:rsidR="00E8629F" w:rsidRPr="00A20410">
        <w:lastRenderedPageBreak/>
        <w:t>1</w:t>
      </w:r>
      <w:r w:rsidR="00E8629F" w:rsidRPr="00A20410">
        <w:tab/>
        <w:t>Scope</w:t>
      </w:r>
    </w:p>
    <w:p w14:paraId="6A94406D" w14:textId="77777777"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14:paraId="54788D1B" w14:textId="77777777"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14:paraId="2FCA3A26" w14:textId="77777777" w:rsidR="000622AE" w:rsidRDefault="00554F3E">
      <w:pPr>
        <w:rPr>
          <w:lang w:eastAsia="zh-CN"/>
        </w:rPr>
      </w:pPr>
      <w:r w:rsidRPr="00554F3E">
        <w:rPr>
          <w:lang w:eastAsia="zh-CN"/>
        </w:rPr>
        <w:t>This technical report includes:</w:t>
      </w:r>
    </w:p>
    <w:p w14:paraId="7C258883" w14:textId="77777777"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14:paraId="46F2F915" w14:textId="77777777"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14:paraId="724A7F41" w14:textId="77777777"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14:paraId="2F00DEA5" w14:textId="77777777"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14:paraId="4F6A277F" w14:textId="77777777" w:rsidR="00E8629F" w:rsidRPr="00A20410" w:rsidRDefault="00E8629F" w:rsidP="00C04964">
      <w:pPr>
        <w:pStyle w:val="Heading1"/>
      </w:pPr>
      <w:bookmarkStart w:id="8" w:name="_Toc98925152"/>
      <w:r w:rsidRPr="00A20410">
        <w:t>2</w:t>
      </w:r>
      <w:r w:rsidRPr="00A20410">
        <w:tab/>
        <w:t>References</w:t>
      </w:r>
      <w:bookmarkEnd w:id="8"/>
    </w:p>
    <w:p w14:paraId="367A1EE2" w14:textId="77777777" w:rsidR="00E8629F" w:rsidRPr="00A20410" w:rsidRDefault="00E8629F">
      <w:r w:rsidRPr="00A20410">
        <w:t>The following documents contain provisions which, through reference in this text, constitute provisions of the present document.</w:t>
      </w:r>
    </w:p>
    <w:p w14:paraId="05FFA596" w14:textId="77777777"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14:paraId="3B802B08" w14:textId="77777777" w:rsidR="007066FA" w:rsidRPr="00A20410" w:rsidRDefault="007066FA" w:rsidP="00445A34">
      <w:pPr>
        <w:pStyle w:val="B1"/>
      </w:pPr>
      <w:r w:rsidRPr="00A20410">
        <w:t>-</w:t>
      </w:r>
      <w:r w:rsidRPr="00A20410">
        <w:tab/>
        <w:t>For a specific reference, subsequent revisions do not apply.</w:t>
      </w:r>
    </w:p>
    <w:p w14:paraId="3EFFACF2" w14:textId="77777777"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14:paraId="719A8DFD" w14:textId="08D9C700" w:rsidR="00282213" w:rsidRPr="00A20410" w:rsidRDefault="00282213" w:rsidP="007066FA">
      <w:pPr>
        <w:pStyle w:val="EX"/>
      </w:pPr>
      <w:r w:rsidRPr="00A20410">
        <w:t>[</w:t>
      </w:r>
      <w:r w:rsidR="00FA6FE8" w:rsidRPr="00A20410">
        <w:t>1</w:t>
      </w:r>
      <w:r w:rsidRPr="00A20410">
        <w:t>]</w:t>
      </w:r>
      <w:r w:rsidRPr="00A20410">
        <w:tab/>
      </w:r>
      <w:r w:rsidR="0025732E" w:rsidRPr="00A20410">
        <w:t>3GPP</w:t>
      </w:r>
      <w:r w:rsidR="0025732E">
        <w:t> </w:t>
      </w:r>
      <w:r w:rsidR="0025732E" w:rsidRPr="00A20410">
        <w:t>TR</w:t>
      </w:r>
      <w:r w:rsidR="0025732E">
        <w:t> </w:t>
      </w:r>
      <w:r w:rsidR="0025732E" w:rsidRPr="00A20410">
        <w:t>21.905:</w:t>
      </w:r>
      <w:r w:rsidRPr="00A20410">
        <w:t xml:space="preserve"> "Vocabulary for 3GPP Specifications".</w:t>
      </w:r>
    </w:p>
    <w:p w14:paraId="51460717" w14:textId="6924071A" w:rsidR="00FA6FE8" w:rsidRPr="00A20410" w:rsidRDefault="00FA6FE8" w:rsidP="00FA6FE8">
      <w:pPr>
        <w:pStyle w:val="EX"/>
      </w:pPr>
      <w:r w:rsidRPr="00A20410">
        <w:t>[2]</w:t>
      </w:r>
      <w:r w:rsidRPr="00A20410">
        <w:tab/>
      </w:r>
      <w:r w:rsidR="0025732E" w:rsidRPr="00A20410">
        <w:t>3GPP</w:t>
      </w:r>
      <w:r w:rsidR="0025732E">
        <w:t> </w:t>
      </w:r>
      <w:r w:rsidR="0025732E" w:rsidRPr="00A20410">
        <w:t>TS</w:t>
      </w:r>
      <w:r w:rsidR="0025732E">
        <w:t> </w:t>
      </w:r>
      <w:r w:rsidR="0025732E" w:rsidRPr="00A20410">
        <w:t>23.502:</w:t>
      </w:r>
      <w:r w:rsidRPr="00A20410">
        <w:t xml:space="preserve"> "Procedures for the 5G System".</w:t>
      </w:r>
    </w:p>
    <w:p w14:paraId="068AD1A7" w14:textId="7C372746" w:rsidR="00FA6FE8" w:rsidRPr="00A20410" w:rsidRDefault="00FA6FE8" w:rsidP="00FA6FE8">
      <w:pPr>
        <w:pStyle w:val="EX"/>
      </w:pPr>
      <w:r w:rsidRPr="00A20410">
        <w:t>[3]</w:t>
      </w:r>
      <w:r w:rsidRPr="00A20410">
        <w:tab/>
      </w:r>
      <w:r w:rsidR="0025732E" w:rsidRPr="00A20410">
        <w:t>3GPP</w:t>
      </w:r>
      <w:r w:rsidR="0025732E">
        <w:t> </w:t>
      </w:r>
      <w:r w:rsidR="0025732E" w:rsidRPr="00A20410">
        <w:t>TS</w:t>
      </w:r>
      <w:r w:rsidR="0025732E">
        <w:t> </w:t>
      </w:r>
      <w:r w:rsidR="0025732E" w:rsidRPr="00A20410">
        <w:t>23.335:</w:t>
      </w:r>
      <w:r w:rsidRPr="00A20410">
        <w:t xml:space="preserve"> "User Data Convergence (UDC); Technical realization and information flows; Stage 2".</w:t>
      </w:r>
    </w:p>
    <w:p w14:paraId="1699B469" w14:textId="77C899E0" w:rsidR="00FA6FE8" w:rsidRPr="00A20410" w:rsidRDefault="00FA6FE8" w:rsidP="00FA6FE8">
      <w:pPr>
        <w:pStyle w:val="EX"/>
      </w:pPr>
      <w:r w:rsidRPr="00A20410">
        <w:t>[4]</w:t>
      </w:r>
      <w:r w:rsidRPr="00A20410">
        <w:tab/>
      </w:r>
      <w:r w:rsidR="0025732E" w:rsidRPr="00A20410">
        <w:t>3GPP</w:t>
      </w:r>
      <w:r w:rsidR="0025732E">
        <w:t> </w:t>
      </w:r>
      <w:r w:rsidR="0025732E" w:rsidRPr="00A20410">
        <w:t>TS</w:t>
      </w:r>
      <w:r w:rsidR="0025732E">
        <w:t> </w:t>
      </w:r>
      <w:r w:rsidR="0025732E" w:rsidRPr="00A20410">
        <w:t>29.335:</w:t>
      </w:r>
      <w:r w:rsidRPr="00A20410">
        <w:t xml:space="preserve"> "User Data Convergence (UDC); User data repository access protocol over the Ud interface; Stage 3".</w:t>
      </w:r>
    </w:p>
    <w:p w14:paraId="21AAD13A" w14:textId="287AAD4A" w:rsidR="00FA6FE8" w:rsidRPr="00A20410" w:rsidRDefault="00FA6FE8" w:rsidP="00FA6FE8">
      <w:pPr>
        <w:pStyle w:val="EX"/>
      </w:pPr>
      <w:r w:rsidRPr="00A20410">
        <w:t>[5]</w:t>
      </w:r>
      <w:r w:rsidRPr="00A20410">
        <w:tab/>
      </w:r>
      <w:r w:rsidR="0025732E" w:rsidRPr="00A20410">
        <w:t>3GPP</w:t>
      </w:r>
      <w:r w:rsidR="0025732E">
        <w:t> </w:t>
      </w:r>
      <w:r w:rsidR="0025732E" w:rsidRPr="00A20410">
        <w:t>TS</w:t>
      </w:r>
      <w:r w:rsidR="0025732E">
        <w:t> </w:t>
      </w:r>
      <w:r w:rsidR="0025732E" w:rsidRPr="00A20410">
        <w:t>23.002:</w:t>
      </w:r>
      <w:r w:rsidRPr="00A20410">
        <w:t xml:space="preserve"> "Network architecture".</w:t>
      </w:r>
    </w:p>
    <w:p w14:paraId="31295093" w14:textId="21F0B9D8" w:rsidR="0036593A" w:rsidRPr="00A20410" w:rsidRDefault="0036593A" w:rsidP="00FA6FE8">
      <w:pPr>
        <w:pStyle w:val="EX"/>
      </w:pPr>
      <w:r w:rsidRPr="00A20410">
        <w:t>[6]</w:t>
      </w:r>
      <w:r w:rsidRPr="00A20410">
        <w:tab/>
      </w:r>
      <w:r w:rsidR="0025732E" w:rsidRPr="00A20410">
        <w:t>3GPP</w:t>
      </w:r>
      <w:r w:rsidR="0025732E">
        <w:t> </w:t>
      </w:r>
      <w:r w:rsidR="0025732E" w:rsidRPr="00A20410">
        <w:t>TS</w:t>
      </w:r>
      <w:r w:rsidR="0025732E">
        <w:t> </w:t>
      </w:r>
      <w:r w:rsidR="0025732E" w:rsidRPr="00A20410">
        <w:t>23.501:</w:t>
      </w:r>
      <w:r w:rsidRPr="00A20410">
        <w:t xml:space="preserve"> </w:t>
      </w:r>
      <w:r w:rsidR="00530B36" w:rsidRPr="00A20410">
        <w:t>"</w:t>
      </w:r>
      <w:r w:rsidRPr="00A20410">
        <w:t>System Architecture for the 5G System</w:t>
      </w:r>
      <w:r w:rsidR="00530B36" w:rsidRPr="00A20410">
        <w:t>"</w:t>
      </w:r>
      <w:r w:rsidRPr="00A20410">
        <w:t>.</w:t>
      </w:r>
    </w:p>
    <w:p w14:paraId="1904DB37" w14:textId="08BCD75F" w:rsidR="0036593A" w:rsidRPr="00A20410" w:rsidRDefault="0036593A" w:rsidP="00FA6FE8">
      <w:pPr>
        <w:pStyle w:val="EX"/>
      </w:pPr>
      <w:r w:rsidRPr="00A20410">
        <w:t>[7]</w:t>
      </w:r>
      <w:r w:rsidRPr="00A20410">
        <w:tab/>
      </w:r>
      <w:r w:rsidR="0025732E" w:rsidRPr="00A20410">
        <w:t>3GPP</w:t>
      </w:r>
      <w:r w:rsidR="0025732E">
        <w:t> </w:t>
      </w:r>
      <w:r w:rsidR="0025732E" w:rsidRPr="00A20410">
        <w:t>TS</w:t>
      </w:r>
      <w:r w:rsidR="0025732E">
        <w:t> </w:t>
      </w:r>
      <w:r w:rsidR="0025732E" w:rsidRPr="00A20410">
        <w:t>23.228:</w:t>
      </w:r>
      <w:r w:rsidRPr="00A20410">
        <w:t xml:space="preserve"> </w:t>
      </w:r>
      <w:r w:rsidR="00530B36" w:rsidRPr="00A20410">
        <w:t>"</w:t>
      </w:r>
      <w:r w:rsidRPr="00A20410">
        <w:t>IP Multimedia Subsystem</w:t>
      </w:r>
      <w:r w:rsidR="00530B36" w:rsidRPr="00A20410">
        <w:t>"</w:t>
      </w:r>
      <w:r w:rsidRPr="00A20410">
        <w:t>.</w:t>
      </w:r>
    </w:p>
    <w:p w14:paraId="6A5A8F37" w14:textId="7074E8C4" w:rsidR="0036593A" w:rsidRPr="00A20410" w:rsidRDefault="0036593A" w:rsidP="00FA6FE8">
      <w:pPr>
        <w:pStyle w:val="EX"/>
      </w:pPr>
      <w:r w:rsidRPr="00A20410">
        <w:t>[8]</w:t>
      </w:r>
      <w:r w:rsidRPr="00A20410">
        <w:tab/>
      </w:r>
      <w:r w:rsidR="0025732E" w:rsidRPr="00A20410">
        <w:t>3GPP</w:t>
      </w:r>
      <w:r w:rsidR="0025732E">
        <w:t> </w:t>
      </w:r>
      <w:r w:rsidR="0025732E" w:rsidRPr="00A20410">
        <w:t>TS</w:t>
      </w:r>
      <w:r w:rsidR="0025732E">
        <w:t> </w:t>
      </w:r>
      <w:r w:rsidR="0025732E" w:rsidRPr="00A20410">
        <w:t>23.380:</w:t>
      </w:r>
      <w:r w:rsidRPr="00A20410">
        <w:t xml:space="preserve"> </w:t>
      </w:r>
      <w:r w:rsidR="00530B36" w:rsidRPr="00A20410">
        <w:t>"</w:t>
      </w:r>
      <w:r w:rsidRPr="00A20410">
        <w:t>IMS Restoration Procedures</w:t>
      </w:r>
      <w:r w:rsidR="00530B36" w:rsidRPr="00A20410">
        <w:t>"</w:t>
      </w:r>
      <w:r w:rsidRPr="00A20410">
        <w:t>.</w:t>
      </w:r>
    </w:p>
    <w:p w14:paraId="2F3520B3" w14:textId="6916ECB7" w:rsidR="00D20CFB" w:rsidRPr="00A20410" w:rsidRDefault="00D20CFB" w:rsidP="00FA6FE8">
      <w:pPr>
        <w:pStyle w:val="EX"/>
      </w:pPr>
      <w:r w:rsidRPr="00A20410">
        <w:t>[9]</w:t>
      </w:r>
      <w:r w:rsidRPr="00A20410">
        <w:tab/>
      </w:r>
      <w:r w:rsidR="0025732E" w:rsidRPr="00A20410">
        <w:t>3GPP</w:t>
      </w:r>
      <w:r w:rsidR="0025732E">
        <w:t> </w:t>
      </w:r>
      <w:r w:rsidR="0025732E" w:rsidRPr="00A20410">
        <w:t>TS</w:t>
      </w:r>
      <w:r w:rsidR="0025732E">
        <w:t> </w:t>
      </w:r>
      <w:r w:rsidR="0025732E"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14:paraId="24344633" w14:textId="2D482DD7" w:rsidR="00AC4E57" w:rsidRPr="00A20410" w:rsidRDefault="00AC4E57" w:rsidP="00FA6FE8">
      <w:pPr>
        <w:pStyle w:val="EX"/>
      </w:pPr>
      <w:r w:rsidRPr="00A20410">
        <w:t>[10]</w:t>
      </w:r>
      <w:r w:rsidRPr="00A20410">
        <w:tab/>
      </w:r>
      <w:r w:rsidR="0025732E" w:rsidRPr="00A20410">
        <w:t>3GPP</w:t>
      </w:r>
      <w:r w:rsidR="0025732E">
        <w:t> </w:t>
      </w:r>
      <w:r w:rsidR="0025732E" w:rsidRPr="00A20410">
        <w:t>TS</w:t>
      </w:r>
      <w:r w:rsidR="0025732E">
        <w:t> </w:t>
      </w:r>
      <w:r w:rsidR="0025732E"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14:paraId="0475DDD6" w14:textId="21FEED66" w:rsidR="00844D1F" w:rsidRPr="00A20410" w:rsidRDefault="00844D1F" w:rsidP="00FA6FE8">
      <w:pPr>
        <w:pStyle w:val="EX"/>
      </w:pPr>
      <w:r w:rsidRPr="00A20410">
        <w:t>[11]</w:t>
      </w:r>
      <w:r w:rsidRPr="00A20410">
        <w:tab/>
      </w:r>
      <w:r w:rsidR="0025732E" w:rsidRPr="00A20410">
        <w:t>3GPP</w:t>
      </w:r>
      <w:r w:rsidR="0025732E">
        <w:t> </w:t>
      </w:r>
      <w:r w:rsidR="0025732E" w:rsidRPr="00A20410">
        <w:t>TS</w:t>
      </w:r>
      <w:r w:rsidR="0025732E">
        <w:t> </w:t>
      </w:r>
      <w:r w:rsidR="0025732E"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14:paraId="38CBFCE9" w14:textId="1B786664" w:rsidR="00844D1F" w:rsidRPr="00A20410" w:rsidRDefault="00844D1F" w:rsidP="00F51EB9">
      <w:pPr>
        <w:pStyle w:val="EX"/>
      </w:pPr>
      <w:r w:rsidRPr="00A20410">
        <w:t>[12]</w:t>
      </w:r>
      <w:r w:rsidRPr="00A20410">
        <w:tab/>
      </w:r>
      <w:r w:rsidR="0025732E" w:rsidRPr="00A20410">
        <w:t>3GPP</w:t>
      </w:r>
      <w:r w:rsidR="0025732E">
        <w:t> </w:t>
      </w:r>
      <w:r w:rsidR="0025732E" w:rsidRPr="00A20410">
        <w:t>TS</w:t>
      </w:r>
      <w:r w:rsidR="0025732E">
        <w:t> </w:t>
      </w:r>
      <w:r w:rsidR="0025732E" w:rsidRPr="00A20410">
        <w:t>33.501:</w:t>
      </w:r>
      <w:r w:rsidRPr="00A20410">
        <w:t xml:space="preserve"> </w:t>
      </w:r>
      <w:r w:rsidR="00E955A2" w:rsidRPr="00A20410">
        <w:t>"</w:t>
      </w:r>
      <w:r w:rsidR="00F51EB9" w:rsidRPr="00A20410">
        <w:t>Security architecture and procedures for 5G System</w:t>
      </w:r>
      <w:r w:rsidR="00E955A2" w:rsidRPr="00A20410">
        <w:t>".</w:t>
      </w:r>
    </w:p>
    <w:p w14:paraId="04B249E5" w14:textId="68CB8FF1" w:rsidR="00844D1F" w:rsidRPr="00A20410" w:rsidRDefault="00844D1F" w:rsidP="001473D2">
      <w:pPr>
        <w:pStyle w:val="EX"/>
      </w:pPr>
      <w:r w:rsidRPr="00A20410">
        <w:lastRenderedPageBreak/>
        <w:t>[13]</w:t>
      </w:r>
      <w:r w:rsidRPr="00A20410">
        <w:tab/>
      </w:r>
      <w:r w:rsidR="0025732E" w:rsidRPr="00A20410">
        <w:t>3GPP</w:t>
      </w:r>
      <w:r w:rsidR="0025732E">
        <w:t> </w:t>
      </w:r>
      <w:r w:rsidR="0025732E" w:rsidRPr="00A20410">
        <w:t>TS</w:t>
      </w:r>
      <w:r w:rsidR="0025732E">
        <w:t> </w:t>
      </w:r>
      <w:r w:rsidR="0025732E"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14:paraId="46C98219" w14:textId="01702399" w:rsidR="00644678" w:rsidRPr="00A20410" w:rsidRDefault="00644678" w:rsidP="00FA6FE8">
      <w:pPr>
        <w:pStyle w:val="EX"/>
      </w:pPr>
      <w:r w:rsidRPr="00A20410">
        <w:t>[14]</w:t>
      </w:r>
      <w:r w:rsidRPr="00A20410">
        <w:tab/>
      </w:r>
      <w:r w:rsidR="0025732E" w:rsidRPr="00A20410">
        <w:t>3GPP</w:t>
      </w:r>
      <w:r w:rsidR="0025732E">
        <w:t> </w:t>
      </w:r>
      <w:r w:rsidR="0025732E" w:rsidRPr="00A20410">
        <w:t>TS</w:t>
      </w:r>
      <w:r w:rsidR="0025732E">
        <w:t> </w:t>
      </w:r>
      <w:r w:rsidR="0025732E" w:rsidRPr="00A20410">
        <w:t>23.794:</w:t>
      </w:r>
      <w:r w:rsidRPr="00A20410">
        <w:t xml:space="preserve"> </w:t>
      </w:r>
      <w:r w:rsidR="00E955A2" w:rsidRPr="00A20410">
        <w:t>"</w:t>
      </w:r>
      <w:r w:rsidR="008729EC" w:rsidRPr="00A20410">
        <w:t>Study on Enhanced IMS to 5GC Integration</w:t>
      </w:r>
      <w:r w:rsidR="00E955A2" w:rsidRPr="00A20410">
        <w:t>".</w:t>
      </w:r>
    </w:p>
    <w:p w14:paraId="3B90E3DB" w14:textId="102A4953" w:rsidR="00D638EA" w:rsidRPr="00A20410" w:rsidRDefault="00D638EA" w:rsidP="0090149E">
      <w:pPr>
        <w:pStyle w:val="EX"/>
      </w:pPr>
      <w:r w:rsidRPr="00A20410">
        <w:t>[15]</w:t>
      </w:r>
      <w:r w:rsidRPr="00A20410">
        <w:tab/>
      </w:r>
      <w:r w:rsidR="0025732E" w:rsidRPr="00A20410">
        <w:t>3GPP</w:t>
      </w:r>
      <w:r w:rsidR="0025732E">
        <w:t> </w:t>
      </w:r>
      <w:r w:rsidR="0025732E" w:rsidRPr="00A20410">
        <w:t>TS</w:t>
      </w:r>
      <w:r w:rsidR="0025732E">
        <w:t> </w:t>
      </w:r>
      <w:r w:rsidR="0025732E" w:rsidRPr="00A20410">
        <w:t>23.060:</w:t>
      </w:r>
      <w:r w:rsidRPr="00A20410">
        <w:t xml:space="preserve"> </w:t>
      </w:r>
      <w:r w:rsidR="00E955A2" w:rsidRPr="00A20410">
        <w:t>"</w:t>
      </w:r>
      <w:r w:rsidR="00C65FF8" w:rsidRPr="00A20410">
        <w:t>General Packet Radio Service (GPRS); Service description; Stage 2</w:t>
      </w:r>
      <w:r w:rsidR="00E955A2" w:rsidRPr="00A20410">
        <w:t>".</w:t>
      </w:r>
    </w:p>
    <w:p w14:paraId="40821C2E" w14:textId="25770BA0" w:rsidR="00D638EA" w:rsidRPr="00A20410" w:rsidRDefault="00D638EA" w:rsidP="00FA6FE8">
      <w:pPr>
        <w:pStyle w:val="EX"/>
      </w:pPr>
      <w:r w:rsidRPr="00A20410">
        <w:t>[16]</w:t>
      </w:r>
      <w:r w:rsidRPr="00A20410">
        <w:tab/>
      </w:r>
      <w:r w:rsidR="0025732E" w:rsidRPr="00A20410">
        <w:t>3GPP</w:t>
      </w:r>
      <w:r w:rsidR="0025732E">
        <w:t> </w:t>
      </w:r>
      <w:r w:rsidR="0025732E" w:rsidRPr="00A20410">
        <w:t>TS</w:t>
      </w:r>
      <w:r w:rsidR="0025732E">
        <w:t> </w:t>
      </w:r>
      <w:r w:rsidR="0025732E"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14:paraId="5A7FDF76" w14:textId="6F24D487" w:rsidR="003E2D9F" w:rsidRPr="00A20410" w:rsidRDefault="003E2D9F" w:rsidP="00FA6FE8">
      <w:pPr>
        <w:pStyle w:val="EX"/>
      </w:pPr>
      <w:r w:rsidRPr="00A20410">
        <w:t>[17]</w:t>
      </w:r>
      <w:r w:rsidRPr="00A20410">
        <w:tab/>
      </w:r>
      <w:r w:rsidR="0025732E" w:rsidRPr="00A20410">
        <w:t>3GPP</w:t>
      </w:r>
      <w:r w:rsidR="0025732E">
        <w:t> </w:t>
      </w:r>
      <w:r w:rsidR="0025732E" w:rsidRPr="00A20410">
        <w:t>TS</w:t>
      </w:r>
      <w:r w:rsidR="0025732E">
        <w:t> </w:t>
      </w:r>
      <w:r w:rsidR="0025732E" w:rsidRPr="00A20410">
        <w:t>24.229:</w:t>
      </w:r>
      <w:r w:rsidRPr="00A20410">
        <w:t xml:space="preserve"> "IP multimedia call control protocol based on Session Initiation Protocol (SIP) and Session Description Protocol (SDP); Stage 3"</w:t>
      </w:r>
      <w:r w:rsidR="00A20410">
        <w:t>.</w:t>
      </w:r>
    </w:p>
    <w:p w14:paraId="76AC8808" w14:textId="7C62FF64" w:rsidR="003E2D9F" w:rsidRDefault="003E2D9F" w:rsidP="00FA6FE8">
      <w:pPr>
        <w:pStyle w:val="EX"/>
        <w:rPr>
          <w:lang w:eastAsia="zh-CN"/>
        </w:rPr>
      </w:pPr>
      <w:r w:rsidRPr="00A20410">
        <w:t>[18]</w:t>
      </w:r>
      <w:r w:rsidRPr="00A20410">
        <w:tab/>
      </w:r>
      <w:r w:rsidR="0025732E" w:rsidRPr="00A20410">
        <w:t>3GPP</w:t>
      </w:r>
      <w:r w:rsidR="0025732E">
        <w:t> </w:t>
      </w:r>
      <w:r w:rsidR="0025732E" w:rsidRPr="00A20410">
        <w:t>TS</w:t>
      </w:r>
      <w:r w:rsidR="0025732E">
        <w:t> </w:t>
      </w:r>
      <w:r w:rsidR="0025732E" w:rsidRPr="00A20410">
        <w:t>29.214:</w:t>
      </w:r>
      <w:r w:rsidRPr="00A20410">
        <w:t xml:space="preserve"> "</w:t>
      </w:r>
      <w:r w:rsidR="009B1955" w:rsidRPr="00A20410">
        <w:t>Policy and charging control over Rx reference point</w:t>
      </w:r>
      <w:r w:rsidRPr="00A20410">
        <w:t>"</w:t>
      </w:r>
      <w:r w:rsidR="00A20410">
        <w:t>.</w:t>
      </w:r>
    </w:p>
    <w:p w14:paraId="53EB96C3" w14:textId="2EC693DE" w:rsidR="00CF3352" w:rsidRDefault="00CF3352" w:rsidP="00CF3352">
      <w:pPr>
        <w:pStyle w:val="EX"/>
      </w:pPr>
      <w:r w:rsidRPr="007F357E">
        <w:t>[</w:t>
      </w:r>
      <w:r>
        <w:rPr>
          <w:rFonts w:hint="eastAsia"/>
          <w:lang w:eastAsia="zh-CN"/>
        </w:rPr>
        <w:t>19</w:t>
      </w:r>
      <w:r w:rsidRPr="007F357E">
        <w:t>]</w:t>
      </w:r>
      <w:r w:rsidRPr="007F357E">
        <w:tab/>
      </w:r>
      <w:r w:rsidR="0025732E" w:rsidRPr="007F357E">
        <w:t>3GPP</w:t>
      </w:r>
      <w:r w:rsidR="0025732E">
        <w:t> TS 23.632:</w:t>
      </w:r>
      <w:r>
        <w:t xml:space="preserve"> "</w:t>
      </w:r>
      <w:r w:rsidRPr="003F6B4E">
        <w:t xml:space="preserve">User </w:t>
      </w:r>
      <w:r w:rsidR="001E618B" w:rsidRPr="003F6B4E">
        <w:t>data interworking, coexistence and migration</w:t>
      </w:r>
      <w:r w:rsidR="009A5FC2">
        <w:t>; Stage 2</w:t>
      </w:r>
      <w:r>
        <w:t>".</w:t>
      </w:r>
    </w:p>
    <w:p w14:paraId="10039A6C" w14:textId="1C6CEE6A" w:rsidR="00CF3352" w:rsidRPr="007F357E" w:rsidRDefault="00CF3352" w:rsidP="00CF3352">
      <w:pPr>
        <w:pStyle w:val="EX"/>
      </w:pPr>
      <w:r w:rsidRPr="007F357E">
        <w:t>[</w:t>
      </w:r>
      <w:r>
        <w:rPr>
          <w:rFonts w:hint="eastAsia"/>
          <w:lang w:eastAsia="zh-CN"/>
        </w:rPr>
        <w:t>20</w:t>
      </w:r>
      <w:r w:rsidRPr="007F357E">
        <w:t>]</w:t>
      </w:r>
      <w:r w:rsidRPr="007F357E">
        <w:tab/>
      </w:r>
      <w:r w:rsidR="0025732E" w:rsidRPr="007F357E">
        <w:t>3GPP</w:t>
      </w:r>
      <w:r w:rsidR="0025732E">
        <w:t> TS 29.563:</w:t>
      </w:r>
      <w:r>
        <w:t xml:space="preserve"> "</w:t>
      </w:r>
      <w:r w:rsidR="00640408">
        <w:t>5G System (5GS); Home Subscriber Server (HSS) services for interworking with Unified Data Management (UDM); Stage 3</w:t>
      </w:r>
      <w:r>
        <w:t>".</w:t>
      </w:r>
    </w:p>
    <w:p w14:paraId="7547E411" w14:textId="2B8FC866"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25732E" w:rsidRPr="00EC4C07">
        <w:t>3GPP</w:t>
      </w:r>
      <w:r w:rsidR="0025732E">
        <w:t> </w:t>
      </w:r>
      <w:r w:rsidR="0025732E" w:rsidRPr="00EC4C07">
        <w:t>TS</w:t>
      </w:r>
      <w:r w:rsidR="0025732E">
        <w:t> </w:t>
      </w:r>
      <w:r w:rsidR="0025732E" w:rsidRPr="00EC4C07">
        <w:rPr>
          <w:rFonts w:hint="eastAsia"/>
          <w:lang w:eastAsia="zh-CN"/>
        </w:rPr>
        <w:t>23.040:</w:t>
      </w:r>
      <w:r w:rsidRPr="00EC4C07">
        <w:rPr>
          <w:rFonts w:hint="eastAsia"/>
          <w:lang w:eastAsia="zh-CN"/>
        </w:rPr>
        <w:t xml:space="preserve"> </w:t>
      </w:r>
      <w:r w:rsidRPr="00EC4C07">
        <w:t>"Technical realization of the Short Message Service (SMS)".</w:t>
      </w:r>
    </w:p>
    <w:p w14:paraId="62056147" w14:textId="00F3DA67"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25732E" w:rsidRPr="00EC4C07">
        <w:rPr>
          <w:rFonts w:eastAsia="Malgun Gothic"/>
        </w:rPr>
        <w:t>3GPP</w:t>
      </w:r>
      <w:r w:rsidR="0025732E">
        <w:rPr>
          <w:rFonts w:eastAsia="Malgun Gothic"/>
        </w:rPr>
        <w:t> </w:t>
      </w:r>
      <w:r w:rsidR="0025732E" w:rsidRPr="00EC4C07">
        <w:rPr>
          <w:rFonts w:eastAsia="Malgun Gothic"/>
          <w:lang w:eastAsia="zh-CN"/>
        </w:rPr>
        <w:t>TS</w:t>
      </w:r>
      <w:r w:rsidR="0025732E">
        <w:rPr>
          <w:rFonts w:eastAsia="Malgun Gothic"/>
        </w:rPr>
        <w:t> </w:t>
      </w:r>
      <w:r w:rsidR="0025732E" w:rsidRPr="00EC4C07">
        <w:rPr>
          <w:rFonts w:eastAsia="Malgun Gothic"/>
          <w:lang w:eastAsia="zh-CN"/>
        </w:rPr>
        <w:t>23.204:</w:t>
      </w:r>
      <w:r w:rsidRPr="00EC4C07">
        <w:rPr>
          <w:rFonts w:eastAsia="Malgun Gothic"/>
          <w:lang w:eastAsia="zh-CN"/>
        </w:rPr>
        <w:t xml:space="preserve"> "Support of SMS over generic 3GPP IP access; Stage 2".</w:t>
      </w:r>
    </w:p>
    <w:p w14:paraId="0371B970" w14:textId="6D7B41CC"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25732E" w:rsidRPr="00EC4C07">
        <w:rPr>
          <w:rFonts w:eastAsia="Malgun Gothic"/>
        </w:rPr>
        <w:t>3GPP</w:t>
      </w:r>
      <w:r w:rsidR="0025732E">
        <w:rPr>
          <w:rFonts w:eastAsia="Malgun Gothic"/>
        </w:rPr>
        <w:t> </w:t>
      </w:r>
      <w:r w:rsidR="0025732E" w:rsidRPr="00EC4C07">
        <w:rPr>
          <w:rFonts w:eastAsia="Malgun Gothic"/>
          <w:lang w:eastAsia="zh-CN"/>
        </w:rPr>
        <w:t>TS</w:t>
      </w:r>
      <w:r w:rsidR="0025732E">
        <w:rPr>
          <w:rFonts w:eastAsia="Malgun Gothic"/>
        </w:rPr>
        <w:t> </w:t>
      </w:r>
      <w:r w:rsidR="0025732E" w:rsidRPr="00EC4C07">
        <w:rPr>
          <w:rFonts w:eastAsia="Malgun Gothic"/>
          <w:lang w:eastAsia="zh-CN"/>
        </w:rPr>
        <w:t>2</w:t>
      </w:r>
      <w:r w:rsidR="0025732E" w:rsidRPr="00EC4C07">
        <w:rPr>
          <w:rFonts w:eastAsia="SimSun" w:hint="eastAsia"/>
          <w:lang w:eastAsia="zh-CN"/>
        </w:rPr>
        <w:t>9</w:t>
      </w:r>
      <w:r w:rsidR="0025732E" w:rsidRPr="00EC4C07">
        <w:rPr>
          <w:rFonts w:eastAsia="Malgun Gothic"/>
          <w:lang w:eastAsia="zh-CN"/>
        </w:rPr>
        <w:t>.</w:t>
      </w:r>
      <w:r w:rsidR="0025732E" w:rsidRPr="00EC4C07">
        <w:rPr>
          <w:rFonts w:eastAsia="SimSun" w:hint="eastAsia"/>
          <w:lang w:eastAsia="zh-CN"/>
        </w:rPr>
        <w:t>272</w:t>
      </w:r>
      <w:r w:rsidR="0025732E"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14:paraId="3CE3AC98" w14:textId="77777777" w:rsidR="00E8629F" w:rsidRPr="00A20410" w:rsidRDefault="00E8629F" w:rsidP="005E27F1">
      <w:pPr>
        <w:pStyle w:val="Heading1"/>
        <w:ind w:left="0" w:firstLine="0"/>
      </w:pPr>
      <w:bookmarkStart w:id="9" w:name="_Toc98925153"/>
      <w:r w:rsidRPr="00A20410">
        <w:t>3</w:t>
      </w:r>
      <w:r w:rsidRPr="00A20410">
        <w:tab/>
      </w:r>
      <w:r w:rsidR="00367724" w:rsidRPr="00A20410">
        <w:t>Definitions and abbreviations</w:t>
      </w:r>
      <w:bookmarkEnd w:id="9"/>
    </w:p>
    <w:p w14:paraId="056111D3" w14:textId="77777777" w:rsidR="00E8629F" w:rsidRPr="00A20410" w:rsidRDefault="00E8629F" w:rsidP="00C04964">
      <w:pPr>
        <w:pStyle w:val="Heading2"/>
      </w:pPr>
      <w:bookmarkStart w:id="10" w:name="_Toc98925154"/>
      <w:r w:rsidRPr="00A20410">
        <w:t>3.1</w:t>
      </w:r>
      <w:r w:rsidRPr="00A20410">
        <w:tab/>
        <w:t>Definitions</w:t>
      </w:r>
      <w:bookmarkEnd w:id="10"/>
    </w:p>
    <w:p w14:paraId="77F56D84" w14:textId="46EF427B" w:rsidR="00E8629F" w:rsidRPr="00A20410" w:rsidRDefault="00E8629F">
      <w:r w:rsidRPr="00A20410">
        <w:t xml:space="preserve">For the purposes of the present document, the terms and definitions given in </w:t>
      </w:r>
      <w:r w:rsidR="0025732E" w:rsidRPr="00A20410">
        <w:t>TR</w:t>
      </w:r>
      <w:r w:rsidR="0025732E">
        <w:t> </w:t>
      </w:r>
      <w:r w:rsidR="0025732E" w:rsidRPr="00A20410">
        <w:t>21.905</w:t>
      </w:r>
      <w:r w:rsidR="0025732E">
        <w:t> </w:t>
      </w:r>
      <w:r w:rsidR="0025732E" w:rsidRPr="00A20410">
        <w:t>[</w:t>
      </w:r>
      <w:r w:rsidR="00274E1A" w:rsidRPr="00A20410">
        <w:t>1</w:t>
      </w:r>
      <w:r w:rsidRPr="00A20410">
        <w:t xml:space="preserve">] and the following apply. A term defined in the present document takes precedence over the definition of the same term, if any, in </w:t>
      </w:r>
      <w:r w:rsidR="0025732E" w:rsidRPr="00A20410">
        <w:t>TR</w:t>
      </w:r>
      <w:r w:rsidR="0025732E">
        <w:t> </w:t>
      </w:r>
      <w:r w:rsidR="0025732E" w:rsidRPr="00A20410">
        <w:t>21.905</w:t>
      </w:r>
      <w:r w:rsidR="0025732E">
        <w:t> </w:t>
      </w:r>
      <w:r w:rsidR="0025732E" w:rsidRPr="00A20410">
        <w:t>[</w:t>
      </w:r>
      <w:r w:rsidR="00274E1A" w:rsidRPr="00A20410">
        <w:t>1</w:t>
      </w:r>
      <w:r w:rsidRPr="00A20410">
        <w:t>].</w:t>
      </w:r>
    </w:p>
    <w:p w14:paraId="1D77650E" w14:textId="77777777" w:rsidR="00A22251" w:rsidRPr="00A20410" w:rsidRDefault="00A22251" w:rsidP="00A22251">
      <w:r w:rsidRPr="00A20410">
        <w:rPr>
          <w:b/>
        </w:rPr>
        <w:t>5G Repository</w:t>
      </w:r>
      <w:r w:rsidRPr="00A20410">
        <w:t>: Repository hosting subscription data for 5G UEs</w:t>
      </w:r>
      <w:r w:rsidR="00E8149D" w:rsidRPr="00A20410">
        <w:t>.</w:t>
      </w:r>
    </w:p>
    <w:p w14:paraId="086C868F" w14:textId="0750832C" w:rsidR="00326379" w:rsidRPr="00A20410" w:rsidRDefault="00A22251" w:rsidP="00326379">
      <w:r w:rsidRPr="00A20410">
        <w:rPr>
          <w:b/>
        </w:rPr>
        <w:t>5GS UDR</w:t>
      </w:r>
      <w:r w:rsidRPr="00A20410">
        <w:t xml:space="preserve">: term used to identify the Unified Data Repository defined in </w:t>
      </w:r>
      <w:r w:rsidR="0025732E" w:rsidRPr="00A20410">
        <w:t>TS</w:t>
      </w:r>
      <w:r w:rsidR="0025732E">
        <w:t> </w:t>
      </w:r>
      <w:r w:rsidR="0025732E" w:rsidRPr="00A20410">
        <w:t>23.501</w:t>
      </w:r>
      <w:r w:rsidR="0025732E">
        <w:t> </w:t>
      </w:r>
      <w:r w:rsidR="0025732E" w:rsidRPr="00A20410">
        <w:t>[</w:t>
      </w:r>
      <w:r w:rsidR="00ED0347" w:rsidRPr="00A20410">
        <w:t>6]</w:t>
      </w:r>
      <w:r w:rsidRPr="00A20410">
        <w:t xml:space="preserve"> (clause</w:t>
      </w:r>
      <w:r w:rsidR="00CD0AC9" w:rsidRPr="00A20410">
        <w:t> </w:t>
      </w:r>
      <w:r w:rsidRPr="00A20410">
        <w:t>4.2.5)</w:t>
      </w:r>
      <w:r w:rsidR="00E8149D" w:rsidRPr="00A20410">
        <w:t>.</w:t>
      </w:r>
    </w:p>
    <w:p w14:paraId="4672BF77" w14:textId="3A5C2932" w:rsidR="00326379" w:rsidRPr="00A20410" w:rsidRDefault="00326379">
      <w:r w:rsidRPr="00A20410">
        <w:rPr>
          <w:b/>
        </w:rPr>
        <w:t>EPS UDR</w:t>
      </w:r>
      <w:r w:rsidRPr="00A20410">
        <w:t xml:space="preserve">: term used to identify the User Data Repository defined in </w:t>
      </w:r>
      <w:r w:rsidR="0025732E" w:rsidRPr="00A20410">
        <w:t>TS</w:t>
      </w:r>
      <w:r w:rsidR="0025732E">
        <w:t> </w:t>
      </w:r>
      <w:r w:rsidR="0025732E" w:rsidRPr="00A20410">
        <w:t>23.335</w:t>
      </w:r>
      <w:r w:rsidR="0025732E">
        <w:t> </w:t>
      </w:r>
      <w:r w:rsidR="0025732E" w:rsidRPr="00A20410">
        <w:t>[</w:t>
      </w:r>
      <w:r w:rsidR="00ED0347" w:rsidRPr="00A20410">
        <w:t>3]</w:t>
      </w:r>
      <w:r w:rsidRPr="00A20410">
        <w:t xml:space="preserve"> (clause</w:t>
      </w:r>
      <w:r w:rsidR="00CD0AC9" w:rsidRPr="00A20410">
        <w:t> </w:t>
      </w:r>
      <w:r w:rsidRPr="00A20410">
        <w:t>4.2.3).</w:t>
      </w:r>
    </w:p>
    <w:p w14:paraId="3B2815D1" w14:textId="77777777" w:rsidR="00E8629F" w:rsidRPr="00A20410" w:rsidRDefault="00E8629F" w:rsidP="00C04964">
      <w:pPr>
        <w:pStyle w:val="Heading2"/>
      </w:pPr>
      <w:bookmarkStart w:id="11" w:name="_Toc98925155"/>
      <w:r w:rsidRPr="00A20410">
        <w:t>3.</w:t>
      </w:r>
      <w:r w:rsidR="00273124" w:rsidRPr="00A20410">
        <w:t>2</w:t>
      </w:r>
      <w:r w:rsidRPr="00A20410">
        <w:tab/>
        <w:t>Abbreviations</w:t>
      </w:r>
      <w:bookmarkEnd w:id="11"/>
    </w:p>
    <w:p w14:paraId="0BD9C7C0" w14:textId="2AA6EC15" w:rsidR="00E8629F" w:rsidRPr="00A20410" w:rsidRDefault="00E8629F">
      <w:pPr>
        <w:keepNext/>
      </w:pPr>
      <w:r w:rsidRPr="00A20410">
        <w:t xml:space="preserve">For the purposes of the present document, the abbreviations given in </w:t>
      </w:r>
      <w:r w:rsidR="0025732E" w:rsidRPr="00A20410">
        <w:t>TR</w:t>
      </w:r>
      <w:r w:rsidR="0025732E">
        <w:t> </w:t>
      </w:r>
      <w:r w:rsidR="0025732E" w:rsidRPr="00A20410">
        <w:t>21.905</w:t>
      </w:r>
      <w:r w:rsidR="0025732E">
        <w:t> </w:t>
      </w:r>
      <w:r w:rsidR="0025732E" w:rsidRPr="00A20410">
        <w:t>[</w:t>
      </w:r>
      <w:r w:rsidR="00274E1A" w:rsidRPr="00A20410">
        <w:t>1</w:t>
      </w:r>
      <w:r w:rsidRPr="00A20410">
        <w:t xml:space="preserve">] and the following apply. An abbreviation defined in the present document takes precedence over the definition of the same abbreviation, if any, in </w:t>
      </w:r>
      <w:r w:rsidR="0025732E" w:rsidRPr="00A20410">
        <w:t>TR</w:t>
      </w:r>
      <w:r w:rsidR="0025732E">
        <w:t> </w:t>
      </w:r>
      <w:r w:rsidR="0025732E" w:rsidRPr="00A20410">
        <w:t>21.905</w:t>
      </w:r>
      <w:r w:rsidR="0025732E">
        <w:t> </w:t>
      </w:r>
      <w:r w:rsidR="0025732E" w:rsidRPr="00A20410">
        <w:t>[</w:t>
      </w:r>
      <w:r w:rsidR="00274E1A" w:rsidRPr="00A20410">
        <w:t>1</w:t>
      </w:r>
      <w:r w:rsidRPr="00A20410">
        <w:t>].</w:t>
      </w:r>
    </w:p>
    <w:p w14:paraId="3CD0B58A" w14:textId="77777777" w:rsidR="00326379" w:rsidRPr="00A20410" w:rsidRDefault="00326379" w:rsidP="00326379">
      <w:pPr>
        <w:pStyle w:val="EW"/>
      </w:pPr>
      <w:r w:rsidRPr="00A20410">
        <w:t>5GC</w:t>
      </w:r>
      <w:r w:rsidRPr="00A20410">
        <w:tab/>
        <w:t>5G Core</w:t>
      </w:r>
    </w:p>
    <w:p w14:paraId="2DD15017" w14:textId="77777777" w:rsidR="00326379" w:rsidRPr="00A20410" w:rsidRDefault="00326379" w:rsidP="00326379">
      <w:pPr>
        <w:pStyle w:val="EW"/>
      </w:pPr>
      <w:r w:rsidRPr="00A20410">
        <w:t>5GS</w:t>
      </w:r>
      <w:r w:rsidRPr="00A20410">
        <w:tab/>
        <w:t>5G System</w:t>
      </w:r>
    </w:p>
    <w:p w14:paraId="51FA5DD8" w14:textId="77777777" w:rsidR="00326379" w:rsidRPr="00A20410" w:rsidRDefault="00326379" w:rsidP="00326379">
      <w:pPr>
        <w:pStyle w:val="EW"/>
      </w:pPr>
      <w:r w:rsidRPr="00A20410">
        <w:t>5GS UDR</w:t>
      </w:r>
      <w:r w:rsidRPr="00A20410">
        <w:tab/>
        <w:t>5G Unified Data Repository</w:t>
      </w:r>
    </w:p>
    <w:p w14:paraId="0CEEF8FF" w14:textId="77777777" w:rsidR="00326379" w:rsidRPr="00A20410" w:rsidRDefault="00326379" w:rsidP="00326379">
      <w:pPr>
        <w:pStyle w:val="EW"/>
      </w:pPr>
      <w:r w:rsidRPr="00A20410">
        <w:t>HSS FE</w:t>
      </w:r>
      <w:r w:rsidRPr="00A20410">
        <w:tab/>
        <w:t>Home Subscriber Server Front End</w:t>
      </w:r>
    </w:p>
    <w:p w14:paraId="46D2F3BA" w14:textId="77777777" w:rsidR="00326379" w:rsidRPr="00A20410" w:rsidRDefault="00326379" w:rsidP="00326379">
      <w:pPr>
        <w:pStyle w:val="EW"/>
      </w:pPr>
      <w:r w:rsidRPr="00A20410">
        <w:t>EPS</w:t>
      </w:r>
      <w:r w:rsidRPr="00A20410">
        <w:tab/>
        <w:t>Enhanced Packet core System</w:t>
      </w:r>
    </w:p>
    <w:p w14:paraId="25DCFD0A" w14:textId="77777777" w:rsidR="00326379" w:rsidRPr="00A20410" w:rsidRDefault="00326379" w:rsidP="00326379">
      <w:pPr>
        <w:pStyle w:val="EW"/>
      </w:pPr>
      <w:r w:rsidRPr="00A20410">
        <w:t>EPS UDR</w:t>
      </w:r>
      <w:r w:rsidRPr="00A20410">
        <w:tab/>
        <w:t>EPS User Data Repository</w:t>
      </w:r>
    </w:p>
    <w:p w14:paraId="29E433A3" w14:textId="77777777"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14:paraId="329DC73D" w14:textId="77777777" w:rsidR="00326379" w:rsidRPr="00A20410" w:rsidRDefault="00326379" w:rsidP="00326379">
      <w:pPr>
        <w:pStyle w:val="EW"/>
      </w:pPr>
      <w:r w:rsidRPr="00A20410">
        <w:t>UDM</w:t>
      </w:r>
      <w:r w:rsidRPr="00A20410">
        <w:tab/>
        <w:t>Unified Data Management</w:t>
      </w:r>
    </w:p>
    <w:p w14:paraId="69F12C86" w14:textId="77777777" w:rsidR="00E8629F" w:rsidRPr="00A20410" w:rsidRDefault="00E8629F">
      <w:pPr>
        <w:pStyle w:val="EW"/>
      </w:pPr>
    </w:p>
    <w:p w14:paraId="644607D0" w14:textId="77777777" w:rsidR="00E8629F" w:rsidRPr="00A20410" w:rsidRDefault="00E8629F" w:rsidP="00C04964">
      <w:pPr>
        <w:pStyle w:val="Heading1"/>
      </w:pPr>
      <w:bookmarkStart w:id="12" w:name="_Toc98925156"/>
      <w:r w:rsidRPr="00A20410">
        <w:lastRenderedPageBreak/>
        <w:t>4</w:t>
      </w:r>
      <w:r w:rsidRPr="00A20410">
        <w:tab/>
      </w:r>
      <w:r w:rsidR="005259D2" w:rsidRPr="00A20410">
        <w:t>Architectural Assumptions and Principles</w:t>
      </w:r>
      <w:bookmarkEnd w:id="12"/>
    </w:p>
    <w:p w14:paraId="6DA6AF6B" w14:textId="77777777" w:rsidR="00CA13B3" w:rsidRPr="00A20410" w:rsidRDefault="00CA13B3" w:rsidP="00C04964">
      <w:pPr>
        <w:pStyle w:val="Heading2"/>
      </w:pPr>
      <w:bookmarkStart w:id="13" w:name="_Toc98925157"/>
      <w:r w:rsidRPr="00A20410">
        <w:t>4.1</w:t>
      </w:r>
      <w:r w:rsidRPr="00A20410">
        <w:tab/>
        <w:t>Architectural Assumptions</w:t>
      </w:r>
      <w:bookmarkEnd w:id="13"/>
    </w:p>
    <w:p w14:paraId="2EA49B8D" w14:textId="622B9E27" w:rsidR="00CA13B3" w:rsidRPr="00A20410" w:rsidRDefault="00445A34" w:rsidP="00DE0944">
      <w:r w:rsidRPr="00A20410">
        <w:t>T</w:t>
      </w:r>
      <w:r w:rsidR="00CA13B3" w:rsidRPr="00A20410">
        <w:t xml:space="preserve">he 5GS data storage architecture defined in </w:t>
      </w:r>
      <w:r w:rsidR="0025732E" w:rsidRPr="00A20410">
        <w:t>TS</w:t>
      </w:r>
      <w:r w:rsidR="0025732E">
        <w:t> </w:t>
      </w:r>
      <w:r w:rsidR="0025732E" w:rsidRPr="00A20410">
        <w:t>23.501</w:t>
      </w:r>
      <w:r w:rsidR="0025732E">
        <w:t> </w:t>
      </w:r>
      <w:r w:rsidR="0025732E" w:rsidRPr="00A20410">
        <w:t>[</w:t>
      </w:r>
      <w:r w:rsidR="00616315" w:rsidRPr="00A20410">
        <w:t>6</w:t>
      </w:r>
      <w:r w:rsidR="00CA13B3" w:rsidRPr="00A20410">
        <w:t>], for structured data, is used as the baseline network architecture.</w:t>
      </w:r>
    </w:p>
    <w:p w14:paraId="7BF0377A" w14:textId="2B0A0AC5" w:rsidR="00CA13B3" w:rsidRPr="00A20410" w:rsidRDefault="00CA13B3" w:rsidP="00DE0944">
      <w:r w:rsidRPr="00A20410">
        <w:t xml:space="preserve">The User Data Convergence concept specified in </w:t>
      </w:r>
      <w:r w:rsidR="0025732E" w:rsidRPr="00A20410">
        <w:t>TS</w:t>
      </w:r>
      <w:r w:rsidR="0025732E">
        <w:t> </w:t>
      </w:r>
      <w:r w:rsidR="0025732E" w:rsidRPr="00A20410">
        <w:t>23.335</w:t>
      </w:r>
      <w:r w:rsidR="0025732E">
        <w:t> </w:t>
      </w:r>
      <w:r w:rsidR="0025732E"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25732E" w:rsidRPr="00A20410">
        <w:t>TS</w:t>
      </w:r>
      <w:r w:rsidR="0025732E">
        <w:t> </w:t>
      </w:r>
      <w:r w:rsidR="0025732E" w:rsidRPr="00A20410">
        <w:t>29.335</w:t>
      </w:r>
      <w:r w:rsidR="0025732E">
        <w:t> </w:t>
      </w:r>
      <w:r w:rsidR="0025732E" w:rsidRPr="00A20410">
        <w:t>[</w:t>
      </w:r>
      <w:r w:rsidR="00FA6FE8" w:rsidRPr="00A20410">
        <w:t>4</w:t>
      </w:r>
      <w:r w:rsidRPr="00A20410">
        <w:t>]).</w:t>
      </w:r>
    </w:p>
    <w:p w14:paraId="498D398F" w14:textId="08A2EDB9" w:rsidR="00CA13B3" w:rsidRPr="00A20410" w:rsidRDefault="00CA13B3" w:rsidP="00DE0944">
      <w:r w:rsidRPr="00A20410">
        <w:t>The Home Subscriber Server (HSS) architecture specified in clause</w:t>
      </w:r>
      <w:r w:rsidR="00FA6FE8" w:rsidRPr="00A20410">
        <w:t> </w:t>
      </w:r>
      <w:r w:rsidRPr="00A20410">
        <w:t xml:space="preserve">4.1.1 of </w:t>
      </w:r>
      <w:r w:rsidR="0025732E" w:rsidRPr="00A20410">
        <w:t>TS</w:t>
      </w:r>
      <w:r w:rsidR="0025732E">
        <w:t> </w:t>
      </w:r>
      <w:r w:rsidR="0025732E" w:rsidRPr="00A20410">
        <w:t>23.002</w:t>
      </w:r>
      <w:r w:rsidR="0025732E">
        <w:t> </w:t>
      </w:r>
      <w:r w:rsidR="0025732E"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14:paraId="49E5EEB4" w14:textId="77777777" w:rsidR="00CA13B3" w:rsidRPr="00A20410" w:rsidRDefault="00CA13B3" w:rsidP="00C04964">
      <w:pPr>
        <w:pStyle w:val="Heading2"/>
      </w:pPr>
      <w:bookmarkStart w:id="14" w:name="_Toc98925158"/>
      <w:r w:rsidRPr="00A20410">
        <w:t>4.2</w:t>
      </w:r>
      <w:r w:rsidRPr="00A20410">
        <w:tab/>
        <w:t>Architectural Principles</w:t>
      </w:r>
      <w:bookmarkEnd w:id="14"/>
    </w:p>
    <w:p w14:paraId="15033B5F" w14:textId="5AC7F338"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25732E" w:rsidRPr="00A20410">
        <w:t>TS</w:t>
      </w:r>
      <w:r w:rsidR="0025732E">
        <w:t> </w:t>
      </w:r>
      <w:r w:rsidR="0025732E" w:rsidRPr="00A20410">
        <w:t>23.335</w:t>
      </w:r>
      <w:r w:rsidR="0025732E">
        <w:t> </w:t>
      </w:r>
      <w:r w:rsidR="0025732E"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14:paraId="38096608" w14:textId="77777777" w:rsidR="00E8629F" w:rsidRPr="00A20410" w:rsidRDefault="005259D2" w:rsidP="00C04964">
      <w:pPr>
        <w:pStyle w:val="Heading1"/>
      </w:pPr>
      <w:bookmarkStart w:id="15" w:name="_Toc98925159"/>
      <w:r w:rsidRPr="00A20410">
        <w:t>5</w:t>
      </w:r>
      <w:r w:rsidRPr="00A20410">
        <w:tab/>
      </w:r>
      <w:r w:rsidR="0027532C">
        <w:rPr>
          <w:rFonts w:eastAsia="DengXian" w:hint="eastAsia"/>
          <w:lang w:eastAsia="zh-CN"/>
        </w:rPr>
        <w:t>Deployment Scenarios</w:t>
      </w:r>
      <w:bookmarkEnd w:id="15"/>
    </w:p>
    <w:p w14:paraId="5B9C156D" w14:textId="77777777" w:rsidR="0027532C" w:rsidRDefault="0027532C" w:rsidP="00E44DA8">
      <w:pPr>
        <w:rPr>
          <w:rFonts w:eastAsia="DengXian"/>
          <w:lang w:eastAsia="zh-CN"/>
        </w:rPr>
      </w:pPr>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14:paraId="0DEECC3E" w14:textId="108D5151" w:rsidR="00E44DA8" w:rsidRPr="00A20410" w:rsidRDefault="0027532C" w:rsidP="00E44DA8">
      <w:pPr>
        <w:rPr>
          <w:lang w:eastAsia="zh-CN"/>
        </w:rPr>
      </w:pPr>
      <w:r w:rsidRPr="00156AD6">
        <w:rPr>
          <w:rFonts w:eastAsia="SimSun" w:hint="eastAsia"/>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rPr>
        <w:t xml:space="preserve"> </w:t>
      </w:r>
      <w:r w:rsidRPr="00156AD6">
        <w:rPr>
          <w:rFonts w:eastAsia="SimSun"/>
        </w:rPr>
        <w:t>I</w:t>
      </w:r>
      <w:r w:rsidRPr="00156AD6">
        <w:rPr>
          <w:rFonts w:eastAsia="SimSun" w:hint="eastAsia"/>
        </w:rPr>
        <w:t xml:space="preserve">t is </w:t>
      </w:r>
      <w:r w:rsidRPr="00156AD6">
        <w:rPr>
          <w:rFonts w:eastAsia="SimSun"/>
        </w:rPr>
        <w:t>assume</w:t>
      </w:r>
      <w:r w:rsidRPr="00156AD6">
        <w:rPr>
          <w:rFonts w:eastAsia="SimSun" w:hint="eastAsia"/>
        </w:rPr>
        <w:t>d that</w:t>
      </w:r>
      <w:r w:rsidRPr="00156AD6">
        <w:rPr>
          <w:rFonts w:eastAsia="SimSun"/>
        </w:rPr>
        <w:t xml:space="preserve"> the HSS is deployed using the UDC architecture in </w:t>
      </w:r>
      <w:r w:rsidR="0025732E" w:rsidRPr="00156AD6">
        <w:rPr>
          <w:rFonts w:eastAsia="SimSun"/>
        </w:rPr>
        <w:t>TS</w:t>
      </w:r>
      <w:r w:rsidR="0025732E">
        <w:rPr>
          <w:rFonts w:eastAsia="SimSun"/>
        </w:rPr>
        <w:t> </w:t>
      </w:r>
      <w:r w:rsidR="0025732E" w:rsidRPr="00156AD6">
        <w:rPr>
          <w:rFonts w:eastAsia="SimSun"/>
        </w:rPr>
        <w:t>23.335</w:t>
      </w:r>
      <w:r w:rsidR="0025732E">
        <w:rPr>
          <w:rFonts w:eastAsia="SimSun"/>
        </w:rPr>
        <w:t> </w:t>
      </w:r>
      <w:r w:rsidR="0025732E" w:rsidRPr="00156AD6">
        <w:rPr>
          <w:rFonts w:eastAsia="SimSun"/>
        </w:rPr>
        <w:t>[</w:t>
      </w:r>
      <w:r w:rsidRPr="00156AD6">
        <w:rPr>
          <w:rFonts w:eastAsia="SimSun"/>
        </w:rPr>
        <w:t>3]</w:t>
      </w:r>
      <w:r w:rsidRPr="00156AD6">
        <w:rPr>
          <w:rFonts w:eastAsia="SimSun" w:hint="eastAsia"/>
        </w:rPr>
        <w:t>.</w:t>
      </w:r>
    </w:p>
    <w:p w14:paraId="1D1E319B" w14:textId="406E215F" w:rsidR="004F686B" w:rsidRPr="00A20410" w:rsidRDefault="0027532C" w:rsidP="004F686B">
      <w:r w:rsidRPr="00156AD6">
        <w:rPr>
          <w:rFonts w:eastAsia="SimSun" w:hint="eastAsia"/>
        </w:rPr>
        <w:t xml:space="preserve">Scenario 2: </w:t>
      </w:r>
      <w:r w:rsidR="004F686B" w:rsidRPr="00A20410">
        <w:t xml:space="preserve">a common repository (acting as EPS UDR and 5GS UDR) is shared between </w:t>
      </w:r>
      <w:r w:rsidRPr="00156AD6">
        <w:rPr>
          <w:rFonts w:eastAsia="SimSun" w:hint="eastAsia"/>
        </w:rPr>
        <w:t xml:space="preserve">separate </w:t>
      </w:r>
      <w:r w:rsidR="004F686B" w:rsidRPr="00A20410">
        <w:t>HSS and UDM,</w:t>
      </w:r>
      <w:r w:rsidRPr="00156AD6">
        <w:rPr>
          <w:rFonts w:eastAsia="SimSun" w:hint="eastAsia"/>
        </w:rPr>
        <w:t xml:space="preserve"> in which both the user data for 5GC, EPC, CS and IMS domains are stored</w:t>
      </w:r>
      <w:r w:rsidR="004F686B" w:rsidRPr="00A20410">
        <w:t>.</w:t>
      </w:r>
      <w:r w:rsidRPr="00156AD6">
        <w:rPr>
          <w:rFonts w:eastAsia="SimSun" w:hint="eastAsia"/>
        </w:rPr>
        <w:t xml:space="preserve"> It is also assumed that </w:t>
      </w:r>
      <w:r w:rsidRPr="00156AD6">
        <w:rPr>
          <w:rFonts w:eastAsia="SimSun"/>
        </w:rPr>
        <w:t xml:space="preserve">the HSS is deployed using the UDC architecture in </w:t>
      </w:r>
      <w:r w:rsidR="0025732E" w:rsidRPr="00156AD6">
        <w:rPr>
          <w:rFonts w:eastAsia="SimSun"/>
        </w:rPr>
        <w:t>TS</w:t>
      </w:r>
      <w:r w:rsidR="0025732E">
        <w:rPr>
          <w:rFonts w:eastAsia="SimSun"/>
        </w:rPr>
        <w:t> </w:t>
      </w:r>
      <w:r w:rsidR="0025732E" w:rsidRPr="00156AD6">
        <w:rPr>
          <w:rFonts w:eastAsia="SimSun"/>
        </w:rPr>
        <w:t>23.335</w:t>
      </w:r>
      <w:r w:rsidR="0025732E">
        <w:rPr>
          <w:rFonts w:eastAsia="SimSun"/>
        </w:rPr>
        <w:t> </w:t>
      </w:r>
      <w:r w:rsidR="0025732E" w:rsidRPr="00156AD6">
        <w:rPr>
          <w:rFonts w:eastAsia="SimSun"/>
        </w:rPr>
        <w:t>[</w:t>
      </w:r>
      <w:r w:rsidRPr="00156AD6">
        <w:rPr>
          <w:rFonts w:eastAsia="SimSun"/>
        </w:rPr>
        <w:t>3]</w:t>
      </w:r>
      <w:r w:rsidRPr="00156AD6">
        <w:rPr>
          <w:rFonts w:eastAsia="SimSun" w:hint="eastAsia"/>
        </w:rPr>
        <w:t>.</w:t>
      </w:r>
    </w:p>
    <w:p w14:paraId="2A61BAF0" w14:textId="77777777" w:rsidR="005259D2" w:rsidRPr="00A20410" w:rsidRDefault="005259D2" w:rsidP="00C04964">
      <w:pPr>
        <w:pStyle w:val="Heading1"/>
      </w:pPr>
      <w:bookmarkStart w:id="16" w:name="_Toc98925160"/>
      <w:r w:rsidRPr="00A20410">
        <w:t>6</w:t>
      </w:r>
      <w:r w:rsidRPr="00A20410">
        <w:tab/>
        <w:t>Solutions</w:t>
      </w:r>
      <w:bookmarkEnd w:id="16"/>
    </w:p>
    <w:p w14:paraId="024D4270" w14:textId="77777777" w:rsidR="00006140" w:rsidRPr="00A20410" w:rsidRDefault="009A5FC2" w:rsidP="00C04964">
      <w:pPr>
        <w:pStyle w:val="Heading2"/>
      </w:pPr>
      <w:bookmarkStart w:id="17" w:name="_MON_1602393596"/>
      <w:bookmarkStart w:id="18" w:name="_Toc98925161"/>
      <w:bookmarkEnd w:id="17"/>
      <w:r>
        <w:rPr>
          <w:lang w:eastAsia="zh-CN"/>
        </w:rPr>
        <w:t>6.1</w:t>
      </w:r>
      <w:r w:rsidR="00006140" w:rsidRPr="00A20410">
        <w:rPr>
          <w:rFonts w:hint="eastAsia"/>
          <w:lang w:eastAsia="ko-KR"/>
        </w:rPr>
        <w:tab/>
      </w:r>
      <w:r w:rsidR="00006140" w:rsidRPr="00A20410">
        <w:t>Solution</w:t>
      </w:r>
      <w:r w:rsidR="00006140" w:rsidRPr="00A20410">
        <w:rPr>
          <w:rFonts w:hint="eastAsia"/>
          <w:lang w:eastAsia="zh-CN"/>
        </w:rPr>
        <w:t xml:space="preserve"> #</w:t>
      </w:r>
      <w:r>
        <w:rPr>
          <w:lang w:eastAsia="zh-CN"/>
        </w:rPr>
        <w:t>1</w:t>
      </w:r>
      <w:r w:rsidR="00006140" w:rsidRPr="00A20410">
        <w:t xml:space="preserve">: </w:t>
      </w:r>
      <w:r w:rsidR="00006140" w:rsidRPr="00A20410">
        <w:rPr>
          <w:rFonts w:cs="Arial"/>
        </w:rPr>
        <w:t>Direct SBA UDM-HSS Interworking</w:t>
      </w:r>
      <w:bookmarkEnd w:id="18"/>
    </w:p>
    <w:p w14:paraId="68FA6D78" w14:textId="77777777" w:rsidR="00006140" w:rsidRPr="00A20410" w:rsidRDefault="009A5FC2" w:rsidP="00C04964">
      <w:pPr>
        <w:pStyle w:val="Heading3"/>
      </w:pPr>
      <w:bookmarkStart w:id="19" w:name="_Toc98925162"/>
      <w:r>
        <w:t>6.1</w:t>
      </w:r>
      <w:r w:rsidR="00006140" w:rsidRPr="00A20410">
        <w:t>.</w:t>
      </w:r>
      <w:r w:rsidR="00006140" w:rsidRPr="00A20410">
        <w:rPr>
          <w:rFonts w:hint="eastAsia"/>
        </w:rPr>
        <w:t>1</w:t>
      </w:r>
      <w:r w:rsidR="00006140" w:rsidRPr="00A20410">
        <w:rPr>
          <w:rFonts w:hint="eastAsia"/>
        </w:rPr>
        <w:tab/>
      </w:r>
      <w:r w:rsidR="00006140" w:rsidRPr="00A20410">
        <w:t>Introduction</w:t>
      </w:r>
      <w:bookmarkEnd w:id="19"/>
    </w:p>
    <w:p w14:paraId="6A4689EE" w14:textId="77777777"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14:paraId="2F26718A" w14:textId="77777777" w:rsidR="00006140" w:rsidRPr="00A20410" w:rsidRDefault="00006140" w:rsidP="00006140">
      <w:r w:rsidRPr="00A20410">
        <w:t>This solution proposes a new Service Based</w:t>
      </w:r>
      <w:r w:rsidR="00530B36" w:rsidRPr="00A20410">
        <w:t xml:space="preserve"> Interface between UDM and HSS.</w:t>
      </w:r>
    </w:p>
    <w:p w14:paraId="70DE7B32" w14:textId="77777777" w:rsidR="00006140" w:rsidRPr="00A20410" w:rsidRDefault="009A5FC2" w:rsidP="00C04964">
      <w:pPr>
        <w:pStyle w:val="Heading3"/>
      </w:pPr>
      <w:bookmarkStart w:id="20" w:name="_Toc98925163"/>
      <w:r>
        <w:t>6.1</w:t>
      </w:r>
      <w:r w:rsidR="00006140" w:rsidRPr="00A20410">
        <w:t>.2</w:t>
      </w:r>
      <w:r w:rsidR="00006140" w:rsidRPr="00A20410">
        <w:rPr>
          <w:rFonts w:hint="eastAsia"/>
        </w:rPr>
        <w:tab/>
      </w:r>
      <w:r w:rsidR="00006140" w:rsidRPr="00A20410">
        <w:t xml:space="preserve">High-level </w:t>
      </w:r>
      <w:r w:rsidR="00006140" w:rsidRPr="00A20410">
        <w:rPr>
          <w:rFonts w:hint="eastAsia"/>
        </w:rPr>
        <w:t>Description</w:t>
      </w:r>
      <w:bookmarkEnd w:id="20"/>
    </w:p>
    <w:p w14:paraId="2229129E" w14:textId="77777777" w:rsidR="00006140" w:rsidRPr="00A20410" w:rsidRDefault="00006140" w:rsidP="00006140">
      <w:r w:rsidRPr="00A20410">
        <w:t>This contribution proposes a service based interface between HSS and UDM. The architecture for this solution is outlined in the following figure:</w:t>
      </w:r>
    </w:p>
    <w:p w14:paraId="1CBC0F24" w14:textId="77777777" w:rsidR="00006140" w:rsidRPr="00A20410" w:rsidRDefault="00006140" w:rsidP="00530B36">
      <w:pPr>
        <w:pStyle w:val="TH"/>
      </w:pPr>
      <w:r w:rsidRPr="00A20410">
        <w:object w:dxaOrig="6288" w:dyaOrig="4116" w14:anchorId="55D81D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95pt;height:269.2pt" o:ole="">
            <v:imagedata r:id="rId11" o:title=""/>
          </v:shape>
          <o:OLEObject Type="Embed" ProgID="VisioViewer.Viewer.1" ShapeID="_x0000_i1025" DrawAspect="Content" ObjectID="_1709542912" r:id="rId12"/>
        </w:object>
      </w:r>
    </w:p>
    <w:p w14:paraId="759DA673" w14:textId="77777777" w:rsidR="00006140" w:rsidRPr="00A20410" w:rsidRDefault="00006140" w:rsidP="00B41C83">
      <w:pPr>
        <w:pStyle w:val="TF"/>
        <w:outlineLvl w:val="0"/>
      </w:pPr>
      <w:r w:rsidRPr="00A20410">
        <w:t xml:space="preserve">Figure </w:t>
      </w:r>
      <w:r w:rsidR="009A5FC2">
        <w:t>6.1</w:t>
      </w:r>
      <w:r w:rsidRPr="00A20410">
        <w:t>.2-1</w:t>
      </w:r>
      <w:r w:rsidR="00530B36" w:rsidRPr="00A20410">
        <w:t>:</w:t>
      </w:r>
      <w:r w:rsidRPr="00A20410">
        <w:t xml:space="preserve"> Architecture for Direct UDM-HSS Interworking with independent UDRs</w:t>
      </w:r>
    </w:p>
    <w:p w14:paraId="3C0789D5" w14:textId="77777777" w:rsidR="00006140" w:rsidRPr="00A20410" w:rsidRDefault="00006140" w:rsidP="00530B36">
      <w:pPr>
        <w:pStyle w:val="TH"/>
      </w:pPr>
      <w:r w:rsidRPr="00A20410">
        <w:object w:dxaOrig="6288" w:dyaOrig="4116" w14:anchorId="5EEA41CF">
          <v:shape id="_x0000_i1026" type="#_x0000_t75" style="width:411.95pt;height:269.2pt" o:ole="">
            <v:imagedata r:id="rId13" o:title=""/>
          </v:shape>
          <o:OLEObject Type="Embed" ProgID="VisioViewer.Viewer.1" ShapeID="_x0000_i1026" DrawAspect="Content" ObjectID="_1709542913" r:id="rId14"/>
        </w:object>
      </w:r>
    </w:p>
    <w:p w14:paraId="083F7431" w14:textId="77777777" w:rsidR="00006140" w:rsidRPr="00A20410" w:rsidRDefault="00006140" w:rsidP="00B41C83">
      <w:pPr>
        <w:pStyle w:val="TF"/>
        <w:outlineLvl w:val="0"/>
      </w:pPr>
      <w:r w:rsidRPr="00A20410">
        <w:t xml:space="preserve">Figure </w:t>
      </w:r>
      <w:r w:rsidR="009A5FC2">
        <w:t>6.1</w:t>
      </w:r>
      <w:r w:rsidRPr="00A20410">
        <w:t>.2-2</w:t>
      </w:r>
      <w:r w:rsidR="00530B36" w:rsidRPr="00A20410">
        <w:t>:</w:t>
      </w:r>
      <w:r w:rsidRPr="00A20410">
        <w:t xml:space="preserve"> Architecture for Direct UDM-HSS Interworking with a common repository</w:t>
      </w:r>
    </w:p>
    <w:p w14:paraId="05593E0B" w14:textId="77777777" w:rsidR="00006140" w:rsidRDefault="00006140" w:rsidP="00006140">
      <w:r w:rsidRPr="00A20410">
        <w:t xml:space="preserve">A new reference point between UDM and HSS within the combined HSS/UDM (i.e. Nxx as depicted in Figures </w:t>
      </w:r>
      <w:r w:rsidR="009A5FC2">
        <w:t>6.1</w:t>
      </w:r>
      <w:r w:rsidRPr="00A20410">
        <w:t xml:space="preserve">.2-1 and </w:t>
      </w:r>
      <w:r w:rsidR="009A5FC2">
        <w:t>6.1</w:t>
      </w:r>
      <w:r w:rsidRPr="00A20410">
        <w:t>.2-2) is proposed. The new interface for interworking between HSS and UDM is proposed to be based on SBI principles</w:t>
      </w:r>
      <w:r w:rsidR="00530B36" w:rsidRPr="00A20410">
        <w:t>.</w:t>
      </w:r>
    </w:p>
    <w:p w14:paraId="4BADCEFD" w14:textId="77777777" w:rsidR="00CE3BCB" w:rsidRPr="007014E3" w:rsidRDefault="007014E3" w:rsidP="005A192C">
      <w:pPr>
        <w:pStyle w:val="NO"/>
      </w:pPr>
      <w:r>
        <w:t>NOTE:</w:t>
      </w:r>
      <w:r>
        <w:tab/>
        <w:t>The UDM and the HSS may be deployed in a stand-alone manner and could be from different vendors.</w:t>
      </w:r>
    </w:p>
    <w:p w14:paraId="65EA9314" w14:textId="77777777" w:rsidR="00006140" w:rsidRPr="00A20410" w:rsidRDefault="009A5FC2" w:rsidP="00C04964">
      <w:pPr>
        <w:pStyle w:val="Heading3"/>
      </w:pPr>
      <w:bookmarkStart w:id="21" w:name="_Toc98925164"/>
      <w:r>
        <w:t>6.1</w:t>
      </w:r>
      <w:r w:rsidR="00006140" w:rsidRPr="00A20410">
        <w:t>.3</w:t>
      </w:r>
      <w:r w:rsidR="00006140" w:rsidRPr="00A20410">
        <w:tab/>
        <w:t>Services and Illustrated Procedures</w:t>
      </w:r>
      <w:bookmarkEnd w:id="21"/>
    </w:p>
    <w:p w14:paraId="731957EE" w14:textId="4F2D0C06" w:rsidR="00CF3352" w:rsidRPr="00CF3352" w:rsidRDefault="00CF3352" w:rsidP="00CF3352">
      <w:pPr>
        <w:rPr>
          <w:rFonts w:eastAsia="Malgun Gothic"/>
        </w:rPr>
      </w:pPr>
      <w:r w:rsidRPr="00CF3352">
        <w:rPr>
          <w:rFonts w:eastAsia="Malgun Gothic"/>
        </w:rPr>
        <w:t xml:space="preserve">The Procedures and protocols for the Nxx interface are documented in </w:t>
      </w:r>
      <w:r w:rsidR="0025732E" w:rsidRPr="00CF3352">
        <w:rPr>
          <w:rFonts w:eastAsia="Malgun Gothic"/>
        </w:rPr>
        <w:t>TS</w:t>
      </w:r>
      <w:r w:rsidR="0025732E">
        <w:rPr>
          <w:rFonts w:eastAsia="Malgun Gothic"/>
        </w:rPr>
        <w:t> 23.632 </w:t>
      </w:r>
      <w:r w:rsidR="0025732E" w:rsidRPr="00CF3352">
        <w:rPr>
          <w:rFonts w:eastAsia="Malgun Gothic"/>
        </w:rPr>
        <w:t>[</w:t>
      </w:r>
      <w:r>
        <w:rPr>
          <w:rFonts w:hint="eastAsia"/>
          <w:lang w:eastAsia="zh-CN"/>
        </w:rPr>
        <w:t>19</w:t>
      </w:r>
      <w:r w:rsidRPr="00CF3352">
        <w:rPr>
          <w:rFonts w:eastAsia="Malgun Gothic"/>
        </w:rPr>
        <w:t xml:space="preserve">] and </w:t>
      </w:r>
      <w:r w:rsidR="0025732E" w:rsidRPr="00CF3352">
        <w:rPr>
          <w:rFonts w:eastAsia="Malgun Gothic"/>
        </w:rPr>
        <w:t>TS</w:t>
      </w:r>
      <w:r w:rsidR="0025732E">
        <w:rPr>
          <w:rFonts w:eastAsia="Malgun Gothic"/>
        </w:rPr>
        <w:t> 29.563 </w:t>
      </w:r>
      <w:r w:rsidR="0025732E" w:rsidRPr="00CF3352">
        <w:rPr>
          <w:rFonts w:eastAsia="Malgun Gothic"/>
        </w:rPr>
        <w:t>[</w:t>
      </w:r>
      <w:r>
        <w:rPr>
          <w:rFonts w:hint="eastAsia"/>
          <w:lang w:eastAsia="zh-CN"/>
        </w:rPr>
        <w:t>20</w:t>
      </w:r>
      <w:r w:rsidRPr="00CF3352">
        <w:rPr>
          <w:rFonts w:eastAsia="Malgun Gothic"/>
        </w:rPr>
        <w:t>] respectively.</w:t>
      </w:r>
    </w:p>
    <w:p w14:paraId="2E4F345B" w14:textId="77777777" w:rsidR="00CF3352" w:rsidRDefault="00CF3352" w:rsidP="00640408">
      <w:pPr>
        <w:pStyle w:val="EditorsNote"/>
        <w:rPr>
          <w:lang w:eastAsia="zh-CN"/>
        </w:rPr>
      </w:pPr>
      <w:r w:rsidRPr="00CF3352">
        <w:lastRenderedPageBreak/>
        <w:t>Editor</w:t>
      </w:r>
      <w:r w:rsidR="001E618B">
        <w:t>'</w:t>
      </w:r>
      <w:r w:rsidRPr="00CF3352">
        <w:t xml:space="preserve">s </w:t>
      </w:r>
      <w:r w:rsidR="00640408" w:rsidRPr="00CF3352">
        <w:t>note</w:t>
      </w:r>
      <w:r w:rsidRPr="00CF3352">
        <w:t>:</w:t>
      </w:r>
      <w:r w:rsidR="00640408">
        <w:tab/>
      </w:r>
      <w:r w:rsidR="00640408" w:rsidRPr="00CF3352">
        <w:t xml:space="preserve">The </w:t>
      </w:r>
      <w:r w:rsidRPr="00CF3352">
        <w:t>correct references need to be added when available. Nxx name may also need update.</w:t>
      </w:r>
    </w:p>
    <w:p w14:paraId="2F985A4E" w14:textId="77777777" w:rsidR="00006140" w:rsidRPr="00A20410" w:rsidRDefault="009A5FC2" w:rsidP="00C04964">
      <w:pPr>
        <w:pStyle w:val="Heading3"/>
      </w:pPr>
      <w:bookmarkStart w:id="22" w:name="_Toc98925165"/>
      <w:r>
        <w:t>6.1</w:t>
      </w:r>
      <w:r w:rsidR="00006140" w:rsidRPr="00A20410">
        <w:t>.4</w:t>
      </w:r>
      <w:r w:rsidR="00006140" w:rsidRPr="00A20410">
        <w:tab/>
        <w:t>Impacts on existing services and interfaces</w:t>
      </w:r>
      <w:bookmarkEnd w:id="22"/>
    </w:p>
    <w:p w14:paraId="02CD349C" w14:textId="77777777" w:rsidR="00006140" w:rsidRPr="00A20410" w:rsidRDefault="00006140" w:rsidP="00006140">
      <w:r w:rsidRPr="00A20410">
        <w:t>Following impacts are identified:</w:t>
      </w:r>
    </w:p>
    <w:p w14:paraId="15680916" w14:textId="77777777" w:rsidR="00530B36" w:rsidRPr="00A20410" w:rsidRDefault="00530B36" w:rsidP="00B41C83">
      <w:pPr>
        <w:pStyle w:val="B1"/>
        <w:outlineLvl w:val="0"/>
      </w:pPr>
      <w:r w:rsidRPr="00A20410">
        <w:t>a)</w:t>
      </w:r>
      <w:r w:rsidRPr="00A20410">
        <w:tab/>
        <w:t>Impacts in HSS:</w:t>
      </w:r>
    </w:p>
    <w:p w14:paraId="53313E40" w14:textId="4FE93FBA" w:rsidR="00530B36" w:rsidRPr="00A20410" w:rsidRDefault="00530B36" w:rsidP="00530B36">
      <w:pPr>
        <w:pStyle w:val="B1"/>
      </w:pPr>
      <w:r w:rsidRPr="00A20410">
        <w:tab/>
        <w:t xml:space="preserve">New SBA service </w:t>
      </w:r>
      <w:r w:rsidR="00F818BE">
        <w:t xml:space="preserve">as </w:t>
      </w:r>
      <w:r w:rsidR="00F818BE" w:rsidRPr="000F49E1">
        <w:t xml:space="preserve">documented in </w:t>
      </w:r>
      <w:r w:rsidR="0025732E" w:rsidRPr="000F49E1">
        <w:t>TS</w:t>
      </w:r>
      <w:r w:rsidR="0025732E">
        <w:t> 23.632 </w:t>
      </w:r>
      <w:r w:rsidR="0025732E" w:rsidRPr="000F49E1">
        <w:t>[</w:t>
      </w:r>
      <w:r w:rsidR="00F818BE">
        <w:rPr>
          <w:rFonts w:hint="eastAsia"/>
          <w:lang w:eastAsia="zh-CN"/>
        </w:rPr>
        <w:t>19</w:t>
      </w:r>
      <w:r w:rsidR="00F818BE" w:rsidRPr="000F49E1">
        <w:t xml:space="preserve">] and </w:t>
      </w:r>
      <w:r w:rsidR="0025732E" w:rsidRPr="000F49E1">
        <w:t>TS</w:t>
      </w:r>
      <w:r w:rsidR="0025732E">
        <w:t> 29.563 </w:t>
      </w:r>
      <w:r w:rsidR="0025732E" w:rsidRPr="000F49E1">
        <w:t>[</w:t>
      </w:r>
      <w:r w:rsidR="00F818BE">
        <w:rPr>
          <w:rFonts w:hint="eastAsia"/>
          <w:lang w:eastAsia="zh-CN"/>
        </w:rPr>
        <w:t>20</w:t>
      </w:r>
      <w:r w:rsidR="00F818BE" w:rsidRPr="000F49E1">
        <w:t>] respectively.</w:t>
      </w:r>
    </w:p>
    <w:p w14:paraId="232E0301" w14:textId="77777777"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14:paraId="37360A77" w14:textId="77777777" w:rsidR="00530B36" w:rsidRPr="00A20410" w:rsidRDefault="00530B36" w:rsidP="00530B36">
      <w:pPr>
        <w:pStyle w:val="B1"/>
      </w:pPr>
      <w:r w:rsidRPr="00A20410">
        <w:tab/>
        <w:t>No impacts to existing interfaces or procedures.</w:t>
      </w:r>
    </w:p>
    <w:p w14:paraId="2F3C4D8D" w14:textId="77777777" w:rsidR="00530B36" w:rsidRPr="00A20410" w:rsidRDefault="00530B36" w:rsidP="00B41C83">
      <w:pPr>
        <w:pStyle w:val="B1"/>
        <w:outlineLvl w:val="0"/>
      </w:pPr>
      <w:r w:rsidRPr="00A20410">
        <w:t>b)</w:t>
      </w:r>
      <w:r w:rsidRPr="00A20410">
        <w:tab/>
        <w:t>Impacts in UDM</w:t>
      </w:r>
    </w:p>
    <w:p w14:paraId="3777D74A" w14:textId="3D410288" w:rsidR="00530B36" w:rsidRPr="00A20410" w:rsidRDefault="00530B36" w:rsidP="00530B36">
      <w:pPr>
        <w:pStyle w:val="B1"/>
      </w:pPr>
      <w:r w:rsidRPr="00A20410">
        <w:tab/>
        <w:t xml:space="preserve">New SBA service </w:t>
      </w:r>
      <w:r w:rsidR="00F818BE">
        <w:t>as documented in</w:t>
      </w:r>
      <w:r w:rsidR="00F818BE" w:rsidRPr="000F49E1">
        <w:t xml:space="preserve"> documented in </w:t>
      </w:r>
      <w:r w:rsidR="0025732E" w:rsidRPr="000F49E1">
        <w:t>TS</w:t>
      </w:r>
      <w:r w:rsidR="0025732E">
        <w:t> 23.632 </w:t>
      </w:r>
      <w:r w:rsidR="0025732E" w:rsidRPr="000F49E1">
        <w:t>[</w:t>
      </w:r>
      <w:r w:rsidR="00F818BE">
        <w:rPr>
          <w:rFonts w:hint="eastAsia"/>
          <w:lang w:eastAsia="zh-CN"/>
        </w:rPr>
        <w:t>19</w:t>
      </w:r>
      <w:r w:rsidR="00F818BE" w:rsidRPr="000F49E1">
        <w:t xml:space="preserve">] and </w:t>
      </w:r>
      <w:r w:rsidR="0025732E" w:rsidRPr="000F49E1">
        <w:t>TS</w:t>
      </w:r>
      <w:r w:rsidR="0025732E">
        <w:t> 29.563 </w:t>
      </w:r>
      <w:r w:rsidR="0025732E" w:rsidRPr="000F49E1">
        <w:t>[</w:t>
      </w:r>
      <w:r w:rsidR="00F818BE">
        <w:rPr>
          <w:rFonts w:hint="eastAsia"/>
          <w:lang w:eastAsia="zh-CN"/>
        </w:rPr>
        <w:t>20</w:t>
      </w:r>
      <w:r w:rsidR="00F818BE" w:rsidRPr="000F49E1">
        <w:t>] respectively.</w:t>
      </w:r>
    </w:p>
    <w:p w14:paraId="0B8B0D26" w14:textId="77777777" w:rsidR="00006140" w:rsidRPr="00A20410" w:rsidRDefault="009A5FC2" w:rsidP="00C04964">
      <w:pPr>
        <w:pStyle w:val="Heading3"/>
      </w:pPr>
      <w:bookmarkStart w:id="23" w:name="_Toc98925166"/>
      <w:r>
        <w:t>6.1</w:t>
      </w:r>
      <w:r w:rsidR="00006140" w:rsidRPr="00A20410">
        <w:t>.5</w:t>
      </w:r>
      <w:r w:rsidR="00006140" w:rsidRPr="00A20410">
        <w:tab/>
        <w:t>Evaluation</w:t>
      </w:r>
      <w:bookmarkEnd w:id="23"/>
    </w:p>
    <w:p w14:paraId="7084276B" w14:textId="77777777" w:rsidR="00BA5FC5" w:rsidRPr="00A20410" w:rsidRDefault="00BA5FC5" w:rsidP="00BA5FC5">
      <w:r w:rsidRPr="00A20410">
        <w:t>This solution identifies an approach that can work for both layered and not layered architectures of HSS.</w:t>
      </w:r>
    </w:p>
    <w:p w14:paraId="18E9320E" w14:textId="77777777"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14:paraId="4531F211" w14:textId="77777777" w:rsidR="00990403" w:rsidRPr="00A20410" w:rsidRDefault="00990403" w:rsidP="00C04964">
      <w:pPr>
        <w:pStyle w:val="Heading2"/>
      </w:pPr>
      <w:bookmarkStart w:id="24" w:name="_Toc98925167"/>
      <w:r w:rsidRPr="00A20410">
        <w:t>6</w:t>
      </w:r>
      <w:r w:rsidRPr="00A20410">
        <w:rPr>
          <w:rFonts w:hint="eastAsia"/>
        </w:rPr>
        <w:t>.</w:t>
      </w:r>
      <w:r w:rsidR="009A5FC2">
        <w:t>2</w:t>
      </w:r>
      <w:r w:rsidRPr="00A20410">
        <w:rPr>
          <w:rFonts w:hint="eastAsia"/>
          <w:lang w:eastAsia="ko-KR"/>
        </w:rPr>
        <w:tab/>
      </w:r>
      <w:r w:rsidRPr="00A20410">
        <w:t>Solution</w:t>
      </w:r>
      <w:r w:rsidRPr="00A20410">
        <w:rPr>
          <w:rFonts w:hint="eastAsia"/>
        </w:rPr>
        <w:t xml:space="preserve"> #</w:t>
      </w:r>
      <w:r w:rsidR="009A5FC2">
        <w:t>2</w:t>
      </w:r>
      <w:r w:rsidRPr="00A20410">
        <w:t xml:space="preserve">: </w:t>
      </w:r>
      <w:r w:rsidRPr="00A20410">
        <w:rPr>
          <w:rFonts w:hint="eastAsia"/>
        </w:rPr>
        <w:t>UDM/HSS FE interaction reusing legacy protocol</w:t>
      </w:r>
      <w:bookmarkEnd w:id="24"/>
    </w:p>
    <w:p w14:paraId="28204BBF" w14:textId="77777777" w:rsidR="00990403" w:rsidRPr="00A20410" w:rsidRDefault="00990403" w:rsidP="00C04964">
      <w:pPr>
        <w:pStyle w:val="Heading3"/>
      </w:pPr>
      <w:bookmarkStart w:id="25" w:name="_Toc98925168"/>
      <w:r w:rsidRPr="00A20410">
        <w:t>6.</w:t>
      </w:r>
      <w:r w:rsidR="009A5FC2">
        <w:t>2</w:t>
      </w:r>
      <w:r w:rsidRPr="00A20410">
        <w:t>.</w:t>
      </w:r>
      <w:r w:rsidRPr="00A20410">
        <w:rPr>
          <w:rFonts w:hint="eastAsia"/>
        </w:rPr>
        <w:t>1</w:t>
      </w:r>
      <w:r w:rsidRPr="00A20410">
        <w:rPr>
          <w:rFonts w:hint="eastAsia"/>
        </w:rPr>
        <w:tab/>
      </w:r>
      <w:r w:rsidR="0035462B" w:rsidRPr="00A20410">
        <w:t>Introduction</w:t>
      </w:r>
      <w:bookmarkEnd w:id="25"/>
    </w:p>
    <w:p w14:paraId="7A06A27E" w14:textId="77777777"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14:paraId="6B94C03F" w14:textId="77777777"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14:paraId="44A0101F" w14:textId="77777777"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14:paraId="4B974A01" w14:textId="77777777" w:rsidR="00530B36" w:rsidRPr="00A20410" w:rsidRDefault="00530B36" w:rsidP="00530B36">
      <w:pPr>
        <w:pStyle w:val="B1"/>
      </w:pPr>
      <w:r w:rsidRPr="00A20410">
        <w:t>-</w:t>
      </w:r>
      <w:r w:rsidRPr="00A20410">
        <w:tab/>
        <w:t>Authentication procedure, i.e. initial attach/registration.</w:t>
      </w:r>
    </w:p>
    <w:p w14:paraId="05FEF2EA" w14:textId="77777777" w:rsidR="00530B36" w:rsidRPr="00A20410" w:rsidRDefault="00530B36" w:rsidP="00530B36">
      <w:pPr>
        <w:pStyle w:val="B1"/>
      </w:pPr>
      <w:r w:rsidRPr="00A20410">
        <w:t>-</w:t>
      </w:r>
      <w:r w:rsidRPr="00A20410">
        <w:tab/>
        <w:t>Network Provided Location Information (NPLI).</w:t>
      </w:r>
    </w:p>
    <w:p w14:paraId="20B9B9BA" w14:textId="77777777"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14:paraId="1016C953" w14:textId="77777777"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14:paraId="553623D5" w14:textId="77777777"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14:paraId="19098271" w14:textId="77777777"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14:paraId="1CDDD749" w14:textId="77777777"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14:paraId="0598C1C6" w14:textId="77777777" w:rsidR="00990403" w:rsidRPr="00A20410" w:rsidRDefault="00990403" w:rsidP="00C04964">
      <w:pPr>
        <w:pStyle w:val="Heading3"/>
      </w:pPr>
      <w:bookmarkStart w:id="26" w:name="_Toc98925169"/>
      <w:r w:rsidRPr="00A20410">
        <w:t>6.</w:t>
      </w:r>
      <w:r w:rsidR="009A5FC2">
        <w:t>2</w:t>
      </w:r>
      <w:r w:rsidRPr="00A20410">
        <w:t>.2</w:t>
      </w:r>
      <w:r w:rsidRPr="00A20410">
        <w:rPr>
          <w:rFonts w:hint="eastAsia"/>
        </w:rPr>
        <w:tab/>
      </w:r>
      <w:r w:rsidR="00797634" w:rsidRPr="00A20410">
        <w:t>High-level Description</w:t>
      </w:r>
      <w:bookmarkEnd w:id="26"/>
    </w:p>
    <w:p w14:paraId="504E6986" w14:textId="77777777" w:rsidR="00990403" w:rsidRPr="00A20410" w:rsidRDefault="00990403" w:rsidP="00C04964">
      <w:pPr>
        <w:pStyle w:val="Heading4"/>
      </w:pPr>
      <w:bookmarkStart w:id="27" w:name="_Toc98925170"/>
      <w:r w:rsidRPr="00A20410">
        <w:rPr>
          <w:rFonts w:hint="eastAsia"/>
        </w:rPr>
        <w:t>6.</w:t>
      </w:r>
      <w:r w:rsidR="009A5FC2">
        <w:t>2</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7"/>
    </w:p>
    <w:p w14:paraId="6B33140A" w14:textId="77777777"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14:paraId="2194C616" w14:textId="77777777" w:rsidR="00990403" w:rsidRPr="00A20410" w:rsidRDefault="00990403" w:rsidP="00990403">
      <w:pPr>
        <w:rPr>
          <w:lang w:eastAsia="zh-CN"/>
        </w:rPr>
      </w:pPr>
      <w:r w:rsidRPr="00A20410">
        <w:rPr>
          <w:rFonts w:hint="eastAsia"/>
          <w:lang w:eastAsia="zh-CN"/>
        </w:rPr>
        <w:lastRenderedPageBreak/>
        <w:t>UDM is the only access point both to 5GC and EPC.</w:t>
      </w:r>
    </w:p>
    <w:p w14:paraId="637FF69B" w14:textId="77777777" w:rsidR="00990403" w:rsidRPr="00A20410" w:rsidRDefault="00990403" w:rsidP="00530B36">
      <w:pPr>
        <w:pStyle w:val="TH"/>
        <w:rPr>
          <w:lang w:eastAsia="zh-CN"/>
        </w:rPr>
      </w:pPr>
      <w:r w:rsidRPr="00A20410">
        <w:object w:dxaOrig="7644" w:dyaOrig="3564" w14:anchorId="5BEB8CAC">
          <v:shape id="_x0000_i1027" type="#_x0000_t75" style="width:381.9pt;height:179.05pt" o:ole="">
            <v:imagedata r:id="rId15" o:title=""/>
          </v:shape>
          <o:OLEObject Type="Embed" ProgID="VisioViewer.Viewer.1" ShapeID="_x0000_i1027" DrawAspect="Content" ObjectID="_1709542914" r:id="rId16"/>
        </w:object>
      </w:r>
    </w:p>
    <w:p w14:paraId="3F24967D" w14:textId="77777777" w:rsidR="00990403" w:rsidRPr="00A20410" w:rsidRDefault="00990403" w:rsidP="00B41C83">
      <w:pPr>
        <w:pStyle w:val="TF"/>
        <w:outlineLvl w:val="0"/>
      </w:pPr>
      <w:r w:rsidRPr="00A20410">
        <w:rPr>
          <w:rFonts w:hint="eastAsia"/>
        </w:rPr>
        <w:t>Figure 6.</w:t>
      </w:r>
      <w:r w:rsidR="009A5FC2">
        <w:t>2</w:t>
      </w:r>
      <w:r w:rsidRPr="00A20410">
        <w:rPr>
          <w:rFonts w:hint="eastAsia"/>
        </w:rPr>
        <w:t>.2.</w:t>
      </w:r>
      <w:r w:rsidRPr="00A20410">
        <w:t>1.1</w:t>
      </w:r>
      <w:r w:rsidR="00530B36" w:rsidRPr="00A20410">
        <w:t xml:space="preserve">: </w:t>
      </w:r>
      <w:r w:rsidRPr="00A20410">
        <w:rPr>
          <w:rFonts w:hint="eastAsia"/>
        </w:rPr>
        <w:t>Solution architecture</w:t>
      </w:r>
    </w:p>
    <w:p w14:paraId="79AE0EC0" w14:textId="77777777"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14:paraId="2578D7AF" w14:textId="77777777"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14:paraId="27F718D6" w14:textId="77777777"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lang w:eastAsia="zh-CN"/>
        </w:rPr>
        <w:t>vector(s) generated</w:t>
      </w:r>
      <w:r w:rsidRPr="00A20410">
        <w:rPr>
          <w:rFonts w:hint="eastAsia"/>
          <w:lang w:eastAsia="zh-CN"/>
        </w:rPr>
        <w:t xml:space="preserve"> in EPS UDR.</w:t>
      </w:r>
    </w:p>
    <w:p w14:paraId="4D808F6D" w14:textId="77777777" w:rsidR="00E27AA1" w:rsidRDefault="00E27AA1" w:rsidP="00E27AA1">
      <w:pPr>
        <w:pStyle w:val="NO"/>
        <w:overflowPunct/>
        <w:autoSpaceDE/>
        <w:autoSpaceDN/>
        <w:adjustRightInd/>
        <w:textAlignment w:val="auto"/>
        <w:rPr>
          <w:lang w:eastAsia="zh-CN"/>
        </w:rPr>
      </w:pPr>
      <w:r w:rsidRPr="00A20410">
        <w:rPr>
          <w:rFonts w:hint="eastAsia"/>
        </w:rPr>
        <w:t>NOTE</w:t>
      </w:r>
      <w:r w:rsidR="00640408">
        <w:rPr>
          <w:rFonts w:hint="cs"/>
          <w:lang w:eastAsia="zh-CN"/>
        </w:rPr>
        <w:t> </w:t>
      </w:r>
      <w:r w:rsidR="00D92AC9">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14:paraId="580B1F97" w14:textId="77777777"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w:t>
      </w:r>
      <w:r w:rsidR="00640408">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14:paraId="3DC7B946" w14:textId="77777777" w:rsidR="00E27AA1" w:rsidRPr="00A20410" w:rsidRDefault="00E27AA1" w:rsidP="00990403">
      <w:pPr>
        <w:rPr>
          <w:lang w:eastAsia="zh-CN"/>
        </w:rPr>
      </w:pPr>
      <w:r w:rsidRPr="00A20410">
        <w:rPr>
          <w:lang w:eastAsia="zh-CN"/>
        </w:rPr>
        <w:t xml:space="preserve">In </w:t>
      </w:r>
      <w:r w:rsidR="00640408">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w:t>
      </w:r>
      <w:r w:rsidR="009A5FC2">
        <w:t>2</w:t>
      </w:r>
      <w:r w:rsidR="00D44B76" w:rsidRPr="00A20410" w:rsidDel="007F6DD0">
        <w:t>.</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14:paraId="321B8EF8" w14:textId="77777777" w:rsidR="00D44B76" w:rsidRPr="00A20410" w:rsidDel="006C08C8" w:rsidRDefault="00D44B76" w:rsidP="00C04964">
      <w:pPr>
        <w:pStyle w:val="Heading4"/>
      </w:pPr>
      <w:bookmarkStart w:id="28" w:name="_Toc98925171"/>
      <w:r w:rsidRPr="00A20410" w:rsidDel="006C08C8">
        <w:t>6.</w:t>
      </w:r>
      <w:r w:rsidR="009A5FC2">
        <w:t>2</w:t>
      </w:r>
      <w:r w:rsidRPr="00A20410" w:rsidDel="006C08C8">
        <w:t>.</w:t>
      </w:r>
      <w:r w:rsidRPr="00A20410">
        <w:t>2.2</w:t>
      </w:r>
      <w:r w:rsidRPr="00A20410" w:rsidDel="006C08C8">
        <w:rPr>
          <w:rFonts w:hint="eastAsia"/>
        </w:rPr>
        <w:tab/>
      </w:r>
      <w:r w:rsidRPr="00A20410" w:rsidDel="006C08C8">
        <w:t>IP address continuity of interworking without N26 from 5GS to EPS</w:t>
      </w:r>
      <w:bookmarkEnd w:id="28"/>
    </w:p>
    <w:p w14:paraId="66488015" w14:textId="77777777"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14:paraId="0666841E" w14:textId="77777777" w:rsidR="00D44B76" w:rsidRPr="00A20410" w:rsidDel="006C08C8" w:rsidRDefault="00D44B76" w:rsidP="00D44B76">
      <w:pPr>
        <w:rPr>
          <w:lang w:eastAsia="zh-CN"/>
        </w:rPr>
      </w:pPr>
      <w:r w:rsidRPr="00A20410" w:rsidDel="006C08C8">
        <w:rPr>
          <w:rFonts w:hint="eastAsia"/>
          <w:lang w:eastAsia="zh-CN"/>
        </w:rPr>
        <w:t>UDM is the only access point both to 5GC and EPC.</w:t>
      </w:r>
    </w:p>
    <w:p w14:paraId="25E72840" w14:textId="77777777" w:rsidR="00D44B76" w:rsidRPr="00A20410" w:rsidDel="006C08C8" w:rsidRDefault="00D44B76" w:rsidP="00D44B76">
      <w:pPr>
        <w:pStyle w:val="TH"/>
        <w:rPr>
          <w:lang w:eastAsia="zh-CN"/>
        </w:rPr>
      </w:pPr>
      <w:r w:rsidRPr="00A20410" w:rsidDel="006C08C8">
        <w:object w:dxaOrig="6972" w:dyaOrig="5207" w14:anchorId="76808097">
          <v:shape id="_x0000_i1028" type="#_x0000_t75" style="width:348.75pt;height:260.45pt" o:ole="">
            <v:imagedata r:id="rId17" o:title=""/>
          </v:shape>
          <o:OLEObject Type="Embed" ProgID="VisioViewer.Viewer.1" ShapeID="_x0000_i1028" DrawAspect="Content" ObjectID="_1709542915" r:id="rId18"/>
        </w:object>
      </w:r>
    </w:p>
    <w:p w14:paraId="2FFFDF51" w14:textId="77777777" w:rsidR="00D44B76" w:rsidRPr="00A20410" w:rsidDel="006C08C8" w:rsidRDefault="00D44B76" w:rsidP="00B41C83">
      <w:pPr>
        <w:pStyle w:val="TF"/>
        <w:outlineLvl w:val="0"/>
      </w:pPr>
      <w:r w:rsidRPr="00A20410" w:rsidDel="006C08C8">
        <w:rPr>
          <w:rFonts w:hint="eastAsia"/>
        </w:rPr>
        <w:t xml:space="preserve">Figure </w:t>
      </w:r>
      <w:r w:rsidRPr="00A20410" w:rsidDel="006C08C8">
        <w:t>6.</w:t>
      </w:r>
      <w:r w:rsidR="009A5FC2">
        <w:t>2</w:t>
      </w:r>
      <w:r w:rsidRPr="00A20410" w:rsidDel="006C08C8">
        <w:t>.</w:t>
      </w:r>
      <w:r w:rsidRPr="00A20410">
        <w:t>2.2-1</w:t>
      </w:r>
      <w:r w:rsidRPr="00A20410" w:rsidDel="006C08C8">
        <w:t xml:space="preserve">: </w:t>
      </w:r>
      <w:r w:rsidRPr="00A20410" w:rsidDel="006C08C8">
        <w:rPr>
          <w:rFonts w:hint="eastAsia"/>
        </w:rPr>
        <w:t>Solution architecture</w:t>
      </w:r>
    </w:p>
    <w:p w14:paraId="0626E585" w14:textId="759E0C69"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25732E" w:rsidRPr="00A20410" w:rsidDel="006C08C8">
        <w:rPr>
          <w:lang w:eastAsia="zh-CN"/>
        </w:rPr>
        <w:t>TS</w:t>
      </w:r>
      <w:r w:rsidR="0025732E">
        <w:rPr>
          <w:lang w:eastAsia="zh-CN"/>
        </w:rPr>
        <w:t> </w:t>
      </w:r>
      <w:r w:rsidR="0025732E" w:rsidRPr="00A20410" w:rsidDel="006C08C8">
        <w:rPr>
          <w:lang w:eastAsia="zh-CN"/>
        </w:rPr>
        <w:t>23.502</w:t>
      </w:r>
      <w:r w:rsidR="0025732E">
        <w:rPr>
          <w:lang w:eastAsia="zh-CN"/>
        </w:rPr>
        <w:t> </w:t>
      </w:r>
      <w:r w:rsidR="0025732E" w:rsidRPr="00A20410" w:rsidDel="006C08C8">
        <w:rPr>
          <w:lang w:eastAsia="zh-CN"/>
        </w:rPr>
        <w:t>[</w:t>
      </w:r>
      <w:r w:rsidRPr="00A20410" w:rsidDel="006C08C8">
        <w:rPr>
          <w:lang w:eastAsia="zh-CN"/>
        </w:rPr>
        <w:t>2].</w:t>
      </w:r>
    </w:p>
    <w:p w14:paraId="1D3FD08C" w14:textId="583A4775"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25732E" w:rsidRPr="00A20410" w:rsidDel="006C08C8">
        <w:rPr>
          <w:lang w:eastAsia="zh-CN"/>
        </w:rPr>
        <w:t>TS</w:t>
      </w:r>
      <w:r w:rsidR="0025732E">
        <w:rPr>
          <w:lang w:eastAsia="zh-CN"/>
        </w:rPr>
        <w:t> </w:t>
      </w:r>
      <w:r w:rsidR="0025732E" w:rsidRPr="00A20410" w:rsidDel="006C08C8">
        <w:rPr>
          <w:lang w:eastAsia="zh-CN"/>
        </w:rPr>
        <w:t>23.502</w:t>
      </w:r>
      <w:r w:rsidR="0025732E">
        <w:rPr>
          <w:lang w:eastAsia="zh-CN"/>
        </w:rPr>
        <w:t> </w:t>
      </w:r>
      <w:r w:rsidR="0025732E"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14:paraId="34304B4C" w14:textId="77777777"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14:paraId="3BC5848B" w14:textId="77777777" w:rsidR="00D44B76" w:rsidRPr="00A20410" w:rsidDel="006403E1" w:rsidRDefault="00D44B76" w:rsidP="00C04964">
      <w:pPr>
        <w:pStyle w:val="Heading4"/>
      </w:pPr>
      <w:bookmarkStart w:id="29" w:name="_Toc98925172"/>
      <w:r w:rsidRPr="00A20410" w:rsidDel="006403E1">
        <w:t>6.</w:t>
      </w:r>
      <w:r w:rsidR="009A5FC2">
        <w:t>2</w:t>
      </w:r>
      <w:r w:rsidRPr="00A20410" w:rsidDel="006403E1">
        <w:t>.</w:t>
      </w:r>
      <w:r w:rsidRPr="00A20410">
        <w:t>2.3</w:t>
      </w:r>
      <w:r w:rsidRPr="00A20410" w:rsidDel="006403E1">
        <w:rPr>
          <w:rFonts w:hint="eastAsia"/>
        </w:rPr>
        <w:tab/>
        <w:t>T-ADS for IMS voice</w:t>
      </w:r>
      <w:bookmarkEnd w:id="29"/>
    </w:p>
    <w:p w14:paraId="237A8B7C" w14:textId="77777777"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w:t>
      </w:r>
      <w:r w:rsidR="009A5FC2">
        <w:rPr>
          <w:lang w:eastAsia="zh-CN"/>
        </w:rPr>
        <w:t>2</w:t>
      </w:r>
      <w:r w:rsidRPr="00A20410" w:rsidDel="006403E1">
        <w:rPr>
          <w:rFonts w:hint="eastAsia"/>
          <w:lang w:eastAsia="zh-CN"/>
        </w:rPr>
        <w:t>.2.1 is reused</w:t>
      </w:r>
      <w:r w:rsidRPr="00A20410" w:rsidDel="006403E1">
        <w:rPr>
          <w:lang w:eastAsia="zh-CN"/>
        </w:rPr>
        <w:t>.</w:t>
      </w:r>
    </w:p>
    <w:p w14:paraId="2F45D65C" w14:textId="77777777"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14:paraId="253D57BF" w14:textId="77777777" w:rsidR="00D44B76" w:rsidRPr="00A20410" w:rsidDel="006403E1" w:rsidRDefault="00D44B76" w:rsidP="00D44B76">
      <w:pPr>
        <w:pStyle w:val="TH"/>
        <w:rPr>
          <w:lang w:eastAsia="zh-CN"/>
        </w:rPr>
      </w:pPr>
      <w:r w:rsidRPr="00A20410" w:rsidDel="006403E1">
        <w:object w:dxaOrig="6972" w:dyaOrig="5207" w14:anchorId="3AD22674">
          <v:shape id="_x0000_i1029" type="#_x0000_t75" style="width:348.75pt;height:260.45pt" o:ole="">
            <v:imagedata r:id="rId19" o:title=""/>
          </v:shape>
          <o:OLEObject Type="Embed" ProgID="VisioViewer.Viewer.1" ShapeID="_x0000_i1029" DrawAspect="Content" ObjectID="_1709542916" r:id="rId20"/>
        </w:object>
      </w:r>
    </w:p>
    <w:p w14:paraId="3D5C0970" w14:textId="77777777" w:rsidR="00D44B76" w:rsidRPr="00A20410" w:rsidDel="006403E1" w:rsidRDefault="00D44B76" w:rsidP="00B41C83">
      <w:pPr>
        <w:pStyle w:val="TF"/>
        <w:outlineLvl w:val="0"/>
      </w:pPr>
      <w:r w:rsidRPr="00A20410" w:rsidDel="006403E1">
        <w:t>Figure 6.</w:t>
      </w:r>
      <w:r w:rsidR="009A5FC2">
        <w:t>2</w:t>
      </w:r>
      <w:r w:rsidRPr="00A20410" w:rsidDel="006403E1">
        <w:t>.</w:t>
      </w:r>
      <w:r w:rsidRPr="00A20410">
        <w:t>2.3-1</w:t>
      </w:r>
      <w:r w:rsidRPr="00A20410" w:rsidDel="006403E1">
        <w:t xml:space="preserve">: </w:t>
      </w:r>
      <w:r w:rsidRPr="00A20410" w:rsidDel="006403E1">
        <w:rPr>
          <w:rFonts w:hint="eastAsia"/>
        </w:rPr>
        <w:t>Solution architecture</w:t>
      </w:r>
    </w:p>
    <w:p w14:paraId="0EE2D95E" w14:textId="72C00E15"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29.328</w:t>
      </w:r>
      <w:r w:rsidR="0025732E">
        <w:rPr>
          <w:lang w:eastAsia="zh-CN"/>
        </w:rPr>
        <w:t> </w:t>
      </w:r>
      <w:r w:rsidR="0025732E" w:rsidRPr="00A20410" w:rsidDel="006403E1">
        <w:rPr>
          <w:rFonts w:hint="eastAsia"/>
          <w:lang w:eastAsia="zh-CN"/>
        </w:rPr>
        <w:t>[</w:t>
      </w:r>
      <w:r w:rsidRPr="00A20410" w:rsidDel="006403E1">
        <w:rPr>
          <w:lang w:eastAsia="zh-CN"/>
        </w:rPr>
        <w:t>11</w:t>
      </w:r>
      <w:r w:rsidRPr="00A20410" w:rsidDel="006403E1">
        <w:rPr>
          <w:rFonts w:hint="eastAsia"/>
          <w:lang w:eastAsia="zh-CN"/>
        </w:rPr>
        <w:t>].</w:t>
      </w:r>
    </w:p>
    <w:p w14:paraId="2FB9B029" w14:textId="1F254844"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23.401</w:t>
      </w:r>
      <w:r w:rsidR="0025732E">
        <w:rPr>
          <w:lang w:eastAsia="zh-CN"/>
        </w:rPr>
        <w:t> </w:t>
      </w:r>
      <w:r w:rsidR="0025732E"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23.060</w:t>
      </w:r>
      <w:r w:rsidR="0025732E">
        <w:rPr>
          <w:lang w:eastAsia="zh-CN"/>
        </w:rPr>
        <w:t> </w:t>
      </w:r>
      <w:r w:rsidR="0025732E" w:rsidRPr="00A20410" w:rsidDel="006403E1">
        <w:rPr>
          <w:lang w:eastAsia="zh-CN"/>
        </w:rPr>
        <w:t>[</w:t>
      </w:r>
      <w:r w:rsidRPr="00A20410" w:rsidDel="006403E1">
        <w:rPr>
          <w:lang w:eastAsia="zh-CN"/>
        </w:rPr>
        <w:t>15]</w:t>
      </w:r>
      <w:r w:rsidRPr="00A20410" w:rsidDel="006403E1">
        <w:rPr>
          <w:rFonts w:hint="eastAsia"/>
          <w:lang w:eastAsia="zh-CN"/>
        </w:rPr>
        <w:t>.</w:t>
      </w:r>
    </w:p>
    <w:p w14:paraId="01A7D38A" w14:textId="7FA7EA06"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23.501</w:t>
      </w:r>
      <w:r w:rsidR="0025732E">
        <w:rPr>
          <w:lang w:eastAsia="zh-CN"/>
        </w:rPr>
        <w:t> </w:t>
      </w:r>
      <w:r w:rsidR="0025732E" w:rsidRPr="00A20410" w:rsidDel="006403E1">
        <w:rPr>
          <w:lang w:eastAsia="zh-CN"/>
        </w:rPr>
        <w:t>[</w:t>
      </w:r>
      <w:r w:rsidRPr="00A20410" w:rsidDel="006403E1">
        <w:rPr>
          <w:lang w:eastAsia="zh-CN"/>
        </w:rPr>
        <w:t>6]</w:t>
      </w:r>
      <w:r w:rsidRPr="00A20410" w:rsidDel="006403E1">
        <w:rPr>
          <w:rFonts w:hint="eastAsia"/>
          <w:lang w:eastAsia="zh-CN"/>
        </w:rPr>
        <w:t>.</w:t>
      </w:r>
    </w:p>
    <w:p w14:paraId="1E6B02EB" w14:textId="77777777" w:rsidR="00647DE4" w:rsidRPr="00A20410" w:rsidRDefault="00647DE4" w:rsidP="00C04964">
      <w:pPr>
        <w:pStyle w:val="Heading4"/>
      </w:pPr>
      <w:bookmarkStart w:id="30" w:name="_Toc98925173"/>
      <w:r w:rsidRPr="00A20410">
        <w:t>6.</w:t>
      </w:r>
      <w:r w:rsidR="009A5FC2">
        <w:t>2</w:t>
      </w:r>
      <w:r w:rsidRPr="00A20410">
        <w:t>.2.</w:t>
      </w:r>
      <w:r w:rsidR="00083746" w:rsidRPr="00A20410">
        <w:t>4</w:t>
      </w:r>
      <w:r w:rsidRPr="00A20410">
        <w:tab/>
        <w:t>Supporting IMS related procedures</w:t>
      </w:r>
      <w:bookmarkEnd w:id="30"/>
    </w:p>
    <w:p w14:paraId="0A5BA42D" w14:textId="77777777"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14:paraId="78B6172B" w14:textId="77777777"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14:paraId="7CA3B362" w14:textId="77777777" w:rsidR="00647DE4" w:rsidRPr="00A20410" w:rsidRDefault="00647DE4" w:rsidP="00AC66DB">
      <w:pPr>
        <w:pStyle w:val="TH"/>
        <w:rPr>
          <w:lang w:eastAsia="zh-CN"/>
        </w:rPr>
      </w:pPr>
      <w:r w:rsidRPr="00A20410">
        <w:object w:dxaOrig="7187" w:dyaOrig="6376" w14:anchorId="2B1A04E3">
          <v:shape id="_x0000_i1030" type="#_x0000_t75" style="width:300.5pt;height:267.35pt" o:ole="">
            <v:imagedata r:id="rId21" o:title=""/>
          </v:shape>
          <o:OLEObject Type="Embed" ProgID="Visio.Drawing.11" ShapeID="_x0000_i1030" DrawAspect="Content" ObjectID="_1709542917" r:id="rId22"/>
        </w:object>
      </w:r>
    </w:p>
    <w:p w14:paraId="2F25A845" w14:textId="77777777" w:rsidR="00647DE4" w:rsidRPr="00A20410" w:rsidRDefault="00647DE4" w:rsidP="00B41C83">
      <w:pPr>
        <w:pStyle w:val="TF"/>
        <w:outlineLvl w:val="0"/>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52B527AC" w14:textId="77777777"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14:paraId="0ABFCBB4" w14:textId="77777777"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14:paraId="7AF6602D" w14:textId="77777777" w:rsidR="006B1602" w:rsidRPr="00A20410" w:rsidRDefault="006B1602" w:rsidP="00C04964">
      <w:pPr>
        <w:pStyle w:val="Heading4"/>
      </w:pPr>
      <w:bookmarkStart w:id="31" w:name="_Toc98925174"/>
      <w:r w:rsidRPr="00A20410">
        <w:t>6.</w:t>
      </w:r>
      <w:r w:rsidR="009A5FC2">
        <w:t>2</w:t>
      </w:r>
      <w:r w:rsidRPr="00A20410">
        <w:t>.</w:t>
      </w:r>
      <w:r w:rsidRPr="00A20410">
        <w:rPr>
          <w:rFonts w:hint="eastAsia"/>
        </w:rPr>
        <w:t>2.</w:t>
      </w:r>
      <w:r w:rsidR="00E94813" w:rsidRPr="00A20410">
        <w:t>5</w:t>
      </w:r>
      <w:r w:rsidRPr="00A20410">
        <w:rPr>
          <w:rFonts w:hint="eastAsia"/>
        </w:rPr>
        <w:tab/>
        <w:t>SMS over NAS</w:t>
      </w:r>
      <w:bookmarkEnd w:id="31"/>
    </w:p>
    <w:p w14:paraId="58D4897E" w14:textId="77777777"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w:t>
      </w:r>
      <w:r w:rsidR="009A5FC2">
        <w:rPr>
          <w:lang w:eastAsia="zh-CN"/>
        </w:rPr>
        <w:t>2</w:t>
      </w:r>
      <w:r w:rsidRPr="00A20410" w:rsidDel="006C08C8">
        <w:rPr>
          <w:rFonts w:hint="eastAsia"/>
          <w:lang w:eastAsia="zh-CN"/>
        </w:rPr>
        <w:t>.2.1 is reused</w:t>
      </w:r>
      <w:r w:rsidRPr="00A20410" w:rsidDel="006C08C8">
        <w:rPr>
          <w:lang w:eastAsia="zh-CN"/>
        </w:rPr>
        <w:t>.</w:t>
      </w:r>
    </w:p>
    <w:p w14:paraId="6CAB9D62" w14:textId="77777777"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14:paraId="0EC1A70D" w14:textId="77777777" w:rsidR="006B1602" w:rsidRPr="00A20410" w:rsidRDefault="006B1602" w:rsidP="00AC66DB">
      <w:pPr>
        <w:pStyle w:val="TH"/>
        <w:rPr>
          <w:lang w:eastAsia="zh-CN"/>
        </w:rPr>
      </w:pPr>
      <w:r w:rsidRPr="00A20410">
        <w:object w:dxaOrig="7187" w:dyaOrig="4919" w14:anchorId="203A3CA7">
          <v:shape id="_x0000_i1031" type="#_x0000_t75" style="width:341.85pt;height:234.8pt" o:ole="">
            <v:imagedata r:id="rId23" o:title=""/>
          </v:shape>
          <o:OLEObject Type="Embed" ProgID="Visio.Drawing.11" ShapeID="_x0000_i1031" DrawAspect="Content" ObjectID="_1709542918" r:id="rId24"/>
        </w:object>
      </w:r>
    </w:p>
    <w:p w14:paraId="3632474F" w14:textId="77777777" w:rsidR="006B1602" w:rsidRPr="00A20410" w:rsidRDefault="006B1602" w:rsidP="00B41C83">
      <w:pPr>
        <w:pStyle w:val="TF"/>
        <w:outlineLvl w:val="0"/>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41E67445" w14:textId="77777777" w:rsidR="00D44B76" w:rsidRPr="00A20410" w:rsidRDefault="00D44B76" w:rsidP="00C04964">
      <w:pPr>
        <w:pStyle w:val="Heading3"/>
      </w:pPr>
      <w:bookmarkStart w:id="32" w:name="_Toc98925175"/>
      <w:r w:rsidRPr="00A20410">
        <w:lastRenderedPageBreak/>
        <w:t>6.</w:t>
      </w:r>
      <w:r w:rsidR="009A5FC2">
        <w:t>2</w:t>
      </w:r>
      <w:r w:rsidRPr="00A20410">
        <w:t>.3</w:t>
      </w:r>
      <w:r w:rsidRPr="00A20410">
        <w:tab/>
        <w:t>Services and Illustrated Procedures</w:t>
      </w:r>
      <w:bookmarkEnd w:id="32"/>
    </w:p>
    <w:p w14:paraId="41075B59" w14:textId="77777777" w:rsidR="00D44B76" w:rsidRPr="00A20410" w:rsidRDefault="00D44B76" w:rsidP="00C04964">
      <w:pPr>
        <w:pStyle w:val="Heading4"/>
      </w:pPr>
      <w:bookmarkStart w:id="33" w:name="_Toc98925176"/>
      <w:r w:rsidRPr="00A20410">
        <w:rPr>
          <w:rFonts w:hint="eastAsia"/>
        </w:rPr>
        <w:t>6.</w:t>
      </w:r>
      <w:r w:rsidR="009A5FC2">
        <w:t>2</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3"/>
    </w:p>
    <w:p w14:paraId="52484ED5" w14:textId="77777777"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14:paraId="3B0511A1" w14:textId="77777777" w:rsidR="00990403" w:rsidRPr="00A20410" w:rsidRDefault="00990403" w:rsidP="00530B36">
      <w:pPr>
        <w:pStyle w:val="TH"/>
      </w:pPr>
      <w:r w:rsidRPr="00A20410">
        <w:object w:dxaOrig="14436" w:dyaOrig="9552" w14:anchorId="75359161">
          <v:shape id="_x0000_i1032" type="#_x0000_t75" style="width:471.45pt;height:327.45pt" o:ole="">
            <v:imagedata r:id="rId25" o:title=""/>
          </v:shape>
          <o:OLEObject Type="Embed" ProgID="VisioViewer.Viewer.1" ShapeID="_x0000_i1032" DrawAspect="Content" ObjectID="_1709542919" r:id="rId26"/>
        </w:object>
      </w:r>
    </w:p>
    <w:p w14:paraId="4C821592" w14:textId="77777777" w:rsidR="00990403" w:rsidRPr="00A20410" w:rsidRDefault="00990403" w:rsidP="00C04964">
      <w:pPr>
        <w:pStyle w:val="TF"/>
      </w:pPr>
      <w:r w:rsidRPr="00C04964">
        <w:rPr>
          <w:rFonts w:hint="eastAsia"/>
        </w:rPr>
        <w:t xml:space="preserve">Figure </w:t>
      </w:r>
      <w:r w:rsidR="00D44B76" w:rsidRPr="00C04964">
        <w:t>6.</w:t>
      </w:r>
      <w:r w:rsidR="009A5FC2" w:rsidRPr="00C04964">
        <w:t>2</w:t>
      </w:r>
      <w:r w:rsidR="00D44B76" w:rsidRPr="00C04964">
        <w:t>.3.1-1</w:t>
      </w:r>
      <w:r w:rsidR="00530B36" w:rsidRPr="00C04964">
        <w:t xml:space="preserve">: </w:t>
      </w:r>
      <w:r w:rsidR="00E27AA1" w:rsidRPr="00C04964">
        <w:t xml:space="preserve">Authentication </w:t>
      </w:r>
      <w:r w:rsidR="00D92AC9" w:rsidRPr="00C04964">
        <w:rPr>
          <w:rFonts w:eastAsia="DengXian"/>
        </w:rPr>
        <w:t xml:space="preserve">vectors </w:t>
      </w:r>
      <w:r w:rsidR="00E27AA1" w:rsidRPr="00C04964">
        <w:t xml:space="preserve">Retrieval </w:t>
      </w:r>
      <w:r w:rsidRPr="00C04964">
        <w:t>Procedure between UDM and HSS FE</w:t>
      </w:r>
    </w:p>
    <w:p w14:paraId="358251D7" w14:textId="77777777"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14:paraId="638A69BD" w14:textId="77777777"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14:paraId="5007602F" w14:textId="77777777" w:rsidR="00530B36" w:rsidRPr="00A20410" w:rsidRDefault="00530B36" w:rsidP="00530B36">
      <w:pPr>
        <w:pStyle w:val="B1"/>
      </w:pPr>
      <w:r w:rsidRPr="00A20410">
        <w:t>1b'. AUSF invokes Nudm_UEAuthentication_Get service operation.</w:t>
      </w:r>
    </w:p>
    <w:p w14:paraId="4601D3D3" w14:textId="77777777"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14:paraId="4F281CF1" w14:textId="77777777"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14:paraId="50EB3AD7" w14:textId="77777777"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14:paraId="6B3D3C85" w14:textId="77777777"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14:paraId="2747A22B" w14:textId="77777777"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14:paraId="02251C2C" w14:textId="77777777" w:rsidR="00530B36" w:rsidRPr="00A20410" w:rsidRDefault="00530B36" w:rsidP="00530B36">
      <w:pPr>
        <w:pStyle w:val="B1"/>
      </w:pPr>
      <w:r w:rsidRPr="00A20410">
        <w:lastRenderedPageBreak/>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14:paraId="64B68193" w14:textId="77777777" w:rsidR="00530B36" w:rsidRDefault="00530B36" w:rsidP="00530B36">
      <w:pPr>
        <w:pStyle w:val="B1"/>
        <w:rPr>
          <w:lang w:eastAsia="zh-CN"/>
        </w:rPr>
      </w:pPr>
      <w:r w:rsidRPr="00A20410">
        <w:t>5b.</w:t>
      </w:r>
      <w:r w:rsidRPr="00A20410">
        <w:tab/>
        <w:t>AUSF response the AMF invoked Nausf_UEAuthentication_authenticate service.</w:t>
      </w:r>
    </w:p>
    <w:p w14:paraId="4895CA15" w14:textId="77777777" w:rsidR="00412393" w:rsidRPr="00A20410" w:rsidRDefault="00412393" w:rsidP="00640408">
      <w:pPr>
        <w:pStyle w:val="NO"/>
      </w:pPr>
      <w:r w:rsidRPr="00412393">
        <w:rPr>
          <w:rFonts w:hint="eastAsia"/>
        </w:rPr>
        <w:t>NOTE:</w:t>
      </w:r>
      <w:r w:rsidRPr="00412393">
        <w:rPr>
          <w:rFonts w:hint="eastAsia"/>
        </w:rPr>
        <w:tab/>
        <w:t>How UDM converts authentication vector is implementation specific.</w:t>
      </w:r>
    </w:p>
    <w:p w14:paraId="357664C4" w14:textId="77777777"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14:paraId="1A048494" w14:textId="77777777" w:rsidR="00E27AA1" w:rsidRPr="00A20410" w:rsidRDefault="00E27AA1" w:rsidP="00606899">
      <w:pPr>
        <w:pStyle w:val="TH"/>
      </w:pPr>
      <w:r w:rsidRPr="00A20410">
        <w:object w:dxaOrig="9195" w:dyaOrig="9702" w14:anchorId="231737B7">
          <v:shape id="_x0000_i1033" type="#_x0000_t75" style="width:416.35pt;height:436.4pt" o:ole="">
            <v:imagedata r:id="rId27" o:title=""/>
          </v:shape>
          <o:OLEObject Type="Embed" ProgID="VisioViewer.Viewer.1" ShapeID="_x0000_i1033" DrawAspect="Content" ObjectID="_1709542920" r:id="rId28"/>
        </w:object>
      </w:r>
    </w:p>
    <w:p w14:paraId="3A5EDF48" w14:textId="77777777" w:rsidR="00E27AA1" w:rsidRPr="00A20410" w:rsidRDefault="00E27AA1" w:rsidP="00B41C83">
      <w:pPr>
        <w:pStyle w:val="TF"/>
        <w:outlineLvl w:val="0"/>
      </w:pPr>
      <w:r w:rsidRPr="00A20410">
        <w:rPr>
          <w:rFonts w:hint="eastAsia"/>
        </w:rPr>
        <w:t xml:space="preserve">Figure </w:t>
      </w:r>
      <w:r w:rsidR="00D44B76" w:rsidRPr="00A20410">
        <w:t>6.</w:t>
      </w:r>
      <w:r w:rsidR="009A5FC2">
        <w:t>2</w:t>
      </w:r>
      <w:r w:rsidR="00D44B76" w:rsidRPr="00A20410">
        <w:t>.3.1-2</w:t>
      </w:r>
      <w:r w:rsidR="00606899" w:rsidRPr="00A20410">
        <w:t>:</w:t>
      </w:r>
      <w:r w:rsidRPr="00A20410">
        <w:t xml:space="preserve"> Single Registration Procedure between UDM and HSS FE</w:t>
      </w:r>
    </w:p>
    <w:p w14:paraId="64A8ABDD" w14:textId="77777777"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14:paraId="35D62DE7" w14:textId="77777777" w:rsidR="00606899" w:rsidRPr="00A20410" w:rsidRDefault="00606899" w:rsidP="00606899">
      <w:pPr>
        <w:pStyle w:val="B1"/>
      </w:pPr>
      <w:r w:rsidRPr="00A20410">
        <w:t>2.</w:t>
      </w:r>
      <w:r w:rsidRPr="00A20410">
        <w:tab/>
        <w:t>If the AMF requires single registration then the following steps are performed. Otherwise the procedure stops.</w:t>
      </w:r>
    </w:p>
    <w:p w14:paraId="74ABD0FB" w14:textId="77777777"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14:paraId="7E7D13C2" w14:textId="77777777"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14:paraId="1F6BECF2" w14:textId="77777777" w:rsidR="00606899" w:rsidRPr="00A20410" w:rsidRDefault="00606899" w:rsidP="00606899">
      <w:pPr>
        <w:pStyle w:val="B1"/>
      </w:pPr>
      <w:r w:rsidRPr="00A20410">
        <w:lastRenderedPageBreak/>
        <w:t>5.</w:t>
      </w:r>
      <w:r w:rsidRPr="00A20410">
        <w:tab/>
        <w:t xml:space="preserve">The HSS </w:t>
      </w:r>
      <w:r w:rsidR="00D44B76" w:rsidRPr="00A20410">
        <w:t xml:space="preserve">FE </w:t>
      </w:r>
      <w:r w:rsidRPr="00A20410">
        <w:t>sends Update Location Response to UDM.</w:t>
      </w:r>
    </w:p>
    <w:p w14:paraId="0A6DAFF2" w14:textId="77777777"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14:paraId="2D039AF3" w14:textId="77777777"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14:paraId="7E5C336A" w14:textId="77777777"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14:paraId="322D733A" w14:textId="77777777"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14:paraId="14AA4C84" w14:textId="77777777" w:rsidR="00606899" w:rsidRPr="00A20410" w:rsidRDefault="00606899" w:rsidP="00606899">
      <w:pPr>
        <w:pStyle w:val="B1"/>
      </w:pPr>
      <w:r w:rsidRPr="00A20410">
        <w:t>10.</w:t>
      </w:r>
      <w:r w:rsidRPr="00A20410">
        <w:tab/>
        <w:t>The HSS sends Update Location Response to new MME via UDM including the UE 4G subscription.</w:t>
      </w:r>
    </w:p>
    <w:p w14:paraId="644632A0" w14:textId="77777777"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14:paraId="741119AF" w14:textId="77777777"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14:paraId="4F134E8D" w14:textId="77777777"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14:paraId="32B95A5B" w14:textId="77777777" w:rsidR="00D44B76" w:rsidRPr="00A20410" w:rsidRDefault="00D44B76" w:rsidP="00C04964">
      <w:pPr>
        <w:pStyle w:val="Heading4"/>
      </w:pPr>
      <w:bookmarkStart w:id="34" w:name="_Toc98925177"/>
      <w:r w:rsidRPr="00A20410">
        <w:rPr>
          <w:rFonts w:hint="eastAsia"/>
        </w:rPr>
        <w:t>6.</w:t>
      </w:r>
      <w:r w:rsidR="009A5FC2">
        <w:t>2</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4"/>
    </w:p>
    <w:p w14:paraId="0BCC1474" w14:textId="77777777"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.3.2</w:t>
      </w:r>
      <w:r w:rsidR="00351153" w:rsidRPr="00A20410">
        <w:rPr>
          <w:lang w:eastAsia="zh-CN"/>
        </w:rPr>
        <w:t>-</w:t>
      </w:r>
      <w:r w:rsidRPr="00A20410">
        <w:rPr>
          <w:lang w:eastAsia="zh-CN"/>
        </w:rPr>
        <w:t>1</w:t>
      </w:r>
      <w:r w:rsidRPr="00A20410">
        <w:rPr>
          <w:rFonts w:hint="eastAsia"/>
          <w:lang w:eastAsia="zh-CN"/>
        </w:rPr>
        <w:t>.</w:t>
      </w:r>
    </w:p>
    <w:p w14:paraId="2F394CE1" w14:textId="77777777" w:rsidR="00D44B76" w:rsidRPr="00A20410" w:rsidRDefault="00900E7F" w:rsidP="00D44B76">
      <w:pPr>
        <w:pStyle w:val="TH"/>
      </w:pPr>
      <w:r w:rsidRPr="00A20410">
        <w:object w:dxaOrig="9640" w:dyaOrig="4409" w14:anchorId="4CC13C86">
          <v:shape id="_x0000_i1034" type="#_x0000_t75" style="width:478.95pt;height:219.75pt" o:ole="">
            <v:imagedata r:id="rId29" o:title=""/>
          </v:shape>
          <o:OLEObject Type="Embed" ProgID="Word.Picture.8" ShapeID="_x0000_i1034" DrawAspect="Content" ObjectID="_1709542921" r:id="rId30"/>
        </w:object>
      </w:r>
    </w:p>
    <w:p w14:paraId="44472A0E" w14:textId="77777777" w:rsidR="00D44B76" w:rsidRPr="00A20410" w:rsidRDefault="00D44B76" w:rsidP="00B41C83">
      <w:pPr>
        <w:pStyle w:val="TF"/>
        <w:outlineLvl w:val="0"/>
      </w:pPr>
      <w:r w:rsidRPr="00A20410">
        <w:rPr>
          <w:rFonts w:hint="eastAsia"/>
        </w:rPr>
        <w:t xml:space="preserve">Figure </w:t>
      </w:r>
      <w:r w:rsidRPr="00A20410">
        <w:t>6.</w:t>
      </w:r>
      <w:r w:rsidR="009A5FC2">
        <w:t>2</w:t>
      </w:r>
      <w:r w:rsidRPr="00A20410">
        <w:t xml:space="preserve">.3.2-1: </w:t>
      </w:r>
      <w:r w:rsidRPr="00A20410">
        <w:rPr>
          <w:rFonts w:hint="eastAsia"/>
        </w:rPr>
        <w:t>IP continuity procedure for interwo</w:t>
      </w:r>
      <w:r w:rsidRPr="00A20410">
        <w:t>r</w:t>
      </w:r>
      <w:r w:rsidRPr="00A20410">
        <w:rPr>
          <w:rFonts w:hint="eastAsia"/>
        </w:rPr>
        <w:t>king without N26 from 5GS to EPS</w:t>
      </w:r>
    </w:p>
    <w:p w14:paraId="79253E83" w14:textId="77777777" w:rsidR="00D44B76" w:rsidRPr="00A20410" w:rsidRDefault="00D44B76" w:rsidP="00D44B76">
      <w:pPr>
        <w:pStyle w:val="B1"/>
      </w:pPr>
      <w:r w:rsidRPr="00A20410">
        <w:t>0.</w:t>
      </w:r>
      <w:r w:rsidRPr="00A20410">
        <w:tab/>
        <w:t>PGW-C+SMF registers its FQDN in UDM during registration procedure. UDM stores the FQDN in 5GS UDR.</w:t>
      </w:r>
    </w:p>
    <w:p w14:paraId="24DC2938" w14:textId="77777777"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14:paraId="2D26061D" w14:textId="77777777" w:rsidR="00D44B76" w:rsidRPr="00A20410" w:rsidRDefault="00D44B76" w:rsidP="00D44B76">
      <w:pPr>
        <w:pStyle w:val="B1"/>
      </w:pPr>
      <w:r w:rsidRPr="00A20410">
        <w:t>2.</w:t>
      </w:r>
      <w:r w:rsidRPr="00A20410">
        <w:tab/>
        <w:t>UDM forwards Update Location Request to HSS FE for further handling.</w:t>
      </w:r>
    </w:p>
    <w:p w14:paraId="26C545ED" w14:textId="77777777" w:rsidR="00D44B76" w:rsidRPr="00A20410" w:rsidRDefault="00D44B76" w:rsidP="00D44B76">
      <w:pPr>
        <w:pStyle w:val="B1"/>
      </w:pPr>
      <w:r w:rsidRPr="00A20410">
        <w:t>3.</w:t>
      </w:r>
      <w:r w:rsidRPr="00A20410">
        <w:tab/>
        <w:t>HSS FE interacts with EPS UDR to handle Update Location Request.</w:t>
      </w:r>
    </w:p>
    <w:p w14:paraId="79186232" w14:textId="77777777" w:rsidR="00D44B76" w:rsidRPr="00A20410" w:rsidRDefault="00D44B76" w:rsidP="00D44B76">
      <w:pPr>
        <w:pStyle w:val="B1"/>
      </w:pPr>
      <w:r w:rsidRPr="00A20410">
        <w:t>4.</w:t>
      </w:r>
      <w:r w:rsidRPr="00A20410">
        <w:tab/>
        <w:t>HSS FE returns Update Location Ack to UDM.</w:t>
      </w:r>
    </w:p>
    <w:p w14:paraId="377C14D8" w14:textId="77777777" w:rsidR="00D44B76" w:rsidRPr="00A20410" w:rsidRDefault="00D44B76" w:rsidP="00D44B76">
      <w:pPr>
        <w:pStyle w:val="B1"/>
      </w:pPr>
      <w:r w:rsidRPr="00A20410">
        <w:t>5.</w:t>
      </w:r>
      <w:r w:rsidRPr="00A20410">
        <w:tab/>
        <w:t>after receiving Update Location Ack, UDM retrieve PGW-C+SMF FQDN from 5GS UDR.</w:t>
      </w:r>
    </w:p>
    <w:p w14:paraId="2E3885E6" w14:textId="77777777" w:rsidR="00D44B76" w:rsidRPr="00A20410" w:rsidRDefault="00D44B76" w:rsidP="00D44B76">
      <w:pPr>
        <w:pStyle w:val="B1"/>
      </w:pPr>
      <w:r w:rsidRPr="00A20410">
        <w:lastRenderedPageBreak/>
        <w:t>6.</w:t>
      </w:r>
      <w:r w:rsidRPr="00A20410">
        <w:tab/>
        <w:t>UDM generates a new Update Location Ack to add PGW-C+SMF FQDN into the message and forwards the message to MME.</w:t>
      </w:r>
    </w:p>
    <w:p w14:paraId="4975A3D1" w14:textId="77777777" w:rsidR="00D44B76" w:rsidRPr="00A20410"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411A6BE8" w14:textId="77777777" w:rsidR="00D44B76" w:rsidRPr="00A20410" w:rsidRDefault="00D44B76" w:rsidP="00C04964">
      <w:pPr>
        <w:pStyle w:val="Heading4"/>
      </w:pPr>
      <w:bookmarkStart w:id="35" w:name="_Toc98925178"/>
      <w:r w:rsidRPr="00A20410">
        <w:rPr>
          <w:rFonts w:hint="eastAsia"/>
        </w:rPr>
        <w:t>6.</w:t>
      </w:r>
      <w:r w:rsidR="009A5FC2">
        <w:t>2</w:t>
      </w:r>
      <w:r w:rsidRPr="00A20410">
        <w:rPr>
          <w:rFonts w:hint="eastAsia"/>
        </w:rPr>
        <w:t>.</w:t>
      </w:r>
      <w:r w:rsidRPr="00A20410">
        <w:t>3.3</w:t>
      </w:r>
      <w:r w:rsidRPr="00A20410">
        <w:rPr>
          <w:rFonts w:hint="eastAsia"/>
        </w:rPr>
        <w:tab/>
        <w:t>T-ADS for IMS voice</w:t>
      </w:r>
      <w:bookmarkEnd w:id="35"/>
    </w:p>
    <w:p w14:paraId="2DAA7B19" w14:textId="77777777"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.3.3-1</w:t>
      </w:r>
      <w:r w:rsidRPr="00A20410">
        <w:rPr>
          <w:rFonts w:hint="eastAsia"/>
          <w:lang w:eastAsia="zh-CN"/>
        </w:rPr>
        <w:t>.</w:t>
      </w:r>
    </w:p>
    <w:p w14:paraId="0041436E" w14:textId="77777777" w:rsidR="00D44B76" w:rsidRPr="00A20410" w:rsidRDefault="00D44B76" w:rsidP="00D44B76">
      <w:pPr>
        <w:pStyle w:val="TH"/>
      </w:pPr>
      <w:r w:rsidRPr="00A20410">
        <w:object w:dxaOrig="9642" w:dyaOrig="3831" w14:anchorId="2C3BC0BD">
          <v:shape id="_x0000_i1035" type="#_x0000_t75" style="width:482.1pt;height:190.35pt" o:ole="">
            <v:imagedata r:id="rId31" o:title=""/>
          </v:shape>
          <o:OLEObject Type="Embed" ProgID="Word.Picture.8" ShapeID="_x0000_i1035" DrawAspect="Content" ObjectID="_1709542922" r:id="rId32"/>
        </w:object>
      </w:r>
    </w:p>
    <w:p w14:paraId="62C4822A" w14:textId="77777777" w:rsidR="00D44B76" w:rsidRPr="00A20410" w:rsidRDefault="00D44B76" w:rsidP="00B41C83">
      <w:pPr>
        <w:pStyle w:val="TF"/>
        <w:outlineLvl w:val="0"/>
      </w:pPr>
      <w:r w:rsidRPr="00A20410">
        <w:rPr>
          <w:rFonts w:hint="eastAsia"/>
        </w:rPr>
        <w:t xml:space="preserve">Figure </w:t>
      </w:r>
      <w:r w:rsidRPr="00A20410">
        <w:t>6.</w:t>
      </w:r>
      <w:r w:rsidR="009A5FC2">
        <w:t>2</w:t>
      </w:r>
      <w:r w:rsidRPr="00A20410">
        <w:t xml:space="preserve">.3.3-1: </w:t>
      </w:r>
      <w:r w:rsidRPr="00A20410">
        <w:rPr>
          <w:rFonts w:hint="eastAsia"/>
          <w:lang w:eastAsia="zh-CN"/>
        </w:rPr>
        <w:t>T-ADS</w:t>
      </w:r>
      <w:r w:rsidRPr="00A20410">
        <w:t xml:space="preserve"> P</w:t>
      </w:r>
      <w:r w:rsidRPr="00A20410">
        <w:rPr>
          <w:rFonts w:hint="eastAsia"/>
        </w:rPr>
        <w:t>rocedure between UDM and HSS FE</w:t>
      </w:r>
    </w:p>
    <w:p w14:paraId="27C26FBC" w14:textId="77777777" w:rsidR="00D44B76" w:rsidRPr="00A20410" w:rsidRDefault="00D44B76" w:rsidP="00D44B76">
      <w:pPr>
        <w:pStyle w:val="B1"/>
      </w:pPr>
      <w:r w:rsidRPr="00A20410">
        <w:t>1.</w:t>
      </w:r>
      <w:r w:rsidRPr="00A20410">
        <w:tab/>
        <w:t>SCC AS initiates T-ADS query towards UDM by sending a User-Data-Request message via Sh interface.</w:t>
      </w:r>
    </w:p>
    <w:p w14:paraId="6945456D" w14:textId="77777777" w:rsidR="00D44B76" w:rsidRPr="00A20410" w:rsidRDefault="00D44B76" w:rsidP="00D44B76">
      <w:pPr>
        <w:pStyle w:val="B1"/>
      </w:pPr>
      <w:r w:rsidRPr="00A20410">
        <w:t>2.</w:t>
      </w:r>
      <w:r w:rsidRPr="00A20410">
        <w:tab/>
        <w:t>UDM forwards this User-Data-Request message to get T-ADS information related to EPS and UMTS.</w:t>
      </w:r>
    </w:p>
    <w:p w14:paraId="21856767" w14:textId="29C72A09" w:rsidR="00D44B76" w:rsidRPr="00A20410" w:rsidRDefault="00D44B76" w:rsidP="00D44B76">
      <w:pPr>
        <w:pStyle w:val="B1"/>
      </w:pPr>
      <w:r w:rsidRPr="00A20410">
        <w:t>3.</w:t>
      </w:r>
      <w:r w:rsidRPr="00A20410">
        <w:tab/>
        <w:t xml:space="preserve">HSS FE may query MME to get more T-ADS information as specified in </w:t>
      </w:r>
      <w:r w:rsidR="0025732E" w:rsidRPr="00A20410">
        <w:t>TS</w:t>
      </w:r>
      <w:r w:rsidR="0025732E">
        <w:t> </w:t>
      </w:r>
      <w:r w:rsidR="0025732E" w:rsidRPr="00A20410">
        <w:t>23.401</w:t>
      </w:r>
      <w:r w:rsidR="0025732E">
        <w:t> </w:t>
      </w:r>
      <w:r w:rsidR="0025732E" w:rsidRPr="00A20410">
        <w:t>[</w:t>
      </w:r>
      <w:r w:rsidRPr="00A20410">
        <w:t>16].</w:t>
      </w:r>
    </w:p>
    <w:p w14:paraId="15DC971D" w14:textId="5ECD9DB8" w:rsidR="00D44B76" w:rsidRPr="00A20410" w:rsidRDefault="00D44B76" w:rsidP="00D44B76">
      <w:pPr>
        <w:pStyle w:val="B1"/>
      </w:pPr>
      <w:r w:rsidRPr="00A20410">
        <w:t>4.</w:t>
      </w:r>
      <w:r w:rsidRPr="00A20410">
        <w:tab/>
        <w:t xml:space="preserve">HSS FE may query SGSN to get more T-ADS information as specified in </w:t>
      </w:r>
      <w:r w:rsidR="0025732E" w:rsidRPr="00A20410">
        <w:t>TS</w:t>
      </w:r>
      <w:r w:rsidR="0025732E">
        <w:t> </w:t>
      </w:r>
      <w:r w:rsidR="0025732E" w:rsidRPr="00A20410">
        <w:t>23.060</w:t>
      </w:r>
      <w:r w:rsidR="0025732E">
        <w:t> </w:t>
      </w:r>
      <w:r w:rsidR="0025732E" w:rsidRPr="00A20410">
        <w:t>[</w:t>
      </w:r>
      <w:r w:rsidRPr="00A20410">
        <w:t>15].</w:t>
      </w:r>
    </w:p>
    <w:p w14:paraId="4A9DEBF5" w14:textId="77777777" w:rsidR="00D44B76" w:rsidRPr="00A20410" w:rsidRDefault="00D44B76" w:rsidP="00D44B76">
      <w:pPr>
        <w:pStyle w:val="B1"/>
      </w:pPr>
      <w:r w:rsidRPr="00A20410">
        <w:t>5.</w:t>
      </w:r>
      <w:r w:rsidRPr="00A20410">
        <w:tab/>
        <w:t>HSS FE returns T-ADS information based on the information it derives by sending a User-Data-Answer message.</w:t>
      </w:r>
    </w:p>
    <w:p w14:paraId="2771E73A" w14:textId="12313C9E"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25732E" w:rsidRPr="00A20410">
        <w:t>TS</w:t>
      </w:r>
      <w:r w:rsidR="0025732E">
        <w:t> </w:t>
      </w:r>
      <w:r w:rsidR="0025732E" w:rsidRPr="00A20410">
        <w:t>23.501</w:t>
      </w:r>
      <w:r w:rsidR="0025732E">
        <w:t> </w:t>
      </w:r>
      <w:r w:rsidR="0025732E" w:rsidRPr="00A20410">
        <w:t>[</w:t>
      </w:r>
      <w:r w:rsidRPr="00A20410">
        <w:t>6].</w:t>
      </w:r>
    </w:p>
    <w:p w14:paraId="57C07203" w14:textId="77777777"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14:paraId="0CE2C40B" w14:textId="77777777" w:rsidR="00D44B76"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7287A37F" w14:textId="77777777" w:rsidR="00AE7E4B" w:rsidRDefault="00AE7E4B" w:rsidP="00900E7F">
      <w:pPr>
        <w:keepNext/>
        <w:tabs>
          <w:tab w:val="left" w:pos="2685"/>
        </w:tabs>
      </w:pPr>
      <w:r>
        <w:lastRenderedPageBreak/>
        <w:t>For the single registration case the following message flow in figure 6.</w:t>
      </w:r>
      <w:r w:rsidR="009A5FC2">
        <w:t>2</w:t>
      </w:r>
      <w:r>
        <w:t>.3.3-2 applies:</w:t>
      </w:r>
    </w:p>
    <w:p w14:paraId="5898469B" w14:textId="77777777" w:rsidR="00AE7E4B" w:rsidRDefault="00AE7E4B" w:rsidP="00D64DA7">
      <w:pPr>
        <w:pStyle w:val="TH"/>
      </w:pPr>
      <w:r>
        <w:object w:dxaOrig="15078" w:dyaOrig="6867" w14:anchorId="0B5DE742">
          <v:shape id="_x0000_i1036" type="#_x0000_t75" style="width:481.45pt;height:219.75pt" o:ole="">
            <v:imagedata r:id="rId33" o:title=""/>
          </v:shape>
          <o:OLEObject Type="Embed" ProgID="Visio.Drawing.11" ShapeID="_x0000_i1036" DrawAspect="Content" ObjectID="_1709542923" r:id="rId34"/>
        </w:object>
      </w:r>
    </w:p>
    <w:p w14:paraId="64D991BB" w14:textId="77777777" w:rsidR="00AE7E4B" w:rsidRPr="00632BB8" w:rsidRDefault="00AE7E4B" w:rsidP="00B41C83">
      <w:pPr>
        <w:pStyle w:val="TF"/>
        <w:outlineLvl w:val="0"/>
      </w:pPr>
      <w:r w:rsidRPr="00632BB8">
        <w:rPr>
          <w:rFonts w:hint="eastAsia"/>
        </w:rPr>
        <w:t xml:space="preserve">Figure </w:t>
      </w:r>
      <w:r w:rsidRPr="00632BB8">
        <w:t>6.</w:t>
      </w:r>
      <w:r w:rsidR="009A5FC2">
        <w:t>2</w:t>
      </w:r>
      <w:r w:rsidRPr="00632BB8">
        <w:t xml:space="preserve">.3.3-2: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14:paraId="09B8A295" w14:textId="77777777" w:rsidR="00AE7E4B" w:rsidRDefault="00AE7E4B" w:rsidP="00AE7E4B">
      <w:pPr>
        <w:tabs>
          <w:tab w:val="left" w:pos="2685"/>
        </w:tabs>
      </w:pPr>
      <w:r>
        <w:t>In Figure 6.</w:t>
      </w:r>
      <w:r w:rsidR="009A5FC2">
        <w:t>2</w:t>
      </w:r>
      <w:r>
        <w:t>.3.3-2 it is clear that due to the fake registration concept, the HSS is the entity that is in charge of taking T-ADS decisions, and not the UDM, even when the UE is registered in the 5GS with the UDM.</w:t>
      </w:r>
    </w:p>
    <w:p w14:paraId="0B41D3F9" w14:textId="77777777" w:rsidR="009A59F5" w:rsidRPr="00A20410" w:rsidRDefault="009A59F5" w:rsidP="00C04964">
      <w:pPr>
        <w:pStyle w:val="Heading4"/>
      </w:pPr>
      <w:bookmarkStart w:id="36" w:name="_Toc98925179"/>
      <w:r w:rsidRPr="00A20410">
        <w:rPr>
          <w:rFonts w:hint="eastAsia"/>
        </w:rPr>
        <w:t>6.</w:t>
      </w:r>
      <w:r w:rsidR="009A5FC2">
        <w:t>2</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6"/>
    </w:p>
    <w:p w14:paraId="776DA084" w14:textId="77777777"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14:paraId="43B3D679" w14:textId="77777777" w:rsidR="009A59F5" w:rsidRPr="00A20410" w:rsidRDefault="009A59F5" w:rsidP="00AC66DB">
      <w:pPr>
        <w:pStyle w:val="TH"/>
      </w:pPr>
      <w:r w:rsidRPr="00A20410">
        <w:object w:dxaOrig="10798" w:dyaOrig="8569" w14:anchorId="2C7D853A">
          <v:shape id="_x0000_i1037" type="#_x0000_t75" style="width:401.95pt;height:318.05pt" o:ole="">
            <v:imagedata r:id="rId35" o:title=""/>
          </v:shape>
          <o:OLEObject Type="Embed" ProgID="Visio.Drawing.11" ShapeID="_x0000_i1037" DrawAspect="Content" ObjectID="_1709542924" r:id="rId36"/>
        </w:object>
      </w:r>
    </w:p>
    <w:p w14:paraId="6537B6CC" w14:textId="77777777" w:rsidR="009A59F5" w:rsidRPr="00A20410" w:rsidRDefault="009A59F5" w:rsidP="00B41C83">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14:paraId="256C9DF5" w14:textId="77777777"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14:paraId="52F47E6B" w14:textId="77777777"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14:paraId="08A2B47A" w14:textId="77777777" w:rsidR="009A59F5" w:rsidRPr="00A20410" w:rsidRDefault="009A59F5" w:rsidP="00AC66DB">
      <w:pPr>
        <w:pStyle w:val="B1"/>
      </w:pPr>
      <w:r w:rsidRPr="00A20410">
        <w:t>3.</w:t>
      </w:r>
      <w:r w:rsidRPr="00A20410">
        <w:tab/>
      </w:r>
      <w:r w:rsidRPr="00A20410">
        <w:rPr>
          <w:rFonts w:hint="eastAsia"/>
        </w:rPr>
        <w:t>HSS FE interacts with EPS UDR to handle the requests.</w:t>
      </w:r>
    </w:p>
    <w:p w14:paraId="64F26B7C" w14:textId="77777777" w:rsidR="009A59F5" w:rsidRPr="00A20410" w:rsidRDefault="009A59F5" w:rsidP="00AC66DB">
      <w:pPr>
        <w:pStyle w:val="B1"/>
      </w:pPr>
      <w:r w:rsidRPr="00A20410">
        <w:t>4.</w:t>
      </w:r>
      <w:r w:rsidRPr="00A20410">
        <w:tab/>
      </w:r>
      <w:r w:rsidRPr="00A20410">
        <w:rPr>
          <w:rFonts w:hint="eastAsia"/>
        </w:rPr>
        <w:t>HSS FE sends responses to the requests to UDM.</w:t>
      </w:r>
    </w:p>
    <w:p w14:paraId="4312529B" w14:textId="77777777"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14:paraId="30F7E6FE" w14:textId="77777777"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14:paraId="31655A38" w14:textId="77777777" w:rsidR="009A59F5" w:rsidRPr="00A20410" w:rsidRDefault="009A59F5" w:rsidP="00AC66DB">
      <w:pPr>
        <w:pStyle w:val="B1"/>
      </w:pPr>
      <w:r w:rsidRPr="00A20410">
        <w:rPr>
          <w:rFonts w:hint="eastAsia"/>
        </w:rPr>
        <w:t>7.</w:t>
      </w:r>
      <w:r w:rsidRPr="00A20410">
        <w:rPr>
          <w:rFonts w:hint="eastAsia"/>
        </w:rPr>
        <w:tab/>
        <w:t>HSS FE sends the requests to UDM.</w:t>
      </w:r>
    </w:p>
    <w:p w14:paraId="1842D5D0" w14:textId="77777777" w:rsidR="009A59F5" w:rsidRPr="00A20410" w:rsidRDefault="009A59F5" w:rsidP="00AC66DB">
      <w:pPr>
        <w:pStyle w:val="B1"/>
      </w:pPr>
      <w:r w:rsidRPr="00A20410">
        <w:rPr>
          <w:rFonts w:hint="eastAsia"/>
        </w:rPr>
        <w:t>8a or 8b.</w:t>
      </w:r>
      <w:r w:rsidRPr="00A20410">
        <w:rPr>
          <w:rFonts w:hint="eastAsia"/>
        </w:rPr>
        <w:tab/>
        <w:t>UDM forwards the requests to IMS accordingly.</w:t>
      </w:r>
    </w:p>
    <w:p w14:paraId="57113A45" w14:textId="77777777" w:rsidR="009A59F5" w:rsidRPr="00A20410" w:rsidRDefault="009A59F5" w:rsidP="00AC66DB">
      <w:pPr>
        <w:pStyle w:val="B1"/>
      </w:pPr>
      <w:r w:rsidRPr="00A20410">
        <w:rPr>
          <w:rFonts w:hint="eastAsia"/>
        </w:rPr>
        <w:t>9a or 9b.</w:t>
      </w:r>
      <w:r w:rsidRPr="00A20410">
        <w:rPr>
          <w:rFonts w:hint="eastAsia"/>
        </w:rPr>
        <w:tab/>
        <w:t>IMS sends responses to the requests to UDM.</w:t>
      </w:r>
    </w:p>
    <w:p w14:paraId="4AF53B43" w14:textId="77777777"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14:paraId="3CEF5D25" w14:textId="77777777" w:rsidR="009A59F5" w:rsidRPr="00A20410" w:rsidRDefault="009A59F5" w:rsidP="009A59F5">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45D52C2F" w14:textId="77777777" w:rsidR="00126AD0" w:rsidRPr="00A20410" w:rsidRDefault="00126AD0" w:rsidP="00C04964">
      <w:pPr>
        <w:pStyle w:val="Heading4"/>
      </w:pPr>
      <w:bookmarkStart w:id="37" w:name="_Toc98925180"/>
      <w:r w:rsidRPr="00A20410">
        <w:rPr>
          <w:rFonts w:hint="eastAsia"/>
        </w:rPr>
        <w:t>6.</w:t>
      </w:r>
      <w:r w:rsidR="009A5FC2">
        <w:t>2</w:t>
      </w:r>
      <w:r w:rsidRPr="00A20410">
        <w:rPr>
          <w:rFonts w:hint="eastAsia"/>
        </w:rPr>
        <w:t>.3</w:t>
      </w:r>
      <w:r w:rsidRPr="00A20410">
        <w:t>.</w:t>
      </w:r>
      <w:r w:rsidR="00E94813" w:rsidRPr="00A20410">
        <w:t>5</w:t>
      </w:r>
      <w:r w:rsidRPr="00A20410">
        <w:rPr>
          <w:rFonts w:hint="eastAsia"/>
        </w:rPr>
        <w:tab/>
      </w:r>
      <w:r w:rsidRPr="00A20410">
        <w:t>SMSF address storage and retrieval</w:t>
      </w:r>
      <w:bookmarkEnd w:id="37"/>
    </w:p>
    <w:p w14:paraId="1E0CD574" w14:textId="77777777"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14:paraId="6D657677" w14:textId="77777777" w:rsidR="00126AD0" w:rsidRPr="00A20410" w:rsidRDefault="00126AD0" w:rsidP="00AC66DB">
      <w:pPr>
        <w:pStyle w:val="TH"/>
        <w:rPr>
          <w:lang w:eastAsia="zh-CN"/>
        </w:rPr>
      </w:pPr>
      <w:r w:rsidRPr="00A20410">
        <w:object w:dxaOrig="10269" w:dyaOrig="5337" w14:anchorId="666CC906">
          <v:shape id="_x0000_i1038" type="#_x0000_t75" style="width:429.5pt;height:222.9pt" o:ole="">
            <v:imagedata r:id="rId37" o:title=""/>
          </v:shape>
          <o:OLEObject Type="Embed" ProgID="Visio.Drawing.11" ShapeID="_x0000_i1038" DrawAspect="Content" ObjectID="_1709542925" r:id="rId38"/>
        </w:object>
      </w:r>
    </w:p>
    <w:p w14:paraId="687E9D54" w14:textId="77777777" w:rsidR="00126AD0" w:rsidRPr="00A20410" w:rsidRDefault="00126AD0" w:rsidP="00B41C83">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14:paraId="5C668125" w14:textId="77777777"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14:paraId="63755C47" w14:textId="77777777"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14:paraId="286208F4" w14:textId="77777777"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14:paraId="53FE4777" w14:textId="77777777" w:rsidR="00126AD0" w:rsidRPr="00A20410" w:rsidRDefault="00126AD0" w:rsidP="00AC66DB">
      <w:pPr>
        <w:pStyle w:val="B1"/>
      </w:pPr>
      <w:r w:rsidRPr="00A20410">
        <w:t>4.</w:t>
      </w:r>
      <w:r w:rsidRPr="00A20410">
        <w:tab/>
      </w:r>
      <w:r w:rsidRPr="00A20410">
        <w:rPr>
          <w:rFonts w:hint="eastAsia"/>
        </w:rPr>
        <w:t>UDM interacts with 5GS UDR to retrieve stored SMSF address.</w:t>
      </w:r>
    </w:p>
    <w:p w14:paraId="5D087D5D" w14:textId="77777777"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14:paraId="29BE5086" w14:textId="77777777" w:rsidR="00AB1B87" w:rsidRDefault="00AB1B87" w:rsidP="00C04964">
      <w:pPr>
        <w:pStyle w:val="Heading4"/>
        <w:rPr>
          <w:rFonts w:eastAsia="SimSun"/>
          <w:lang w:eastAsia="zh-CN"/>
        </w:rPr>
      </w:pPr>
      <w:bookmarkStart w:id="38" w:name="_Toc98925181"/>
      <w:r w:rsidRPr="00E01631">
        <w:rPr>
          <w:rFonts w:eastAsia="SimSun" w:hint="eastAsia"/>
        </w:rPr>
        <w:t>6.</w:t>
      </w:r>
      <w:r w:rsidR="009A5FC2">
        <w:rPr>
          <w:rFonts w:eastAsia="SimSun"/>
        </w:rPr>
        <w:t>2</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38"/>
    </w:p>
    <w:p w14:paraId="0523E233" w14:textId="77777777"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009A5FC2">
        <w:rPr>
          <w:rFonts w:eastAsia="DengXian"/>
          <w:lang w:eastAsia="zh-CN"/>
        </w:rPr>
        <w:t>2</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14:paraId="4CA976DF" w14:textId="77777777" w:rsidR="00AB1B87" w:rsidRDefault="00AB1B87" w:rsidP="001E618B">
      <w:pPr>
        <w:pStyle w:val="TH"/>
        <w:rPr>
          <w:rFonts w:eastAsia="SimSun"/>
          <w:lang w:eastAsia="zh-CN"/>
        </w:rPr>
      </w:pPr>
      <w:r>
        <w:object w:dxaOrig="11017" w:dyaOrig="9024" w14:anchorId="7668EBE7">
          <v:shape id="_x0000_i1039" type="#_x0000_t75" style="width:481.45pt;height:394.45pt" o:ole="">
            <v:imagedata r:id="rId39" o:title=""/>
          </v:shape>
          <o:OLEObject Type="Embed" ProgID="Visio.Drawing.15" ShapeID="_x0000_i1039" DrawAspect="Content" ObjectID="_1709542926" r:id="rId40"/>
        </w:object>
      </w:r>
    </w:p>
    <w:p w14:paraId="1C4239A2" w14:textId="77777777" w:rsidR="00AB1B87" w:rsidRPr="00A20410" w:rsidRDefault="00AB1B87" w:rsidP="00AB1B87">
      <w:pPr>
        <w:pStyle w:val="TF"/>
        <w:outlineLvl w:val="0"/>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14:paraId="33A9AF8E" w14:textId="77777777" w:rsidR="001E618B" w:rsidRDefault="001E618B" w:rsidP="001E618B">
      <w:pPr>
        <w:pStyle w:val="B1"/>
      </w:pPr>
      <w:r>
        <w:t>1.</w:t>
      </w:r>
      <w:r>
        <w:tab/>
        <w:t>SMS SC/SMS-GMSC sends MAP Send Routing Info for SM request to UDM to query routing address for MT SMS.</w:t>
      </w:r>
    </w:p>
    <w:p w14:paraId="0FC09ACE" w14:textId="77777777" w:rsidR="001E618B" w:rsidRDefault="001E618B" w:rsidP="001E618B">
      <w:pPr>
        <w:pStyle w:val="B1"/>
      </w:pPr>
      <w:r>
        <w:t>2.</w:t>
      </w:r>
      <w:r>
        <w:tab/>
        <w:t>UDM retrieves SMSF address from 5GS UDR as specified in clause 6.</w:t>
      </w:r>
      <w:r w:rsidR="009A5FC2">
        <w:t>2</w:t>
      </w:r>
      <w:r>
        <w:t>.3.5.</w:t>
      </w:r>
    </w:p>
    <w:p w14:paraId="6AFF777F" w14:textId="77777777" w:rsidR="001E618B" w:rsidRDefault="001E618B" w:rsidP="001E618B">
      <w:pPr>
        <w:pStyle w:val="B1"/>
      </w:pPr>
      <w:r>
        <w:t>3.</w:t>
      </w:r>
      <w:r>
        <w:tab/>
        <w:t>UDM forwards MAP Send Routing Info for SM request to HSS FE to query more routing addresses for MT SMS.</w:t>
      </w:r>
    </w:p>
    <w:p w14:paraId="659838D9" w14:textId="77777777" w:rsidR="001E618B" w:rsidRDefault="001E618B" w:rsidP="001E618B">
      <w:pPr>
        <w:pStyle w:val="B1"/>
      </w:pPr>
      <w:r>
        <w:t>4.</w:t>
      </w:r>
      <w:r>
        <w:tab/>
        <w:t>HSS FE retrieves SMS routing addresses stored in EPS UDR.</w:t>
      </w:r>
    </w:p>
    <w:p w14:paraId="1BC9C476" w14:textId="77777777" w:rsidR="001E618B" w:rsidRDefault="001E618B" w:rsidP="001E618B">
      <w:pPr>
        <w:pStyle w:val="B1"/>
      </w:pPr>
      <w:r>
        <w:t>5.</w:t>
      </w:r>
      <w:r>
        <w:tab/>
        <w:t>HSS FE sends Send Routing Info for SM response with all addresses currently available, e.g. IP-SM-GW/ SMS Router address, MME address and MSC address.</w:t>
      </w:r>
    </w:p>
    <w:p w14:paraId="26829E5D" w14:textId="77777777" w:rsidR="001E618B" w:rsidRDefault="001E618B" w:rsidP="001E618B">
      <w:pPr>
        <w:pStyle w:val="B1"/>
      </w:pPr>
      <w:r>
        <w:t>6.</w:t>
      </w:r>
      <w:r>
        <w:tab/>
        <w:t>Based on configured policy, UDM selects the SMS routing address to be used for SMS SC/SMS-GMSC, e.g. IP-SM-GW/SMS Router address, and returns the address to SMS SC/SMS-GMSC.</w:t>
      </w:r>
    </w:p>
    <w:p w14:paraId="7C0211CD" w14:textId="77777777" w:rsidR="001E618B" w:rsidRDefault="001E618B" w:rsidP="001E618B">
      <w:pPr>
        <w:pStyle w:val="B1"/>
      </w:pPr>
      <w:r>
        <w:t>7.</w:t>
      </w:r>
      <w:r>
        <w:tab/>
        <w:t>SMS SC/SMS-GMSC forwards SMS message to IP-SM-GW/SMS Router.</w:t>
      </w:r>
    </w:p>
    <w:p w14:paraId="7671D244" w14:textId="77777777" w:rsidR="001E618B" w:rsidRDefault="001E618B" w:rsidP="001E618B">
      <w:pPr>
        <w:pStyle w:val="B1"/>
      </w:pPr>
      <w:r>
        <w:t>8.</w:t>
      </w:r>
      <w:r>
        <w:tab/>
        <w:t>IP-SM-GW/SMS Router fails to deliver the SMS message to the UE via IMS.</w:t>
      </w:r>
    </w:p>
    <w:p w14:paraId="079C7105" w14:textId="77777777" w:rsidR="001E618B" w:rsidRDefault="001E618B" w:rsidP="001E618B">
      <w:pPr>
        <w:pStyle w:val="B1"/>
      </w:pPr>
      <w:r>
        <w:t>9.</w:t>
      </w:r>
      <w:r>
        <w:tab/>
        <w:t>IP-SM-GW/SMS Router may query UDM again to get other address for SMS delivery retry.</w:t>
      </w:r>
    </w:p>
    <w:p w14:paraId="17A8791A" w14:textId="77777777" w:rsidR="001E618B" w:rsidRDefault="001E618B" w:rsidP="001E618B">
      <w:pPr>
        <w:pStyle w:val="B1"/>
      </w:pPr>
      <w:r>
        <w:t>10.</w:t>
      </w:r>
      <w:r>
        <w:tab/>
        <w:t>Based on configured policy, UDM returns other available SMS routing address to IP-SM-GW/SMS Router.</w:t>
      </w:r>
    </w:p>
    <w:p w14:paraId="353A9B56" w14:textId="77777777" w:rsidR="001E618B" w:rsidRDefault="001E618B" w:rsidP="001E618B">
      <w:pPr>
        <w:pStyle w:val="B1"/>
      </w:pPr>
      <w:r>
        <w:t>11.</w:t>
      </w:r>
      <w:r>
        <w:tab/>
        <w:t>IP-SM-GW/SMS Router retries message delivery to the received address.</w:t>
      </w:r>
    </w:p>
    <w:p w14:paraId="2465F142" w14:textId="77777777" w:rsidR="00F96E24" w:rsidRPr="00F96E24" w:rsidRDefault="00F96E24" w:rsidP="00C04964">
      <w:pPr>
        <w:pStyle w:val="Heading4"/>
        <w:rPr>
          <w:rFonts w:eastAsia="SimSun"/>
          <w:lang w:eastAsia="zh-CN"/>
        </w:rPr>
      </w:pPr>
      <w:bookmarkStart w:id="39" w:name="_Toc98925182"/>
      <w:r w:rsidRPr="00C04964">
        <w:rPr>
          <w:rFonts w:eastAsia="SimSun" w:hint="eastAsia"/>
        </w:rPr>
        <w:lastRenderedPageBreak/>
        <w:t>6.</w:t>
      </w:r>
      <w:r w:rsidR="009A5FC2" w:rsidRPr="00C04964">
        <w:rPr>
          <w:rFonts w:eastAsia="SimSun"/>
        </w:rPr>
        <w:t>2</w:t>
      </w:r>
      <w:r w:rsidRPr="00C04964">
        <w:rPr>
          <w:rFonts w:eastAsia="SimSun" w:hint="eastAsia"/>
        </w:rPr>
        <w:t>.3</w:t>
      </w:r>
      <w:r w:rsidRPr="00C04964">
        <w:rPr>
          <w:rFonts w:eastAsia="SimSun"/>
        </w:rPr>
        <w:t>.</w:t>
      </w:r>
      <w:r w:rsidRPr="00C04964">
        <w:rPr>
          <w:rFonts w:eastAsia="SimSun" w:hint="eastAsia"/>
        </w:rPr>
        <w:t>7</w:t>
      </w:r>
      <w:r w:rsidRPr="00C04964">
        <w:rPr>
          <w:rFonts w:eastAsia="SimSun" w:hint="eastAsia"/>
        </w:rPr>
        <w:tab/>
      </w:r>
      <w:r w:rsidRPr="00C04964">
        <w:rPr>
          <w:rFonts w:eastAsia="SimSun"/>
        </w:rPr>
        <w:t>Messages-Waiting-Data</w:t>
      </w:r>
      <w:r w:rsidRPr="00C04964">
        <w:rPr>
          <w:rFonts w:eastAsia="SimSun" w:hint="eastAsia"/>
        </w:rPr>
        <w:t xml:space="preserve"> handling</w:t>
      </w:r>
      <w:bookmarkEnd w:id="39"/>
    </w:p>
    <w:p w14:paraId="75E54199" w14:textId="2A004BD9" w:rsidR="001E618B" w:rsidRDefault="001E618B" w:rsidP="00F96E24">
      <w:pPr>
        <w:rPr>
          <w:rFonts w:eastAsia="DengXian"/>
          <w:lang w:eastAsia="zh-CN"/>
        </w:rPr>
      </w:pPr>
      <w:r>
        <w:rPr>
          <w:rFonts w:eastAsia="DengXian"/>
          <w:lang w:eastAsia="zh-CN"/>
        </w:rPr>
        <w:t xml:space="preserve">In this solution, the Messages-Waiting-Data as specified in </w:t>
      </w:r>
      <w:r w:rsidR="0025732E">
        <w:rPr>
          <w:rFonts w:eastAsia="DengXian"/>
          <w:lang w:eastAsia="zh-CN"/>
        </w:rPr>
        <w:t>TS 23.040 [</w:t>
      </w:r>
      <w:r>
        <w:rPr>
          <w:rFonts w:eastAsia="DengXian"/>
          <w:lang w:eastAsia="zh-CN"/>
        </w:rPr>
        <w:t>21] are stored in HSS.</w:t>
      </w:r>
    </w:p>
    <w:p w14:paraId="77127580" w14:textId="43724462" w:rsidR="001E618B" w:rsidRDefault="001E618B" w:rsidP="00F96E24">
      <w:pPr>
        <w:rPr>
          <w:rFonts w:eastAsia="DengXian"/>
          <w:lang w:eastAsia="zh-CN"/>
        </w:rPr>
      </w:pPr>
      <w:r>
        <w:rPr>
          <w:rFonts w:eastAsia="DengXian"/>
          <w:lang w:eastAsia="zh-CN"/>
        </w:rPr>
        <w:t xml:space="preserve">When SMS related entities, e.g. SMS SC/SMS-GMSC or IP-SM-GW, send corresponding requests to create or modify the Messages-Waiting-Data as specified in </w:t>
      </w:r>
      <w:r w:rsidR="0025732E">
        <w:rPr>
          <w:rFonts w:eastAsia="DengXian"/>
          <w:lang w:eastAsia="zh-CN"/>
        </w:rPr>
        <w:t>TS 23.040 [</w:t>
      </w:r>
      <w:r>
        <w:rPr>
          <w:rFonts w:eastAsia="DengXian"/>
          <w:lang w:eastAsia="zh-CN"/>
        </w:rPr>
        <w:t xml:space="preserve">21] and </w:t>
      </w:r>
      <w:r w:rsidR="0025732E">
        <w:rPr>
          <w:rFonts w:eastAsia="DengXian"/>
          <w:lang w:eastAsia="zh-CN"/>
        </w:rPr>
        <w:t>TS 23.204 [</w:t>
      </w:r>
      <w:r>
        <w:rPr>
          <w:rFonts w:eastAsia="DengXian"/>
          <w:lang w:eastAsia="zh-CN"/>
        </w:rPr>
        <w:t>22], the UDM forwards the requests with no change to HSS FE. The HSS FE interacts with EPS UDR to complete the handling of the Messages-Waiting-Data. The HSS FE sends responses to the UDM, which forwards the responses to the corresponding entities.</w:t>
      </w:r>
    </w:p>
    <w:p w14:paraId="1A32B77F" w14:textId="7E0FB36A" w:rsidR="001E618B" w:rsidRDefault="001E618B" w:rsidP="00F96E24">
      <w:pPr>
        <w:rPr>
          <w:rFonts w:eastAsia="DengXian"/>
          <w:lang w:eastAsia="zh-CN"/>
        </w:rPr>
      </w:pPr>
      <w:r>
        <w:rPr>
          <w:rFonts w:eastAsia="DengXian"/>
          <w:lang w:eastAsia="zh-CN"/>
        </w:rPr>
        <w:t xml:space="preserve">When the HSS detects or is informed that the MS/UE is reachable or is available again, the HSS clears corresponding flags and alerts SMS SC/SMS-GMSC as specified in </w:t>
      </w:r>
      <w:r w:rsidR="0025732E">
        <w:rPr>
          <w:rFonts w:eastAsia="DengXian"/>
          <w:lang w:eastAsia="zh-CN"/>
        </w:rPr>
        <w:t>TS 23.040 [</w:t>
      </w:r>
      <w:r>
        <w:rPr>
          <w:rFonts w:eastAsia="DengXian"/>
          <w:lang w:eastAsia="zh-CN"/>
        </w:rPr>
        <w:t>21]. The UDM forwards the messages in these procedures.</w:t>
      </w:r>
    </w:p>
    <w:p w14:paraId="26B650B0" w14:textId="500BB668" w:rsidR="001E618B" w:rsidRDefault="001E618B" w:rsidP="00F96E24">
      <w:pPr>
        <w:rPr>
          <w:rFonts w:eastAsia="DengXian"/>
          <w:lang w:eastAsia="zh-CN"/>
        </w:rPr>
      </w:pPr>
      <w:r>
        <w:rPr>
          <w:rFonts w:eastAsia="DengXian"/>
          <w:lang w:eastAsia="zh-CN"/>
        </w:rPr>
        <w:t xml:space="preserve">When the UDM receives UE reachability notification, addition to the procedures defined in </w:t>
      </w:r>
      <w:r w:rsidR="0025732E">
        <w:rPr>
          <w:rFonts w:eastAsia="DengXian"/>
          <w:lang w:eastAsia="zh-CN"/>
        </w:rPr>
        <w:t>TS 23.502 [</w:t>
      </w:r>
      <w:r>
        <w:rPr>
          <w:rFonts w:eastAsia="DengXian"/>
          <w:lang w:eastAsia="zh-CN"/>
        </w:rPr>
        <w:t xml:space="preserve">2], the UDM acts as a MME and generates request to HSS HE to notify the reachability of the UE as specified in </w:t>
      </w:r>
      <w:r w:rsidR="0025732E">
        <w:rPr>
          <w:rFonts w:eastAsia="DengXian"/>
          <w:lang w:eastAsia="zh-CN"/>
        </w:rPr>
        <w:t>TS 29.272 [</w:t>
      </w:r>
      <w:r>
        <w:rPr>
          <w:rFonts w:eastAsia="DengXian"/>
          <w:lang w:eastAsia="zh-CN"/>
        </w:rPr>
        <w:t>23].</w:t>
      </w:r>
    </w:p>
    <w:p w14:paraId="3B4249B4" w14:textId="77777777" w:rsidR="00D44B76" w:rsidRPr="00A20410" w:rsidRDefault="00D44B76" w:rsidP="00C04964">
      <w:pPr>
        <w:pStyle w:val="Heading3"/>
      </w:pPr>
      <w:bookmarkStart w:id="40" w:name="_Toc98925183"/>
      <w:r w:rsidRPr="00A20410">
        <w:t>6.</w:t>
      </w:r>
      <w:r w:rsidR="009A5FC2">
        <w:t>2</w:t>
      </w:r>
      <w:r w:rsidRPr="00A20410">
        <w:t>.4</w:t>
      </w:r>
      <w:r w:rsidRPr="00A20410">
        <w:tab/>
        <w:t>Impacts on existing services and interfaces</w:t>
      </w:r>
      <w:bookmarkEnd w:id="40"/>
    </w:p>
    <w:p w14:paraId="79124917" w14:textId="77777777" w:rsidR="00D44B76" w:rsidRPr="00A20410" w:rsidRDefault="00D44B76" w:rsidP="00C04964">
      <w:pPr>
        <w:pStyle w:val="Heading4"/>
      </w:pPr>
      <w:bookmarkStart w:id="41" w:name="_Toc98925184"/>
      <w:r w:rsidRPr="00A20410">
        <w:rPr>
          <w:rFonts w:hint="eastAsia"/>
        </w:rPr>
        <w:t>6.</w:t>
      </w:r>
      <w:r w:rsidR="009A5FC2">
        <w:t>2</w:t>
      </w:r>
      <w:r w:rsidRPr="00A20410">
        <w:rPr>
          <w:rFonts w:hint="eastAsia"/>
        </w:rPr>
        <w:t>.</w:t>
      </w:r>
      <w:r w:rsidRPr="00A20410">
        <w:t>4.1</w:t>
      </w:r>
      <w:r w:rsidRPr="00A20410">
        <w:rPr>
          <w:rFonts w:hint="eastAsia"/>
        </w:rPr>
        <w:tab/>
      </w:r>
      <w:r w:rsidRPr="00A20410">
        <w:t>Authentication impacts</w:t>
      </w:r>
      <w:bookmarkEnd w:id="41"/>
    </w:p>
    <w:p w14:paraId="4D8AFB3B" w14:textId="77777777"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14:paraId="67D4D448" w14:textId="77777777"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14:paraId="6AE0C3CB" w14:textId="77777777"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14:paraId="4BC42354" w14:textId="77777777"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14:paraId="3E8C2C9A" w14:textId="77777777"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14:paraId="2297D6AE" w14:textId="77777777"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14:paraId="361396AC" w14:textId="77777777"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14:paraId="28880693" w14:textId="77777777"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0570F0D3" w14:textId="77777777"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58D383B3" w14:textId="77777777"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45705AF2" w14:textId="77777777" w:rsidR="00604993" w:rsidRPr="00A20410" w:rsidRDefault="00604993" w:rsidP="00C04964">
      <w:pPr>
        <w:pStyle w:val="Heading4"/>
      </w:pPr>
      <w:bookmarkStart w:id="42" w:name="_Toc98925185"/>
      <w:r w:rsidRPr="00A20410">
        <w:rPr>
          <w:rFonts w:hint="eastAsia"/>
        </w:rPr>
        <w:t>6.</w:t>
      </w:r>
      <w:r w:rsidR="009A5FC2">
        <w:t>2</w:t>
      </w:r>
      <w:r w:rsidRPr="00A20410">
        <w:rPr>
          <w:rFonts w:hint="eastAsia"/>
        </w:rPr>
        <w:t>.</w:t>
      </w:r>
      <w:r w:rsidRPr="00A20410">
        <w:t>4.2</w:t>
      </w:r>
      <w:r w:rsidRPr="00A20410">
        <w:rPr>
          <w:rFonts w:hint="eastAsia"/>
        </w:rPr>
        <w:tab/>
      </w:r>
      <w:r w:rsidRPr="00A20410">
        <w:t>IP address continuity impacts</w:t>
      </w:r>
      <w:bookmarkEnd w:id="42"/>
    </w:p>
    <w:p w14:paraId="025DC57E" w14:textId="77777777" w:rsidR="00604993" w:rsidRPr="00A20410" w:rsidRDefault="00604993" w:rsidP="00604993">
      <w:pPr>
        <w:rPr>
          <w:lang w:eastAsia="zh-CN"/>
        </w:rPr>
      </w:pPr>
      <w:r w:rsidRPr="00A20410">
        <w:rPr>
          <w:rFonts w:hint="eastAsia"/>
          <w:lang w:eastAsia="zh-CN"/>
        </w:rPr>
        <w:t>UDM supports:</w:t>
      </w:r>
    </w:p>
    <w:p w14:paraId="626E2280" w14:textId="77777777"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14:paraId="362E7D64" w14:textId="77777777"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14:paraId="308D3D98" w14:textId="77777777"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14:paraId="3580C902"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28AC34EF"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1777B2E" w14:textId="77777777"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0FBD830F" w14:textId="77777777" w:rsidR="00604993" w:rsidRPr="00A20410" w:rsidRDefault="00604993" w:rsidP="00C04964">
      <w:pPr>
        <w:pStyle w:val="Heading4"/>
      </w:pPr>
      <w:bookmarkStart w:id="43" w:name="_Toc98925186"/>
      <w:r w:rsidRPr="00A20410">
        <w:rPr>
          <w:rFonts w:hint="eastAsia"/>
        </w:rPr>
        <w:lastRenderedPageBreak/>
        <w:t>6.</w:t>
      </w:r>
      <w:r w:rsidR="009A5FC2">
        <w:t>2</w:t>
      </w:r>
      <w:r w:rsidRPr="00A20410">
        <w:rPr>
          <w:rFonts w:hint="eastAsia"/>
        </w:rPr>
        <w:t>.</w:t>
      </w:r>
      <w:r w:rsidRPr="00A20410">
        <w:t>4.3</w:t>
      </w:r>
      <w:r w:rsidRPr="00A20410">
        <w:rPr>
          <w:rFonts w:hint="eastAsia"/>
        </w:rPr>
        <w:tab/>
      </w:r>
      <w:r w:rsidRPr="00A20410">
        <w:t>T-ADS for voice impacts</w:t>
      </w:r>
      <w:bookmarkEnd w:id="43"/>
    </w:p>
    <w:p w14:paraId="745986ED" w14:textId="77777777" w:rsidR="00604993" w:rsidRPr="00A20410" w:rsidRDefault="00604993" w:rsidP="00604993">
      <w:pPr>
        <w:rPr>
          <w:lang w:eastAsia="zh-CN"/>
        </w:rPr>
      </w:pPr>
      <w:r w:rsidRPr="00A20410">
        <w:rPr>
          <w:rFonts w:hint="eastAsia"/>
          <w:lang w:eastAsia="zh-CN"/>
        </w:rPr>
        <w:t>UDM supports:</w:t>
      </w:r>
    </w:p>
    <w:p w14:paraId="299A1FF2" w14:textId="77777777"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14:paraId="18C8457B" w14:textId="77777777"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14:paraId="561E4CDC"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63777135"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83EDD8F" w14:textId="77777777"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1EC6B8F4" w14:textId="77777777" w:rsidR="009A59F5" w:rsidRPr="00A20410" w:rsidRDefault="009A59F5" w:rsidP="00C04964">
      <w:pPr>
        <w:pStyle w:val="Heading4"/>
      </w:pPr>
      <w:bookmarkStart w:id="44" w:name="_Toc98925187"/>
      <w:r w:rsidRPr="00A20410">
        <w:rPr>
          <w:rFonts w:hint="eastAsia"/>
        </w:rPr>
        <w:t>6.</w:t>
      </w:r>
      <w:r w:rsidR="009A5FC2">
        <w:t>2</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4"/>
    </w:p>
    <w:p w14:paraId="48B221D0" w14:textId="77777777"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14:paraId="74C7F2BD" w14:textId="77777777"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14:paraId="35B8361F" w14:textId="77777777"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14:paraId="770107AB" w14:textId="77777777"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7D90251A" w14:textId="77777777"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1DEC4B90" w14:textId="77777777"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0D1B8332" w14:textId="77777777" w:rsidR="00800942" w:rsidRPr="00A20410" w:rsidRDefault="00800942" w:rsidP="00C04964">
      <w:pPr>
        <w:pStyle w:val="Heading3"/>
      </w:pPr>
      <w:bookmarkStart w:id="45" w:name="_Toc98925188"/>
      <w:r w:rsidRPr="00A20410">
        <w:rPr>
          <w:rFonts w:hint="eastAsia"/>
        </w:rPr>
        <w:t>6.</w:t>
      </w:r>
      <w:r w:rsidR="009A5FC2">
        <w:t>2</w:t>
      </w:r>
      <w:r w:rsidRPr="00A20410">
        <w:rPr>
          <w:rFonts w:hint="eastAsia"/>
        </w:rPr>
        <w:t>.</w:t>
      </w:r>
      <w:r w:rsidR="00604993" w:rsidRPr="00A20410">
        <w:t>5</w:t>
      </w:r>
      <w:r w:rsidRPr="00A20410">
        <w:rPr>
          <w:rFonts w:hint="eastAsia"/>
        </w:rPr>
        <w:tab/>
      </w:r>
      <w:r w:rsidRPr="00A20410">
        <w:t>Evaluation</w:t>
      </w:r>
      <w:bookmarkEnd w:id="45"/>
    </w:p>
    <w:p w14:paraId="7384CB42" w14:textId="77777777"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14:paraId="4876A8B9" w14:textId="77777777" w:rsidR="00A05AB4" w:rsidRDefault="00A05AB4" w:rsidP="00A05AB4">
      <w:r>
        <w:t>The Solution does not provide the possibility to deploy a pure UDM without HSS functionality</w:t>
      </w:r>
      <w:r w:rsidR="00AE7E4B">
        <w:t>.</w:t>
      </w:r>
    </w:p>
    <w:p w14:paraId="0B33A3E4" w14:textId="77777777"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14:paraId="57231DC5" w14:textId="77777777"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14:paraId="7939F464" w14:textId="77777777"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14:paraId="3F619AC3" w14:textId="77777777"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14:paraId="1E7AFD30" w14:textId="77777777" w:rsidR="004404E3" w:rsidRPr="00FA6FE8" w:rsidRDefault="009A5FC2" w:rsidP="00C04964">
      <w:pPr>
        <w:pStyle w:val="Heading2"/>
      </w:pPr>
      <w:bookmarkStart w:id="46" w:name="_Toc98925189"/>
      <w:r>
        <w:t>6.3</w:t>
      </w:r>
      <w:r w:rsidR="004404E3" w:rsidRPr="00FA6FE8">
        <w:tab/>
      </w:r>
      <w:r w:rsidR="004404E3">
        <w:t>Solution</w:t>
      </w:r>
      <w:r w:rsidR="004404E3" w:rsidRPr="00FA6FE8">
        <w:t xml:space="preserve"> </w:t>
      </w:r>
      <w:r w:rsidR="004404E3">
        <w:t>#</w:t>
      </w:r>
      <w:r>
        <w:t>3</w:t>
      </w:r>
      <w:r w:rsidR="004404E3" w:rsidRPr="00FA6FE8">
        <w:t xml:space="preserve">: </w:t>
      </w:r>
      <w:r w:rsidR="004404E3">
        <w:t>Deployment and coexistence without interworking between UDM and existing HSS</w:t>
      </w:r>
      <w:bookmarkEnd w:id="46"/>
    </w:p>
    <w:p w14:paraId="6F4FE5D0" w14:textId="77777777" w:rsidR="004404E3" w:rsidRDefault="009A5FC2" w:rsidP="00C04964">
      <w:pPr>
        <w:pStyle w:val="Heading3"/>
        <w:rPr>
          <w:lang w:eastAsia="ko-KR"/>
        </w:rPr>
      </w:pPr>
      <w:bookmarkStart w:id="47" w:name="_Toc98925190"/>
      <w:r>
        <w:rPr>
          <w:lang w:eastAsia="ko-KR"/>
        </w:rPr>
        <w:t>6.3</w:t>
      </w:r>
      <w:r w:rsidR="004404E3" w:rsidRPr="00FA6FE8">
        <w:rPr>
          <w:lang w:eastAsia="ko-KR"/>
        </w:rPr>
        <w:t>.1</w:t>
      </w:r>
      <w:r w:rsidR="004404E3" w:rsidRPr="00FA6FE8">
        <w:rPr>
          <w:rFonts w:hint="eastAsia"/>
          <w:lang w:eastAsia="ko-KR"/>
        </w:rPr>
        <w:tab/>
      </w:r>
      <w:r w:rsidR="004404E3">
        <w:rPr>
          <w:lang w:eastAsia="ko-KR"/>
        </w:rPr>
        <w:t>Introduction</w:t>
      </w:r>
      <w:bookmarkEnd w:id="47"/>
    </w:p>
    <w:p w14:paraId="6730526C" w14:textId="77777777"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14:paraId="43D6EECC" w14:textId="77777777"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14:paraId="2793E1BA" w14:textId="77777777" w:rsidR="004404E3" w:rsidRDefault="009A5FC2" w:rsidP="00C04964">
      <w:pPr>
        <w:pStyle w:val="Heading3"/>
        <w:rPr>
          <w:lang w:eastAsia="ko-KR"/>
        </w:rPr>
      </w:pPr>
      <w:bookmarkStart w:id="48" w:name="_Toc98925191"/>
      <w:r>
        <w:rPr>
          <w:lang w:eastAsia="ko-KR"/>
        </w:rPr>
        <w:t>6.3</w:t>
      </w:r>
      <w:r w:rsidR="004404E3" w:rsidRPr="00FA6FE8">
        <w:rPr>
          <w:lang w:eastAsia="ko-KR"/>
        </w:rPr>
        <w:t>.</w:t>
      </w:r>
      <w:r w:rsidR="004404E3">
        <w:rPr>
          <w:lang w:eastAsia="ko-KR"/>
        </w:rPr>
        <w:t>2</w:t>
      </w:r>
      <w:r w:rsidR="004404E3" w:rsidRPr="00FA6FE8">
        <w:rPr>
          <w:rFonts w:hint="eastAsia"/>
          <w:lang w:eastAsia="ko-KR"/>
        </w:rPr>
        <w:tab/>
      </w:r>
      <w:r w:rsidR="004404E3">
        <w:rPr>
          <w:lang w:eastAsia="ko-KR"/>
        </w:rPr>
        <w:t>High-level Description</w:t>
      </w:r>
      <w:bookmarkEnd w:id="48"/>
    </w:p>
    <w:p w14:paraId="6F475956" w14:textId="77777777" w:rsidR="004404E3" w:rsidRDefault="004404E3" w:rsidP="004404E3">
      <w:r>
        <w:t>This solution proposes an alternative for coexistence between UDM and HSS based on:</w:t>
      </w:r>
    </w:p>
    <w:p w14:paraId="1F3B1DFF" w14:textId="77777777" w:rsidR="002A40D4" w:rsidRDefault="002A40D4" w:rsidP="002A40D4">
      <w:pPr>
        <w:pStyle w:val="B1"/>
      </w:pPr>
      <w:r>
        <w:lastRenderedPageBreak/>
        <w:t>-</w:t>
      </w:r>
      <w:r>
        <w:tab/>
        <w:t>Deploying HSS and UDM in a single network entity, referred as Combined HSS/UDM, supporting interfaces and procedures specified for 5GC, EPC and IMS.</w:t>
      </w:r>
    </w:p>
    <w:p w14:paraId="39FA8CE3" w14:textId="77777777"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14:paraId="5BFBC4B8" w14:textId="77777777"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14:paraId="64B6A208" w14:textId="77777777"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14:paraId="4D72E8EB" w14:textId="77777777"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14:paraId="4C5E5B4F" w14:textId="77777777"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14:paraId="5AE1BAAB" w14:textId="77777777" w:rsidR="002A40D4" w:rsidRDefault="002A40D4" w:rsidP="002A40D4">
      <w:pPr>
        <w:pStyle w:val="B1"/>
      </w:pPr>
      <w:r>
        <w:t>-</w:t>
      </w:r>
      <w:r>
        <w:tab/>
        <w:t>There is no need of interworking between UDM and existing HSS out of the Combined network entity.</w:t>
      </w:r>
    </w:p>
    <w:p w14:paraId="20C30B37" w14:textId="77777777" w:rsidR="002A40D4" w:rsidRDefault="002A40D4" w:rsidP="002A40D4">
      <w:pPr>
        <w:pStyle w:val="B1"/>
      </w:pPr>
      <w:r>
        <w:t>-</w:t>
      </w:r>
      <w:r>
        <w:tab/>
        <w:t>The different options regarding deployment of subscription data repository are described below, gathering the considerations described previously.</w:t>
      </w:r>
    </w:p>
    <w:p w14:paraId="7591EF54" w14:textId="77777777"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14:paraId="7A976C1D" w14:textId="77777777"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14:paraId="1E1B8574" w14:textId="77777777"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14:paraId="20DB82CB" w14:textId="77777777"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14:paraId="20355C72" w14:textId="77777777"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w:t>
      </w:r>
      <w:r w:rsidR="009A5FC2">
        <w:t>6.3</w:t>
      </w:r>
      <w:r>
        <w:t xml:space="preserve">.1-1 </w:t>
      </w:r>
      <w:r w:rsidR="00F02FCD">
        <w:rPr>
          <w:rFonts w:hint="eastAsia"/>
          <w:lang w:eastAsia="zh-CN"/>
        </w:rPr>
        <w:t xml:space="preserve">and </w:t>
      </w:r>
      <w:r w:rsidR="009A5FC2">
        <w:t>6.3</w:t>
      </w:r>
      <w:r w:rsidR="00F02FCD">
        <w:t xml:space="preserve">.1-2 </w:t>
      </w:r>
      <w:r>
        <w:t>show the network architecture using a common repository for the Combined HSS/UDM:</w:t>
      </w:r>
    </w:p>
    <w:p w14:paraId="3A284BD2" w14:textId="77777777" w:rsidR="004404E3" w:rsidRDefault="004404E3" w:rsidP="002A40D4">
      <w:pPr>
        <w:pStyle w:val="TH"/>
        <w:rPr>
          <w:lang w:eastAsia="ko-KR"/>
        </w:rPr>
      </w:pPr>
      <w:r>
        <w:object w:dxaOrig="9765" w:dyaOrig="5310" w14:anchorId="322EFF5F">
          <v:shape id="_x0000_i1040" type="#_x0000_t75" style="width:481.45pt;height:262.35pt" o:ole="">
            <v:imagedata r:id="rId41" o:title=""/>
          </v:shape>
          <o:OLEObject Type="Embed" ProgID="Visio.Drawing.11" ShapeID="_x0000_i1040" DrawAspect="Content" ObjectID="_1709542927" r:id="rId42"/>
        </w:object>
      </w:r>
    </w:p>
    <w:p w14:paraId="36F178ED" w14:textId="77777777" w:rsidR="004404E3" w:rsidRPr="004404E3" w:rsidRDefault="004404E3" w:rsidP="005A192C">
      <w:pPr>
        <w:pStyle w:val="TF"/>
        <w:rPr>
          <w:lang w:eastAsia="ko-KR"/>
        </w:rPr>
      </w:pPr>
      <w:r w:rsidRPr="004404E3">
        <w:rPr>
          <w:lang w:eastAsia="ko-KR"/>
        </w:rPr>
        <w:t xml:space="preserve">Figure </w:t>
      </w:r>
      <w:r w:rsidR="009A5FC2">
        <w:rPr>
          <w:lang w:eastAsia="ko-KR"/>
        </w:rPr>
        <w:t>6.3</w:t>
      </w:r>
      <w:r w:rsidRPr="004404E3">
        <w:rPr>
          <w:lang w:eastAsia="ko-KR"/>
        </w:rPr>
        <w:t>.1-1</w:t>
      </w:r>
      <w:r w:rsidR="002A40D4">
        <w:rPr>
          <w:lang w:eastAsia="ko-KR"/>
        </w:rPr>
        <w:t>:</w:t>
      </w:r>
      <w:r w:rsidRPr="004404E3">
        <w:rPr>
          <w:lang w:eastAsia="ko-KR"/>
        </w:rPr>
        <w:t xml:space="preserve"> Coexistence of existing HSS and Combined HSS/UDM with common repository used by the Combined entity</w:t>
      </w:r>
    </w:p>
    <w:p w14:paraId="68B8FA6E" w14:textId="77777777" w:rsidR="00F26F2C" w:rsidRDefault="00F26F2C" w:rsidP="001E618B">
      <w:pPr>
        <w:pStyle w:val="TH"/>
      </w:pPr>
      <w:r w:rsidRPr="00554F3E">
        <w:object w:dxaOrig="9771" w:dyaOrig="5321" w14:anchorId="50079C21">
          <v:shape id="_x0000_i1041" type="#_x0000_t75" style="width:482.1pt;height:262.35pt" o:ole="">
            <v:imagedata r:id="rId43" o:title=""/>
          </v:shape>
          <o:OLEObject Type="Embed" ProgID="Visio.Drawing.11" ShapeID="_x0000_i1041" DrawAspect="Content" ObjectID="_1709542928" r:id="rId44"/>
        </w:object>
      </w:r>
    </w:p>
    <w:p w14:paraId="1B6C421A" w14:textId="77777777" w:rsidR="00F26F2C" w:rsidRDefault="00F26F2C" w:rsidP="00F26F2C">
      <w:pPr>
        <w:pStyle w:val="TF"/>
        <w:rPr>
          <w:lang w:eastAsia="ko-KR"/>
        </w:rPr>
      </w:pPr>
      <w:r>
        <w:rPr>
          <w:lang w:eastAsia="ko-KR"/>
        </w:rPr>
        <w:t xml:space="preserve">Figure </w:t>
      </w:r>
      <w:r w:rsidR="009A5FC2">
        <w:rPr>
          <w:lang w:eastAsia="ko-KR"/>
        </w:rPr>
        <w:t>6.1</w:t>
      </w:r>
      <w:r>
        <w:rPr>
          <w:lang w:eastAsia="ko-KR"/>
        </w:rPr>
        <w:t>.1-2: Coexistence of existing HSS and Combined HSS/UDM with common repository used by the Combined entity – Including MAP access</w:t>
      </w:r>
    </w:p>
    <w:p w14:paraId="2330A7C1" w14:textId="77777777"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14:paraId="1CA05575" w14:textId="77777777"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14:paraId="4DFB21C6" w14:textId="77777777" w:rsidR="002A40D4" w:rsidRDefault="002A40D4" w:rsidP="002A40D4">
      <w:pPr>
        <w:pStyle w:val="B1"/>
      </w:pPr>
      <w:r>
        <w:lastRenderedPageBreak/>
        <w:tab/>
      </w:r>
      <w:r w:rsidR="00F26F2C">
        <w:rPr>
          <w:rFonts w:hint="eastAsia"/>
          <w:lang w:eastAsia="zh-CN"/>
        </w:rPr>
        <w:t>F</w:t>
      </w:r>
      <w:r>
        <w:t>igure</w:t>
      </w:r>
      <w:r w:rsidR="00F26F2C">
        <w:rPr>
          <w:rFonts w:hint="eastAsia"/>
          <w:lang w:eastAsia="zh-CN"/>
        </w:rPr>
        <w:t>s</w:t>
      </w:r>
      <w:r>
        <w:t xml:space="preserve"> </w:t>
      </w:r>
      <w:r w:rsidR="009A5FC2">
        <w:t>6.3</w:t>
      </w:r>
      <w:r>
        <w:t>.1-</w:t>
      </w:r>
      <w:r w:rsidR="00F26F2C">
        <w:t xml:space="preserve">3, and </w:t>
      </w:r>
      <w:r w:rsidR="009A5FC2">
        <w:t>6.3</w:t>
      </w:r>
      <w:r w:rsidR="00F26F2C">
        <w:t>.1-4</w:t>
      </w:r>
      <w:r w:rsidR="00F26F2C">
        <w:rPr>
          <w:rFonts w:hint="eastAsia"/>
          <w:lang w:eastAsia="zh-CN"/>
        </w:rPr>
        <w:t xml:space="preserve"> </w:t>
      </w:r>
      <w:r>
        <w:t>show the network architecture using separate repositories for the Combined HSS/UDM:</w:t>
      </w:r>
    </w:p>
    <w:p w14:paraId="364B9294" w14:textId="77777777" w:rsidR="004404E3" w:rsidRDefault="004404E3" w:rsidP="002A40D4">
      <w:pPr>
        <w:pStyle w:val="TH"/>
        <w:rPr>
          <w:lang w:eastAsia="ko-KR"/>
        </w:rPr>
      </w:pPr>
      <w:r>
        <w:object w:dxaOrig="9765" w:dyaOrig="5085" w14:anchorId="4EFD75CE">
          <v:shape id="_x0000_i1042" type="#_x0000_t75" style="width:481.45pt;height:251.7pt" o:ole="">
            <v:imagedata r:id="rId45" o:title=""/>
          </v:shape>
          <o:OLEObject Type="Embed" ProgID="Visio.Drawing.11" ShapeID="_x0000_i1042" DrawAspect="Content" ObjectID="_1709542929" r:id="rId46"/>
        </w:object>
      </w:r>
    </w:p>
    <w:p w14:paraId="0C4315F4" w14:textId="77777777"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14:paraId="04ADF17C" w14:textId="77777777" w:rsidR="00F26F2C" w:rsidRDefault="00F26F2C" w:rsidP="001E618B">
      <w:pPr>
        <w:pStyle w:val="TH"/>
      </w:pPr>
      <w:r w:rsidRPr="00554F3E">
        <w:object w:dxaOrig="9771" w:dyaOrig="5091" w14:anchorId="6C9D352D">
          <v:shape id="_x0000_i1043" type="#_x0000_t75" style="width:482.1pt;height:252.3pt" o:ole="">
            <v:imagedata r:id="rId47" o:title=""/>
          </v:shape>
          <o:OLEObject Type="Embed" ProgID="Visio.Drawing.11" ShapeID="_x0000_i1043" DrawAspect="Content" ObjectID="_1709542930" r:id="rId48"/>
        </w:object>
      </w:r>
    </w:p>
    <w:p w14:paraId="2015CC3C" w14:textId="77777777" w:rsidR="000622AE" w:rsidRDefault="00F26F2C">
      <w:pPr>
        <w:pStyle w:val="TF"/>
        <w:rPr>
          <w:lang w:eastAsia="zh-CN"/>
        </w:rPr>
      </w:pPr>
      <w:r>
        <w:rPr>
          <w:lang w:eastAsia="ko-KR"/>
        </w:rPr>
        <w:t xml:space="preserve">Figure </w:t>
      </w:r>
      <w:r w:rsidR="009A5FC2">
        <w:rPr>
          <w:lang w:eastAsia="ko-KR"/>
        </w:rPr>
        <w:t>6.3</w:t>
      </w:r>
      <w:r>
        <w:rPr>
          <w:lang w:eastAsia="ko-KR"/>
        </w:rPr>
        <w:t>.1-4: Coexistence of existing HSS and Combined HSS/UDM with separate repositories deployed for the Combined entity - Including MAP access</w:t>
      </w:r>
    </w:p>
    <w:p w14:paraId="7F48D762" w14:textId="77777777"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w:t>
      </w:r>
      <w:r w:rsidR="009A5FC2">
        <w:t>6.3</w:t>
      </w:r>
      <w:r>
        <w:t>.1-</w:t>
      </w:r>
      <w:r w:rsidR="00F26F2C">
        <w:t xml:space="preserve">5, and figure </w:t>
      </w:r>
      <w:r w:rsidR="009A5FC2">
        <w:t>6.3</w:t>
      </w:r>
      <w:r w:rsidR="00F26F2C">
        <w:t>.1-6</w:t>
      </w:r>
      <w:r>
        <w:t>. Subscription relocation is not required in this option.</w:t>
      </w:r>
    </w:p>
    <w:p w14:paraId="287BD6A5" w14:textId="77777777"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14:paraId="31E63E27" w14:textId="77777777" w:rsidR="00473DD4" w:rsidRDefault="00D64DA7" w:rsidP="00D64DA7">
      <w:pPr>
        <w:pStyle w:val="B1"/>
      </w:pPr>
      <w:r>
        <w:lastRenderedPageBreak/>
        <w:tab/>
      </w:r>
      <w:r w:rsidR="00473DD4">
        <w:t>This option does not allow centralization of user profiles for a given user in a single repository, making provisioning more complex as multiple subscription repositories are required to be populated for the same user.</w:t>
      </w:r>
    </w:p>
    <w:p w14:paraId="68EB1936" w14:textId="77777777"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14:paraId="1E330B8E" w14:textId="77777777" w:rsidR="004404E3" w:rsidRDefault="004404E3" w:rsidP="002A40D4">
      <w:pPr>
        <w:pStyle w:val="TH"/>
        <w:rPr>
          <w:lang w:eastAsia="ko-KR"/>
        </w:rPr>
      </w:pPr>
      <w:r>
        <w:object w:dxaOrig="9765" w:dyaOrig="5085" w14:anchorId="660DFB47">
          <v:shape id="_x0000_i1044" type="#_x0000_t75" style="width:481.45pt;height:251.7pt" o:ole="">
            <v:imagedata r:id="rId49" o:title=""/>
          </v:shape>
          <o:OLEObject Type="Embed" ProgID="Visio.Drawing.11" ShapeID="_x0000_i1044" DrawAspect="Content" ObjectID="_1709542931" r:id="rId50"/>
        </w:object>
      </w:r>
    </w:p>
    <w:p w14:paraId="274EFF62" w14:textId="77777777"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14:paraId="1CA8204E" w14:textId="77777777" w:rsidR="00F26F2C" w:rsidRPr="00F26F2C" w:rsidRDefault="00F26F2C" w:rsidP="001E618B">
      <w:pPr>
        <w:pStyle w:val="TH"/>
      </w:pPr>
      <w:r w:rsidRPr="00F26F2C">
        <w:object w:dxaOrig="9771" w:dyaOrig="5091" w14:anchorId="416DBD6B">
          <v:shape id="_x0000_i1045" type="#_x0000_t75" style="width:482.1pt;height:252.3pt" o:ole="">
            <v:imagedata r:id="rId51" o:title=""/>
          </v:shape>
          <o:OLEObject Type="Embed" ProgID="Visio.Drawing.11" ShapeID="_x0000_i1045" DrawAspect="Content" ObjectID="_1709542932" r:id="rId52"/>
        </w:object>
      </w:r>
    </w:p>
    <w:p w14:paraId="78EC11AC" w14:textId="77777777" w:rsidR="00F26F2C" w:rsidRPr="00F26F2C" w:rsidRDefault="00F26F2C" w:rsidP="001E618B">
      <w:pPr>
        <w:pStyle w:val="TF"/>
      </w:pPr>
      <w:r w:rsidRPr="00F26F2C">
        <w:t xml:space="preserve">Figure </w:t>
      </w:r>
      <w:r w:rsidR="009A5FC2">
        <w:t>6.3</w:t>
      </w:r>
      <w:r w:rsidRPr="00F26F2C">
        <w:t>.1-6: Coexistence of existing HSS and Combined HSS/UDM with separate repositories using existing EPS UDR for 4G/IMS subscription data - Including MAP access</w:t>
      </w:r>
    </w:p>
    <w:p w14:paraId="136EDC50" w14:textId="77777777"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w:t>
      </w:r>
      <w:r w:rsidR="009A5FC2">
        <w:t>6.3</w:t>
      </w:r>
      <w:r>
        <w:t>.1-</w:t>
      </w:r>
      <w:r w:rsidR="00F26F2C">
        <w:t xml:space="preserve">7, and </w:t>
      </w:r>
      <w:r w:rsidR="009A5FC2">
        <w:t>6.3</w:t>
      </w:r>
      <w:r w:rsidR="00F26F2C">
        <w:t>.1-8</w:t>
      </w:r>
      <w:r>
        <w:t xml:space="preserve">. This option </w:t>
      </w:r>
      <w:r w:rsidR="00473DD4">
        <w:t>may</w:t>
      </w:r>
      <w:r>
        <w:t xml:space="preserve"> not require subscription relocation either.</w:t>
      </w:r>
    </w:p>
    <w:p w14:paraId="1F06A109" w14:textId="77777777" w:rsidR="00473DD4" w:rsidRDefault="00D64DA7" w:rsidP="00D64DA7">
      <w:pPr>
        <w:pStyle w:val="B1"/>
        <w:rPr>
          <w:lang w:eastAsia="ko-KR"/>
        </w:rPr>
      </w:pPr>
      <w:r>
        <w:rPr>
          <w:lang w:eastAsia="ko-KR"/>
        </w:rPr>
        <w:lastRenderedPageBreak/>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14:paraId="5C5CA40B" w14:textId="77777777" w:rsidR="004404E3" w:rsidRDefault="004404E3" w:rsidP="002A40D4">
      <w:pPr>
        <w:pStyle w:val="TH"/>
        <w:rPr>
          <w:lang w:eastAsia="ko-KR"/>
        </w:rPr>
      </w:pPr>
      <w:r>
        <w:object w:dxaOrig="9765" w:dyaOrig="5310" w14:anchorId="2A08778E">
          <v:shape id="_x0000_i1046" type="#_x0000_t75" style="width:481.45pt;height:262.35pt" o:ole="">
            <v:imagedata r:id="rId53" o:title=""/>
          </v:shape>
          <o:OLEObject Type="Embed" ProgID="Visio.Drawing.11" ShapeID="_x0000_i1046" DrawAspect="Content" ObjectID="_1709542933" r:id="rId54"/>
        </w:object>
      </w:r>
    </w:p>
    <w:p w14:paraId="690E28AA" w14:textId="77777777" w:rsidR="004404E3" w:rsidRDefault="004404E3" w:rsidP="00B41C83">
      <w:pPr>
        <w:pStyle w:val="TF"/>
        <w:outlineLvl w:val="0"/>
        <w:rPr>
          <w:lang w:eastAsia="zh-CN"/>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14:paraId="5F3AE676" w14:textId="77777777" w:rsidR="00F26F2C" w:rsidRPr="00F26F2C" w:rsidRDefault="00F26F2C" w:rsidP="001E618B">
      <w:pPr>
        <w:pStyle w:val="TH"/>
      </w:pPr>
      <w:r w:rsidRPr="00F26F2C">
        <w:object w:dxaOrig="9771" w:dyaOrig="5321" w14:anchorId="21DF5994">
          <v:shape id="_x0000_i1047" type="#_x0000_t75" style="width:480.85pt;height:262.35pt" o:ole="">
            <v:imagedata r:id="rId55" o:title=""/>
          </v:shape>
          <o:OLEObject Type="Embed" ProgID="Visio.Drawing.11" ShapeID="_x0000_i1047" DrawAspect="Content" ObjectID="_1709542934" r:id="rId56"/>
        </w:object>
      </w:r>
    </w:p>
    <w:p w14:paraId="71A81B80" w14:textId="77777777" w:rsidR="000622AE" w:rsidRDefault="00F26F2C" w:rsidP="001E618B">
      <w:pPr>
        <w:pStyle w:val="TF"/>
        <w:rPr>
          <w:lang w:eastAsia="zh-CN"/>
        </w:rPr>
      </w:pPr>
      <w:r w:rsidRPr="00F26F2C">
        <w:t>Figure 6.</w:t>
      </w:r>
      <w:r w:rsidR="009A5FC2">
        <w:t>3</w:t>
      </w:r>
      <w:r w:rsidRPr="00F26F2C">
        <w:t>.1-8: Coexistence of existing HSS and Combined HSS/UDM using a common repository - Including MAP access</w:t>
      </w:r>
    </w:p>
    <w:p w14:paraId="5933E726" w14:textId="77777777" w:rsidR="004404E3" w:rsidRDefault="009A5FC2" w:rsidP="00C04964">
      <w:pPr>
        <w:pStyle w:val="Heading3"/>
        <w:rPr>
          <w:lang w:eastAsia="ko-KR"/>
        </w:rPr>
      </w:pPr>
      <w:bookmarkStart w:id="49" w:name="_Toc98925192"/>
      <w:r>
        <w:rPr>
          <w:lang w:eastAsia="ko-KR"/>
        </w:rPr>
        <w:t>6.3</w:t>
      </w:r>
      <w:r w:rsidR="004404E3" w:rsidRPr="00FA6FE8">
        <w:rPr>
          <w:lang w:eastAsia="ko-KR"/>
        </w:rPr>
        <w:t>.</w:t>
      </w:r>
      <w:r w:rsidR="004404E3">
        <w:rPr>
          <w:lang w:eastAsia="ko-KR"/>
        </w:rPr>
        <w:t>3</w:t>
      </w:r>
      <w:r w:rsidR="004404E3" w:rsidRPr="00FA6FE8">
        <w:rPr>
          <w:rFonts w:hint="eastAsia"/>
          <w:lang w:eastAsia="ko-KR"/>
        </w:rPr>
        <w:tab/>
      </w:r>
      <w:r w:rsidR="004404E3">
        <w:rPr>
          <w:lang w:eastAsia="ko-KR"/>
        </w:rPr>
        <w:t>Services and Illustrated Procedures</w:t>
      </w:r>
      <w:bookmarkEnd w:id="49"/>
    </w:p>
    <w:p w14:paraId="37377B24" w14:textId="77777777" w:rsidR="004404E3" w:rsidRDefault="004404E3" w:rsidP="004404E3">
      <w:r>
        <w:t>The interactions between UDM and HSS within the Combined network entity are internal, so it is not required to define such interworking.</w:t>
      </w:r>
    </w:p>
    <w:p w14:paraId="667BE1DA" w14:textId="77777777" w:rsidR="004404E3" w:rsidRDefault="009A5FC2" w:rsidP="00C04964">
      <w:pPr>
        <w:pStyle w:val="Heading3"/>
        <w:rPr>
          <w:lang w:eastAsia="ko-KR"/>
        </w:rPr>
      </w:pPr>
      <w:bookmarkStart w:id="50" w:name="_Toc98925193"/>
      <w:r>
        <w:rPr>
          <w:lang w:eastAsia="ko-KR"/>
        </w:rPr>
        <w:lastRenderedPageBreak/>
        <w:t>6.3</w:t>
      </w:r>
      <w:r w:rsidR="004404E3" w:rsidRPr="00FA6FE8">
        <w:rPr>
          <w:lang w:eastAsia="ko-KR"/>
        </w:rPr>
        <w:t>.</w:t>
      </w:r>
      <w:r w:rsidR="004404E3">
        <w:rPr>
          <w:lang w:eastAsia="ko-KR"/>
        </w:rPr>
        <w:t>4</w:t>
      </w:r>
      <w:r w:rsidR="004404E3" w:rsidRPr="00FA6FE8">
        <w:rPr>
          <w:rFonts w:hint="eastAsia"/>
          <w:lang w:eastAsia="ko-KR"/>
        </w:rPr>
        <w:tab/>
      </w:r>
      <w:r w:rsidR="004404E3">
        <w:rPr>
          <w:lang w:eastAsia="ko-KR"/>
        </w:rPr>
        <w:t>Impacts on existing services and interfaces</w:t>
      </w:r>
      <w:bookmarkEnd w:id="50"/>
    </w:p>
    <w:p w14:paraId="399456DD" w14:textId="77777777" w:rsidR="004404E3" w:rsidRDefault="004404E3" w:rsidP="00C04964">
      <w:pPr>
        <w:rPr>
          <w:lang w:eastAsia="zh-CN"/>
        </w:rPr>
      </w:pPr>
      <w:r w:rsidRPr="00C04964">
        <w:t>This solution has no impact on existing services and interfaces.</w:t>
      </w:r>
    </w:p>
    <w:p w14:paraId="0AD540FE" w14:textId="77777777" w:rsidR="004404E3" w:rsidRPr="00FA6FE8" w:rsidRDefault="009A5FC2" w:rsidP="00C04964">
      <w:pPr>
        <w:pStyle w:val="Heading3"/>
      </w:pPr>
      <w:bookmarkStart w:id="51" w:name="_Toc98925194"/>
      <w:r>
        <w:t>6.3</w:t>
      </w:r>
      <w:r w:rsidR="004404E3" w:rsidRPr="00FA6FE8">
        <w:t>.5</w:t>
      </w:r>
      <w:r w:rsidR="004404E3" w:rsidRPr="00FA6FE8">
        <w:tab/>
        <w:t>Evaluation</w:t>
      </w:r>
      <w:bookmarkEnd w:id="51"/>
    </w:p>
    <w:p w14:paraId="322B088C" w14:textId="77777777" w:rsidR="00473DD4" w:rsidRDefault="00473DD4" w:rsidP="00DE0944">
      <w:pPr>
        <w:rPr>
          <w:lang w:eastAsia="ko-KR"/>
        </w:rPr>
      </w:pPr>
      <w:r>
        <w:rPr>
          <w:lang w:eastAsia="ko-KR"/>
        </w:rPr>
        <w:t xml:space="preserve">Solution </w:t>
      </w:r>
      <w:r w:rsidR="009A5FC2">
        <w:rPr>
          <w:lang w:eastAsia="ko-KR"/>
        </w:rPr>
        <w:t>3</w:t>
      </w:r>
      <w:r>
        <w:rPr>
          <w:lang w:eastAsia="ko-KR"/>
        </w:rPr>
        <w:t xml:space="preserve">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14:paraId="37F3A625" w14:textId="77777777"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14:paraId="1939B7A1" w14:textId="77777777"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14:paraId="56465B53" w14:textId="77777777"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14:paraId="642A7610" w14:textId="77777777"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14:paraId="4C0027C4" w14:textId="77777777"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14:paraId="3D026FE2" w14:textId="77777777" w:rsidR="005259D2" w:rsidRPr="00A20410" w:rsidRDefault="009A5FC2" w:rsidP="00C04964">
      <w:pPr>
        <w:pStyle w:val="Heading1"/>
      </w:pPr>
      <w:bookmarkStart w:id="52" w:name="_Toc98925195"/>
      <w:r>
        <w:rPr>
          <w:lang w:eastAsia="ko-KR"/>
        </w:rPr>
        <w:t>7</w:t>
      </w:r>
      <w:r w:rsidR="005259D2" w:rsidRPr="00A20410">
        <w:tab/>
        <w:t>Conclusions</w:t>
      </w:r>
      <w:bookmarkEnd w:id="52"/>
    </w:p>
    <w:p w14:paraId="218AF73D" w14:textId="5E1C0DA7" w:rsidR="002B5C00" w:rsidRDefault="00DB7611" w:rsidP="002B5C00">
      <w:bookmarkStart w:id="53" w:name="historyclause"/>
      <w:r>
        <w:rPr>
          <w:rFonts w:eastAsia="DengXian"/>
          <w:lang w:eastAsia="zh-CN"/>
        </w:rPr>
        <w:t>I</w:t>
      </w:r>
      <w:r>
        <w:rPr>
          <w:rFonts w:eastAsia="DengXian" w:hint="eastAsia"/>
          <w:lang w:eastAsia="zh-CN"/>
        </w:rPr>
        <w:t xml:space="preserve">t is concluded that normative work, as specified in </w:t>
      </w:r>
      <w:r w:rsidR="006802C5">
        <w:rPr>
          <w:rFonts w:eastAsia="DengXian"/>
          <w:lang w:eastAsia="zh-CN"/>
        </w:rPr>
        <w:t>the present document</w:t>
      </w:r>
      <w:r>
        <w:rPr>
          <w:rFonts w:eastAsia="DengXian" w:hint="eastAsia"/>
          <w:lang w:eastAsia="zh-CN"/>
        </w:rPr>
        <w:t xml:space="preserve"> and </w:t>
      </w:r>
      <w:r w:rsidR="0025732E">
        <w:rPr>
          <w:rFonts w:eastAsia="DengXian" w:hint="eastAsia"/>
          <w:lang w:eastAsia="zh-CN"/>
        </w:rPr>
        <w:t>TS</w:t>
      </w:r>
      <w:r w:rsidR="0025732E">
        <w:rPr>
          <w:rFonts w:eastAsia="DengXian"/>
          <w:lang w:eastAsia="zh-CN"/>
        </w:rPr>
        <w:t> 29.563 </w:t>
      </w:r>
      <w:r w:rsidR="0025732E">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14:paraId="6B3B933C" w14:textId="77777777"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14:paraId="678C47DA" w14:textId="77777777" w:rsidR="000F7531" w:rsidRPr="00A20410" w:rsidRDefault="000F7531" w:rsidP="00C04964">
      <w:pPr>
        <w:pStyle w:val="Heading9"/>
      </w:pPr>
      <w:r w:rsidRPr="00A20410">
        <w:br w:type="page"/>
      </w:r>
      <w:bookmarkStart w:id="54" w:name="_Toc98925196"/>
      <w:r w:rsidRPr="00A20410">
        <w:lastRenderedPageBreak/>
        <w:t>Annex A:</w:t>
      </w:r>
      <w:r w:rsidRPr="00A20410">
        <w:br/>
        <w:t>Change history</w:t>
      </w:r>
      <w:bookmarkEnd w:id="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425"/>
        <w:gridCol w:w="567"/>
        <w:gridCol w:w="4726"/>
        <w:gridCol w:w="708"/>
      </w:tblGrid>
      <w:tr w:rsidR="00E8629F" w:rsidRPr="00A20410" w14:paraId="13A7B226" w14:textId="77777777" w:rsidTr="00297896">
        <w:trPr>
          <w:cantSplit/>
        </w:trPr>
        <w:tc>
          <w:tcPr>
            <w:tcW w:w="9639" w:type="dxa"/>
            <w:gridSpan w:val="8"/>
            <w:tcBorders>
              <w:bottom w:val="nil"/>
            </w:tcBorders>
            <w:shd w:val="solid" w:color="FFFFFF" w:fill="auto"/>
          </w:tcPr>
          <w:p w14:paraId="0BAD5522" w14:textId="77777777" w:rsidR="00E8629F" w:rsidRPr="00A20410" w:rsidRDefault="00E8629F">
            <w:pPr>
              <w:pStyle w:val="TAL"/>
              <w:jc w:val="center"/>
              <w:rPr>
                <w:b/>
                <w:sz w:val="16"/>
              </w:rPr>
            </w:pPr>
            <w:r w:rsidRPr="00A20410">
              <w:rPr>
                <w:b/>
              </w:rPr>
              <w:t>Change history</w:t>
            </w:r>
          </w:p>
        </w:tc>
      </w:tr>
      <w:tr w:rsidR="006B0D02" w:rsidRPr="009A5FC2" w14:paraId="07AD4DF3" w14:textId="77777777" w:rsidTr="009A5FC2">
        <w:tc>
          <w:tcPr>
            <w:tcW w:w="800" w:type="dxa"/>
            <w:shd w:val="pct10" w:color="auto" w:fill="FFFFFF"/>
          </w:tcPr>
          <w:p w14:paraId="236A2982" w14:textId="77777777" w:rsidR="006B0D02" w:rsidRPr="009A5FC2" w:rsidRDefault="006B0D02" w:rsidP="009A5FC2">
            <w:pPr>
              <w:pStyle w:val="TAH"/>
              <w:rPr>
                <w:sz w:val="16"/>
                <w:szCs w:val="16"/>
              </w:rPr>
            </w:pPr>
            <w:r w:rsidRPr="009A5FC2">
              <w:rPr>
                <w:sz w:val="16"/>
                <w:szCs w:val="16"/>
              </w:rPr>
              <w:t>Date</w:t>
            </w:r>
          </w:p>
        </w:tc>
        <w:tc>
          <w:tcPr>
            <w:tcW w:w="901" w:type="dxa"/>
            <w:shd w:val="pct10" w:color="auto" w:fill="FFFFFF"/>
          </w:tcPr>
          <w:p w14:paraId="3AC72191" w14:textId="77777777" w:rsidR="006B0D02" w:rsidRPr="009A5FC2" w:rsidRDefault="006856E5" w:rsidP="009A5FC2">
            <w:pPr>
              <w:pStyle w:val="TAH"/>
              <w:rPr>
                <w:sz w:val="16"/>
                <w:szCs w:val="16"/>
              </w:rPr>
            </w:pPr>
            <w:r w:rsidRPr="009A5FC2">
              <w:rPr>
                <w:sz w:val="16"/>
                <w:szCs w:val="16"/>
              </w:rPr>
              <w:t>Meeting</w:t>
            </w:r>
          </w:p>
        </w:tc>
        <w:tc>
          <w:tcPr>
            <w:tcW w:w="993" w:type="dxa"/>
            <w:shd w:val="pct10" w:color="auto" w:fill="FFFFFF"/>
          </w:tcPr>
          <w:p w14:paraId="045F7A24" w14:textId="77777777" w:rsidR="006B0D02" w:rsidRPr="009A5FC2" w:rsidRDefault="006B0D02" w:rsidP="009A5FC2">
            <w:pPr>
              <w:pStyle w:val="TAH"/>
              <w:rPr>
                <w:sz w:val="16"/>
                <w:szCs w:val="16"/>
              </w:rPr>
            </w:pPr>
            <w:r w:rsidRPr="009A5FC2">
              <w:rPr>
                <w:sz w:val="16"/>
                <w:szCs w:val="16"/>
              </w:rPr>
              <w:t>TDoc</w:t>
            </w:r>
          </w:p>
        </w:tc>
        <w:tc>
          <w:tcPr>
            <w:tcW w:w="519" w:type="dxa"/>
            <w:shd w:val="pct10" w:color="auto" w:fill="FFFFFF"/>
          </w:tcPr>
          <w:p w14:paraId="5DDD6EF9" w14:textId="77777777" w:rsidR="006B0D02" w:rsidRPr="009A5FC2" w:rsidRDefault="006B0D02" w:rsidP="009A5FC2">
            <w:pPr>
              <w:pStyle w:val="TAH"/>
              <w:rPr>
                <w:sz w:val="16"/>
                <w:szCs w:val="16"/>
              </w:rPr>
            </w:pPr>
            <w:r w:rsidRPr="009A5FC2">
              <w:rPr>
                <w:sz w:val="16"/>
                <w:szCs w:val="16"/>
              </w:rPr>
              <w:t>CR</w:t>
            </w:r>
          </w:p>
        </w:tc>
        <w:tc>
          <w:tcPr>
            <w:tcW w:w="425" w:type="dxa"/>
            <w:shd w:val="pct10" w:color="auto" w:fill="FFFFFF"/>
          </w:tcPr>
          <w:p w14:paraId="12F733A1" w14:textId="77777777" w:rsidR="006B0D02" w:rsidRPr="009A5FC2" w:rsidRDefault="006B0D02" w:rsidP="009A5FC2">
            <w:pPr>
              <w:pStyle w:val="TAH"/>
              <w:rPr>
                <w:sz w:val="16"/>
                <w:szCs w:val="16"/>
              </w:rPr>
            </w:pPr>
            <w:r w:rsidRPr="009A5FC2">
              <w:rPr>
                <w:sz w:val="16"/>
                <w:szCs w:val="16"/>
              </w:rPr>
              <w:t>Rev</w:t>
            </w:r>
          </w:p>
        </w:tc>
        <w:tc>
          <w:tcPr>
            <w:tcW w:w="567" w:type="dxa"/>
            <w:shd w:val="pct10" w:color="auto" w:fill="FFFFFF"/>
          </w:tcPr>
          <w:p w14:paraId="308473EB" w14:textId="77777777" w:rsidR="006B0D02" w:rsidRPr="009A5FC2" w:rsidRDefault="006B0D02" w:rsidP="009A5FC2">
            <w:pPr>
              <w:pStyle w:val="TAH"/>
              <w:rPr>
                <w:sz w:val="16"/>
                <w:szCs w:val="16"/>
              </w:rPr>
            </w:pPr>
            <w:r w:rsidRPr="009A5FC2">
              <w:rPr>
                <w:sz w:val="16"/>
                <w:szCs w:val="16"/>
              </w:rPr>
              <w:t>Cat</w:t>
            </w:r>
          </w:p>
        </w:tc>
        <w:tc>
          <w:tcPr>
            <w:tcW w:w="4726" w:type="dxa"/>
            <w:shd w:val="pct10" w:color="auto" w:fill="FFFFFF"/>
          </w:tcPr>
          <w:p w14:paraId="645FBC56" w14:textId="77777777" w:rsidR="006B0D02" w:rsidRPr="009A5FC2" w:rsidRDefault="006B0D02" w:rsidP="009A5FC2">
            <w:pPr>
              <w:pStyle w:val="TAH"/>
              <w:rPr>
                <w:sz w:val="16"/>
                <w:szCs w:val="16"/>
              </w:rPr>
            </w:pPr>
            <w:r w:rsidRPr="009A5FC2">
              <w:rPr>
                <w:sz w:val="16"/>
                <w:szCs w:val="16"/>
              </w:rPr>
              <w:t>Subject/Comment</w:t>
            </w:r>
          </w:p>
        </w:tc>
        <w:tc>
          <w:tcPr>
            <w:tcW w:w="708" w:type="dxa"/>
            <w:shd w:val="pct10" w:color="auto" w:fill="FFFFFF"/>
          </w:tcPr>
          <w:p w14:paraId="47C91166" w14:textId="77777777" w:rsidR="006B0D02" w:rsidRPr="009A5FC2" w:rsidRDefault="006B0D02" w:rsidP="009A5FC2">
            <w:pPr>
              <w:pStyle w:val="TAH"/>
              <w:rPr>
                <w:sz w:val="16"/>
                <w:szCs w:val="16"/>
              </w:rPr>
            </w:pPr>
            <w:r w:rsidRPr="009A5FC2">
              <w:rPr>
                <w:sz w:val="16"/>
                <w:szCs w:val="16"/>
              </w:rPr>
              <w:t>New vers</w:t>
            </w:r>
            <w:r w:rsidR="006856E5" w:rsidRPr="009A5FC2">
              <w:rPr>
                <w:sz w:val="16"/>
                <w:szCs w:val="16"/>
              </w:rPr>
              <w:t>ion</w:t>
            </w:r>
          </w:p>
        </w:tc>
      </w:tr>
      <w:bookmarkEnd w:id="53"/>
      <w:tr w:rsidR="00302733" w:rsidRPr="00B328AB" w14:paraId="08728B36" w14:textId="77777777" w:rsidTr="009A5FC2">
        <w:tc>
          <w:tcPr>
            <w:tcW w:w="800" w:type="dxa"/>
            <w:shd w:val="solid" w:color="FFFFFF" w:fill="auto"/>
          </w:tcPr>
          <w:p w14:paraId="1E94193A" w14:textId="77777777" w:rsidR="00302733" w:rsidRDefault="00302733" w:rsidP="00D92AC9">
            <w:pPr>
              <w:pStyle w:val="TAC"/>
              <w:rPr>
                <w:sz w:val="16"/>
                <w:szCs w:val="16"/>
                <w:lang w:eastAsia="zh-CN"/>
              </w:rPr>
            </w:pPr>
            <w:r>
              <w:rPr>
                <w:rFonts w:hint="eastAsia"/>
                <w:sz w:val="16"/>
                <w:szCs w:val="16"/>
                <w:lang w:eastAsia="zh-CN"/>
              </w:rPr>
              <w:t>2019-05</w:t>
            </w:r>
          </w:p>
        </w:tc>
        <w:tc>
          <w:tcPr>
            <w:tcW w:w="901" w:type="dxa"/>
            <w:shd w:val="solid" w:color="FFFFFF" w:fill="auto"/>
          </w:tcPr>
          <w:p w14:paraId="32989785" w14:textId="77777777" w:rsidR="00302733" w:rsidRDefault="00640408" w:rsidP="00D92AC9">
            <w:pPr>
              <w:pStyle w:val="TAC"/>
              <w:rPr>
                <w:sz w:val="16"/>
                <w:szCs w:val="16"/>
                <w:lang w:eastAsia="zh-CN"/>
              </w:rPr>
            </w:pPr>
            <w:r>
              <w:rPr>
                <w:sz w:val="16"/>
                <w:szCs w:val="16"/>
                <w:lang w:eastAsia="zh-CN"/>
              </w:rPr>
              <w:t>SP#84</w:t>
            </w:r>
          </w:p>
        </w:tc>
        <w:tc>
          <w:tcPr>
            <w:tcW w:w="993" w:type="dxa"/>
            <w:shd w:val="solid" w:color="FFFFFF" w:fill="auto"/>
          </w:tcPr>
          <w:p w14:paraId="22F98DCE" w14:textId="77777777" w:rsidR="00302733" w:rsidRPr="00A20410" w:rsidRDefault="00640408" w:rsidP="00D92AC9">
            <w:pPr>
              <w:pStyle w:val="TAC"/>
              <w:rPr>
                <w:sz w:val="16"/>
                <w:szCs w:val="16"/>
              </w:rPr>
            </w:pPr>
            <w:r>
              <w:rPr>
                <w:sz w:val="16"/>
                <w:szCs w:val="16"/>
              </w:rPr>
              <w:t>SP-190466</w:t>
            </w:r>
          </w:p>
        </w:tc>
        <w:tc>
          <w:tcPr>
            <w:tcW w:w="519" w:type="dxa"/>
            <w:shd w:val="solid" w:color="FFFFFF" w:fill="auto"/>
          </w:tcPr>
          <w:p w14:paraId="5AC1CC0F" w14:textId="77777777" w:rsidR="00302733" w:rsidRPr="00A20410" w:rsidRDefault="00302733" w:rsidP="00D92AC9">
            <w:pPr>
              <w:pStyle w:val="TAL"/>
              <w:rPr>
                <w:sz w:val="16"/>
                <w:szCs w:val="16"/>
              </w:rPr>
            </w:pPr>
          </w:p>
        </w:tc>
        <w:tc>
          <w:tcPr>
            <w:tcW w:w="425" w:type="dxa"/>
            <w:shd w:val="solid" w:color="FFFFFF" w:fill="auto"/>
          </w:tcPr>
          <w:p w14:paraId="57BE4C71" w14:textId="77777777" w:rsidR="00302733" w:rsidRPr="00A20410" w:rsidRDefault="00302733" w:rsidP="00D92AC9">
            <w:pPr>
              <w:pStyle w:val="TAR"/>
              <w:rPr>
                <w:sz w:val="16"/>
                <w:szCs w:val="16"/>
              </w:rPr>
            </w:pPr>
          </w:p>
        </w:tc>
        <w:tc>
          <w:tcPr>
            <w:tcW w:w="567" w:type="dxa"/>
            <w:shd w:val="solid" w:color="FFFFFF" w:fill="auto"/>
          </w:tcPr>
          <w:p w14:paraId="3A876198" w14:textId="77777777" w:rsidR="00302733" w:rsidRPr="00A20410" w:rsidRDefault="00302733" w:rsidP="00D92AC9">
            <w:pPr>
              <w:pStyle w:val="TAC"/>
              <w:rPr>
                <w:sz w:val="16"/>
                <w:szCs w:val="16"/>
              </w:rPr>
            </w:pPr>
          </w:p>
        </w:tc>
        <w:tc>
          <w:tcPr>
            <w:tcW w:w="4726" w:type="dxa"/>
            <w:shd w:val="solid" w:color="FFFFFF" w:fill="auto"/>
          </w:tcPr>
          <w:p w14:paraId="76B7D630" w14:textId="77777777"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w:t>
            </w:r>
            <w:r w:rsidR="00640408">
              <w:rPr>
                <w:sz w:val="16"/>
                <w:szCs w:val="16"/>
                <w:lang w:eastAsia="zh-CN"/>
              </w:rPr>
              <w:t>v</w:t>
            </w:r>
            <w:r w:rsidR="003D1F1F">
              <w:rPr>
                <w:rFonts w:hint="eastAsia"/>
                <w:sz w:val="16"/>
                <w:szCs w:val="16"/>
                <w:lang w:eastAsia="zh-CN"/>
              </w:rPr>
              <w:t xml:space="preserve">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14:paraId="05A0E4B4" w14:textId="77777777" w:rsidR="00302733" w:rsidRDefault="00302733" w:rsidP="00D92AC9">
            <w:pPr>
              <w:pStyle w:val="TAC"/>
              <w:rPr>
                <w:sz w:val="16"/>
                <w:szCs w:val="16"/>
                <w:lang w:eastAsia="zh-CN"/>
              </w:rPr>
            </w:pPr>
            <w:r>
              <w:rPr>
                <w:rFonts w:hint="eastAsia"/>
                <w:sz w:val="16"/>
                <w:szCs w:val="16"/>
                <w:lang w:eastAsia="zh-CN"/>
              </w:rPr>
              <w:t>1.0.0</w:t>
            </w:r>
          </w:p>
        </w:tc>
      </w:tr>
      <w:tr w:rsidR="00640408" w:rsidRPr="00640408" w14:paraId="4DDDD07E" w14:textId="77777777" w:rsidTr="005E0E6C">
        <w:tc>
          <w:tcPr>
            <w:tcW w:w="800" w:type="dxa"/>
            <w:tcBorders>
              <w:bottom w:val="single" w:sz="12" w:space="0" w:color="auto"/>
            </w:tcBorders>
            <w:shd w:val="solid" w:color="FFFFFF" w:fill="auto"/>
          </w:tcPr>
          <w:p w14:paraId="2D53447A"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2019-08</w:t>
            </w:r>
          </w:p>
        </w:tc>
        <w:tc>
          <w:tcPr>
            <w:tcW w:w="901" w:type="dxa"/>
            <w:tcBorders>
              <w:bottom w:val="single" w:sz="12" w:space="0" w:color="auto"/>
            </w:tcBorders>
            <w:shd w:val="solid" w:color="FFFFFF" w:fill="auto"/>
          </w:tcPr>
          <w:p w14:paraId="6E76B616"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SP#84</w:t>
            </w:r>
          </w:p>
        </w:tc>
        <w:tc>
          <w:tcPr>
            <w:tcW w:w="993" w:type="dxa"/>
            <w:tcBorders>
              <w:bottom w:val="single" w:sz="12" w:space="0" w:color="auto"/>
            </w:tcBorders>
            <w:shd w:val="solid" w:color="FFFFFF" w:fill="auto"/>
          </w:tcPr>
          <w:p w14:paraId="5B346BEB" w14:textId="77777777" w:rsidR="00640408" w:rsidRPr="00640408" w:rsidRDefault="00640408" w:rsidP="00D92AC9">
            <w:pPr>
              <w:pStyle w:val="TAC"/>
              <w:rPr>
                <w:color w:val="0000FF"/>
                <w:sz w:val="16"/>
                <w:szCs w:val="16"/>
              </w:rPr>
            </w:pPr>
            <w:r w:rsidRPr="00640408">
              <w:rPr>
                <w:color w:val="0000FF"/>
                <w:sz w:val="16"/>
                <w:szCs w:val="16"/>
              </w:rPr>
              <w:t>-</w:t>
            </w:r>
          </w:p>
        </w:tc>
        <w:tc>
          <w:tcPr>
            <w:tcW w:w="519" w:type="dxa"/>
            <w:tcBorders>
              <w:bottom w:val="single" w:sz="12" w:space="0" w:color="auto"/>
            </w:tcBorders>
            <w:shd w:val="solid" w:color="FFFFFF" w:fill="auto"/>
          </w:tcPr>
          <w:p w14:paraId="051CEF04" w14:textId="77777777" w:rsidR="00640408" w:rsidRPr="00640408" w:rsidRDefault="00640408" w:rsidP="00D92AC9">
            <w:pPr>
              <w:pStyle w:val="TAL"/>
              <w:rPr>
                <w:color w:val="0000FF"/>
                <w:sz w:val="16"/>
                <w:szCs w:val="16"/>
              </w:rPr>
            </w:pPr>
            <w:r w:rsidRPr="00640408">
              <w:rPr>
                <w:color w:val="0000FF"/>
                <w:sz w:val="16"/>
                <w:szCs w:val="16"/>
              </w:rPr>
              <w:t>-</w:t>
            </w:r>
          </w:p>
        </w:tc>
        <w:tc>
          <w:tcPr>
            <w:tcW w:w="425" w:type="dxa"/>
            <w:tcBorders>
              <w:bottom w:val="single" w:sz="12" w:space="0" w:color="auto"/>
            </w:tcBorders>
            <w:shd w:val="solid" w:color="FFFFFF" w:fill="auto"/>
          </w:tcPr>
          <w:p w14:paraId="420A1B5C" w14:textId="77777777" w:rsidR="00640408" w:rsidRPr="00640408" w:rsidRDefault="00640408" w:rsidP="00D92AC9">
            <w:pPr>
              <w:pStyle w:val="TAR"/>
              <w:rPr>
                <w:color w:val="0000FF"/>
                <w:sz w:val="16"/>
                <w:szCs w:val="16"/>
              </w:rPr>
            </w:pPr>
            <w:r w:rsidRPr="00640408">
              <w:rPr>
                <w:color w:val="0000FF"/>
                <w:sz w:val="16"/>
                <w:szCs w:val="16"/>
              </w:rPr>
              <w:t>-</w:t>
            </w:r>
          </w:p>
        </w:tc>
        <w:tc>
          <w:tcPr>
            <w:tcW w:w="567" w:type="dxa"/>
            <w:tcBorders>
              <w:bottom w:val="single" w:sz="12" w:space="0" w:color="auto"/>
            </w:tcBorders>
            <w:shd w:val="solid" w:color="FFFFFF" w:fill="auto"/>
          </w:tcPr>
          <w:p w14:paraId="18C86706" w14:textId="77777777" w:rsidR="00640408" w:rsidRPr="00640408" w:rsidRDefault="00640408" w:rsidP="00D92AC9">
            <w:pPr>
              <w:pStyle w:val="TAC"/>
              <w:rPr>
                <w:color w:val="0000FF"/>
                <w:sz w:val="16"/>
                <w:szCs w:val="16"/>
              </w:rPr>
            </w:pPr>
            <w:r w:rsidRPr="00640408">
              <w:rPr>
                <w:color w:val="0000FF"/>
                <w:sz w:val="16"/>
                <w:szCs w:val="16"/>
              </w:rPr>
              <w:t>-</w:t>
            </w:r>
          </w:p>
        </w:tc>
        <w:tc>
          <w:tcPr>
            <w:tcW w:w="4726" w:type="dxa"/>
            <w:tcBorders>
              <w:bottom w:val="single" w:sz="12" w:space="0" w:color="auto"/>
            </w:tcBorders>
            <w:shd w:val="solid" w:color="FFFFFF" w:fill="auto"/>
          </w:tcPr>
          <w:p w14:paraId="5B251969" w14:textId="77777777" w:rsidR="00640408" w:rsidRPr="00640408" w:rsidRDefault="00640408" w:rsidP="00AB7EB5">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tcBorders>
              <w:bottom w:val="single" w:sz="12" w:space="0" w:color="auto"/>
            </w:tcBorders>
            <w:shd w:val="solid" w:color="FFFFFF" w:fill="auto"/>
          </w:tcPr>
          <w:p w14:paraId="394CAEE1"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16.0.0</w:t>
            </w:r>
          </w:p>
        </w:tc>
      </w:tr>
      <w:tr w:rsidR="009A5FC2" w:rsidRPr="00640408" w14:paraId="4370B484" w14:textId="77777777" w:rsidTr="005E0E6C">
        <w:tc>
          <w:tcPr>
            <w:tcW w:w="800" w:type="dxa"/>
            <w:tcBorders>
              <w:top w:val="single" w:sz="12" w:space="0" w:color="auto"/>
              <w:bottom w:val="single" w:sz="12" w:space="0" w:color="auto"/>
            </w:tcBorders>
            <w:shd w:val="solid" w:color="FFFFFF" w:fill="auto"/>
          </w:tcPr>
          <w:p w14:paraId="51945B0C" w14:textId="77777777" w:rsidR="009A5FC2" w:rsidRPr="00640408" w:rsidRDefault="009A5FC2" w:rsidP="00D92AC9">
            <w:pPr>
              <w:pStyle w:val="TAC"/>
              <w:rPr>
                <w:color w:val="0000FF"/>
                <w:sz w:val="16"/>
                <w:szCs w:val="16"/>
                <w:lang w:eastAsia="zh-CN"/>
              </w:rPr>
            </w:pPr>
            <w:r>
              <w:rPr>
                <w:color w:val="0000FF"/>
                <w:sz w:val="16"/>
                <w:szCs w:val="16"/>
                <w:lang w:eastAsia="zh-CN"/>
              </w:rPr>
              <w:t>2019-09</w:t>
            </w:r>
          </w:p>
        </w:tc>
        <w:tc>
          <w:tcPr>
            <w:tcW w:w="901" w:type="dxa"/>
            <w:tcBorders>
              <w:top w:val="single" w:sz="12" w:space="0" w:color="auto"/>
              <w:bottom w:val="single" w:sz="12" w:space="0" w:color="auto"/>
            </w:tcBorders>
            <w:shd w:val="solid" w:color="FFFFFF" w:fill="auto"/>
          </w:tcPr>
          <w:p w14:paraId="4375BD11" w14:textId="77777777" w:rsidR="009A5FC2" w:rsidRPr="00640408" w:rsidRDefault="009A5FC2" w:rsidP="00D92AC9">
            <w:pPr>
              <w:pStyle w:val="TAC"/>
              <w:rPr>
                <w:color w:val="0000FF"/>
                <w:sz w:val="16"/>
                <w:szCs w:val="16"/>
                <w:lang w:eastAsia="zh-CN"/>
              </w:rPr>
            </w:pPr>
            <w:r>
              <w:rPr>
                <w:color w:val="0000FF"/>
                <w:sz w:val="16"/>
                <w:szCs w:val="16"/>
                <w:lang w:eastAsia="zh-CN"/>
              </w:rPr>
              <w:t>SP#85</w:t>
            </w:r>
          </w:p>
        </w:tc>
        <w:tc>
          <w:tcPr>
            <w:tcW w:w="993" w:type="dxa"/>
            <w:tcBorders>
              <w:top w:val="single" w:sz="12" w:space="0" w:color="auto"/>
              <w:bottom w:val="single" w:sz="12" w:space="0" w:color="auto"/>
            </w:tcBorders>
            <w:shd w:val="solid" w:color="FFFFFF" w:fill="auto"/>
          </w:tcPr>
          <w:p w14:paraId="16E3099F" w14:textId="77777777" w:rsidR="009A5FC2" w:rsidRPr="00640408" w:rsidRDefault="009A5FC2" w:rsidP="00D92AC9">
            <w:pPr>
              <w:pStyle w:val="TAC"/>
              <w:rPr>
                <w:color w:val="0000FF"/>
                <w:sz w:val="16"/>
                <w:szCs w:val="16"/>
              </w:rPr>
            </w:pPr>
            <w:r>
              <w:rPr>
                <w:color w:val="0000FF"/>
                <w:sz w:val="16"/>
                <w:szCs w:val="16"/>
              </w:rPr>
              <w:t>SP-190623</w:t>
            </w:r>
          </w:p>
        </w:tc>
        <w:tc>
          <w:tcPr>
            <w:tcW w:w="519" w:type="dxa"/>
            <w:tcBorders>
              <w:top w:val="single" w:sz="12" w:space="0" w:color="auto"/>
              <w:bottom w:val="single" w:sz="12" w:space="0" w:color="auto"/>
            </w:tcBorders>
            <w:shd w:val="solid" w:color="FFFFFF" w:fill="auto"/>
          </w:tcPr>
          <w:p w14:paraId="1EF4E770" w14:textId="77777777" w:rsidR="009A5FC2" w:rsidRPr="00640408" w:rsidRDefault="009A5FC2" w:rsidP="00D92AC9">
            <w:pPr>
              <w:pStyle w:val="TAL"/>
              <w:rPr>
                <w:color w:val="0000FF"/>
                <w:sz w:val="16"/>
                <w:szCs w:val="16"/>
              </w:rPr>
            </w:pPr>
            <w:r>
              <w:rPr>
                <w:color w:val="0000FF"/>
                <w:sz w:val="16"/>
                <w:szCs w:val="16"/>
              </w:rPr>
              <w:t>0001</w:t>
            </w:r>
          </w:p>
        </w:tc>
        <w:tc>
          <w:tcPr>
            <w:tcW w:w="425" w:type="dxa"/>
            <w:tcBorders>
              <w:top w:val="single" w:sz="12" w:space="0" w:color="auto"/>
              <w:bottom w:val="single" w:sz="12" w:space="0" w:color="auto"/>
            </w:tcBorders>
            <w:shd w:val="solid" w:color="FFFFFF" w:fill="auto"/>
          </w:tcPr>
          <w:p w14:paraId="345F82E3" w14:textId="77777777" w:rsidR="009A5FC2" w:rsidRPr="00640408" w:rsidRDefault="009A5FC2" w:rsidP="00D92AC9">
            <w:pPr>
              <w:pStyle w:val="TAR"/>
              <w:rPr>
                <w:color w:val="0000FF"/>
                <w:sz w:val="16"/>
                <w:szCs w:val="16"/>
              </w:rPr>
            </w:pPr>
            <w:r>
              <w:rPr>
                <w:color w:val="0000FF"/>
                <w:sz w:val="16"/>
                <w:szCs w:val="16"/>
              </w:rPr>
              <w:t>-</w:t>
            </w:r>
          </w:p>
        </w:tc>
        <w:tc>
          <w:tcPr>
            <w:tcW w:w="567" w:type="dxa"/>
            <w:tcBorders>
              <w:top w:val="single" w:sz="12" w:space="0" w:color="auto"/>
              <w:bottom w:val="single" w:sz="12" w:space="0" w:color="auto"/>
            </w:tcBorders>
            <w:shd w:val="solid" w:color="FFFFFF" w:fill="auto"/>
          </w:tcPr>
          <w:p w14:paraId="4F2D1814" w14:textId="77777777" w:rsidR="009A5FC2" w:rsidRPr="00640408" w:rsidRDefault="009A5FC2" w:rsidP="00D92AC9">
            <w:pPr>
              <w:pStyle w:val="TAC"/>
              <w:rPr>
                <w:color w:val="0000FF"/>
                <w:sz w:val="16"/>
                <w:szCs w:val="16"/>
              </w:rPr>
            </w:pPr>
            <w:r>
              <w:rPr>
                <w:color w:val="0000FF"/>
                <w:sz w:val="16"/>
                <w:szCs w:val="16"/>
              </w:rPr>
              <w:t>F</w:t>
            </w:r>
          </w:p>
        </w:tc>
        <w:tc>
          <w:tcPr>
            <w:tcW w:w="4726" w:type="dxa"/>
            <w:tcBorders>
              <w:top w:val="single" w:sz="12" w:space="0" w:color="auto"/>
              <w:bottom w:val="single" w:sz="12" w:space="0" w:color="auto"/>
            </w:tcBorders>
            <w:shd w:val="solid" w:color="FFFFFF" w:fill="auto"/>
          </w:tcPr>
          <w:p w14:paraId="10019A66" w14:textId="77777777" w:rsidR="009A5FC2" w:rsidRPr="00640408" w:rsidRDefault="009A5FC2" w:rsidP="00AB7EB5">
            <w:pPr>
              <w:pStyle w:val="TAL"/>
              <w:rPr>
                <w:color w:val="0000FF"/>
                <w:sz w:val="16"/>
                <w:szCs w:val="16"/>
                <w:lang w:eastAsia="zh-CN"/>
              </w:rPr>
            </w:pPr>
            <w:r>
              <w:rPr>
                <w:color w:val="0000FF"/>
                <w:sz w:val="16"/>
                <w:szCs w:val="16"/>
                <w:lang w:eastAsia="zh-CN"/>
              </w:rPr>
              <w:t>TR 23.973 clean up</w:t>
            </w:r>
          </w:p>
        </w:tc>
        <w:tc>
          <w:tcPr>
            <w:tcW w:w="708" w:type="dxa"/>
            <w:tcBorders>
              <w:top w:val="single" w:sz="12" w:space="0" w:color="auto"/>
              <w:bottom w:val="single" w:sz="12" w:space="0" w:color="auto"/>
            </w:tcBorders>
            <w:shd w:val="solid" w:color="FFFFFF" w:fill="auto"/>
          </w:tcPr>
          <w:p w14:paraId="288CFA72" w14:textId="77777777" w:rsidR="009A5FC2" w:rsidRPr="00640408" w:rsidRDefault="009A5FC2" w:rsidP="00D92AC9">
            <w:pPr>
              <w:pStyle w:val="TAC"/>
              <w:rPr>
                <w:color w:val="0000FF"/>
                <w:sz w:val="16"/>
                <w:szCs w:val="16"/>
                <w:lang w:eastAsia="zh-CN"/>
              </w:rPr>
            </w:pPr>
            <w:r>
              <w:rPr>
                <w:color w:val="0000FF"/>
                <w:sz w:val="16"/>
                <w:szCs w:val="16"/>
                <w:lang w:eastAsia="zh-CN"/>
              </w:rPr>
              <w:t>16.1.0</w:t>
            </w:r>
          </w:p>
        </w:tc>
      </w:tr>
      <w:tr w:rsidR="005E0E6C" w:rsidRPr="005E0E6C" w14:paraId="53674DAE" w14:textId="77777777" w:rsidTr="005E0E6C">
        <w:tc>
          <w:tcPr>
            <w:tcW w:w="800" w:type="dxa"/>
            <w:tcBorders>
              <w:top w:val="single" w:sz="12" w:space="0" w:color="auto"/>
            </w:tcBorders>
            <w:shd w:val="solid" w:color="FFFFFF" w:fill="auto"/>
          </w:tcPr>
          <w:p w14:paraId="15FB47D5" w14:textId="44CABD48" w:rsidR="005E0E6C" w:rsidRPr="005E0E6C" w:rsidRDefault="005E0E6C" w:rsidP="005E0E6C">
            <w:pPr>
              <w:pStyle w:val="TAC"/>
              <w:rPr>
                <w:sz w:val="16"/>
                <w:szCs w:val="16"/>
                <w:lang w:eastAsia="zh-CN"/>
              </w:rPr>
            </w:pPr>
            <w:r w:rsidRPr="005E0E6C">
              <w:rPr>
                <w:sz w:val="16"/>
                <w:szCs w:val="16"/>
                <w:lang w:eastAsia="zh-CN"/>
              </w:rPr>
              <w:t>2022-0</w:t>
            </w:r>
            <w:r>
              <w:rPr>
                <w:sz w:val="16"/>
                <w:szCs w:val="16"/>
                <w:lang w:eastAsia="zh-CN"/>
              </w:rPr>
              <w:t>3</w:t>
            </w:r>
          </w:p>
        </w:tc>
        <w:tc>
          <w:tcPr>
            <w:tcW w:w="901" w:type="dxa"/>
            <w:tcBorders>
              <w:top w:val="single" w:sz="12" w:space="0" w:color="auto"/>
            </w:tcBorders>
            <w:shd w:val="solid" w:color="FFFFFF" w:fill="auto"/>
          </w:tcPr>
          <w:p w14:paraId="63FF6B80" w14:textId="7F9AB3BC" w:rsidR="005E0E6C" w:rsidRPr="005E0E6C" w:rsidRDefault="005E0E6C" w:rsidP="005E0E6C">
            <w:pPr>
              <w:pStyle w:val="TAC"/>
              <w:rPr>
                <w:sz w:val="16"/>
                <w:szCs w:val="16"/>
                <w:lang w:eastAsia="zh-CN"/>
              </w:rPr>
            </w:pPr>
            <w:r>
              <w:rPr>
                <w:sz w:val="16"/>
                <w:szCs w:val="16"/>
                <w:lang w:eastAsia="zh-CN"/>
              </w:rPr>
              <w:t>SP#95E</w:t>
            </w:r>
          </w:p>
        </w:tc>
        <w:tc>
          <w:tcPr>
            <w:tcW w:w="993" w:type="dxa"/>
            <w:tcBorders>
              <w:top w:val="single" w:sz="12" w:space="0" w:color="auto"/>
            </w:tcBorders>
            <w:shd w:val="solid" w:color="FFFFFF" w:fill="auto"/>
          </w:tcPr>
          <w:p w14:paraId="58CC0562" w14:textId="17523CCC" w:rsidR="005E0E6C" w:rsidRPr="005E0E6C" w:rsidRDefault="005E0E6C" w:rsidP="005E0E6C">
            <w:pPr>
              <w:pStyle w:val="TAC"/>
              <w:rPr>
                <w:sz w:val="16"/>
                <w:szCs w:val="16"/>
              </w:rPr>
            </w:pPr>
            <w:r w:rsidRPr="005E0E6C">
              <w:rPr>
                <w:sz w:val="16"/>
                <w:szCs w:val="16"/>
              </w:rPr>
              <w:t>-</w:t>
            </w:r>
          </w:p>
        </w:tc>
        <w:tc>
          <w:tcPr>
            <w:tcW w:w="519" w:type="dxa"/>
            <w:tcBorders>
              <w:top w:val="single" w:sz="12" w:space="0" w:color="auto"/>
            </w:tcBorders>
            <w:shd w:val="solid" w:color="FFFFFF" w:fill="auto"/>
          </w:tcPr>
          <w:p w14:paraId="25F7726B" w14:textId="48F32E0F" w:rsidR="005E0E6C" w:rsidRPr="005E0E6C" w:rsidRDefault="005E0E6C" w:rsidP="005E0E6C">
            <w:pPr>
              <w:pStyle w:val="TAL"/>
              <w:rPr>
                <w:sz w:val="16"/>
                <w:szCs w:val="16"/>
              </w:rPr>
            </w:pPr>
            <w:r w:rsidRPr="005E0E6C">
              <w:rPr>
                <w:sz w:val="16"/>
                <w:szCs w:val="16"/>
              </w:rPr>
              <w:t>-</w:t>
            </w:r>
          </w:p>
        </w:tc>
        <w:tc>
          <w:tcPr>
            <w:tcW w:w="425" w:type="dxa"/>
            <w:tcBorders>
              <w:top w:val="single" w:sz="12" w:space="0" w:color="auto"/>
            </w:tcBorders>
            <w:shd w:val="solid" w:color="FFFFFF" w:fill="auto"/>
          </w:tcPr>
          <w:p w14:paraId="20ED4957" w14:textId="343AC805" w:rsidR="005E0E6C" w:rsidRPr="005E0E6C" w:rsidRDefault="005E0E6C" w:rsidP="005E0E6C">
            <w:pPr>
              <w:pStyle w:val="TAR"/>
              <w:rPr>
                <w:sz w:val="16"/>
                <w:szCs w:val="16"/>
              </w:rPr>
            </w:pPr>
            <w:r w:rsidRPr="005E0E6C">
              <w:rPr>
                <w:sz w:val="16"/>
                <w:szCs w:val="16"/>
              </w:rPr>
              <w:t>-</w:t>
            </w:r>
          </w:p>
        </w:tc>
        <w:tc>
          <w:tcPr>
            <w:tcW w:w="567" w:type="dxa"/>
            <w:tcBorders>
              <w:top w:val="single" w:sz="12" w:space="0" w:color="auto"/>
            </w:tcBorders>
            <w:shd w:val="solid" w:color="FFFFFF" w:fill="auto"/>
          </w:tcPr>
          <w:p w14:paraId="4A23599C" w14:textId="4E184819" w:rsidR="005E0E6C" w:rsidRPr="005E0E6C" w:rsidRDefault="005E0E6C" w:rsidP="005E0E6C">
            <w:pPr>
              <w:pStyle w:val="TAC"/>
              <w:rPr>
                <w:sz w:val="16"/>
                <w:szCs w:val="16"/>
              </w:rPr>
            </w:pPr>
            <w:r w:rsidRPr="005E0E6C">
              <w:rPr>
                <w:sz w:val="16"/>
                <w:szCs w:val="16"/>
              </w:rPr>
              <w:t>-</w:t>
            </w:r>
          </w:p>
        </w:tc>
        <w:tc>
          <w:tcPr>
            <w:tcW w:w="4726" w:type="dxa"/>
            <w:tcBorders>
              <w:top w:val="single" w:sz="12" w:space="0" w:color="auto"/>
            </w:tcBorders>
            <w:shd w:val="solid" w:color="FFFFFF" w:fill="auto"/>
          </w:tcPr>
          <w:p w14:paraId="493188B1" w14:textId="1492D096" w:rsidR="005E0E6C" w:rsidRPr="005E0E6C" w:rsidRDefault="005E0E6C" w:rsidP="005E0E6C">
            <w:pPr>
              <w:pStyle w:val="TAL"/>
              <w:rPr>
                <w:sz w:val="16"/>
                <w:szCs w:val="16"/>
                <w:lang w:eastAsia="zh-CN"/>
              </w:rPr>
            </w:pPr>
            <w:r w:rsidRPr="005E0E6C">
              <w:rPr>
                <w:sz w:val="16"/>
                <w:szCs w:val="16"/>
                <w:lang w:eastAsia="zh-CN"/>
              </w:rPr>
              <w:t>Update to Rel-17 version (MCC)</w:t>
            </w:r>
          </w:p>
        </w:tc>
        <w:tc>
          <w:tcPr>
            <w:tcW w:w="708" w:type="dxa"/>
            <w:tcBorders>
              <w:top w:val="single" w:sz="12" w:space="0" w:color="auto"/>
            </w:tcBorders>
            <w:shd w:val="solid" w:color="FFFFFF" w:fill="auto"/>
          </w:tcPr>
          <w:p w14:paraId="0C55D209" w14:textId="5F58B460" w:rsidR="005E0E6C" w:rsidRPr="005E0E6C" w:rsidRDefault="005E0E6C" w:rsidP="005E0E6C">
            <w:pPr>
              <w:pStyle w:val="TAC"/>
              <w:rPr>
                <w:b/>
                <w:sz w:val="16"/>
                <w:szCs w:val="16"/>
                <w:lang w:eastAsia="zh-CN"/>
              </w:rPr>
            </w:pPr>
            <w:r w:rsidRPr="005E0E6C">
              <w:rPr>
                <w:b/>
                <w:sz w:val="16"/>
                <w:szCs w:val="16"/>
                <w:lang w:eastAsia="zh-CN"/>
              </w:rPr>
              <w:t>17.0.0</w:t>
            </w:r>
          </w:p>
        </w:tc>
      </w:tr>
    </w:tbl>
    <w:p w14:paraId="55CA0245" w14:textId="77777777" w:rsidR="00E8629F" w:rsidRPr="00235394" w:rsidRDefault="00E8629F"/>
    <w:sectPr w:rsidR="00E8629F" w:rsidRPr="00235394" w:rsidSect="005E54EA">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746E9" w14:textId="77777777" w:rsidR="009A21CF" w:rsidRDefault="009A21CF">
      <w:r>
        <w:separator/>
      </w:r>
    </w:p>
  </w:endnote>
  <w:endnote w:type="continuationSeparator" w:id="0">
    <w:p w14:paraId="39ADBE5B" w14:textId="77777777" w:rsidR="009A21CF" w:rsidRDefault="009A21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19449" w14:textId="77777777" w:rsidR="00D92AC9" w:rsidRDefault="00640408">
    <w:r>
      <w:rPr>
        <w:noProof/>
        <w:lang w:eastAsia="en-GB"/>
      </w:rPr>
      <mc:AlternateContent>
        <mc:Choice Requires="wps">
          <w:drawing>
            <wp:anchor distT="0" distB="0" distL="114300" distR="114300" simplePos="0" relativeHeight="251658240" behindDoc="0" locked="0" layoutInCell="0" allowOverlap="1" wp14:anchorId="49C2555E" wp14:editId="3F51C6CC">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DA63D" w14:textId="77777777" w:rsidR="00D92AC9" w:rsidRPr="00EF02A0" w:rsidRDefault="00D92AC9" w:rsidP="00EF02A0">
                          <w:pPr>
                            <w:spacing w:after="0"/>
                            <w:rPr>
                              <w:rFonts w:ascii="Calibri" w:hAnsi="Calibri" w:cs="Calibri"/>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9C2555E" id="_x0000_t202" coordsize="21600,21600" o:spt="202" path="m,l,21600r21600,l21600,xe">
              <v:stroke joinstyle="miter"/>
              <v:path gradientshapeok="t" o:connecttype="rect"/>
            </v:shapetype>
            <v:shape id="MSIPCMd21143aeaeb3702783730abc" o:spid="_x0000_s1026" type="#_x0000_t202" alt="{&quot;HashCode&quot;:1398620317,&quot;Height&quot;:842.0,&quot;Width&quot;:595.0,&quot;Placement&quot;:&quot;Footer&quot;,&quot;Index&quot;:&quot;Primary&quot;,&quot;Section&quot;:2,&quot;Top&quot;:0.0,&quot;Left&quot;:0.0}" style="position:absolute;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" o:allowincell="f" filled="f" stroked="f">
              <v:textbox inset="20pt,0,,0">
                <w:txbxContent>
                  <w:p w14:paraId="421DA63D" w14:textId="77777777" w:rsidR="00D92AC9" w:rsidRPr="00EF02A0" w:rsidRDefault="00D92AC9" w:rsidP="00EF02A0">
                    <w:pPr>
                      <w:spacing w:after="0"/>
                      <w:rPr>
                        <w:rFonts w:ascii="Calibri" w:hAnsi="Calibri" w:cs="Calibri"/>
                        <w:sz w:val="14"/>
                      </w:rPr>
                    </w:pPr>
                  </w:p>
                </w:txbxContent>
              </v:textbox>
              <w10:wrap anchorx="page" anchory="page"/>
            </v:shape>
          </w:pict>
        </mc:Fallback>
      </mc:AlternateConten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236B0" w14:textId="77777777" w:rsidR="009A21CF" w:rsidRDefault="009A21CF">
      <w:r>
        <w:separator/>
      </w:r>
    </w:p>
  </w:footnote>
  <w:footnote w:type="continuationSeparator" w:id="0">
    <w:p w14:paraId="6203586D" w14:textId="77777777" w:rsidR="009A21CF" w:rsidRDefault="009A21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8B3D" w14:textId="64E3C135" w:rsidR="00D92AC9" w:rsidRDefault="000334A2">
    <w:pPr>
      <w:framePr w:wrap="auto" w:vAnchor="text" w:hAnchor="margin" w:xAlign="right" w:y="1"/>
    </w:pPr>
    <w:r>
      <w:fldChar w:fldCharType="begin"/>
    </w:r>
    <w:r w:rsidR="001E618B">
      <w:instrText xml:space="preserve"> STYLEREF ZA </w:instrText>
    </w:r>
    <w:r>
      <w:fldChar w:fldCharType="separate"/>
    </w:r>
    <w:r w:rsidR="0025732E">
      <w:rPr>
        <w:noProof/>
      </w:rPr>
      <w:t>3GPP TR 23.973 V17.0.0 (2022-03)</w:t>
    </w:r>
    <w:r>
      <w:fldChar w:fldCharType="end"/>
    </w:r>
  </w:p>
  <w:p w14:paraId="578D773B" w14:textId="77777777" w:rsidR="00D92AC9" w:rsidRDefault="000334A2">
    <w:pPr>
      <w:framePr w:wrap="auto" w:vAnchor="text" w:hAnchor="margin" w:xAlign="center" w:y="1"/>
    </w:pPr>
    <w:r>
      <w:fldChar w:fldCharType="begin"/>
    </w:r>
    <w:r w:rsidR="001E618B">
      <w:instrText xml:space="preserve"> PAGE </w:instrText>
    </w:r>
    <w:r>
      <w:fldChar w:fldCharType="separate"/>
    </w:r>
    <w:r w:rsidR="003D1F1F">
      <w:t>29</w:t>
    </w:r>
    <w:r>
      <w:fldChar w:fldCharType="end"/>
    </w:r>
  </w:p>
  <w:p w14:paraId="6923E4A1" w14:textId="5C0B765A" w:rsidR="00D92AC9" w:rsidRDefault="000334A2">
    <w:pPr>
      <w:framePr w:wrap="auto" w:vAnchor="text" w:hAnchor="margin" w:y="1"/>
    </w:pPr>
    <w:r>
      <w:fldChar w:fldCharType="begin"/>
    </w:r>
    <w:r w:rsidR="001E618B">
      <w:instrText xml:space="preserve"> STYLEREF ZGSM </w:instrText>
    </w:r>
    <w:r>
      <w:fldChar w:fldCharType="separate"/>
    </w:r>
    <w:r w:rsidR="0025732E">
      <w:rPr>
        <w:b/>
        <w:bCs/>
        <w:noProof/>
        <w:lang w:val="en-US"/>
      </w:rPr>
      <w:t>Error! No text of specified style in document.</w:t>
    </w:r>
    <w:r>
      <w:fldChar w:fldCharType="end"/>
    </w:r>
  </w:p>
  <w:p w14:paraId="2106D84C" w14:textId="77777777" w:rsidR="00D92AC9" w:rsidRDefault="00D92AC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BCE4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FEEA7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3689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B8633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8A626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04A1C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44C1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BC33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BAE63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A2AF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D3574D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A252A"/>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5732E"/>
    <w:rsid w:val="0026179F"/>
    <w:rsid w:val="0026745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5956"/>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0E6C"/>
    <w:rsid w:val="005E27F1"/>
    <w:rsid w:val="005E54EA"/>
    <w:rsid w:val="00603B02"/>
    <w:rsid w:val="00604993"/>
    <w:rsid w:val="00606899"/>
    <w:rsid w:val="006132AE"/>
    <w:rsid w:val="00616315"/>
    <w:rsid w:val="006267D7"/>
    <w:rsid w:val="006334AE"/>
    <w:rsid w:val="00640408"/>
    <w:rsid w:val="00643656"/>
    <w:rsid w:val="00644678"/>
    <w:rsid w:val="00645857"/>
    <w:rsid w:val="00647DE4"/>
    <w:rsid w:val="0066014E"/>
    <w:rsid w:val="00667288"/>
    <w:rsid w:val="006802C5"/>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27CCC"/>
    <w:rsid w:val="00931702"/>
    <w:rsid w:val="00945134"/>
    <w:rsid w:val="00947D41"/>
    <w:rsid w:val="00972FAB"/>
    <w:rsid w:val="00974B16"/>
    <w:rsid w:val="00983910"/>
    <w:rsid w:val="0098683F"/>
    <w:rsid w:val="00990403"/>
    <w:rsid w:val="00997C8A"/>
    <w:rsid w:val="009A21CF"/>
    <w:rsid w:val="009A59F5"/>
    <w:rsid w:val="009A5FC2"/>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4964"/>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B75F3F"/>
  <w15:docId w15:val="{F407C12D-51D5-4EB5-89E3-129B95D3C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4964"/>
    <w:pPr>
      <w:overflowPunct w:val="0"/>
      <w:autoSpaceDE w:val="0"/>
      <w:autoSpaceDN w:val="0"/>
      <w:adjustRightInd w:val="0"/>
      <w:spacing w:after="180"/>
      <w:textAlignment w:val="baseline"/>
    </w:pPr>
    <w:rPr>
      <w:rFonts w:eastAsia="Times New Roman"/>
      <w:color w:val="000000"/>
      <w:lang w:eastAsia="ja-JP"/>
    </w:rPr>
  </w:style>
  <w:style w:type="paragraph" w:styleId="Heading1">
    <w:name w:val="heading 1"/>
    <w:next w:val="Normal"/>
    <w:qFormat/>
    <w:rsid w:val="00C049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C04964"/>
    <w:pPr>
      <w:pBdr>
        <w:top w:val="none" w:sz="0" w:space="0" w:color="auto"/>
      </w:pBdr>
      <w:spacing w:before="180"/>
      <w:outlineLvl w:val="1"/>
    </w:pPr>
    <w:rPr>
      <w:sz w:val="32"/>
    </w:rPr>
  </w:style>
  <w:style w:type="paragraph" w:styleId="Heading3">
    <w:name w:val="heading 3"/>
    <w:basedOn w:val="Heading2"/>
    <w:next w:val="Normal"/>
    <w:qFormat/>
    <w:rsid w:val="00C04964"/>
    <w:pPr>
      <w:spacing w:before="120"/>
      <w:outlineLvl w:val="2"/>
    </w:pPr>
    <w:rPr>
      <w:sz w:val="28"/>
    </w:rPr>
  </w:style>
  <w:style w:type="paragraph" w:styleId="Heading4">
    <w:name w:val="heading 4"/>
    <w:basedOn w:val="Heading3"/>
    <w:next w:val="Normal"/>
    <w:link w:val="Heading4Char"/>
    <w:qFormat/>
    <w:rsid w:val="00C04964"/>
    <w:pPr>
      <w:ind w:left="1418" w:hanging="1418"/>
      <w:outlineLvl w:val="3"/>
    </w:pPr>
    <w:rPr>
      <w:sz w:val="24"/>
    </w:rPr>
  </w:style>
  <w:style w:type="paragraph" w:styleId="Heading5">
    <w:name w:val="heading 5"/>
    <w:next w:val="Normal"/>
    <w:qFormat/>
    <w:rsid w:val="00C04964"/>
    <w:pPr>
      <w:ind w:left="1701" w:hanging="1701"/>
      <w:outlineLvl w:val="4"/>
    </w:pPr>
    <w:rPr>
      <w:rFonts w:ascii="Arial" w:eastAsia="Times New Roman" w:hAnsi="Arial"/>
      <w:sz w:val="22"/>
      <w:lang w:eastAsia="ja-JP"/>
    </w:rPr>
  </w:style>
  <w:style w:type="paragraph" w:styleId="Heading6">
    <w:name w:val="heading 6"/>
    <w:basedOn w:val="Normal"/>
    <w:next w:val="Normal"/>
    <w:semiHidden/>
    <w:qFormat/>
    <w:rsid w:val="00C04964"/>
    <w:pPr>
      <w:keepNext/>
      <w:keepLines/>
      <w:numPr>
        <w:ilvl w:val="5"/>
        <w:numId w:val="1"/>
      </w:numPr>
      <w:spacing w:before="120"/>
      <w:outlineLvl w:val="5"/>
    </w:pPr>
    <w:rPr>
      <w:rFonts w:ascii="Arial" w:hAnsi="Arial"/>
    </w:rPr>
  </w:style>
  <w:style w:type="paragraph" w:styleId="Heading7">
    <w:name w:val="heading 7"/>
    <w:basedOn w:val="Normal"/>
    <w:next w:val="Normal"/>
    <w:semiHidden/>
    <w:qFormat/>
    <w:rsid w:val="00C04964"/>
    <w:pPr>
      <w:keepNext/>
      <w:keepLines/>
      <w:numPr>
        <w:ilvl w:val="6"/>
        <w:numId w:val="1"/>
      </w:numPr>
      <w:spacing w:before="120"/>
      <w:outlineLvl w:val="6"/>
    </w:pPr>
    <w:rPr>
      <w:rFonts w:ascii="Arial" w:hAnsi="Arial"/>
    </w:rPr>
  </w:style>
  <w:style w:type="paragraph" w:styleId="Heading8">
    <w:name w:val="heading 8"/>
    <w:next w:val="Normal"/>
    <w:qFormat/>
    <w:rsid w:val="00C04964"/>
    <w:pPr>
      <w:outlineLvl w:val="7"/>
    </w:pPr>
    <w:rPr>
      <w:rFonts w:ascii="Arial" w:eastAsia="Times New Roman" w:hAnsi="Arial"/>
      <w:sz w:val="36"/>
      <w:lang w:eastAsia="ja-JP"/>
    </w:rPr>
  </w:style>
  <w:style w:type="paragraph" w:styleId="Heading9">
    <w:name w:val="heading 9"/>
    <w:basedOn w:val="Heading8"/>
    <w:next w:val="Normal"/>
    <w:qFormat/>
    <w:rsid w:val="00C049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C04964"/>
    <w:pPr>
      <w:spacing w:after="120"/>
    </w:pPr>
  </w:style>
  <w:style w:type="paragraph" w:styleId="TOC9">
    <w:name w:val="toc 9"/>
    <w:basedOn w:val="Normal"/>
    <w:uiPriority w:val="39"/>
    <w:rsid w:val="00C04964"/>
    <w:pPr>
      <w:keepNext/>
      <w:keepLines/>
      <w:widowControl w:val="0"/>
      <w:tabs>
        <w:tab w:val="right" w:leader="dot" w:pos="9639"/>
      </w:tabs>
      <w:spacing w:before="180" w:after="0"/>
      <w:ind w:left="1418" w:right="425" w:hanging="1418"/>
    </w:pPr>
    <w:rPr>
      <w:b/>
      <w:sz w:val="22"/>
    </w:rPr>
  </w:style>
  <w:style w:type="paragraph" w:customStyle="1" w:styleId="ZGSM">
    <w:name w:val="ZGSM"/>
    <w:basedOn w:val="ZT"/>
    <w:rsid w:val="005E27F1"/>
    <w:pPr>
      <w:framePr w:wrap="notBeside"/>
    </w:p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B4">
    <w:name w:val="B4"/>
    <w:basedOn w:val="Normal"/>
    <w:rsid w:val="005E27F1"/>
    <w:pPr>
      <w:ind w:left="1418" w:hanging="284"/>
    </w:pPr>
    <w:rPr>
      <w:color w:val="auto"/>
      <w:lang w:eastAsia="en-GB"/>
    </w:r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5E27F1"/>
    <w:pPr>
      <w:outlineLvl w:val="9"/>
    </w:pPr>
    <w:rPr>
      <w:lang w:eastAsia="en-GB"/>
    </w:rPr>
  </w:style>
  <w:style w:type="paragraph" w:customStyle="1" w:styleId="B5">
    <w:name w:val="B5"/>
    <w:basedOn w:val="Normal"/>
    <w:rsid w:val="005E27F1"/>
    <w:pPr>
      <w:ind w:left="1702" w:hanging="284"/>
    </w:pPr>
    <w:rPr>
      <w:color w:val="auto"/>
      <w:lang w:eastAsia="en-GB"/>
    </w:rPr>
  </w:style>
  <w:style w:type="paragraph" w:customStyle="1" w:styleId="NO">
    <w:name w:val="NO"/>
    <w:basedOn w:val="Normal"/>
    <w:link w:val="NOChar"/>
    <w:rsid w:val="005E27F1"/>
    <w:pPr>
      <w:keepLines/>
      <w:ind w:left="1135" w:hanging="851"/>
    </w:pPr>
    <w:rPr>
      <w:color w:val="auto"/>
      <w:lang w:eastAsia="en-GB"/>
    </w:rPr>
  </w:style>
  <w:style w:type="character" w:customStyle="1" w:styleId="NOChar">
    <w:name w:val="NO Char"/>
    <w:link w:val="NO"/>
    <w:rsid w:val="00B9302B"/>
    <w:rPr>
      <w:rFonts w:eastAsia="Times New Roman"/>
    </w:rPr>
  </w:style>
  <w:style w:type="paragraph" w:customStyle="1" w:styleId="TAR">
    <w:name w:val="TAR"/>
    <w:basedOn w:val="TAL"/>
    <w:rsid w:val="005E27F1"/>
    <w:pPr>
      <w:jc w:val="right"/>
    </w:pPr>
  </w:style>
  <w:style w:type="paragraph" w:customStyle="1" w:styleId="TAL">
    <w:name w:val="TAL"/>
    <w:basedOn w:val="Normal"/>
    <w:link w:val="TALChar"/>
    <w:rsid w:val="005E27F1"/>
    <w:pPr>
      <w:keepNext/>
      <w:keepLines/>
      <w:spacing w:after="0"/>
    </w:pPr>
    <w:rPr>
      <w:rFonts w:ascii="Arial" w:hAnsi="Arial"/>
      <w:color w:val="auto"/>
      <w:sz w:val="18"/>
      <w:lang w:eastAsia="en-GB"/>
    </w:rPr>
  </w:style>
  <w:style w:type="character" w:customStyle="1" w:styleId="TALChar">
    <w:name w:val="TAL Char"/>
    <w:link w:val="TAL"/>
    <w:rsid w:val="00F40DEB"/>
    <w:rPr>
      <w:rFonts w:ascii="Arial" w:eastAsia="Times New Roman" w:hAnsi="Arial"/>
      <w:sz w:val="18"/>
    </w:rPr>
  </w:style>
  <w:style w:type="paragraph" w:customStyle="1" w:styleId="TAH">
    <w:name w:val="TAH"/>
    <w:basedOn w:val="TAC"/>
    <w:rsid w:val="005E27F1"/>
    <w:rPr>
      <w:b/>
    </w:rPr>
  </w:style>
  <w:style w:type="paragraph" w:customStyle="1" w:styleId="TAC">
    <w:name w:val="TAC"/>
    <w:basedOn w:val="TAL"/>
    <w:rsid w:val="005E27F1"/>
    <w:pPr>
      <w:jc w:val="center"/>
    </w:pPr>
  </w:style>
  <w:style w:type="paragraph" w:customStyle="1" w:styleId="EQ">
    <w:name w:val="EQ"/>
    <w:basedOn w:val="Normal"/>
    <w:next w:val="Normal"/>
    <w:rsid w:val="005E27F1"/>
    <w:pPr>
      <w:keepLines/>
      <w:tabs>
        <w:tab w:val="center" w:pos="4536"/>
        <w:tab w:val="right" w:pos="9072"/>
      </w:tabs>
    </w:pPr>
    <w:rPr>
      <w:color w:val="auto"/>
      <w:lang w:eastAsia="en-GB"/>
    </w:rPr>
  </w:style>
  <w:style w:type="paragraph" w:customStyle="1" w:styleId="EX">
    <w:name w:val="EX"/>
    <w:basedOn w:val="Normal"/>
    <w:link w:val="EXChar"/>
    <w:rsid w:val="005E27F1"/>
    <w:pPr>
      <w:keepLines/>
      <w:ind w:left="1702" w:hanging="1418"/>
    </w:pPr>
    <w:rPr>
      <w:color w:val="auto"/>
      <w:lang w:eastAsia="en-GB"/>
    </w:rPr>
  </w:style>
  <w:style w:type="paragraph" w:customStyle="1" w:styleId="FP">
    <w:name w:val="FP"/>
    <w:basedOn w:val="Normal"/>
    <w:rsid w:val="005E27F1"/>
    <w:pPr>
      <w:spacing w:after="0"/>
    </w:pPr>
    <w:rPr>
      <w:color w:val="auto"/>
      <w:lang w:eastAsia="en-GB"/>
    </w:rPr>
  </w:style>
  <w:style w:type="paragraph" w:customStyle="1" w:styleId="H6">
    <w:name w:val="H6"/>
    <w:basedOn w:val="Heading5"/>
    <w:next w:val="Normal"/>
    <w:rsid w:val="005E27F1"/>
    <w:pPr>
      <w:ind w:left="1985" w:hanging="1985"/>
      <w:outlineLvl w:val="9"/>
    </w:pPr>
    <w:rPr>
      <w:sz w:val="20"/>
      <w:lang w:eastAsia="en-GB"/>
    </w:rPr>
  </w:style>
  <w:style w:type="paragraph" w:customStyle="1" w:styleId="EW">
    <w:name w:val="EW"/>
    <w:basedOn w:val="EX"/>
    <w:rsid w:val="005E27F1"/>
    <w:pPr>
      <w:spacing w:after="0"/>
    </w:pPr>
  </w:style>
  <w:style w:type="paragraph" w:customStyle="1" w:styleId="B1">
    <w:name w:val="B1"/>
    <w:basedOn w:val="Normal"/>
    <w:link w:val="B1Char"/>
    <w:rsid w:val="005E27F1"/>
    <w:pPr>
      <w:ind w:left="568" w:hanging="284"/>
    </w:pPr>
    <w:rPr>
      <w:color w:val="auto"/>
      <w:lang w:eastAsia="en-GB"/>
    </w:rPr>
  </w:style>
  <w:style w:type="character" w:customStyle="1" w:styleId="B1Char">
    <w:name w:val="B1 Char"/>
    <w:link w:val="B1"/>
    <w:rsid w:val="00445A34"/>
    <w:rPr>
      <w:rFonts w:eastAsia="Times New Roman"/>
    </w:rPr>
  </w:style>
  <w:style w:type="paragraph" w:customStyle="1" w:styleId="LD">
    <w:name w:val="LD"/>
    <w:rsid w:val="005E27F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5E27F1"/>
    <w:pPr>
      <w:keepNext/>
      <w:spacing w:after="0"/>
    </w:pPr>
    <w:rPr>
      <w:rFonts w:ascii="Arial" w:hAnsi="Arial"/>
      <w:sz w:val="18"/>
    </w:rPr>
  </w:style>
  <w:style w:type="paragraph" w:customStyle="1" w:styleId="EditorsNote">
    <w:name w:val="Editor's Note"/>
    <w:basedOn w:val="NO"/>
    <w:link w:val="EditorsNoteChar"/>
    <w:rsid w:val="005E27F1"/>
    <w:rPr>
      <w:color w:val="FF0000"/>
    </w:rPr>
  </w:style>
  <w:style w:type="character" w:customStyle="1" w:styleId="EditorsNoteChar">
    <w:name w:val="Editor's Note Char"/>
    <w:link w:val="EditorsNote"/>
    <w:rsid w:val="00FA6FE8"/>
    <w:rPr>
      <w:rFonts w:eastAsia="Times New Roman"/>
      <w:color w:val="FF0000"/>
    </w:rPr>
  </w:style>
  <w:style w:type="paragraph" w:customStyle="1" w:styleId="TH">
    <w:name w:val="TH"/>
    <w:basedOn w:val="Normal"/>
    <w:link w:val="THChar"/>
    <w:rsid w:val="005E27F1"/>
    <w:pPr>
      <w:keepNext/>
      <w:keepLines/>
      <w:spacing w:before="60"/>
      <w:jc w:val="center"/>
    </w:pPr>
    <w:rPr>
      <w:rFonts w:ascii="Arial" w:hAnsi="Arial"/>
      <w:b/>
      <w:color w:val="auto"/>
      <w:lang w:eastAsia="en-GB"/>
    </w:rPr>
  </w:style>
  <w:style w:type="paragraph" w:customStyle="1" w:styleId="ZA">
    <w:name w:val="ZA"/>
    <w:rsid w:val="005E27F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E27F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E27F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E27F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NW">
    <w:name w:val="NW"/>
    <w:basedOn w:val="NO"/>
    <w:rsid w:val="005E27F1"/>
    <w:pPr>
      <w:spacing w:after="0"/>
    </w:pPr>
  </w:style>
  <w:style w:type="paragraph" w:customStyle="1" w:styleId="PL">
    <w:name w:val="PL"/>
    <w:rsid w:val="005E27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F">
    <w:name w:val="TF"/>
    <w:basedOn w:val="TH"/>
    <w:link w:val="TFChar"/>
    <w:rsid w:val="005E27F1"/>
    <w:pPr>
      <w:keepNext w:val="0"/>
      <w:spacing w:before="0" w:after="240"/>
    </w:pPr>
  </w:style>
  <w:style w:type="paragraph" w:customStyle="1" w:styleId="TAN">
    <w:name w:val="TAN"/>
    <w:basedOn w:val="TAL"/>
    <w:rsid w:val="005E27F1"/>
    <w:pPr>
      <w:ind w:left="851" w:hanging="851"/>
    </w:pPr>
  </w:style>
  <w:style w:type="paragraph" w:customStyle="1" w:styleId="B2">
    <w:name w:val="B2"/>
    <w:basedOn w:val="Normal"/>
    <w:link w:val="B2Char"/>
    <w:rsid w:val="005E27F1"/>
    <w:pPr>
      <w:ind w:left="851" w:hanging="284"/>
    </w:pPr>
    <w:rPr>
      <w:color w:val="auto"/>
      <w:lang w:eastAsia="en-GB"/>
    </w:rPr>
  </w:style>
  <w:style w:type="paragraph" w:customStyle="1" w:styleId="B3">
    <w:name w:val="B3"/>
    <w:basedOn w:val="Normal"/>
    <w:rsid w:val="005E27F1"/>
    <w:pPr>
      <w:ind w:left="1135" w:hanging="284"/>
    </w:pPr>
    <w:rPr>
      <w:color w:val="auto"/>
      <w:lang w:eastAsia="en-GB"/>
    </w:rPr>
  </w:style>
  <w:style w:type="character" w:customStyle="1" w:styleId="BodyTextChar">
    <w:name w:val="Body Text Char"/>
    <w:basedOn w:val="DefaultParagraphFont"/>
    <w:link w:val="BodyText"/>
    <w:semiHidden/>
    <w:rsid w:val="00C04964"/>
    <w:rPr>
      <w:rFonts w:eastAsia="Times New Roman"/>
      <w:color w:val="000000"/>
      <w:lang w:eastAsia="ja-JP"/>
    </w:rPr>
  </w:style>
  <w:style w:type="paragraph" w:customStyle="1" w:styleId="ZV">
    <w:name w:val="ZV"/>
    <w:basedOn w:val="ZU"/>
    <w:rsid w:val="005E27F1"/>
    <w:pPr>
      <w:framePr w:wrap="notBeside" w:y="16161"/>
    </w:pPr>
  </w:style>
  <w:style w:type="character" w:customStyle="1" w:styleId="B2Char">
    <w:name w:val="B2 Char"/>
    <w:link w:val="B2"/>
    <w:rsid w:val="0036593A"/>
    <w:rPr>
      <w:rFonts w:eastAsia="Times New Roman"/>
    </w:rPr>
  </w:style>
  <w:style w:type="character" w:customStyle="1" w:styleId="TFChar">
    <w:name w:val="TF Char"/>
    <w:link w:val="TF"/>
    <w:rsid w:val="00EC0C05"/>
    <w:rPr>
      <w:rFonts w:ascii="Arial" w:eastAsia="Times New Roman" w:hAnsi="Arial"/>
      <w:b/>
    </w:rPr>
  </w:style>
  <w:style w:type="character" w:customStyle="1" w:styleId="Heading4Char">
    <w:name w:val="Heading 4 Char"/>
    <w:link w:val="Heading4"/>
    <w:locked/>
    <w:rsid w:val="002A3F26"/>
    <w:rPr>
      <w:rFonts w:ascii="Arial" w:eastAsia="Times New Roman" w:hAnsi="Arial"/>
      <w:sz w:val="24"/>
      <w:lang w:eastAsia="ja-JP"/>
    </w:rPr>
  </w:style>
  <w:style w:type="paragraph" w:styleId="Revision">
    <w:name w:val="Revision"/>
    <w:hidden/>
    <w:uiPriority w:val="99"/>
    <w:semiHidden/>
    <w:rsid w:val="00F22AC7"/>
    <w:rPr>
      <w:lang w:eastAsia="en-US"/>
    </w:rPr>
  </w:style>
  <w:style w:type="character" w:customStyle="1" w:styleId="THChar">
    <w:name w:val="TH Char"/>
    <w:link w:val="TH"/>
    <w:rsid w:val="00C04964"/>
    <w:rPr>
      <w:rFonts w:ascii="Arial" w:eastAsia="Times New Roman" w:hAnsi="Arial"/>
      <w:b/>
    </w:rPr>
  </w:style>
  <w:style w:type="character" w:customStyle="1" w:styleId="EXChar">
    <w:name w:val="EX Char"/>
    <w:link w:val="EX"/>
    <w:locked/>
    <w:rsid w:val="00CF3352"/>
    <w:rPr>
      <w:rFonts w:eastAsia="Times New Roman"/>
    </w:rPr>
  </w:style>
  <w:style w:type="paragraph" w:styleId="BalloonText">
    <w:name w:val="Balloon Text"/>
    <w:basedOn w:val="Normal"/>
    <w:link w:val="BalloonTextChar"/>
    <w:semiHidden/>
    <w:unhideWhenUsed/>
    <w:rsid w:val="005E27F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E27F1"/>
    <w:rPr>
      <w:rFonts w:ascii="Segoe UI" w:eastAsia="Times New Roman" w:hAnsi="Segoe UI" w:cs="Segoe UI"/>
      <w:color w:val="000000"/>
      <w:sz w:val="18"/>
      <w:szCs w:val="18"/>
      <w:lang w:eastAsia="ja-JP"/>
    </w:rPr>
  </w:style>
  <w:style w:type="paragraph" w:styleId="Bibliography">
    <w:name w:val="Bibliography"/>
    <w:basedOn w:val="Normal"/>
    <w:next w:val="Normal"/>
    <w:uiPriority w:val="37"/>
    <w:semiHidden/>
    <w:unhideWhenUsed/>
    <w:rsid w:val="005E27F1"/>
  </w:style>
  <w:style w:type="paragraph" w:styleId="BlockText">
    <w:name w:val="Block Text"/>
    <w:basedOn w:val="Normal"/>
    <w:semiHidden/>
    <w:unhideWhenUsed/>
    <w:rsid w:val="005E27F1"/>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semiHidden/>
    <w:unhideWhenUsed/>
    <w:rsid w:val="005E27F1"/>
    <w:pPr>
      <w:spacing w:after="120" w:line="480" w:lineRule="auto"/>
    </w:pPr>
  </w:style>
  <w:style w:type="character" w:customStyle="1" w:styleId="BodyText2Char">
    <w:name w:val="Body Text 2 Char"/>
    <w:basedOn w:val="DefaultParagraphFont"/>
    <w:link w:val="BodyText2"/>
    <w:semiHidden/>
    <w:rsid w:val="005E27F1"/>
    <w:rPr>
      <w:rFonts w:eastAsia="Times New Roman"/>
      <w:color w:val="000000"/>
      <w:lang w:eastAsia="ja-JP"/>
    </w:rPr>
  </w:style>
  <w:style w:type="paragraph" w:styleId="BodyText3">
    <w:name w:val="Body Text 3"/>
    <w:basedOn w:val="Normal"/>
    <w:link w:val="BodyText3Char"/>
    <w:semiHidden/>
    <w:unhideWhenUsed/>
    <w:rsid w:val="005E27F1"/>
    <w:pPr>
      <w:spacing w:after="120"/>
    </w:pPr>
    <w:rPr>
      <w:sz w:val="16"/>
      <w:szCs w:val="16"/>
    </w:rPr>
  </w:style>
  <w:style w:type="character" w:customStyle="1" w:styleId="BodyText3Char">
    <w:name w:val="Body Text 3 Char"/>
    <w:basedOn w:val="DefaultParagraphFont"/>
    <w:link w:val="BodyText3"/>
    <w:semiHidden/>
    <w:rsid w:val="005E27F1"/>
    <w:rPr>
      <w:rFonts w:eastAsia="Times New Roman"/>
      <w:color w:val="000000"/>
      <w:sz w:val="16"/>
      <w:szCs w:val="16"/>
      <w:lang w:eastAsia="ja-JP"/>
    </w:rPr>
  </w:style>
  <w:style w:type="paragraph" w:styleId="BodyTextFirstIndent">
    <w:name w:val="Body Text First Indent"/>
    <w:basedOn w:val="BodyText"/>
    <w:link w:val="BodyTextFirstIndentChar"/>
    <w:semiHidden/>
    <w:unhideWhenUsed/>
    <w:rsid w:val="005E27F1"/>
    <w:pPr>
      <w:spacing w:after="180"/>
      <w:ind w:firstLine="360"/>
    </w:pPr>
  </w:style>
  <w:style w:type="character" w:customStyle="1" w:styleId="BodyTextFirstIndentChar">
    <w:name w:val="Body Text First Indent Char"/>
    <w:basedOn w:val="BodyTextChar"/>
    <w:link w:val="BodyTextFirstIndent"/>
    <w:semiHidden/>
    <w:rsid w:val="005E27F1"/>
    <w:rPr>
      <w:rFonts w:eastAsia="Times New Roman"/>
      <w:color w:val="000000"/>
      <w:lang w:eastAsia="ja-JP"/>
    </w:rPr>
  </w:style>
  <w:style w:type="paragraph" w:styleId="BodyTextIndent">
    <w:name w:val="Body Text Indent"/>
    <w:basedOn w:val="Normal"/>
    <w:link w:val="BodyTextIndentChar"/>
    <w:semiHidden/>
    <w:unhideWhenUsed/>
    <w:rsid w:val="005E27F1"/>
    <w:pPr>
      <w:spacing w:after="120"/>
      <w:ind w:left="283"/>
    </w:pPr>
  </w:style>
  <w:style w:type="character" w:customStyle="1" w:styleId="BodyTextIndentChar">
    <w:name w:val="Body Text Indent Char"/>
    <w:basedOn w:val="DefaultParagraphFont"/>
    <w:link w:val="BodyTextIndent"/>
    <w:semiHidden/>
    <w:rsid w:val="005E27F1"/>
    <w:rPr>
      <w:rFonts w:eastAsia="Times New Roman"/>
      <w:color w:val="000000"/>
      <w:lang w:eastAsia="ja-JP"/>
    </w:rPr>
  </w:style>
  <w:style w:type="paragraph" w:styleId="BodyTextFirstIndent2">
    <w:name w:val="Body Text First Indent 2"/>
    <w:basedOn w:val="BodyTextIndent"/>
    <w:link w:val="BodyTextFirstIndent2Char"/>
    <w:semiHidden/>
    <w:unhideWhenUsed/>
    <w:rsid w:val="005E27F1"/>
    <w:pPr>
      <w:spacing w:after="180"/>
      <w:ind w:left="360" w:firstLine="360"/>
    </w:pPr>
  </w:style>
  <w:style w:type="character" w:customStyle="1" w:styleId="BodyTextFirstIndent2Char">
    <w:name w:val="Body Text First Indent 2 Char"/>
    <w:basedOn w:val="BodyTextIndentChar"/>
    <w:link w:val="BodyTextFirstIndent2"/>
    <w:semiHidden/>
    <w:rsid w:val="005E27F1"/>
    <w:rPr>
      <w:rFonts w:eastAsia="Times New Roman"/>
      <w:color w:val="000000"/>
      <w:lang w:eastAsia="ja-JP"/>
    </w:rPr>
  </w:style>
  <w:style w:type="paragraph" w:styleId="BodyTextIndent2">
    <w:name w:val="Body Text Indent 2"/>
    <w:basedOn w:val="Normal"/>
    <w:link w:val="BodyTextIndent2Char"/>
    <w:semiHidden/>
    <w:unhideWhenUsed/>
    <w:rsid w:val="005E27F1"/>
    <w:pPr>
      <w:spacing w:after="120" w:line="480" w:lineRule="auto"/>
      <w:ind w:left="283"/>
    </w:pPr>
  </w:style>
  <w:style w:type="character" w:customStyle="1" w:styleId="BodyTextIndent2Char">
    <w:name w:val="Body Text Indent 2 Char"/>
    <w:basedOn w:val="DefaultParagraphFont"/>
    <w:link w:val="BodyTextIndent2"/>
    <w:semiHidden/>
    <w:rsid w:val="005E27F1"/>
    <w:rPr>
      <w:rFonts w:eastAsia="Times New Roman"/>
      <w:color w:val="000000"/>
      <w:lang w:eastAsia="ja-JP"/>
    </w:rPr>
  </w:style>
  <w:style w:type="paragraph" w:styleId="BodyTextIndent3">
    <w:name w:val="Body Text Indent 3"/>
    <w:basedOn w:val="Normal"/>
    <w:link w:val="BodyTextIndent3Char"/>
    <w:semiHidden/>
    <w:unhideWhenUsed/>
    <w:rsid w:val="005E27F1"/>
    <w:pPr>
      <w:spacing w:after="120"/>
      <w:ind w:left="283"/>
    </w:pPr>
    <w:rPr>
      <w:sz w:val="16"/>
      <w:szCs w:val="16"/>
    </w:rPr>
  </w:style>
  <w:style w:type="character" w:customStyle="1" w:styleId="BodyTextIndent3Char">
    <w:name w:val="Body Text Indent 3 Char"/>
    <w:basedOn w:val="DefaultParagraphFont"/>
    <w:link w:val="BodyTextIndent3"/>
    <w:semiHidden/>
    <w:rsid w:val="005E27F1"/>
    <w:rPr>
      <w:rFonts w:eastAsia="Times New Roman"/>
      <w:color w:val="000000"/>
      <w:sz w:val="16"/>
      <w:szCs w:val="16"/>
      <w:lang w:eastAsia="ja-JP"/>
    </w:rPr>
  </w:style>
  <w:style w:type="paragraph" w:styleId="Caption">
    <w:name w:val="caption"/>
    <w:basedOn w:val="Normal"/>
    <w:next w:val="Normal"/>
    <w:semiHidden/>
    <w:unhideWhenUsed/>
    <w:qFormat/>
    <w:rsid w:val="005E27F1"/>
    <w:pPr>
      <w:spacing w:after="200"/>
    </w:pPr>
    <w:rPr>
      <w:i/>
      <w:iCs/>
      <w:color w:val="44546A" w:themeColor="text2"/>
      <w:sz w:val="18"/>
      <w:szCs w:val="18"/>
    </w:rPr>
  </w:style>
  <w:style w:type="paragraph" w:styleId="Closing">
    <w:name w:val="Closing"/>
    <w:basedOn w:val="Normal"/>
    <w:link w:val="ClosingChar"/>
    <w:semiHidden/>
    <w:unhideWhenUsed/>
    <w:rsid w:val="005E27F1"/>
    <w:pPr>
      <w:spacing w:after="0"/>
      <w:ind w:left="4252"/>
    </w:pPr>
  </w:style>
  <w:style w:type="character" w:customStyle="1" w:styleId="ClosingChar">
    <w:name w:val="Closing Char"/>
    <w:basedOn w:val="DefaultParagraphFont"/>
    <w:link w:val="Closing"/>
    <w:semiHidden/>
    <w:rsid w:val="005E27F1"/>
    <w:rPr>
      <w:rFonts w:eastAsia="Times New Roman"/>
      <w:color w:val="000000"/>
      <w:lang w:eastAsia="ja-JP"/>
    </w:rPr>
  </w:style>
  <w:style w:type="paragraph" w:styleId="CommentText">
    <w:name w:val="annotation text"/>
    <w:basedOn w:val="Normal"/>
    <w:link w:val="CommentTextChar"/>
    <w:semiHidden/>
    <w:unhideWhenUsed/>
    <w:rsid w:val="005E27F1"/>
  </w:style>
  <w:style w:type="character" w:customStyle="1" w:styleId="CommentTextChar">
    <w:name w:val="Comment Text Char"/>
    <w:basedOn w:val="DefaultParagraphFont"/>
    <w:link w:val="CommentText"/>
    <w:semiHidden/>
    <w:rsid w:val="005E27F1"/>
    <w:rPr>
      <w:rFonts w:eastAsia="Times New Roman"/>
      <w:color w:val="000000"/>
      <w:lang w:eastAsia="ja-JP"/>
    </w:rPr>
  </w:style>
  <w:style w:type="paragraph" w:styleId="CommentSubject">
    <w:name w:val="annotation subject"/>
    <w:basedOn w:val="CommentText"/>
    <w:next w:val="CommentText"/>
    <w:link w:val="CommentSubjectChar"/>
    <w:semiHidden/>
    <w:unhideWhenUsed/>
    <w:rsid w:val="005E27F1"/>
    <w:rPr>
      <w:b/>
      <w:bCs/>
    </w:rPr>
  </w:style>
  <w:style w:type="character" w:customStyle="1" w:styleId="CommentSubjectChar">
    <w:name w:val="Comment Subject Char"/>
    <w:basedOn w:val="CommentTextChar"/>
    <w:link w:val="CommentSubject"/>
    <w:semiHidden/>
    <w:rsid w:val="005E27F1"/>
    <w:rPr>
      <w:rFonts w:eastAsia="Times New Roman"/>
      <w:b/>
      <w:bCs/>
      <w:color w:val="000000"/>
      <w:lang w:eastAsia="ja-JP"/>
    </w:rPr>
  </w:style>
  <w:style w:type="paragraph" w:styleId="Date">
    <w:name w:val="Date"/>
    <w:basedOn w:val="Normal"/>
    <w:next w:val="Normal"/>
    <w:link w:val="DateChar"/>
    <w:semiHidden/>
    <w:unhideWhenUsed/>
    <w:rsid w:val="005E27F1"/>
  </w:style>
  <w:style w:type="character" w:customStyle="1" w:styleId="DateChar">
    <w:name w:val="Date Char"/>
    <w:basedOn w:val="DefaultParagraphFont"/>
    <w:link w:val="Date"/>
    <w:semiHidden/>
    <w:rsid w:val="005E27F1"/>
    <w:rPr>
      <w:rFonts w:eastAsia="Times New Roman"/>
      <w:color w:val="000000"/>
      <w:lang w:eastAsia="ja-JP"/>
    </w:rPr>
  </w:style>
  <w:style w:type="paragraph" w:styleId="DocumentMap">
    <w:name w:val="Document Map"/>
    <w:basedOn w:val="Normal"/>
    <w:link w:val="DocumentMapChar"/>
    <w:semiHidden/>
    <w:unhideWhenUsed/>
    <w:rsid w:val="005E27F1"/>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5E27F1"/>
    <w:rPr>
      <w:rFonts w:ascii="Segoe UI" w:eastAsia="Times New Roman" w:hAnsi="Segoe UI" w:cs="Segoe UI"/>
      <w:color w:val="000000"/>
      <w:sz w:val="16"/>
      <w:szCs w:val="16"/>
      <w:lang w:eastAsia="ja-JP"/>
    </w:rPr>
  </w:style>
  <w:style w:type="paragraph" w:styleId="E-mailSignature">
    <w:name w:val="E-mail Signature"/>
    <w:basedOn w:val="Normal"/>
    <w:link w:val="E-mailSignatureChar"/>
    <w:semiHidden/>
    <w:unhideWhenUsed/>
    <w:rsid w:val="005E27F1"/>
    <w:pPr>
      <w:spacing w:after="0"/>
    </w:pPr>
  </w:style>
  <w:style w:type="character" w:customStyle="1" w:styleId="E-mailSignatureChar">
    <w:name w:val="E-mail Signature Char"/>
    <w:basedOn w:val="DefaultParagraphFont"/>
    <w:link w:val="E-mailSignature"/>
    <w:semiHidden/>
    <w:rsid w:val="005E27F1"/>
    <w:rPr>
      <w:rFonts w:eastAsia="Times New Roman"/>
      <w:color w:val="000000"/>
      <w:lang w:eastAsia="ja-JP"/>
    </w:rPr>
  </w:style>
  <w:style w:type="paragraph" w:customStyle="1" w:styleId="ZD">
    <w:name w:val="ZD"/>
    <w:rsid w:val="005E27F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5E27F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5E27F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semiHidden/>
    <w:unhideWhenUsed/>
    <w:rsid w:val="0025732E"/>
    <w:pPr>
      <w:spacing w:after="0"/>
    </w:pPr>
  </w:style>
  <w:style w:type="character" w:customStyle="1" w:styleId="EndnoteTextChar">
    <w:name w:val="Endnote Text Char"/>
    <w:basedOn w:val="DefaultParagraphFont"/>
    <w:link w:val="EndnoteText"/>
    <w:semiHidden/>
    <w:rsid w:val="0025732E"/>
    <w:rPr>
      <w:rFonts w:eastAsia="Times New Roman"/>
      <w:color w:val="000000"/>
      <w:lang w:eastAsia="ja-JP"/>
    </w:rPr>
  </w:style>
  <w:style w:type="paragraph" w:styleId="EnvelopeAddress">
    <w:name w:val="envelope address"/>
    <w:basedOn w:val="Normal"/>
    <w:semiHidden/>
    <w:unhideWhenUsed/>
    <w:rsid w:val="002573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25732E"/>
    <w:pPr>
      <w:spacing w:after="0"/>
    </w:pPr>
    <w:rPr>
      <w:rFonts w:asciiTheme="majorHAnsi" w:eastAsiaTheme="majorEastAsia" w:hAnsiTheme="majorHAnsi" w:cstheme="majorBidi"/>
    </w:rPr>
  </w:style>
  <w:style w:type="paragraph" w:styleId="Footer">
    <w:name w:val="footer"/>
    <w:basedOn w:val="Normal"/>
    <w:link w:val="FooterChar"/>
    <w:unhideWhenUsed/>
    <w:rsid w:val="0025732E"/>
    <w:pPr>
      <w:tabs>
        <w:tab w:val="center" w:pos="4513"/>
        <w:tab w:val="right" w:pos="9026"/>
      </w:tabs>
      <w:spacing w:after="0"/>
    </w:pPr>
  </w:style>
  <w:style w:type="character" w:customStyle="1" w:styleId="FooterChar">
    <w:name w:val="Footer Char"/>
    <w:basedOn w:val="DefaultParagraphFont"/>
    <w:link w:val="Footer"/>
    <w:rsid w:val="0025732E"/>
    <w:rPr>
      <w:rFonts w:eastAsia="Times New Roman"/>
      <w:color w:val="000000"/>
      <w:lang w:eastAsia="ja-JP"/>
    </w:rPr>
  </w:style>
  <w:style w:type="paragraph" w:styleId="FootnoteText">
    <w:name w:val="footnote text"/>
    <w:basedOn w:val="Normal"/>
    <w:link w:val="FootnoteTextChar"/>
    <w:semiHidden/>
    <w:unhideWhenUsed/>
    <w:rsid w:val="0025732E"/>
    <w:pPr>
      <w:spacing w:after="0"/>
    </w:pPr>
  </w:style>
  <w:style w:type="character" w:customStyle="1" w:styleId="FootnoteTextChar">
    <w:name w:val="Footnote Text Char"/>
    <w:basedOn w:val="DefaultParagraphFont"/>
    <w:link w:val="FootnoteText"/>
    <w:semiHidden/>
    <w:rsid w:val="0025732E"/>
    <w:rPr>
      <w:rFonts w:eastAsia="Times New Roman"/>
      <w:color w:val="000000"/>
      <w:lang w:eastAsia="ja-JP"/>
    </w:rPr>
  </w:style>
  <w:style w:type="paragraph" w:styleId="Header">
    <w:name w:val="header"/>
    <w:basedOn w:val="Normal"/>
    <w:link w:val="HeaderChar"/>
    <w:unhideWhenUsed/>
    <w:rsid w:val="0025732E"/>
    <w:pPr>
      <w:tabs>
        <w:tab w:val="center" w:pos="4513"/>
        <w:tab w:val="right" w:pos="9026"/>
      </w:tabs>
      <w:spacing w:after="0"/>
    </w:pPr>
  </w:style>
  <w:style w:type="character" w:customStyle="1" w:styleId="HeaderChar">
    <w:name w:val="Header Char"/>
    <w:basedOn w:val="DefaultParagraphFont"/>
    <w:link w:val="Header"/>
    <w:rsid w:val="0025732E"/>
    <w:rPr>
      <w:rFonts w:eastAsia="Times New Roman"/>
      <w:color w:val="000000"/>
      <w:lang w:eastAsia="ja-JP"/>
    </w:rPr>
  </w:style>
  <w:style w:type="paragraph" w:styleId="HTMLAddress">
    <w:name w:val="HTML Address"/>
    <w:basedOn w:val="Normal"/>
    <w:link w:val="HTMLAddressChar"/>
    <w:semiHidden/>
    <w:unhideWhenUsed/>
    <w:rsid w:val="0025732E"/>
    <w:pPr>
      <w:spacing w:after="0"/>
    </w:pPr>
    <w:rPr>
      <w:i/>
      <w:iCs/>
    </w:rPr>
  </w:style>
  <w:style w:type="character" w:customStyle="1" w:styleId="HTMLAddressChar">
    <w:name w:val="HTML Address Char"/>
    <w:basedOn w:val="DefaultParagraphFont"/>
    <w:link w:val="HTMLAddress"/>
    <w:semiHidden/>
    <w:rsid w:val="0025732E"/>
    <w:rPr>
      <w:rFonts w:eastAsia="Times New Roman"/>
      <w:i/>
      <w:iCs/>
      <w:color w:val="000000"/>
      <w:lang w:eastAsia="ja-JP"/>
    </w:rPr>
  </w:style>
  <w:style w:type="paragraph" w:styleId="HTMLPreformatted">
    <w:name w:val="HTML Preformatted"/>
    <w:basedOn w:val="Normal"/>
    <w:link w:val="HTMLPreformattedChar"/>
    <w:semiHidden/>
    <w:unhideWhenUsed/>
    <w:rsid w:val="0025732E"/>
    <w:pPr>
      <w:spacing w:after="0"/>
    </w:pPr>
    <w:rPr>
      <w:rFonts w:ascii="Consolas" w:hAnsi="Consolas"/>
    </w:rPr>
  </w:style>
  <w:style w:type="character" w:customStyle="1" w:styleId="HTMLPreformattedChar">
    <w:name w:val="HTML Preformatted Char"/>
    <w:basedOn w:val="DefaultParagraphFont"/>
    <w:link w:val="HTMLPreformatted"/>
    <w:semiHidden/>
    <w:rsid w:val="0025732E"/>
    <w:rPr>
      <w:rFonts w:ascii="Consolas" w:eastAsia="Times New Roman" w:hAnsi="Consolas"/>
      <w:color w:val="000000"/>
      <w:lang w:eastAsia="ja-JP"/>
    </w:rPr>
  </w:style>
  <w:style w:type="paragraph" w:styleId="Index1">
    <w:name w:val="index 1"/>
    <w:basedOn w:val="Normal"/>
    <w:next w:val="Normal"/>
    <w:semiHidden/>
    <w:unhideWhenUsed/>
    <w:rsid w:val="0025732E"/>
    <w:pPr>
      <w:spacing w:after="0"/>
      <w:ind w:left="200" w:hanging="200"/>
    </w:pPr>
  </w:style>
  <w:style w:type="paragraph" w:styleId="Index2">
    <w:name w:val="index 2"/>
    <w:basedOn w:val="Normal"/>
    <w:next w:val="Normal"/>
    <w:semiHidden/>
    <w:unhideWhenUsed/>
    <w:rsid w:val="0025732E"/>
    <w:pPr>
      <w:spacing w:after="0"/>
      <w:ind w:left="400" w:hanging="200"/>
    </w:pPr>
  </w:style>
  <w:style w:type="paragraph" w:styleId="Index3">
    <w:name w:val="index 3"/>
    <w:basedOn w:val="Normal"/>
    <w:next w:val="Normal"/>
    <w:semiHidden/>
    <w:unhideWhenUsed/>
    <w:rsid w:val="0025732E"/>
    <w:pPr>
      <w:spacing w:after="0"/>
      <w:ind w:left="600" w:hanging="200"/>
    </w:pPr>
  </w:style>
  <w:style w:type="paragraph" w:styleId="Index4">
    <w:name w:val="index 4"/>
    <w:basedOn w:val="Normal"/>
    <w:next w:val="Normal"/>
    <w:semiHidden/>
    <w:unhideWhenUsed/>
    <w:rsid w:val="0025732E"/>
    <w:pPr>
      <w:spacing w:after="0"/>
      <w:ind w:left="800" w:hanging="200"/>
    </w:pPr>
  </w:style>
  <w:style w:type="paragraph" w:styleId="Index5">
    <w:name w:val="index 5"/>
    <w:basedOn w:val="Normal"/>
    <w:next w:val="Normal"/>
    <w:semiHidden/>
    <w:unhideWhenUsed/>
    <w:rsid w:val="0025732E"/>
    <w:pPr>
      <w:spacing w:after="0"/>
      <w:ind w:left="1000" w:hanging="200"/>
    </w:pPr>
  </w:style>
  <w:style w:type="paragraph" w:styleId="Index6">
    <w:name w:val="index 6"/>
    <w:basedOn w:val="Normal"/>
    <w:next w:val="Normal"/>
    <w:semiHidden/>
    <w:unhideWhenUsed/>
    <w:rsid w:val="0025732E"/>
    <w:pPr>
      <w:spacing w:after="0"/>
      <w:ind w:left="1200" w:hanging="200"/>
    </w:pPr>
  </w:style>
  <w:style w:type="paragraph" w:styleId="Index7">
    <w:name w:val="index 7"/>
    <w:basedOn w:val="Normal"/>
    <w:next w:val="Normal"/>
    <w:semiHidden/>
    <w:unhideWhenUsed/>
    <w:rsid w:val="0025732E"/>
    <w:pPr>
      <w:spacing w:after="0"/>
      <w:ind w:left="1400" w:hanging="200"/>
    </w:pPr>
  </w:style>
  <w:style w:type="paragraph" w:styleId="Index8">
    <w:name w:val="index 8"/>
    <w:basedOn w:val="Normal"/>
    <w:next w:val="Normal"/>
    <w:semiHidden/>
    <w:unhideWhenUsed/>
    <w:rsid w:val="0025732E"/>
    <w:pPr>
      <w:spacing w:after="0"/>
      <w:ind w:left="1600" w:hanging="200"/>
    </w:pPr>
  </w:style>
  <w:style w:type="paragraph" w:styleId="Index9">
    <w:name w:val="index 9"/>
    <w:basedOn w:val="Normal"/>
    <w:next w:val="Normal"/>
    <w:semiHidden/>
    <w:unhideWhenUsed/>
    <w:rsid w:val="0025732E"/>
    <w:pPr>
      <w:spacing w:after="0"/>
      <w:ind w:left="1800" w:hanging="200"/>
    </w:pPr>
  </w:style>
  <w:style w:type="paragraph" w:styleId="IndexHeading">
    <w:name w:val="index heading"/>
    <w:basedOn w:val="Normal"/>
    <w:next w:val="Index1"/>
    <w:semiHidden/>
    <w:unhideWhenUsed/>
    <w:rsid w:val="0025732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5732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25732E"/>
    <w:rPr>
      <w:rFonts w:eastAsia="Times New Roman"/>
      <w:i/>
      <w:iCs/>
      <w:color w:val="5B9BD5" w:themeColor="accent1"/>
      <w:lang w:eastAsia="ja-JP"/>
    </w:rPr>
  </w:style>
  <w:style w:type="paragraph" w:styleId="List">
    <w:name w:val="List"/>
    <w:basedOn w:val="Normal"/>
    <w:semiHidden/>
    <w:unhideWhenUsed/>
    <w:rsid w:val="0025732E"/>
    <w:pPr>
      <w:ind w:left="283" w:hanging="283"/>
      <w:contextualSpacing/>
    </w:pPr>
  </w:style>
  <w:style w:type="paragraph" w:styleId="List2">
    <w:name w:val="List 2"/>
    <w:basedOn w:val="Normal"/>
    <w:semiHidden/>
    <w:unhideWhenUsed/>
    <w:rsid w:val="0025732E"/>
    <w:pPr>
      <w:ind w:left="566" w:hanging="283"/>
      <w:contextualSpacing/>
    </w:pPr>
  </w:style>
  <w:style w:type="paragraph" w:styleId="List3">
    <w:name w:val="List 3"/>
    <w:basedOn w:val="Normal"/>
    <w:semiHidden/>
    <w:unhideWhenUsed/>
    <w:rsid w:val="0025732E"/>
    <w:pPr>
      <w:ind w:left="849" w:hanging="283"/>
      <w:contextualSpacing/>
    </w:pPr>
  </w:style>
  <w:style w:type="paragraph" w:styleId="List4">
    <w:name w:val="List 4"/>
    <w:basedOn w:val="Normal"/>
    <w:semiHidden/>
    <w:unhideWhenUsed/>
    <w:rsid w:val="0025732E"/>
    <w:pPr>
      <w:ind w:left="1132" w:hanging="283"/>
      <w:contextualSpacing/>
    </w:pPr>
  </w:style>
  <w:style w:type="paragraph" w:styleId="List5">
    <w:name w:val="List 5"/>
    <w:basedOn w:val="Normal"/>
    <w:semiHidden/>
    <w:unhideWhenUsed/>
    <w:rsid w:val="0025732E"/>
    <w:pPr>
      <w:ind w:left="1415" w:hanging="283"/>
      <w:contextualSpacing/>
    </w:pPr>
  </w:style>
  <w:style w:type="paragraph" w:styleId="ListBullet">
    <w:name w:val="List Bullet"/>
    <w:basedOn w:val="Normal"/>
    <w:rsid w:val="0025732E"/>
    <w:pPr>
      <w:numPr>
        <w:numId w:val="2"/>
      </w:numPr>
      <w:contextualSpacing/>
    </w:pPr>
  </w:style>
  <w:style w:type="paragraph" w:styleId="ListBullet2">
    <w:name w:val="List Bullet 2"/>
    <w:basedOn w:val="Normal"/>
    <w:semiHidden/>
    <w:unhideWhenUsed/>
    <w:rsid w:val="0025732E"/>
    <w:pPr>
      <w:numPr>
        <w:numId w:val="3"/>
      </w:numPr>
      <w:contextualSpacing/>
    </w:pPr>
  </w:style>
  <w:style w:type="paragraph" w:styleId="ListBullet3">
    <w:name w:val="List Bullet 3"/>
    <w:basedOn w:val="Normal"/>
    <w:semiHidden/>
    <w:unhideWhenUsed/>
    <w:rsid w:val="0025732E"/>
    <w:pPr>
      <w:numPr>
        <w:numId w:val="4"/>
      </w:numPr>
      <w:contextualSpacing/>
    </w:pPr>
  </w:style>
  <w:style w:type="paragraph" w:styleId="ListBullet4">
    <w:name w:val="List Bullet 4"/>
    <w:basedOn w:val="Normal"/>
    <w:semiHidden/>
    <w:unhideWhenUsed/>
    <w:rsid w:val="0025732E"/>
    <w:pPr>
      <w:numPr>
        <w:numId w:val="5"/>
      </w:numPr>
      <w:contextualSpacing/>
    </w:pPr>
  </w:style>
  <w:style w:type="paragraph" w:styleId="ListBullet5">
    <w:name w:val="List Bullet 5"/>
    <w:basedOn w:val="Normal"/>
    <w:semiHidden/>
    <w:unhideWhenUsed/>
    <w:rsid w:val="0025732E"/>
    <w:pPr>
      <w:numPr>
        <w:numId w:val="6"/>
      </w:numPr>
      <w:contextualSpacing/>
    </w:pPr>
  </w:style>
  <w:style w:type="paragraph" w:styleId="ListContinue">
    <w:name w:val="List Continue"/>
    <w:basedOn w:val="Normal"/>
    <w:semiHidden/>
    <w:unhideWhenUsed/>
    <w:rsid w:val="0025732E"/>
    <w:pPr>
      <w:spacing w:after="120"/>
      <w:ind w:left="283"/>
      <w:contextualSpacing/>
    </w:pPr>
  </w:style>
  <w:style w:type="paragraph" w:styleId="ListContinue2">
    <w:name w:val="List Continue 2"/>
    <w:basedOn w:val="Normal"/>
    <w:semiHidden/>
    <w:unhideWhenUsed/>
    <w:rsid w:val="0025732E"/>
    <w:pPr>
      <w:spacing w:after="120"/>
      <w:ind w:left="566"/>
      <w:contextualSpacing/>
    </w:pPr>
  </w:style>
  <w:style w:type="paragraph" w:styleId="ListContinue3">
    <w:name w:val="List Continue 3"/>
    <w:basedOn w:val="Normal"/>
    <w:rsid w:val="0025732E"/>
    <w:pPr>
      <w:spacing w:after="120"/>
      <w:ind w:left="849"/>
      <w:contextualSpacing/>
    </w:pPr>
  </w:style>
  <w:style w:type="paragraph" w:styleId="ListContinue4">
    <w:name w:val="List Continue 4"/>
    <w:basedOn w:val="Normal"/>
    <w:rsid w:val="0025732E"/>
    <w:pPr>
      <w:spacing w:after="120"/>
      <w:ind w:left="1132"/>
      <w:contextualSpacing/>
    </w:pPr>
  </w:style>
  <w:style w:type="paragraph" w:styleId="ListContinue5">
    <w:name w:val="List Continue 5"/>
    <w:basedOn w:val="Normal"/>
    <w:rsid w:val="0025732E"/>
    <w:pPr>
      <w:spacing w:after="120"/>
      <w:ind w:left="1415"/>
      <w:contextualSpacing/>
    </w:pPr>
  </w:style>
  <w:style w:type="paragraph" w:styleId="ListNumber">
    <w:name w:val="List Number"/>
    <w:basedOn w:val="Normal"/>
    <w:rsid w:val="0025732E"/>
    <w:pPr>
      <w:numPr>
        <w:numId w:val="7"/>
      </w:numPr>
      <w:contextualSpacing/>
    </w:pPr>
  </w:style>
  <w:style w:type="paragraph" w:styleId="ListNumber2">
    <w:name w:val="List Number 2"/>
    <w:basedOn w:val="Normal"/>
    <w:semiHidden/>
    <w:unhideWhenUsed/>
    <w:rsid w:val="0025732E"/>
    <w:pPr>
      <w:numPr>
        <w:numId w:val="8"/>
      </w:numPr>
      <w:contextualSpacing/>
    </w:pPr>
  </w:style>
  <w:style w:type="paragraph" w:styleId="ListNumber3">
    <w:name w:val="List Number 3"/>
    <w:basedOn w:val="Normal"/>
    <w:semiHidden/>
    <w:unhideWhenUsed/>
    <w:rsid w:val="0025732E"/>
    <w:pPr>
      <w:numPr>
        <w:numId w:val="9"/>
      </w:numPr>
      <w:contextualSpacing/>
    </w:pPr>
  </w:style>
  <w:style w:type="paragraph" w:styleId="ListNumber4">
    <w:name w:val="List Number 4"/>
    <w:basedOn w:val="Normal"/>
    <w:semiHidden/>
    <w:unhideWhenUsed/>
    <w:rsid w:val="0025732E"/>
    <w:pPr>
      <w:numPr>
        <w:numId w:val="10"/>
      </w:numPr>
      <w:contextualSpacing/>
    </w:pPr>
  </w:style>
  <w:style w:type="paragraph" w:styleId="ListNumber5">
    <w:name w:val="List Number 5"/>
    <w:basedOn w:val="Normal"/>
    <w:semiHidden/>
    <w:unhideWhenUsed/>
    <w:rsid w:val="0025732E"/>
    <w:pPr>
      <w:numPr>
        <w:numId w:val="11"/>
      </w:numPr>
      <w:contextualSpacing/>
    </w:pPr>
  </w:style>
  <w:style w:type="paragraph" w:styleId="ListParagraph">
    <w:name w:val="List Paragraph"/>
    <w:basedOn w:val="Normal"/>
    <w:uiPriority w:val="34"/>
    <w:qFormat/>
    <w:rsid w:val="0025732E"/>
    <w:pPr>
      <w:ind w:left="720"/>
      <w:contextualSpacing/>
    </w:pPr>
  </w:style>
  <w:style w:type="paragraph" w:styleId="MacroText">
    <w:name w:val="macro"/>
    <w:link w:val="MacroTextChar"/>
    <w:rsid w:val="002573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eastAsia="ja-JP"/>
    </w:rPr>
  </w:style>
  <w:style w:type="character" w:customStyle="1" w:styleId="MacroTextChar">
    <w:name w:val="Macro Text Char"/>
    <w:basedOn w:val="DefaultParagraphFont"/>
    <w:link w:val="MacroText"/>
    <w:rsid w:val="0025732E"/>
    <w:rPr>
      <w:rFonts w:ascii="Consolas" w:eastAsia="Times New Roman" w:hAnsi="Consolas"/>
      <w:color w:val="000000"/>
      <w:lang w:eastAsia="ja-JP"/>
    </w:rPr>
  </w:style>
  <w:style w:type="paragraph" w:styleId="MessageHeader">
    <w:name w:val="Message Header"/>
    <w:basedOn w:val="Normal"/>
    <w:link w:val="MessageHeaderChar"/>
    <w:rsid w:val="002573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5732E"/>
    <w:rPr>
      <w:rFonts w:asciiTheme="majorHAnsi" w:eastAsiaTheme="majorEastAsia" w:hAnsiTheme="majorHAnsi" w:cstheme="majorBidi"/>
      <w:color w:val="000000"/>
      <w:sz w:val="24"/>
      <w:szCs w:val="24"/>
      <w:shd w:val="pct20" w:color="auto" w:fill="auto"/>
      <w:lang w:eastAsia="ja-JP"/>
    </w:rPr>
  </w:style>
  <w:style w:type="paragraph" w:styleId="NoSpacing">
    <w:name w:val="No Spacing"/>
    <w:uiPriority w:val="1"/>
    <w:qFormat/>
    <w:rsid w:val="0025732E"/>
    <w:pPr>
      <w:overflowPunct w:val="0"/>
      <w:autoSpaceDE w:val="0"/>
      <w:autoSpaceDN w:val="0"/>
      <w:adjustRightInd w:val="0"/>
      <w:textAlignment w:val="baseline"/>
    </w:pPr>
    <w:rPr>
      <w:rFonts w:eastAsia="Times New Roman"/>
      <w:color w:val="000000"/>
      <w:lang w:eastAsia="ja-JP"/>
    </w:rPr>
  </w:style>
  <w:style w:type="paragraph" w:styleId="NormalWeb">
    <w:name w:val="Normal (Web)"/>
    <w:basedOn w:val="Normal"/>
    <w:semiHidden/>
    <w:unhideWhenUsed/>
    <w:rsid w:val="0025732E"/>
    <w:rPr>
      <w:sz w:val="24"/>
      <w:szCs w:val="24"/>
    </w:rPr>
  </w:style>
  <w:style w:type="paragraph" w:styleId="NormalIndent">
    <w:name w:val="Normal Indent"/>
    <w:basedOn w:val="Normal"/>
    <w:semiHidden/>
    <w:unhideWhenUsed/>
    <w:rsid w:val="0025732E"/>
    <w:pPr>
      <w:ind w:left="720"/>
    </w:pPr>
  </w:style>
  <w:style w:type="paragraph" w:styleId="NoteHeading">
    <w:name w:val="Note Heading"/>
    <w:basedOn w:val="Normal"/>
    <w:next w:val="Normal"/>
    <w:link w:val="NoteHeadingChar"/>
    <w:semiHidden/>
    <w:unhideWhenUsed/>
    <w:rsid w:val="0025732E"/>
    <w:pPr>
      <w:spacing w:after="0"/>
    </w:pPr>
  </w:style>
  <w:style w:type="character" w:customStyle="1" w:styleId="NoteHeadingChar">
    <w:name w:val="Note Heading Char"/>
    <w:basedOn w:val="DefaultParagraphFont"/>
    <w:link w:val="NoteHeading"/>
    <w:semiHidden/>
    <w:rsid w:val="0025732E"/>
    <w:rPr>
      <w:rFonts w:eastAsia="Times New Roman"/>
      <w:color w:val="000000"/>
      <w:lang w:eastAsia="ja-JP"/>
    </w:rPr>
  </w:style>
  <w:style w:type="paragraph" w:styleId="PlainText">
    <w:name w:val="Plain Text"/>
    <w:basedOn w:val="Normal"/>
    <w:link w:val="PlainTextChar"/>
    <w:semiHidden/>
    <w:unhideWhenUsed/>
    <w:rsid w:val="0025732E"/>
    <w:pPr>
      <w:spacing w:after="0"/>
    </w:pPr>
    <w:rPr>
      <w:rFonts w:ascii="Consolas" w:hAnsi="Consolas"/>
      <w:sz w:val="21"/>
      <w:szCs w:val="21"/>
    </w:rPr>
  </w:style>
  <w:style w:type="character" w:customStyle="1" w:styleId="PlainTextChar">
    <w:name w:val="Plain Text Char"/>
    <w:basedOn w:val="DefaultParagraphFont"/>
    <w:link w:val="PlainText"/>
    <w:semiHidden/>
    <w:rsid w:val="0025732E"/>
    <w:rPr>
      <w:rFonts w:ascii="Consolas" w:eastAsia="Times New Roman" w:hAnsi="Consolas"/>
      <w:color w:val="000000"/>
      <w:sz w:val="21"/>
      <w:szCs w:val="21"/>
      <w:lang w:eastAsia="ja-JP"/>
    </w:rPr>
  </w:style>
  <w:style w:type="paragraph" w:styleId="Quote">
    <w:name w:val="Quote"/>
    <w:basedOn w:val="Normal"/>
    <w:next w:val="Normal"/>
    <w:link w:val="QuoteChar"/>
    <w:uiPriority w:val="29"/>
    <w:qFormat/>
    <w:rsid w:val="0025732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5732E"/>
    <w:rPr>
      <w:rFonts w:eastAsia="Times New Roman"/>
      <w:i/>
      <w:iCs/>
      <w:color w:val="404040" w:themeColor="text1" w:themeTint="BF"/>
      <w:lang w:eastAsia="ja-JP"/>
    </w:rPr>
  </w:style>
  <w:style w:type="paragraph" w:styleId="Salutation">
    <w:name w:val="Salutation"/>
    <w:basedOn w:val="Normal"/>
    <w:next w:val="Normal"/>
    <w:link w:val="SalutationChar"/>
    <w:semiHidden/>
    <w:unhideWhenUsed/>
    <w:rsid w:val="0025732E"/>
  </w:style>
  <w:style w:type="character" w:customStyle="1" w:styleId="SalutationChar">
    <w:name w:val="Salutation Char"/>
    <w:basedOn w:val="DefaultParagraphFont"/>
    <w:link w:val="Salutation"/>
    <w:semiHidden/>
    <w:rsid w:val="0025732E"/>
    <w:rPr>
      <w:rFonts w:eastAsia="Times New Roman"/>
      <w:color w:val="000000"/>
      <w:lang w:eastAsia="ja-JP"/>
    </w:rPr>
  </w:style>
  <w:style w:type="paragraph" w:styleId="Signature">
    <w:name w:val="Signature"/>
    <w:basedOn w:val="Normal"/>
    <w:link w:val="SignatureChar"/>
    <w:semiHidden/>
    <w:unhideWhenUsed/>
    <w:rsid w:val="0025732E"/>
    <w:pPr>
      <w:spacing w:after="0"/>
      <w:ind w:left="4252"/>
    </w:pPr>
  </w:style>
  <w:style w:type="character" w:customStyle="1" w:styleId="SignatureChar">
    <w:name w:val="Signature Char"/>
    <w:basedOn w:val="DefaultParagraphFont"/>
    <w:link w:val="Signature"/>
    <w:semiHidden/>
    <w:rsid w:val="0025732E"/>
    <w:rPr>
      <w:rFonts w:eastAsia="Times New Roman"/>
      <w:color w:val="000000"/>
      <w:lang w:eastAsia="ja-JP"/>
    </w:rPr>
  </w:style>
  <w:style w:type="paragraph" w:styleId="Subtitle">
    <w:name w:val="Subtitle"/>
    <w:basedOn w:val="Normal"/>
    <w:next w:val="Normal"/>
    <w:link w:val="SubtitleChar"/>
    <w:qFormat/>
    <w:rsid w:val="002573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5732E"/>
    <w:rPr>
      <w:rFonts w:asciiTheme="minorHAnsi" w:hAnsiTheme="minorHAnsi" w:cstheme="minorBidi"/>
      <w:color w:val="5A5A5A" w:themeColor="text1" w:themeTint="A5"/>
      <w:spacing w:val="15"/>
      <w:sz w:val="22"/>
      <w:szCs w:val="22"/>
      <w:lang w:eastAsia="ja-JP"/>
    </w:rPr>
  </w:style>
  <w:style w:type="paragraph" w:styleId="TableofAuthorities">
    <w:name w:val="table of authorities"/>
    <w:basedOn w:val="Normal"/>
    <w:next w:val="Normal"/>
    <w:semiHidden/>
    <w:unhideWhenUsed/>
    <w:rsid w:val="0025732E"/>
    <w:pPr>
      <w:spacing w:after="0"/>
      <w:ind w:left="200" w:hanging="200"/>
    </w:pPr>
  </w:style>
  <w:style w:type="paragraph" w:styleId="TableofFigures">
    <w:name w:val="table of figures"/>
    <w:basedOn w:val="Normal"/>
    <w:next w:val="Normal"/>
    <w:semiHidden/>
    <w:unhideWhenUsed/>
    <w:rsid w:val="0025732E"/>
    <w:pPr>
      <w:spacing w:after="0"/>
    </w:pPr>
  </w:style>
  <w:style w:type="paragraph" w:styleId="Title">
    <w:name w:val="Title"/>
    <w:basedOn w:val="Normal"/>
    <w:next w:val="Normal"/>
    <w:link w:val="TitleChar"/>
    <w:qFormat/>
    <w:rsid w:val="0025732E"/>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rsid w:val="0025732E"/>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semiHidden/>
    <w:unhideWhenUsed/>
    <w:rsid w:val="0025732E"/>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semiHidden/>
    <w:unhideWhenUsed/>
    <w:rsid w:val="0025732E"/>
    <w:pPr>
      <w:spacing w:after="100"/>
      <w:ind w:left="800"/>
    </w:pPr>
  </w:style>
  <w:style w:type="paragraph" w:styleId="TOC6">
    <w:name w:val="toc 6"/>
    <w:basedOn w:val="Normal"/>
    <w:next w:val="Normal"/>
    <w:semiHidden/>
    <w:unhideWhenUsed/>
    <w:rsid w:val="0025732E"/>
    <w:pPr>
      <w:spacing w:after="100"/>
      <w:ind w:left="1000"/>
    </w:pPr>
  </w:style>
  <w:style w:type="paragraph" w:styleId="TOC7">
    <w:name w:val="toc 7"/>
    <w:basedOn w:val="Normal"/>
    <w:next w:val="Normal"/>
    <w:semiHidden/>
    <w:unhideWhenUsed/>
    <w:rsid w:val="0025732E"/>
    <w:pPr>
      <w:spacing w:after="100"/>
      <w:ind w:left="1200"/>
    </w:pPr>
  </w:style>
  <w:style w:type="paragraph" w:styleId="TOC8">
    <w:name w:val="toc 8"/>
    <w:basedOn w:val="Normal"/>
    <w:next w:val="Normal"/>
    <w:semiHidden/>
    <w:unhideWhenUsed/>
    <w:rsid w:val="0025732E"/>
    <w:pPr>
      <w:spacing w:after="100"/>
      <w:ind w:left="1400"/>
    </w:pPr>
  </w:style>
  <w:style w:type="paragraph" w:styleId="TOCHeading">
    <w:name w:val="TOC Heading"/>
    <w:basedOn w:val="Heading1"/>
    <w:next w:val="Normal"/>
    <w:uiPriority w:val="39"/>
    <w:semiHidden/>
    <w:unhideWhenUsed/>
    <w:qFormat/>
    <w:rsid w:val="0025732E"/>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2.vsd"/><Relationship Id="rId42" Type="http://schemas.openxmlformats.org/officeDocument/2006/relationships/oleObject" Target="embeddings/Microsoft_Visio_2003-2010_Drawing5.vsd"/><Relationship Id="rId47" Type="http://schemas.openxmlformats.org/officeDocument/2006/relationships/image" Target="media/image21.emf"/><Relationship Id="rId50" Type="http://schemas.openxmlformats.org/officeDocument/2006/relationships/oleObject" Target="embeddings/Microsoft_Visio_2003-2010_Drawing9.vsd"/><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7.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oleObject9.bin"/><Relationship Id="rId37" Type="http://schemas.openxmlformats.org/officeDocument/2006/relationships/image" Target="media/image16.emf"/><Relationship Id="rId40" Type="http://schemas.openxmlformats.org/officeDocument/2006/relationships/package" Target="embeddings/Microsoft_Visio_Drawing.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oleObject" Target="embeddings/Microsoft_Visio_2003-2010_Drawing3.vsd"/><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10.vsd"/><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oleObject" Target="embeddings/oleObject8.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8.vsd"/><Relationship Id="rId56" Type="http://schemas.openxmlformats.org/officeDocument/2006/relationships/oleObject" Target="embeddings/Microsoft_Visio_2003-2010_Drawing12.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A9C515-2770-48E1-B9AB-E13B22455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30</Pages>
  <Words>7000</Words>
  <Characters>36754</Characters>
  <Application>Microsoft Office Word</Application>
  <DocSecurity>0</DocSecurity>
  <Lines>720</Lines>
  <Paragraphs>553</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43201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17)</dc:subject>
  <dc:creator>MCC Support</dc:creator>
  <cp:keywords/>
  <dc:description/>
  <cp:lastModifiedBy>23.548_CR0043R1_(Rel-17)_eEDGE_5GC</cp:lastModifiedBy>
  <cp:revision>5</cp:revision>
  <dcterms:created xsi:type="dcterms:W3CDTF">2022-01-21T16:10:00Z</dcterms:created>
  <dcterms:modified xsi:type="dcterms:W3CDTF">2022-03-23T10:52:00Z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