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7B378375" w:rsidR="004F0988" w:rsidRDefault="00C84D2E" w:rsidP="00133525">
            <w:pPr>
              <w:pStyle w:val="ZA"/>
              <w:framePr w:w="0" w:hRule="auto" w:wrap="auto" w:vAnchor="margin" w:hAnchor="text" w:yAlign="inline"/>
            </w:pPr>
            <w:bookmarkStart w:id="0" w:name="page1"/>
            <w:r>
              <w:rPr>
                <w:sz w:val="64"/>
              </w:rPr>
              <w:t>3GPP TS</w:t>
            </w:r>
            <w:r w:rsidR="009E159F" w:rsidRPr="00EF20F7">
              <w:rPr>
                <w:sz w:val="64"/>
              </w:rPr>
              <w:t xml:space="preserve"> 2</w:t>
            </w:r>
            <w:r w:rsidR="009E159F" w:rsidRPr="00EF20F7">
              <w:rPr>
                <w:sz w:val="64"/>
                <w:lang w:eastAsia="zh-CN"/>
              </w:rPr>
              <w:t>3</w:t>
            </w:r>
            <w:r w:rsidR="009E159F" w:rsidRPr="00EF20F7">
              <w:rPr>
                <w:sz w:val="64"/>
              </w:rPr>
              <w:t>.</w:t>
            </w:r>
            <w:r w:rsidR="009E159F" w:rsidRPr="00EF20F7">
              <w:rPr>
                <w:sz w:val="64"/>
                <w:lang w:eastAsia="zh-CN"/>
              </w:rPr>
              <w:t>333</w:t>
            </w:r>
            <w:r w:rsidR="009E159F" w:rsidRPr="00EF20F7">
              <w:rPr>
                <w:sz w:val="64"/>
              </w:rPr>
              <w:t xml:space="preserve"> </w:t>
            </w:r>
            <w:r w:rsidR="009E159F" w:rsidRPr="00EF20F7">
              <w:t>V1</w:t>
            </w:r>
            <w:r>
              <w:t>7</w:t>
            </w:r>
            <w:r w:rsidR="009E159F" w:rsidRPr="00EF20F7">
              <w:t>.</w:t>
            </w:r>
            <w:r w:rsidR="00496BF5">
              <w:t>1</w:t>
            </w:r>
            <w:r w:rsidR="009E159F" w:rsidRPr="00EF20F7">
              <w:t xml:space="preserve">.0 </w:t>
            </w:r>
            <w:r w:rsidR="009E159F" w:rsidRPr="00EF20F7">
              <w:rPr>
                <w:sz w:val="32"/>
              </w:rPr>
              <w:t>(20</w:t>
            </w:r>
            <w:r w:rsidR="009E159F">
              <w:rPr>
                <w:sz w:val="32"/>
              </w:rPr>
              <w:t>2</w:t>
            </w:r>
            <w:r w:rsidR="00496BF5">
              <w:rPr>
                <w:sz w:val="32"/>
              </w:rPr>
              <w:t>2</w:t>
            </w:r>
            <w:r w:rsidR="009E159F" w:rsidRPr="00EF20F7">
              <w:rPr>
                <w:sz w:val="32"/>
              </w:rPr>
              <w:t>-</w:t>
            </w:r>
            <w:r w:rsidR="00496BF5">
              <w:rPr>
                <w:sz w:val="32"/>
              </w:rPr>
              <w:t>03</w:t>
            </w:r>
            <w:r w:rsidR="009E159F"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5B3C2CAC" w:rsidR="004F0988" w:rsidRPr="00133525" w:rsidRDefault="004F0988" w:rsidP="009E159F">
            <w:pPr>
              <w:pStyle w:val="ZT"/>
              <w:framePr w:wrap="auto" w:hAnchor="text" w:yAlign="inline"/>
              <w:rPr>
                <w:i/>
                <w:sz w:val="28"/>
              </w:rPr>
            </w:pPr>
            <w:r w:rsidRPr="004D3578">
              <w:t>(</w:t>
            </w:r>
            <w:r w:rsidRPr="004D3578">
              <w:rPr>
                <w:rStyle w:val="ZGSM"/>
              </w:rPr>
              <w:t xml:space="preserve">Release </w:t>
            </w:r>
            <w:r w:rsidR="009E159F">
              <w:rPr>
                <w:rStyle w:val="ZGSM"/>
              </w:rPr>
              <w:t>1</w:t>
            </w:r>
            <w:r w:rsidR="00C84D2E">
              <w:rPr>
                <w:rStyle w:val="ZGSM"/>
              </w:rPr>
              <w:t>7</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31844D6" w14:textId="77777777" w:rsidTr="005E4BB2">
        <w:trPr>
          <w:trHeight w:hRule="exact" w:val="1531"/>
        </w:trPr>
        <w:tc>
          <w:tcPr>
            <w:tcW w:w="4883" w:type="dxa"/>
            <w:shd w:val="clear" w:color="auto" w:fill="auto"/>
          </w:tcPr>
          <w:p w14:paraId="758608EE" w14:textId="77777777" w:rsidR="00C074DD" w:rsidRPr="00133525" w:rsidRDefault="00384918" w:rsidP="00C074DD">
            <w:pPr>
              <w:rPr>
                <w:i/>
              </w:rPr>
            </w:pPr>
            <w:r>
              <w:rPr>
                <w:i/>
              </w:rPr>
              <w:pict w14:anchorId="0351C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82.65pt">
                  <v:imagedata r:id="rId9" o:title="LTE-AdvancedPro_largerTM_cropped"/>
                </v:shape>
              </w:pict>
            </w:r>
          </w:p>
        </w:tc>
        <w:tc>
          <w:tcPr>
            <w:tcW w:w="5540" w:type="dxa"/>
            <w:shd w:val="clear" w:color="auto" w:fill="auto"/>
          </w:tcPr>
          <w:p w14:paraId="3211773E" w14:textId="77777777" w:rsidR="00C074DD" w:rsidRDefault="00384918" w:rsidP="00C074DD">
            <w:pPr>
              <w:jc w:val="right"/>
            </w:pPr>
            <w:r>
              <w:pict w14:anchorId="72E69E03">
                <v:shape id="_x0000_i1026" type="#_x0000_t75" style="width:127.1pt;height:75.15pt">
                  <v:imagedata r:id="rId10"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3"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1E2FAAA3"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496BF5">
              <w:rPr>
                <w:noProof/>
                <w:sz w:val="18"/>
              </w:rPr>
              <w:t>2</w:t>
            </w:r>
            <w:r w:rsidRPr="00133525">
              <w:rPr>
                <w:noProof/>
                <w:sz w:val="18"/>
              </w:rPr>
              <w:t>, 3GPP Organizational Partners (ARIB, ATIS, CCSA, ETSI, TSDSI, TTA, TTC).</w:t>
            </w:r>
            <w:bookmarkStart w:id="6" w:name="copyrightaddon"/>
            <w:bookmarkEnd w:id="6"/>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809F34C" w14:textId="77777777" w:rsidR="00E16509" w:rsidRDefault="00E16509" w:rsidP="00133525"/>
        </w:tc>
      </w:tr>
      <w:bookmarkEnd w:id="3"/>
    </w:tbl>
    <w:p w14:paraId="2E4B62D1" w14:textId="77777777" w:rsidR="00080512" w:rsidRPr="004D3578" w:rsidRDefault="00080512" w:rsidP="00232AAD">
      <w:pPr>
        <w:pStyle w:val="TT"/>
      </w:pPr>
      <w:r w:rsidRPr="004D3578">
        <w:br w:type="page"/>
      </w:r>
      <w:bookmarkStart w:id="7" w:name="tableOfContents"/>
      <w:bookmarkEnd w:id="7"/>
      <w:r w:rsidRPr="004D3578">
        <w:lastRenderedPageBreak/>
        <w:t>Contents</w:t>
      </w:r>
    </w:p>
    <w:p w14:paraId="5FBE92A4" w14:textId="0B2CEA59" w:rsidR="00345AC6" w:rsidRPr="00384918" w:rsidRDefault="00A243F9">
      <w:pPr>
        <w:pStyle w:val="TOC1"/>
        <w:rPr>
          <w:rFonts w:ascii="Calibri" w:hAnsi="Calibri"/>
          <w:szCs w:val="22"/>
          <w:lang w:eastAsia="en-GB"/>
        </w:rPr>
      </w:pPr>
      <w:r>
        <w:fldChar w:fldCharType="begin" w:fldLock="1"/>
      </w:r>
      <w:r>
        <w:instrText xml:space="preserve"> TOC \o "1-9" </w:instrText>
      </w:r>
      <w:r>
        <w:fldChar w:fldCharType="separate"/>
      </w:r>
      <w:r w:rsidR="00345AC6">
        <w:t>Foreword</w:t>
      </w:r>
      <w:r w:rsidR="00345AC6">
        <w:tab/>
      </w:r>
      <w:r w:rsidR="00345AC6">
        <w:fldChar w:fldCharType="begin" w:fldLock="1"/>
      </w:r>
      <w:r w:rsidR="00345AC6">
        <w:instrText xml:space="preserve"> PAGEREF _Toc97571192 \h </w:instrText>
      </w:r>
      <w:r w:rsidR="00345AC6">
        <w:fldChar w:fldCharType="separate"/>
      </w:r>
      <w:r w:rsidR="00345AC6">
        <w:t>8</w:t>
      </w:r>
      <w:r w:rsidR="00345AC6">
        <w:fldChar w:fldCharType="end"/>
      </w:r>
    </w:p>
    <w:p w14:paraId="2D0C976A" w14:textId="6D7D9F50" w:rsidR="00345AC6" w:rsidRPr="00384918" w:rsidRDefault="00345AC6">
      <w:pPr>
        <w:pStyle w:val="TOC1"/>
        <w:rPr>
          <w:rFonts w:ascii="Calibri" w:hAnsi="Calibri"/>
          <w:szCs w:val="22"/>
          <w:lang w:eastAsia="en-GB"/>
        </w:rPr>
      </w:pPr>
      <w:r>
        <w:t>1</w:t>
      </w:r>
      <w:r w:rsidRPr="00384918">
        <w:rPr>
          <w:rFonts w:ascii="Calibri" w:hAnsi="Calibri"/>
          <w:szCs w:val="22"/>
          <w:lang w:eastAsia="en-GB"/>
        </w:rPr>
        <w:tab/>
      </w:r>
      <w:r>
        <w:t>Scope</w:t>
      </w:r>
      <w:r>
        <w:tab/>
      </w:r>
      <w:r>
        <w:fldChar w:fldCharType="begin" w:fldLock="1"/>
      </w:r>
      <w:r>
        <w:instrText xml:space="preserve"> PAGEREF _Toc97571193 \h </w:instrText>
      </w:r>
      <w:r>
        <w:fldChar w:fldCharType="separate"/>
      </w:r>
      <w:r>
        <w:t>9</w:t>
      </w:r>
      <w:r>
        <w:fldChar w:fldCharType="end"/>
      </w:r>
    </w:p>
    <w:p w14:paraId="57197E52" w14:textId="7DC3D935" w:rsidR="00345AC6" w:rsidRPr="00384918" w:rsidRDefault="00345AC6">
      <w:pPr>
        <w:pStyle w:val="TOC1"/>
        <w:rPr>
          <w:rFonts w:ascii="Calibri" w:hAnsi="Calibri"/>
          <w:szCs w:val="22"/>
          <w:lang w:eastAsia="en-GB"/>
        </w:rPr>
      </w:pPr>
      <w:r>
        <w:t>2</w:t>
      </w:r>
      <w:r w:rsidRPr="00384918">
        <w:rPr>
          <w:rFonts w:ascii="Calibri" w:hAnsi="Calibri"/>
          <w:szCs w:val="22"/>
          <w:lang w:eastAsia="en-GB"/>
        </w:rPr>
        <w:tab/>
      </w:r>
      <w:r>
        <w:t>References</w:t>
      </w:r>
      <w:r>
        <w:tab/>
      </w:r>
      <w:r>
        <w:fldChar w:fldCharType="begin" w:fldLock="1"/>
      </w:r>
      <w:r>
        <w:instrText xml:space="preserve"> PAGEREF _Toc97571194 \h </w:instrText>
      </w:r>
      <w:r>
        <w:fldChar w:fldCharType="separate"/>
      </w:r>
      <w:r>
        <w:t>9</w:t>
      </w:r>
      <w:r>
        <w:fldChar w:fldCharType="end"/>
      </w:r>
    </w:p>
    <w:p w14:paraId="080FEE34" w14:textId="4AEA6348" w:rsidR="00345AC6" w:rsidRPr="00384918" w:rsidRDefault="00345AC6">
      <w:pPr>
        <w:pStyle w:val="TOC1"/>
        <w:rPr>
          <w:rFonts w:ascii="Calibri" w:hAnsi="Calibri"/>
          <w:szCs w:val="22"/>
          <w:lang w:eastAsia="en-GB"/>
        </w:rPr>
      </w:pPr>
      <w:r>
        <w:t>3</w:t>
      </w:r>
      <w:r w:rsidRPr="00384918">
        <w:rPr>
          <w:rFonts w:ascii="Calibri" w:hAnsi="Calibri"/>
          <w:szCs w:val="22"/>
          <w:lang w:eastAsia="en-GB"/>
        </w:rPr>
        <w:tab/>
      </w:r>
      <w:r>
        <w:t>Definitions, symbols and abbreviations</w:t>
      </w:r>
      <w:r>
        <w:tab/>
      </w:r>
      <w:r>
        <w:fldChar w:fldCharType="begin" w:fldLock="1"/>
      </w:r>
      <w:r>
        <w:instrText xml:space="preserve"> PAGEREF _Toc97571195 \h </w:instrText>
      </w:r>
      <w:r>
        <w:fldChar w:fldCharType="separate"/>
      </w:r>
      <w:r>
        <w:t>12</w:t>
      </w:r>
      <w:r>
        <w:fldChar w:fldCharType="end"/>
      </w:r>
    </w:p>
    <w:p w14:paraId="6631EF45" w14:textId="2118FD06" w:rsidR="00345AC6" w:rsidRPr="00384918" w:rsidRDefault="00345AC6">
      <w:pPr>
        <w:pStyle w:val="TOC2"/>
        <w:rPr>
          <w:rFonts w:ascii="Calibri" w:hAnsi="Calibri"/>
          <w:sz w:val="22"/>
          <w:szCs w:val="22"/>
          <w:lang w:eastAsia="en-GB"/>
        </w:rPr>
      </w:pPr>
      <w:r>
        <w:t>3.1</w:t>
      </w:r>
      <w:r w:rsidRPr="00384918">
        <w:rPr>
          <w:rFonts w:ascii="Calibri" w:hAnsi="Calibri"/>
          <w:sz w:val="22"/>
          <w:szCs w:val="22"/>
          <w:lang w:eastAsia="en-GB"/>
        </w:rPr>
        <w:tab/>
      </w:r>
      <w:r>
        <w:t>Definitions</w:t>
      </w:r>
      <w:r>
        <w:tab/>
      </w:r>
      <w:r>
        <w:fldChar w:fldCharType="begin" w:fldLock="1"/>
      </w:r>
      <w:r>
        <w:instrText xml:space="preserve"> PAGEREF _Toc97571196 \h </w:instrText>
      </w:r>
      <w:r>
        <w:fldChar w:fldCharType="separate"/>
      </w:r>
      <w:r>
        <w:t>12</w:t>
      </w:r>
      <w:r>
        <w:fldChar w:fldCharType="end"/>
      </w:r>
    </w:p>
    <w:p w14:paraId="24B5149E" w14:textId="3DF9B786" w:rsidR="00345AC6" w:rsidRPr="00384918" w:rsidRDefault="00345AC6">
      <w:pPr>
        <w:pStyle w:val="TOC2"/>
        <w:rPr>
          <w:rFonts w:ascii="Calibri" w:hAnsi="Calibri"/>
          <w:sz w:val="22"/>
          <w:szCs w:val="22"/>
          <w:lang w:eastAsia="en-GB"/>
        </w:rPr>
      </w:pPr>
      <w:r>
        <w:t>3.2</w:t>
      </w:r>
      <w:r w:rsidRPr="00384918">
        <w:rPr>
          <w:rFonts w:ascii="Calibri" w:hAnsi="Calibri"/>
          <w:sz w:val="22"/>
          <w:szCs w:val="22"/>
          <w:lang w:eastAsia="en-GB"/>
        </w:rPr>
        <w:tab/>
      </w:r>
      <w:r>
        <w:t>Symbols</w:t>
      </w:r>
      <w:r>
        <w:tab/>
      </w:r>
      <w:r>
        <w:fldChar w:fldCharType="begin" w:fldLock="1"/>
      </w:r>
      <w:r>
        <w:instrText xml:space="preserve"> PAGEREF _Toc97571197 \h </w:instrText>
      </w:r>
      <w:r>
        <w:fldChar w:fldCharType="separate"/>
      </w:r>
      <w:r>
        <w:t>12</w:t>
      </w:r>
      <w:r>
        <w:fldChar w:fldCharType="end"/>
      </w:r>
    </w:p>
    <w:p w14:paraId="51E4B01D" w14:textId="4C41A9EC" w:rsidR="00345AC6" w:rsidRPr="00384918" w:rsidRDefault="00345AC6">
      <w:pPr>
        <w:pStyle w:val="TOC2"/>
        <w:rPr>
          <w:rFonts w:ascii="Calibri" w:hAnsi="Calibri"/>
          <w:sz w:val="22"/>
          <w:szCs w:val="22"/>
          <w:lang w:eastAsia="en-GB"/>
        </w:rPr>
      </w:pPr>
      <w:r>
        <w:t>3.3</w:t>
      </w:r>
      <w:r w:rsidRPr="00384918">
        <w:rPr>
          <w:rFonts w:ascii="Calibri" w:hAnsi="Calibri"/>
          <w:sz w:val="22"/>
          <w:szCs w:val="22"/>
          <w:lang w:eastAsia="en-GB"/>
        </w:rPr>
        <w:tab/>
      </w:r>
      <w:r>
        <w:t>Abbreviations</w:t>
      </w:r>
      <w:r>
        <w:tab/>
      </w:r>
      <w:r>
        <w:fldChar w:fldCharType="begin" w:fldLock="1"/>
      </w:r>
      <w:r>
        <w:instrText xml:space="preserve"> PAGEREF _Toc97571198 \h </w:instrText>
      </w:r>
      <w:r>
        <w:fldChar w:fldCharType="separate"/>
      </w:r>
      <w:r>
        <w:t>13</w:t>
      </w:r>
      <w:r>
        <w:fldChar w:fldCharType="end"/>
      </w:r>
    </w:p>
    <w:p w14:paraId="4D4523A6" w14:textId="30088F93" w:rsidR="00345AC6" w:rsidRPr="00384918" w:rsidRDefault="00345AC6">
      <w:pPr>
        <w:pStyle w:val="TOC1"/>
        <w:rPr>
          <w:rFonts w:ascii="Calibri" w:hAnsi="Calibri"/>
          <w:szCs w:val="22"/>
          <w:lang w:eastAsia="en-GB"/>
        </w:rPr>
      </w:pPr>
      <w:r>
        <w:t>4</w:t>
      </w:r>
      <w:r w:rsidRPr="00384918">
        <w:rPr>
          <w:rFonts w:ascii="Calibri" w:hAnsi="Calibri"/>
          <w:szCs w:val="22"/>
          <w:lang w:eastAsia="en-GB"/>
        </w:rPr>
        <w:tab/>
      </w:r>
      <w:r>
        <w:t>Architecture</w:t>
      </w:r>
      <w:r>
        <w:tab/>
      </w:r>
      <w:r>
        <w:fldChar w:fldCharType="begin" w:fldLock="1"/>
      </w:r>
      <w:r>
        <w:instrText xml:space="preserve"> PAGEREF _Toc97571199 \h </w:instrText>
      </w:r>
      <w:r>
        <w:fldChar w:fldCharType="separate"/>
      </w:r>
      <w:r>
        <w:t>14</w:t>
      </w:r>
      <w:r>
        <w:fldChar w:fldCharType="end"/>
      </w:r>
    </w:p>
    <w:p w14:paraId="70756C58" w14:textId="5DDD7B69" w:rsidR="00345AC6" w:rsidRPr="00384918" w:rsidRDefault="00345AC6">
      <w:pPr>
        <w:pStyle w:val="TOC1"/>
        <w:rPr>
          <w:rFonts w:ascii="Calibri" w:hAnsi="Calibri"/>
          <w:szCs w:val="22"/>
          <w:lang w:eastAsia="en-GB"/>
        </w:rPr>
      </w:pPr>
      <w:r>
        <w:t>5</w:t>
      </w:r>
      <w:r w:rsidRPr="00384918">
        <w:rPr>
          <w:rFonts w:ascii="Calibri" w:hAnsi="Calibri"/>
          <w:szCs w:val="22"/>
        </w:rPr>
        <w:tab/>
      </w:r>
      <w:r>
        <w:t>Functional Requirements</w:t>
      </w:r>
      <w:r>
        <w:tab/>
      </w:r>
      <w:r>
        <w:fldChar w:fldCharType="begin" w:fldLock="1"/>
      </w:r>
      <w:r>
        <w:instrText xml:space="preserve"> PAGEREF _Toc97571200 \h </w:instrText>
      </w:r>
      <w:r>
        <w:fldChar w:fldCharType="separate"/>
      </w:r>
      <w:r>
        <w:t>15</w:t>
      </w:r>
      <w:r>
        <w:fldChar w:fldCharType="end"/>
      </w:r>
    </w:p>
    <w:p w14:paraId="63CA7263" w14:textId="1EC50309" w:rsidR="00345AC6" w:rsidRPr="00384918" w:rsidRDefault="00345AC6">
      <w:pPr>
        <w:pStyle w:val="TOC2"/>
        <w:rPr>
          <w:rFonts w:ascii="Calibri" w:hAnsi="Calibri"/>
          <w:sz w:val="22"/>
          <w:szCs w:val="22"/>
          <w:lang w:eastAsia="en-GB"/>
        </w:rPr>
      </w:pPr>
      <w:r>
        <w:t>5.1</w:t>
      </w:r>
      <w:r w:rsidRPr="00384918">
        <w:rPr>
          <w:rFonts w:ascii="Calibri" w:hAnsi="Calibri"/>
          <w:sz w:val="22"/>
          <w:szCs w:val="22"/>
          <w:lang w:eastAsia="en-GB"/>
        </w:rPr>
        <w:tab/>
      </w:r>
      <w:r>
        <w:t>General</w:t>
      </w:r>
      <w:r>
        <w:tab/>
      </w:r>
      <w:r>
        <w:fldChar w:fldCharType="begin" w:fldLock="1"/>
      </w:r>
      <w:r>
        <w:instrText xml:space="preserve"> PAGEREF _Toc97571201 \h </w:instrText>
      </w:r>
      <w:r>
        <w:fldChar w:fldCharType="separate"/>
      </w:r>
      <w:r>
        <w:t>15</w:t>
      </w:r>
      <w:r>
        <w:fldChar w:fldCharType="end"/>
      </w:r>
    </w:p>
    <w:p w14:paraId="68933B12" w14:textId="58A905FE" w:rsidR="00345AC6" w:rsidRPr="00384918" w:rsidRDefault="00345AC6">
      <w:pPr>
        <w:pStyle w:val="TOC2"/>
        <w:rPr>
          <w:rFonts w:ascii="Calibri" w:hAnsi="Calibri"/>
          <w:sz w:val="22"/>
          <w:szCs w:val="22"/>
          <w:lang w:eastAsia="en-GB"/>
        </w:rPr>
      </w:pPr>
      <w:r>
        <w:t>5.2</w:t>
      </w:r>
      <w:r w:rsidRPr="00384918">
        <w:rPr>
          <w:rFonts w:ascii="Calibri" w:hAnsi="Calibri"/>
          <w:sz w:val="22"/>
          <w:szCs w:val="22"/>
          <w:lang w:eastAsia="en-GB"/>
        </w:rPr>
        <w:tab/>
      </w:r>
      <w:r>
        <w:t>Play Tone</w:t>
      </w:r>
      <w:r>
        <w:tab/>
      </w:r>
      <w:r>
        <w:fldChar w:fldCharType="begin" w:fldLock="1"/>
      </w:r>
      <w:r>
        <w:instrText xml:space="preserve"> PAGEREF _Toc97571202 \h </w:instrText>
      </w:r>
      <w:r>
        <w:fldChar w:fldCharType="separate"/>
      </w:r>
      <w:r>
        <w:t>15</w:t>
      </w:r>
      <w:r>
        <w:fldChar w:fldCharType="end"/>
      </w:r>
    </w:p>
    <w:p w14:paraId="734E0C16" w14:textId="54D7644C" w:rsidR="00345AC6" w:rsidRPr="00384918" w:rsidRDefault="00345AC6">
      <w:pPr>
        <w:pStyle w:val="TOC2"/>
        <w:rPr>
          <w:rFonts w:ascii="Calibri" w:hAnsi="Calibri"/>
          <w:sz w:val="22"/>
          <w:szCs w:val="22"/>
          <w:lang w:eastAsia="en-GB"/>
        </w:rPr>
      </w:pPr>
      <w:r>
        <w:t>5.3</w:t>
      </w:r>
      <w:r w:rsidRPr="00384918">
        <w:rPr>
          <w:rFonts w:ascii="Calibri" w:hAnsi="Calibri"/>
          <w:sz w:val="22"/>
          <w:szCs w:val="22"/>
          <w:lang w:eastAsia="en-GB"/>
        </w:rPr>
        <w:tab/>
      </w:r>
      <w:r>
        <w:t>Play Announcement</w:t>
      </w:r>
      <w:r>
        <w:tab/>
      </w:r>
      <w:r>
        <w:fldChar w:fldCharType="begin" w:fldLock="1"/>
      </w:r>
      <w:r>
        <w:instrText xml:space="preserve"> PAGEREF _Toc97571203 \h </w:instrText>
      </w:r>
      <w:r>
        <w:fldChar w:fldCharType="separate"/>
      </w:r>
      <w:r>
        <w:t>15</w:t>
      </w:r>
      <w:r>
        <w:fldChar w:fldCharType="end"/>
      </w:r>
    </w:p>
    <w:p w14:paraId="14328D13" w14:textId="4F4DE96A" w:rsidR="00345AC6" w:rsidRPr="00384918" w:rsidRDefault="00345AC6">
      <w:pPr>
        <w:pStyle w:val="TOC2"/>
        <w:rPr>
          <w:rFonts w:ascii="Calibri" w:hAnsi="Calibri"/>
          <w:sz w:val="22"/>
          <w:szCs w:val="22"/>
          <w:lang w:eastAsia="en-GB"/>
        </w:rPr>
      </w:pPr>
      <w:r>
        <w:t>5.4</w:t>
      </w:r>
      <w:r w:rsidRPr="00384918">
        <w:rPr>
          <w:rFonts w:ascii="Calibri" w:hAnsi="Calibri"/>
          <w:sz w:val="22"/>
          <w:szCs w:val="22"/>
          <w:lang w:eastAsia="en-GB"/>
        </w:rPr>
        <w:tab/>
      </w:r>
      <w:r>
        <w:t>Text to Speech</w:t>
      </w:r>
      <w:r>
        <w:tab/>
      </w:r>
      <w:r>
        <w:fldChar w:fldCharType="begin" w:fldLock="1"/>
      </w:r>
      <w:r>
        <w:instrText xml:space="preserve"> PAGEREF _Toc97571204 \h </w:instrText>
      </w:r>
      <w:r>
        <w:fldChar w:fldCharType="separate"/>
      </w:r>
      <w:r>
        <w:t>16</w:t>
      </w:r>
      <w:r>
        <w:fldChar w:fldCharType="end"/>
      </w:r>
    </w:p>
    <w:p w14:paraId="725AC6B9" w14:textId="6FFF8706" w:rsidR="00345AC6" w:rsidRPr="00384918" w:rsidRDefault="00345AC6">
      <w:pPr>
        <w:pStyle w:val="TOC2"/>
        <w:rPr>
          <w:rFonts w:ascii="Calibri" w:hAnsi="Calibri"/>
          <w:sz w:val="22"/>
          <w:szCs w:val="22"/>
          <w:lang w:eastAsia="en-GB"/>
        </w:rPr>
      </w:pPr>
      <w:r>
        <w:t>5.5</w:t>
      </w:r>
      <w:r w:rsidRPr="00384918">
        <w:rPr>
          <w:rFonts w:ascii="Calibri" w:hAnsi="Calibri"/>
          <w:sz w:val="22"/>
          <w:szCs w:val="22"/>
          <w:lang w:eastAsia="en-GB"/>
        </w:rPr>
        <w:tab/>
      </w:r>
      <w:r>
        <w:t>Audio Record</w:t>
      </w:r>
      <w:r>
        <w:tab/>
      </w:r>
      <w:r>
        <w:fldChar w:fldCharType="begin" w:fldLock="1"/>
      </w:r>
      <w:r>
        <w:instrText xml:space="preserve"> PAGEREF _Toc97571205 \h </w:instrText>
      </w:r>
      <w:r>
        <w:fldChar w:fldCharType="separate"/>
      </w:r>
      <w:r>
        <w:t>16</w:t>
      </w:r>
      <w:r>
        <w:fldChar w:fldCharType="end"/>
      </w:r>
    </w:p>
    <w:p w14:paraId="1F86A996" w14:textId="77F12DC8" w:rsidR="00345AC6" w:rsidRPr="00384918" w:rsidRDefault="00345AC6">
      <w:pPr>
        <w:pStyle w:val="TOC2"/>
        <w:rPr>
          <w:rFonts w:ascii="Calibri" w:hAnsi="Calibri"/>
          <w:sz w:val="22"/>
          <w:szCs w:val="22"/>
          <w:lang w:eastAsia="en-GB"/>
        </w:rPr>
      </w:pPr>
      <w:r>
        <w:t>5.6</w:t>
      </w:r>
      <w:r w:rsidRPr="00384918">
        <w:rPr>
          <w:rFonts w:ascii="Calibri" w:hAnsi="Calibri"/>
          <w:sz w:val="22"/>
          <w:szCs w:val="22"/>
          <w:lang w:eastAsia="en-GB"/>
        </w:rPr>
        <w:tab/>
      </w:r>
      <w:r>
        <w:t>DTMF Collection</w:t>
      </w:r>
      <w:r>
        <w:tab/>
      </w:r>
      <w:r>
        <w:fldChar w:fldCharType="begin" w:fldLock="1"/>
      </w:r>
      <w:r>
        <w:instrText xml:space="preserve"> PAGEREF _Toc97571206 \h </w:instrText>
      </w:r>
      <w:r>
        <w:fldChar w:fldCharType="separate"/>
      </w:r>
      <w:r>
        <w:t>17</w:t>
      </w:r>
      <w:r>
        <w:fldChar w:fldCharType="end"/>
      </w:r>
    </w:p>
    <w:p w14:paraId="0C249512" w14:textId="6977DFB5" w:rsidR="00345AC6" w:rsidRPr="00384918" w:rsidRDefault="00345AC6">
      <w:pPr>
        <w:pStyle w:val="TOC2"/>
        <w:rPr>
          <w:rFonts w:ascii="Calibri" w:hAnsi="Calibri"/>
          <w:sz w:val="22"/>
          <w:szCs w:val="22"/>
          <w:lang w:eastAsia="en-GB"/>
        </w:rPr>
      </w:pPr>
      <w:r>
        <w:t>5.7</w:t>
      </w:r>
      <w:r w:rsidRPr="00384918">
        <w:rPr>
          <w:rFonts w:ascii="Calibri" w:hAnsi="Calibri"/>
          <w:sz w:val="22"/>
          <w:szCs w:val="22"/>
          <w:lang w:eastAsia="en-GB"/>
        </w:rPr>
        <w:tab/>
      </w:r>
      <w:r>
        <w:t>Automatic Speech Recognition</w:t>
      </w:r>
      <w:r>
        <w:tab/>
      </w:r>
      <w:r>
        <w:fldChar w:fldCharType="begin" w:fldLock="1"/>
      </w:r>
      <w:r>
        <w:instrText xml:space="preserve"> PAGEREF _Toc97571207 \h </w:instrText>
      </w:r>
      <w:r>
        <w:fldChar w:fldCharType="separate"/>
      </w:r>
      <w:r>
        <w:t>17</w:t>
      </w:r>
      <w:r>
        <w:fldChar w:fldCharType="end"/>
      </w:r>
    </w:p>
    <w:p w14:paraId="72778224" w14:textId="04DB40D2" w:rsidR="00345AC6" w:rsidRPr="00384918" w:rsidRDefault="00345AC6">
      <w:pPr>
        <w:pStyle w:val="TOC2"/>
        <w:rPr>
          <w:rFonts w:ascii="Calibri" w:hAnsi="Calibri"/>
          <w:sz w:val="22"/>
          <w:szCs w:val="22"/>
          <w:lang w:eastAsia="en-GB"/>
        </w:rPr>
      </w:pPr>
      <w:r>
        <w:t>5.8</w:t>
      </w:r>
      <w:r w:rsidRPr="00384918">
        <w:rPr>
          <w:rFonts w:ascii="Calibri" w:hAnsi="Calibri"/>
          <w:sz w:val="22"/>
          <w:szCs w:val="22"/>
          <w:lang w:eastAsia="en-GB"/>
        </w:rPr>
        <w:tab/>
      </w:r>
      <w:r>
        <w:t>Play Multimedia</w:t>
      </w:r>
      <w:r>
        <w:tab/>
      </w:r>
      <w:r>
        <w:fldChar w:fldCharType="begin" w:fldLock="1"/>
      </w:r>
      <w:r>
        <w:instrText xml:space="preserve"> PAGEREF _Toc97571208 \h </w:instrText>
      </w:r>
      <w:r>
        <w:fldChar w:fldCharType="separate"/>
      </w:r>
      <w:r>
        <w:t>18</w:t>
      </w:r>
      <w:r>
        <w:fldChar w:fldCharType="end"/>
      </w:r>
    </w:p>
    <w:p w14:paraId="6DC89E87" w14:textId="2095A39B" w:rsidR="00345AC6" w:rsidRPr="00384918" w:rsidRDefault="00345AC6">
      <w:pPr>
        <w:pStyle w:val="TOC3"/>
        <w:rPr>
          <w:rFonts w:ascii="Calibri" w:hAnsi="Calibri"/>
          <w:sz w:val="22"/>
          <w:szCs w:val="22"/>
          <w:lang w:eastAsia="en-GB"/>
        </w:rPr>
      </w:pPr>
      <w:r>
        <w:t>5.</w:t>
      </w:r>
      <w:r>
        <w:rPr>
          <w:lang w:eastAsia="zh-CN"/>
        </w:rPr>
        <w:t>8</w:t>
      </w:r>
      <w:r>
        <w:t>.</w:t>
      </w:r>
      <w:r>
        <w:rPr>
          <w:lang w:eastAsia="zh-CN"/>
        </w:rPr>
        <w:t>1</w:t>
      </w:r>
      <w:r w:rsidRPr="00384918">
        <w:rPr>
          <w:rFonts w:ascii="Calibri" w:hAnsi="Calibri"/>
          <w:sz w:val="22"/>
          <w:szCs w:val="22"/>
          <w:lang w:eastAsia="en-GB"/>
        </w:rPr>
        <w:tab/>
      </w:r>
      <w:r>
        <w:t>General Play Multimedia</w:t>
      </w:r>
      <w:r>
        <w:tab/>
      </w:r>
      <w:r>
        <w:fldChar w:fldCharType="begin" w:fldLock="1"/>
      </w:r>
      <w:r>
        <w:instrText xml:space="preserve"> PAGEREF _Toc97571209 \h </w:instrText>
      </w:r>
      <w:r>
        <w:fldChar w:fldCharType="separate"/>
      </w:r>
      <w:r>
        <w:t>18</w:t>
      </w:r>
      <w:r>
        <w:fldChar w:fldCharType="end"/>
      </w:r>
    </w:p>
    <w:p w14:paraId="4476A032" w14:textId="50588DC5" w:rsidR="00345AC6" w:rsidRPr="00384918" w:rsidRDefault="00345AC6">
      <w:pPr>
        <w:pStyle w:val="TOC3"/>
        <w:rPr>
          <w:rFonts w:ascii="Calibri" w:hAnsi="Calibri"/>
          <w:sz w:val="22"/>
          <w:szCs w:val="22"/>
          <w:lang w:eastAsia="en-GB"/>
        </w:rPr>
      </w:pPr>
      <w:r>
        <w:t>5.</w:t>
      </w:r>
      <w:r>
        <w:rPr>
          <w:lang w:eastAsia="zh-CN"/>
        </w:rPr>
        <w:t>8</w:t>
      </w:r>
      <w:r>
        <w:t>.</w:t>
      </w:r>
      <w:r>
        <w:rPr>
          <w:lang w:eastAsia="zh-CN"/>
        </w:rPr>
        <w:t>2</w:t>
      </w:r>
      <w:r w:rsidRPr="00384918">
        <w:rPr>
          <w:rFonts w:ascii="Calibri" w:hAnsi="Calibri"/>
          <w:sz w:val="22"/>
          <w:szCs w:val="22"/>
          <w:lang w:eastAsia="en-GB"/>
        </w:rPr>
        <w:tab/>
      </w:r>
      <w:r>
        <w:t xml:space="preserve">Play </w:t>
      </w:r>
      <w:r>
        <w:rPr>
          <w:lang w:eastAsia="zh-CN"/>
        </w:rPr>
        <w:t>Message</w:t>
      </w:r>
      <w:r>
        <w:tab/>
      </w:r>
      <w:r>
        <w:fldChar w:fldCharType="begin" w:fldLock="1"/>
      </w:r>
      <w:r>
        <w:instrText xml:space="preserve"> PAGEREF _Toc97571210 \h </w:instrText>
      </w:r>
      <w:r>
        <w:fldChar w:fldCharType="separate"/>
      </w:r>
      <w:r>
        <w:t>18</w:t>
      </w:r>
      <w:r>
        <w:fldChar w:fldCharType="end"/>
      </w:r>
    </w:p>
    <w:p w14:paraId="15EC8172" w14:textId="2FF5CDAF" w:rsidR="00345AC6" w:rsidRPr="00384918" w:rsidRDefault="00345AC6">
      <w:pPr>
        <w:pStyle w:val="TOC2"/>
        <w:rPr>
          <w:rFonts w:ascii="Calibri" w:hAnsi="Calibri"/>
          <w:sz w:val="22"/>
          <w:szCs w:val="22"/>
          <w:lang w:eastAsia="en-GB"/>
        </w:rPr>
      </w:pPr>
      <w:r>
        <w:t>5.9</w:t>
      </w:r>
      <w:r w:rsidRPr="00384918">
        <w:rPr>
          <w:rFonts w:ascii="Calibri" w:hAnsi="Calibri"/>
          <w:sz w:val="22"/>
          <w:szCs w:val="22"/>
          <w:lang w:eastAsia="en-GB"/>
        </w:rPr>
        <w:tab/>
      </w:r>
      <w:r>
        <w:t>Multimedia Record</w:t>
      </w:r>
      <w:r>
        <w:tab/>
      </w:r>
      <w:r>
        <w:fldChar w:fldCharType="begin" w:fldLock="1"/>
      </w:r>
      <w:r>
        <w:instrText xml:space="preserve"> PAGEREF _Toc97571211 \h </w:instrText>
      </w:r>
      <w:r>
        <w:fldChar w:fldCharType="separate"/>
      </w:r>
      <w:r>
        <w:t>19</w:t>
      </w:r>
      <w:r>
        <w:fldChar w:fldCharType="end"/>
      </w:r>
    </w:p>
    <w:p w14:paraId="2D2EBFBE" w14:textId="04142EB9" w:rsidR="00345AC6" w:rsidRPr="00384918" w:rsidRDefault="00345AC6">
      <w:pPr>
        <w:pStyle w:val="TOC3"/>
        <w:rPr>
          <w:rFonts w:ascii="Calibri" w:hAnsi="Calibri"/>
          <w:sz w:val="22"/>
          <w:szCs w:val="22"/>
          <w:lang w:eastAsia="en-GB"/>
        </w:rPr>
      </w:pPr>
      <w:r>
        <w:t>5.</w:t>
      </w:r>
      <w:r>
        <w:rPr>
          <w:lang w:eastAsia="zh-CN"/>
        </w:rPr>
        <w:t>9</w:t>
      </w:r>
      <w:r>
        <w:t>.</w:t>
      </w:r>
      <w:r>
        <w:rPr>
          <w:lang w:eastAsia="zh-CN"/>
        </w:rPr>
        <w:t>1</w:t>
      </w:r>
      <w:r w:rsidRPr="00384918">
        <w:rPr>
          <w:rFonts w:ascii="Calibri" w:hAnsi="Calibri"/>
          <w:sz w:val="22"/>
          <w:szCs w:val="22"/>
          <w:lang w:eastAsia="en-GB"/>
        </w:rPr>
        <w:tab/>
      </w:r>
      <w:r>
        <w:t>General Multimedia Record</w:t>
      </w:r>
      <w:r>
        <w:tab/>
      </w:r>
      <w:r>
        <w:fldChar w:fldCharType="begin" w:fldLock="1"/>
      </w:r>
      <w:r>
        <w:instrText xml:space="preserve"> PAGEREF _Toc97571212 \h </w:instrText>
      </w:r>
      <w:r>
        <w:fldChar w:fldCharType="separate"/>
      </w:r>
      <w:r>
        <w:t>19</w:t>
      </w:r>
      <w:r>
        <w:fldChar w:fldCharType="end"/>
      </w:r>
    </w:p>
    <w:p w14:paraId="757EA0E1" w14:textId="38B0115C" w:rsidR="00345AC6" w:rsidRPr="00384918" w:rsidRDefault="00345AC6">
      <w:pPr>
        <w:pStyle w:val="TOC3"/>
        <w:rPr>
          <w:rFonts w:ascii="Calibri" w:hAnsi="Calibri"/>
          <w:sz w:val="22"/>
          <w:szCs w:val="22"/>
          <w:lang w:eastAsia="en-GB"/>
        </w:rPr>
      </w:pPr>
      <w:r>
        <w:t>5.9.2</w:t>
      </w:r>
      <w:r w:rsidRPr="00384918">
        <w:rPr>
          <w:rFonts w:ascii="Calibri" w:hAnsi="Calibri"/>
          <w:sz w:val="22"/>
          <w:szCs w:val="22"/>
        </w:rPr>
        <w:tab/>
      </w:r>
      <w:r>
        <w:rPr>
          <w:lang w:eastAsia="zh-CN"/>
        </w:rPr>
        <w:t>Message Record</w:t>
      </w:r>
      <w:r>
        <w:tab/>
      </w:r>
      <w:r>
        <w:fldChar w:fldCharType="begin" w:fldLock="1"/>
      </w:r>
      <w:r>
        <w:instrText xml:space="preserve"> PAGEREF _Toc97571213 \h </w:instrText>
      </w:r>
      <w:r>
        <w:fldChar w:fldCharType="separate"/>
      </w:r>
      <w:r>
        <w:t>19</w:t>
      </w:r>
      <w:r>
        <w:fldChar w:fldCharType="end"/>
      </w:r>
    </w:p>
    <w:p w14:paraId="15EED52C" w14:textId="046E11D3" w:rsidR="00345AC6" w:rsidRPr="00384918" w:rsidRDefault="00345AC6">
      <w:pPr>
        <w:pStyle w:val="TOC2"/>
        <w:rPr>
          <w:rFonts w:ascii="Calibri" w:hAnsi="Calibri"/>
          <w:sz w:val="22"/>
          <w:szCs w:val="22"/>
          <w:lang w:eastAsia="en-GB"/>
        </w:rPr>
      </w:pPr>
      <w:r>
        <w:t>5.10</w:t>
      </w:r>
      <w:r w:rsidRPr="00384918">
        <w:rPr>
          <w:rFonts w:ascii="Calibri" w:hAnsi="Calibri"/>
          <w:sz w:val="22"/>
          <w:szCs w:val="22"/>
          <w:lang w:eastAsia="en-GB"/>
        </w:rPr>
        <w:tab/>
      </w:r>
      <w:r>
        <w:t>Audio Conference</w:t>
      </w:r>
      <w:r>
        <w:tab/>
      </w:r>
      <w:r>
        <w:fldChar w:fldCharType="begin" w:fldLock="1"/>
      </w:r>
      <w:r>
        <w:instrText xml:space="preserve"> PAGEREF _Toc97571214 \h </w:instrText>
      </w:r>
      <w:r>
        <w:fldChar w:fldCharType="separate"/>
      </w:r>
      <w:r>
        <w:t>19</w:t>
      </w:r>
      <w:r>
        <w:fldChar w:fldCharType="end"/>
      </w:r>
    </w:p>
    <w:p w14:paraId="0674AF29" w14:textId="6ABA1472" w:rsidR="00345AC6" w:rsidRPr="00384918" w:rsidRDefault="00345AC6">
      <w:pPr>
        <w:pStyle w:val="TOC2"/>
        <w:rPr>
          <w:rFonts w:ascii="Calibri" w:hAnsi="Calibri"/>
          <w:sz w:val="22"/>
          <w:szCs w:val="22"/>
          <w:lang w:eastAsia="en-GB"/>
        </w:rPr>
      </w:pPr>
      <w:r>
        <w:t>5.11</w:t>
      </w:r>
      <w:r w:rsidRPr="00384918">
        <w:rPr>
          <w:rFonts w:ascii="Calibri" w:hAnsi="Calibri"/>
          <w:sz w:val="22"/>
          <w:szCs w:val="22"/>
          <w:lang w:eastAsia="en-GB"/>
        </w:rPr>
        <w:tab/>
      </w:r>
      <w:r>
        <w:t>Multimedia Conference</w:t>
      </w:r>
      <w:r>
        <w:tab/>
      </w:r>
      <w:r>
        <w:fldChar w:fldCharType="begin" w:fldLock="1"/>
      </w:r>
      <w:r>
        <w:instrText xml:space="preserve"> PAGEREF _Toc97571215 \h </w:instrText>
      </w:r>
      <w:r>
        <w:fldChar w:fldCharType="separate"/>
      </w:r>
      <w:r>
        <w:t>20</w:t>
      </w:r>
      <w:r>
        <w:fldChar w:fldCharType="end"/>
      </w:r>
    </w:p>
    <w:p w14:paraId="457077E2" w14:textId="69A1C360" w:rsidR="00345AC6" w:rsidRPr="00384918" w:rsidRDefault="00345AC6">
      <w:pPr>
        <w:pStyle w:val="TOC3"/>
        <w:rPr>
          <w:rFonts w:ascii="Calibri" w:hAnsi="Calibri"/>
          <w:sz w:val="22"/>
          <w:szCs w:val="22"/>
          <w:lang w:eastAsia="en-GB"/>
        </w:rPr>
      </w:pPr>
      <w:r>
        <w:t>5.11.1</w:t>
      </w:r>
      <w:r w:rsidRPr="00384918">
        <w:rPr>
          <w:rFonts w:ascii="Calibri" w:hAnsi="Calibri"/>
          <w:sz w:val="22"/>
          <w:szCs w:val="22"/>
          <w:lang w:eastAsia="en-GB"/>
        </w:rPr>
        <w:tab/>
      </w:r>
      <w:r>
        <w:t>General Multimedia Conferencing</w:t>
      </w:r>
      <w:r>
        <w:tab/>
      </w:r>
      <w:r>
        <w:fldChar w:fldCharType="begin" w:fldLock="1"/>
      </w:r>
      <w:r>
        <w:instrText xml:space="preserve"> PAGEREF _Toc97571216 \h </w:instrText>
      </w:r>
      <w:r>
        <w:fldChar w:fldCharType="separate"/>
      </w:r>
      <w:r>
        <w:t>20</w:t>
      </w:r>
      <w:r>
        <w:fldChar w:fldCharType="end"/>
      </w:r>
    </w:p>
    <w:p w14:paraId="06B3F797" w14:textId="6A06E218" w:rsidR="00345AC6" w:rsidRPr="00384918" w:rsidRDefault="00345AC6">
      <w:pPr>
        <w:pStyle w:val="TOC3"/>
        <w:rPr>
          <w:rFonts w:ascii="Calibri" w:hAnsi="Calibri"/>
          <w:sz w:val="22"/>
          <w:szCs w:val="22"/>
          <w:lang w:eastAsia="en-GB"/>
        </w:rPr>
      </w:pPr>
      <w:r>
        <w:t>5.11.2</w:t>
      </w:r>
      <w:r w:rsidRPr="00384918">
        <w:rPr>
          <w:rFonts w:ascii="Calibri" w:hAnsi="Calibri"/>
          <w:sz w:val="22"/>
          <w:szCs w:val="22"/>
        </w:rPr>
        <w:tab/>
      </w:r>
      <w:r>
        <w:rPr>
          <w:lang w:eastAsia="zh-CN"/>
        </w:rPr>
        <w:t>Message Conferencing</w:t>
      </w:r>
      <w:r>
        <w:tab/>
      </w:r>
      <w:r>
        <w:fldChar w:fldCharType="begin" w:fldLock="1"/>
      </w:r>
      <w:r>
        <w:instrText xml:space="preserve"> PAGEREF _Toc97571217 \h </w:instrText>
      </w:r>
      <w:r>
        <w:fldChar w:fldCharType="separate"/>
      </w:r>
      <w:r>
        <w:t>20</w:t>
      </w:r>
      <w:r>
        <w:fldChar w:fldCharType="end"/>
      </w:r>
    </w:p>
    <w:p w14:paraId="412E1134" w14:textId="3C0CD106" w:rsidR="00345AC6" w:rsidRPr="00384918" w:rsidRDefault="00345AC6">
      <w:pPr>
        <w:pStyle w:val="TOC3"/>
        <w:rPr>
          <w:rFonts w:ascii="Calibri" w:hAnsi="Calibri"/>
          <w:sz w:val="22"/>
          <w:szCs w:val="22"/>
          <w:lang w:eastAsia="en-GB"/>
        </w:rPr>
      </w:pPr>
      <w:r>
        <w:t>5.11.3</w:t>
      </w:r>
      <w:r w:rsidRPr="00384918">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_Toc97571218 \h </w:instrText>
      </w:r>
      <w:r>
        <w:fldChar w:fldCharType="separate"/>
      </w:r>
      <w:r>
        <w:t>21</w:t>
      </w:r>
      <w:r>
        <w:fldChar w:fldCharType="end"/>
      </w:r>
    </w:p>
    <w:p w14:paraId="1F56DE52" w14:textId="393E4A0B" w:rsidR="00345AC6" w:rsidRPr="00384918" w:rsidRDefault="00345AC6">
      <w:pPr>
        <w:pStyle w:val="TOC4"/>
        <w:rPr>
          <w:rFonts w:ascii="Calibri" w:hAnsi="Calibri"/>
          <w:sz w:val="22"/>
          <w:szCs w:val="22"/>
          <w:lang w:eastAsia="en-GB"/>
        </w:rPr>
      </w:pPr>
      <w:r>
        <w:t>5.11.3.1</w:t>
      </w:r>
      <w:r w:rsidRPr="00384918">
        <w:rPr>
          <w:rFonts w:ascii="Calibri" w:hAnsi="Calibri"/>
          <w:sz w:val="22"/>
          <w:szCs w:val="22"/>
          <w:lang w:eastAsia="en-GB"/>
        </w:rPr>
        <w:tab/>
      </w:r>
      <w:r>
        <w:t>Introduction</w:t>
      </w:r>
      <w:r>
        <w:tab/>
      </w:r>
      <w:r>
        <w:fldChar w:fldCharType="begin" w:fldLock="1"/>
      </w:r>
      <w:r>
        <w:instrText xml:space="preserve"> PAGEREF _Toc97571219 \h </w:instrText>
      </w:r>
      <w:r>
        <w:fldChar w:fldCharType="separate"/>
      </w:r>
      <w:r>
        <w:t>21</w:t>
      </w:r>
      <w:r>
        <w:fldChar w:fldCharType="end"/>
      </w:r>
    </w:p>
    <w:p w14:paraId="629BAEE0" w14:textId="63B54765" w:rsidR="00345AC6" w:rsidRPr="00384918" w:rsidRDefault="00345AC6">
      <w:pPr>
        <w:pStyle w:val="TOC4"/>
        <w:rPr>
          <w:rFonts w:ascii="Calibri" w:hAnsi="Calibri"/>
          <w:sz w:val="22"/>
          <w:szCs w:val="22"/>
          <w:lang w:eastAsia="en-GB"/>
        </w:rPr>
      </w:pPr>
      <w:r>
        <w:t>5.11.3.2</w:t>
      </w:r>
      <w:r w:rsidRPr="00384918">
        <w:rPr>
          <w:rFonts w:ascii="Calibri" w:hAnsi="Calibri"/>
          <w:sz w:val="22"/>
          <w:szCs w:val="22"/>
          <w:lang w:eastAsia="en-GB"/>
        </w:rPr>
        <w:tab/>
      </w:r>
      <w:r>
        <w:t>General MMCMH requirements</w:t>
      </w:r>
      <w:r>
        <w:tab/>
      </w:r>
      <w:r>
        <w:fldChar w:fldCharType="begin" w:fldLock="1"/>
      </w:r>
      <w:r>
        <w:instrText xml:space="preserve"> PAGEREF _Toc97571220 \h </w:instrText>
      </w:r>
      <w:r>
        <w:fldChar w:fldCharType="separate"/>
      </w:r>
      <w:r>
        <w:t>22</w:t>
      </w:r>
      <w:r>
        <w:fldChar w:fldCharType="end"/>
      </w:r>
    </w:p>
    <w:p w14:paraId="0990C555" w14:textId="44D0166F" w:rsidR="00345AC6" w:rsidRPr="00384918" w:rsidRDefault="00345AC6">
      <w:pPr>
        <w:pStyle w:val="TOC4"/>
        <w:rPr>
          <w:rFonts w:ascii="Calibri" w:hAnsi="Calibri"/>
          <w:sz w:val="22"/>
          <w:szCs w:val="22"/>
          <w:lang w:eastAsia="en-GB"/>
        </w:rPr>
      </w:pPr>
      <w:r>
        <w:t>5.11.3.3</w:t>
      </w:r>
      <w:r w:rsidRPr="00384918">
        <w:rPr>
          <w:rFonts w:ascii="Calibri" w:hAnsi="Calibri"/>
          <w:sz w:val="22"/>
          <w:szCs w:val="22"/>
          <w:lang w:eastAsia="en-GB"/>
        </w:rPr>
        <w:tab/>
      </w:r>
      <w:r>
        <w:t>N</w:t>
      </w:r>
      <w:r>
        <w:rPr>
          <w:lang w:eastAsia="ko-KR"/>
        </w:rPr>
        <w:t>egotiation</w:t>
      </w:r>
      <w:r w:rsidRPr="00B90567">
        <w:rPr>
          <w:rFonts w:cs="Arial"/>
          <w:lang w:eastAsia="zh-CN"/>
        </w:rPr>
        <w:t xml:space="preserve"> in "dial-in" scenario</w:t>
      </w:r>
      <w:r>
        <w:tab/>
      </w:r>
      <w:r>
        <w:fldChar w:fldCharType="begin" w:fldLock="1"/>
      </w:r>
      <w:r>
        <w:instrText xml:space="preserve"> PAGEREF _Toc97571221 \h </w:instrText>
      </w:r>
      <w:r>
        <w:fldChar w:fldCharType="separate"/>
      </w:r>
      <w:r>
        <w:t>23</w:t>
      </w:r>
      <w:r>
        <w:fldChar w:fldCharType="end"/>
      </w:r>
    </w:p>
    <w:p w14:paraId="11EF0E52" w14:textId="1E945BA1" w:rsidR="00345AC6" w:rsidRPr="00384918" w:rsidRDefault="00345AC6">
      <w:pPr>
        <w:pStyle w:val="TOC4"/>
        <w:rPr>
          <w:rFonts w:ascii="Calibri" w:hAnsi="Calibri"/>
          <w:sz w:val="22"/>
          <w:szCs w:val="22"/>
          <w:lang w:eastAsia="en-GB"/>
        </w:rPr>
      </w:pPr>
      <w:r>
        <w:t>5.11.3.4</w:t>
      </w:r>
      <w:r w:rsidRPr="00384918">
        <w:rPr>
          <w:rFonts w:ascii="Calibri" w:hAnsi="Calibri"/>
          <w:sz w:val="22"/>
          <w:szCs w:val="22"/>
          <w:lang w:eastAsia="en-GB"/>
        </w:rPr>
        <w:tab/>
      </w:r>
      <w:r>
        <w:rPr>
          <w:lang w:eastAsia="ko-KR"/>
        </w:rPr>
        <w:t>Negotiation</w:t>
      </w:r>
      <w:r w:rsidRPr="00B90567">
        <w:rPr>
          <w:rFonts w:cs="Arial"/>
          <w:lang w:eastAsia="zh-CN"/>
        </w:rPr>
        <w:t xml:space="preserve"> in "dial-out" scenario</w:t>
      </w:r>
      <w:r>
        <w:tab/>
      </w:r>
      <w:r>
        <w:fldChar w:fldCharType="begin" w:fldLock="1"/>
      </w:r>
      <w:r>
        <w:instrText xml:space="preserve"> PAGEREF _Toc97571222 \h </w:instrText>
      </w:r>
      <w:r>
        <w:fldChar w:fldCharType="separate"/>
      </w:r>
      <w:r>
        <w:t>25</w:t>
      </w:r>
      <w:r>
        <w:fldChar w:fldCharType="end"/>
      </w:r>
    </w:p>
    <w:p w14:paraId="1B051B5C" w14:textId="433FF7AD" w:rsidR="00345AC6" w:rsidRPr="00384918" w:rsidRDefault="00345AC6">
      <w:pPr>
        <w:pStyle w:val="TOC4"/>
        <w:rPr>
          <w:rFonts w:ascii="Calibri" w:hAnsi="Calibri"/>
          <w:sz w:val="22"/>
          <w:szCs w:val="22"/>
          <w:lang w:eastAsia="en-GB"/>
        </w:rPr>
      </w:pPr>
      <w:r>
        <w:t>5.11.3.5</w:t>
      </w:r>
      <w:r w:rsidRPr="00384918">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_Toc97571223 \h </w:instrText>
      </w:r>
      <w:r>
        <w:fldChar w:fldCharType="separate"/>
      </w:r>
      <w:r>
        <w:t>28</w:t>
      </w:r>
      <w:r>
        <w:fldChar w:fldCharType="end"/>
      </w:r>
    </w:p>
    <w:p w14:paraId="2DF75B69" w14:textId="37E4EE50" w:rsidR="00345AC6" w:rsidRPr="00384918" w:rsidRDefault="00345AC6">
      <w:pPr>
        <w:pStyle w:val="TOC2"/>
        <w:rPr>
          <w:rFonts w:ascii="Calibri" w:hAnsi="Calibri"/>
          <w:sz w:val="22"/>
          <w:szCs w:val="22"/>
          <w:lang w:eastAsia="en-GB"/>
        </w:rPr>
      </w:pPr>
      <w:r>
        <w:t>5.12</w:t>
      </w:r>
      <w:r w:rsidRPr="00384918">
        <w:rPr>
          <w:rFonts w:ascii="Calibri" w:hAnsi="Calibri"/>
          <w:sz w:val="22"/>
          <w:szCs w:val="22"/>
          <w:lang w:eastAsia="en-GB"/>
        </w:rPr>
        <w:tab/>
      </w:r>
      <w:r>
        <w:t>Audio Transcoding</w:t>
      </w:r>
      <w:r>
        <w:tab/>
      </w:r>
      <w:r>
        <w:fldChar w:fldCharType="begin" w:fldLock="1"/>
      </w:r>
      <w:r>
        <w:instrText xml:space="preserve"> PAGEREF _Toc97571224 \h </w:instrText>
      </w:r>
      <w:r>
        <w:fldChar w:fldCharType="separate"/>
      </w:r>
      <w:r>
        <w:t>30</w:t>
      </w:r>
      <w:r>
        <w:fldChar w:fldCharType="end"/>
      </w:r>
    </w:p>
    <w:p w14:paraId="057A8D76" w14:textId="191E7373" w:rsidR="00345AC6" w:rsidRPr="00384918" w:rsidRDefault="00345AC6">
      <w:pPr>
        <w:pStyle w:val="TOC3"/>
        <w:rPr>
          <w:rFonts w:ascii="Calibri" w:hAnsi="Calibri"/>
          <w:sz w:val="22"/>
          <w:szCs w:val="22"/>
          <w:lang w:eastAsia="en-GB"/>
        </w:rPr>
      </w:pPr>
      <w:r>
        <w:t>5.12.1</w:t>
      </w:r>
      <w:r w:rsidRPr="00384918">
        <w:rPr>
          <w:rFonts w:ascii="Calibri" w:hAnsi="Calibri"/>
          <w:sz w:val="22"/>
          <w:szCs w:val="22"/>
          <w:lang w:eastAsia="en-GB"/>
        </w:rPr>
        <w:tab/>
      </w:r>
      <w:r>
        <w:t>General</w:t>
      </w:r>
      <w:r>
        <w:tab/>
      </w:r>
      <w:r>
        <w:fldChar w:fldCharType="begin" w:fldLock="1"/>
      </w:r>
      <w:r>
        <w:instrText xml:space="preserve"> PAGEREF _Toc97571225 \h </w:instrText>
      </w:r>
      <w:r>
        <w:fldChar w:fldCharType="separate"/>
      </w:r>
      <w:r>
        <w:t>30</w:t>
      </w:r>
      <w:r>
        <w:fldChar w:fldCharType="end"/>
      </w:r>
    </w:p>
    <w:p w14:paraId="499191D4" w14:textId="4FF430E0" w:rsidR="00345AC6" w:rsidRPr="00384918" w:rsidRDefault="00345AC6">
      <w:pPr>
        <w:pStyle w:val="TOC3"/>
        <w:rPr>
          <w:rFonts w:ascii="Calibri" w:hAnsi="Calibri"/>
          <w:sz w:val="22"/>
          <w:szCs w:val="22"/>
          <w:lang w:eastAsia="en-GB"/>
        </w:rPr>
      </w:pPr>
      <w:r>
        <w:t>5.12.2</w:t>
      </w:r>
      <w:r w:rsidRPr="00384918">
        <w:rPr>
          <w:rFonts w:ascii="Calibri" w:hAnsi="Calibri"/>
          <w:sz w:val="22"/>
          <w:szCs w:val="22"/>
          <w:lang w:eastAsia="en-GB"/>
        </w:rPr>
        <w:tab/>
      </w:r>
      <w:r>
        <w:t>Handling of common codec parameters</w:t>
      </w:r>
      <w:r>
        <w:tab/>
      </w:r>
      <w:r>
        <w:fldChar w:fldCharType="begin" w:fldLock="1"/>
      </w:r>
      <w:r>
        <w:instrText xml:space="preserve"> PAGEREF _Toc97571226 \h </w:instrText>
      </w:r>
      <w:r>
        <w:fldChar w:fldCharType="separate"/>
      </w:r>
      <w:r>
        <w:t>30</w:t>
      </w:r>
      <w:r>
        <w:fldChar w:fldCharType="end"/>
      </w:r>
    </w:p>
    <w:p w14:paraId="70944110" w14:textId="6C2CB6DD" w:rsidR="00345AC6" w:rsidRPr="00384918" w:rsidRDefault="00345AC6">
      <w:pPr>
        <w:pStyle w:val="TOC3"/>
        <w:rPr>
          <w:rFonts w:ascii="Calibri" w:hAnsi="Calibri"/>
          <w:sz w:val="22"/>
          <w:szCs w:val="22"/>
          <w:lang w:eastAsia="en-GB"/>
        </w:rPr>
      </w:pPr>
      <w:r>
        <w:t>5.12.3</w:t>
      </w:r>
      <w:r w:rsidRPr="00384918">
        <w:rPr>
          <w:rFonts w:ascii="Calibri" w:hAnsi="Calibri"/>
          <w:sz w:val="22"/>
          <w:szCs w:val="22"/>
          <w:lang w:eastAsia="en-GB"/>
        </w:rPr>
        <w:tab/>
      </w:r>
      <w:r>
        <w:t>Handling of the EVS speech codec</w:t>
      </w:r>
      <w:r>
        <w:tab/>
      </w:r>
      <w:r>
        <w:fldChar w:fldCharType="begin" w:fldLock="1"/>
      </w:r>
      <w:r>
        <w:instrText xml:space="preserve"> PAGEREF _Toc97571227 \h </w:instrText>
      </w:r>
      <w:r>
        <w:fldChar w:fldCharType="separate"/>
      </w:r>
      <w:r>
        <w:t>31</w:t>
      </w:r>
      <w:r>
        <w:fldChar w:fldCharType="end"/>
      </w:r>
    </w:p>
    <w:p w14:paraId="0290F4DC" w14:textId="1CF6F2D1" w:rsidR="00345AC6" w:rsidRPr="00384918" w:rsidRDefault="00345AC6">
      <w:pPr>
        <w:pStyle w:val="TOC2"/>
        <w:rPr>
          <w:rFonts w:ascii="Calibri" w:hAnsi="Calibri"/>
          <w:sz w:val="22"/>
          <w:szCs w:val="22"/>
          <w:lang w:eastAsia="en-GB"/>
        </w:rPr>
      </w:pPr>
      <w:r>
        <w:t>5.13</w:t>
      </w:r>
      <w:r w:rsidRPr="00384918">
        <w:rPr>
          <w:rFonts w:ascii="Calibri" w:hAnsi="Calibri"/>
          <w:sz w:val="22"/>
          <w:szCs w:val="22"/>
          <w:lang w:eastAsia="en-GB"/>
        </w:rPr>
        <w:tab/>
      </w:r>
      <w:r>
        <w:t>Video Transcoding</w:t>
      </w:r>
      <w:r>
        <w:tab/>
      </w:r>
      <w:r>
        <w:fldChar w:fldCharType="begin" w:fldLock="1"/>
      </w:r>
      <w:r>
        <w:instrText xml:space="preserve"> PAGEREF _Toc97571228 \h </w:instrText>
      </w:r>
      <w:r>
        <w:fldChar w:fldCharType="separate"/>
      </w:r>
      <w:r>
        <w:t>40</w:t>
      </w:r>
      <w:r>
        <w:fldChar w:fldCharType="end"/>
      </w:r>
    </w:p>
    <w:p w14:paraId="0E0E3AB9" w14:textId="26118D68" w:rsidR="00345AC6" w:rsidRPr="00384918" w:rsidRDefault="00345AC6">
      <w:pPr>
        <w:pStyle w:val="TOC2"/>
        <w:rPr>
          <w:rFonts w:ascii="Calibri" w:hAnsi="Calibri"/>
          <w:sz w:val="22"/>
          <w:szCs w:val="22"/>
          <w:lang w:eastAsia="en-GB"/>
        </w:rPr>
      </w:pPr>
      <w:r>
        <w:t>5.14</w:t>
      </w:r>
      <w:r w:rsidRPr="00384918">
        <w:rPr>
          <w:rFonts w:ascii="Calibri" w:hAnsi="Calibri"/>
          <w:sz w:val="22"/>
          <w:szCs w:val="22"/>
          <w:lang w:eastAsia="en-GB"/>
        </w:rPr>
        <w:tab/>
      </w:r>
      <w:r>
        <w:t>Floor Control Service Requirement</w:t>
      </w:r>
      <w:r>
        <w:tab/>
      </w:r>
      <w:r>
        <w:fldChar w:fldCharType="begin" w:fldLock="1"/>
      </w:r>
      <w:r>
        <w:instrText xml:space="preserve"> PAGEREF _Toc97571229 \h </w:instrText>
      </w:r>
      <w:r>
        <w:fldChar w:fldCharType="separate"/>
      </w:r>
      <w:r>
        <w:t>40</w:t>
      </w:r>
      <w:r>
        <w:fldChar w:fldCharType="end"/>
      </w:r>
    </w:p>
    <w:p w14:paraId="52EF716C" w14:textId="45FF63EF" w:rsidR="00345AC6" w:rsidRPr="00384918" w:rsidRDefault="00345AC6">
      <w:pPr>
        <w:pStyle w:val="TOC3"/>
        <w:rPr>
          <w:rFonts w:ascii="Calibri" w:hAnsi="Calibri"/>
          <w:sz w:val="22"/>
          <w:szCs w:val="22"/>
          <w:lang w:eastAsia="en-GB"/>
        </w:rPr>
      </w:pPr>
      <w:r>
        <w:t>5.14.1</w:t>
      </w:r>
      <w:r w:rsidRPr="00384918">
        <w:rPr>
          <w:rFonts w:ascii="Calibri" w:hAnsi="Calibri"/>
          <w:sz w:val="22"/>
          <w:szCs w:val="22"/>
        </w:rPr>
        <w:tab/>
      </w:r>
      <w:r>
        <w:rPr>
          <w:lang w:eastAsia="zh-CN"/>
        </w:rPr>
        <w:t>General</w:t>
      </w:r>
      <w:r>
        <w:tab/>
      </w:r>
      <w:r>
        <w:fldChar w:fldCharType="begin" w:fldLock="1"/>
      </w:r>
      <w:r>
        <w:instrText xml:space="preserve"> PAGEREF _Toc97571230 \h </w:instrText>
      </w:r>
      <w:r>
        <w:fldChar w:fldCharType="separate"/>
      </w:r>
      <w:r>
        <w:t>40</w:t>
      </w:r>
      <w:r>
        <w:fldChar w:fldCharType="end"/>
      </w:r>
    </w:p>
    <w:p w14:paraId="46DF1F24" w14:textId="32684CA0" w:rsidR="00345AC6" w:rsidRPr="00384918" w:rsidRDefault="00345AC6">
      <w:pPr>
        <w:pStyle w:val="TOC3"/>
        <w:rPr>
          <w:rFonts w:ascii="Calibri" w:hAnsi="Calibri"/>
          <w:sz w:val="22"/>
          <w:szCs w:val="22"/>
          <w:lang w:eastAsia="en-GB"/>
        </w:rPr>
      </w:pPr>
      <w:r>
        <w:t>5.14.2</w:t>
      </w:r>
      <w:r w:rsidRPr="00384918">
        <w:rPr>
          <w:rFonts w:ascii="Calibri" w:hAnsi="Calibri"/>
          <w:sz w:val="22"/>
          <w:szCs w:val="22"/>
        </w:rPr>
        <w:tab/>
      </w:r>
      <w:r>
        <w:rPr>
          <w:lang w:eastAsia="zh-CN"/>
        </w:rPr>
        <w:t>Architecture</w:t>
      </w:r>
      <w:r>
        <w:tab/>
      </w:r>
      <w:r>
        <w:fldChar w:fldCharType="begin" w:fldLock="1"/>
      </w:r>
      <w:r>
        <w:instrText xml:space="preserve"> PAGEREF _Toc97571231 \h </w:instrText>
      </w:r>
      <w:r>
        <w:fldChar w:fldCharType="separate"/>
      </w:r>
      <w:r>
        <w:t>40</w:t>
      </w:r>
      <w:r>
        <w:fldChar w:fldCharType="end"/>
      </w:r>
    </w:p>
    <w:p w14:paraId="78BA78EC" w14:textId="7F762F0A" w:rsidR="00345AC6" w:rsidRPr="00384918" w:rsidRDefault="00345AC6">
      <w:pPr>
        <w:pStyle w:val="TOC3"/>
        <w:rPr>
          <w:rFonts w:ascii="Calibri" w:hAnsi="Calibri"/>
          <w:sz w:val="22"/>
          <w:szCs w:val="22"/>
          <w:lang w:eastAsia="en-GB"/>
        </w:rPr>
      </w:pPr>
      <w:r>
        <w:t>5.14.3</w:t>
      </w:r>
      <w:r w:rsidRPr="00384918">
        <w:rPr>
          <w:rFonts w:ascii="Calibri" w:hAnsi="Calibri"/>
          <w:sz w:val="22"/>
          <w:szCs w:val="22"/>
        </w:rPr>
        <w:tab/>
      </w:r>
      <w:r>
        <w:rPr>
          <w:lang w:eastAsia="zh-CN"/>
        </w:rPr>
        <w:t>Services Requirements</w:t>
      </w:r>
      <w:r>
        <w:tab/>
      </w:r>
      <w:r>
        <w:fldChar w:fldCharType="begin" w:fldLock="1"/>
      </w:r>
      <w:r>
        <w:instrText xml:space="preserve"> PAGEREF _Toc97571232 \h </w:instrText>
      </w:r>
      <w:r>
        <w:fldChar w:fldCharType="separate"/>
      </w:r>
      <w:r>
        <w:t>41</w:t>
      </w:r>
      <w:r>
        <w:fldChar w:fldCharType="end"/>
      </w:r>
    </w:p>
    <w:p w14:paraId="24BDF590" w14:textId="0D4E6EFB" w:rsidR="00345AC6" w:rsidRPr="00384918" w:rsidRDefault="00345AC6">
      <w:pPr>
        <w:pStyle w:val="TOC3"/>
        <w:rPr>
          <w:rFonts w:ascii="Calibri" w:hAnsi="Calibri"/>
          <w:sz w:val="22"/>
          <w:szCs w:val="22"/>
          <w:lang w:eastAsia="en-GB"/>
        </w:rPr>
      </w:pPr>
      <w:r>
        <w:t>5.14.4</w:t>
      </w:r>
      <w:r w:rsidRPr="00384918">
        <w:rPr>
          <w:rFonts w:ascii="Calibri" w:hAnsi="Calibri"/>
          <w:sz w:val="22"/>
          <w:szCs w:val="22"/>
        </w:rPr>
        <w:tab/>
      </w:r>
      <w:r>
        <w:rPr>
          <w:lang w:eastAsia="zh-CN"/>
        </w:rPr>
        <w:t>Information Flows</w:t>
      </w:r>
      <w:r>
        <w:tab/>
      </w:r>
      <w:r>
        <w:fldChar w:fldCharType="begin" w:fldLock="1"/>
      </w:r>
      <w:r>
        <w:instrText xml:space="preserve"> PAGEREF _Toc97571233 \h </w:instrText>
      </w:r>
      <w:r>
        <w:fldChar w:fldCharType="separate"/>
      </w:r>
      <w:r>
        <w:t>42</w:t>
      </w:r>
      <w:r>
        <w:fldChar w:fldCharType="end"/>
      </w:r>
    </w:p>
    <w:p w14:paraId="26826AA8" w14:textId="34EFE3E0" w:rsidR="00345AC6" w:rsidRPr="00384918" w:rsidRDefault="00345AC6">
      <w:pPr>
        <w:pStyle w:val="TOC4"/>
        <w:rPr>
          <w:rFonts w:ascii="Calibri" w:hAnsi="Calibri"/>
          <w:sz w:val="22"/>
          <w:szCs w:val="22"/>
          <w:lang w:eastAsia="en-GB"/>
        </w:rPr>
      </w:pPr>
      <w:r>
        <w:t>5.14.4.1</w:t>
      </w:r>
      <w:r w:rsidRPr="00384918">
        <w:rPr>
          <w:rFonts w:ascii="Calibri" w:hAnsi="Calibri"/>
          <w:sz w:val="22"/>
          <w:szCs w:val="22"/>
          <w:lang w:eastAsia="en-GB"/>
        </w:rPr>
        <w:tab/>
      </w:r>
      <w:r>
        <w:t>User requesting the F</w:t>
      </w:r>
      <w:r w:rsidRPr="00B90567">
        <w:rPr>
          <w:rFonts w:eastAsia="SimSun"/>
        </w:rPr>
        <w:t>loor</w:t>
      </w:r>
      <w:r>
        <w:t xml:space="preserve"> during a conference</w:t>
      </w:r>
      <w:r>
        <w:tab/>
      </w:r>
      <w:r>
        <w:fldChar w:fldCharType="begin" w:fldLock="1"/>
      </w:r>
      <w:r>
        <w:instrText xml:space="preserve"> PAGEREF _Toc97571234 \h </w:instrText>
      </w:r>
      <w:r>
        <w:fldChar w:fldCharType="separate"/>
      </w:r>
      <w:r>
        <w:t>42</w:t>
      </w:r>
      <w:r>
        <w:fldChar w:fldCharType="end"/>
      </w:r>
    </w:p>
    <w:p w14:paraId="74428499" w14:textId="4E26E4A2" w:rsidR="00345AC6" w:rsidRPr="00384918" w:rsidRDefault="00345AC6">
      <w:pPr>
        <w:pStyle w:val="TOC4"/>
        <w:rPr>
          <w:rFonts w:ascii="Calibri" w:hAnsi="Calibri"/>
          <w:sz w:val="22"/>
          <w:szCs w:val="22"/>
          <w:lang w:eastAsia="en-GB"/>
        </w:rPr>
      </w:pPr>
      <w:r>
        <w:t>5.14.4.2</w:t>
      </w:r>
      <w:r w:rsidRPr="00384918">
        <w:rPr>
          <w:rFonts w:ascii="Calibri" w:hAnsi="Calibri"/>
          <w:sz w:val="22"/>
          <w:szCs w:val="22"/>
          <w:lang w:eastAsia="en-GB"/>
        </w:rPr>
        <w:tab/>
      </w:r>
      <w:r>
        <w:t xml:space="preserve">User releasing the Floor during a </w:t>
      </w:r>
      <w:r w:rsidRPr="00B90567">
        <w:rPr>
          <w:rFonts w:eastAsia="SimSun"/>
        </w:rPr>
        <w:t>conference</w:t>
      </w:r>
      <w:r>
        <w:tab/>
      </w:r>
      <w:r>
        <w:fldChar w:fldCharType="begin" w:fldLock="1"/>
      </w:r>
      <w:r>
        <w:instrText xml:space="preserve"> PAGEREF _Toc97571235 \h </w:instrText>
      </w:r>
      <w:r>
        <w:fldChar w:fldCharType="separate"/>
      </w:r>
      <w:r>
        <w:t>43</w:t>
      </w:r>
      <w:r>
        <w:fldChar w:fldCharType="end"/>
      </w:r>
    </w:p>
    <w:p w14:paraId="36E5CC0E" w14:textId="79997137" w:rsidR="00345AC6" w:rsidRPr="00384918" w:rsidRDefault="00345AC6">
      <w:pPr>
        <w:pStyle w:val="TOC3"/>
        <w:rPr>
          <w:rFonts w:ascii="Calibri" w:hAnsi="Calibri"/>
          <w:sz w:val="22"/>
          <w:szCs w:val="22"/>
          <w:lang w:eastAsia="en-GB"/>
        </w:rPr>
      </w:pPr>
      <w:r>
        <w:t>5.14.5</w:t>
      </w:r>
      <w:r w:rsidRPr="00384918">
        <w:rPr>
          <w:rFonts w:ascii="Calibri" w:hAnsi="Calibri"/>
          <w:sz w:val="22"/>
          <w:szCs w:val="22"/>
        </w:rPr>
        <w:tab/>
      </w:r>
      <w:r>
        <w:rPr>
          <w:lang w:eastAsia="zh-CN"/>
        </w:rPr>
        <w:t>Requirements on Mp interface</w:t>
      </w:r>
      <w:r>
        <w:tab/>
      </w:r>
      <w:r>
        <w:fldChar w:fldCharType="begin" w:fldLock="1"/>
      </w:r>
      <w:r>
        <w:instrText xml:space="preserve"> PAGEREF _Toc97571236 \h </w:instrText>
      </w:r>
      <w:r>
        <w:fldChar w:fldCharType="separate"/>
      </w:r>
      <w:r>
        <w:t>44</w:t>
      </w:r>
      <w:r>
        <w:fldChar w:fldCharType="end"/>
      </w:r>
    </w:p>
    <w:p w14:paraId="28D21346" w14:textId="3F5B2C62" w:rsidR="00345AC6" w:rsidRPr="00384918" w:rsidRDefault="00345AC6">
      <w:pPr>
        <w:pStyle w:val="TOC3"/>
        <w:rPr>
          <w:rFonts w:ascii="Calibri" w:hAnsi="Calibri"/>
          <w:sz w:val="22"/>
          <w:szCs w:val="22"/>
          <w:lang w:eastAsia="en-GB"/>
        </w:rPr>
      </w:pPr>
      <w:r>
        <w:t>5.14.5.1</w:t>
      </w:r>
      <w:r w:rsidRPr="00384918">
        <w:rPr>
          <w:rFonts w:ascii="Calibri" w:hAnsi="Calibri"/>
          <w:sz w:val="22"/>
          <w:szCs w:val="22"/>
        </w:rPr>
        <w:tab/>
      </w:r>
      <w:r>
        <w:rPr>
          <w:lang w:eastAsia="zh-CN"/>
        </w:rPr>
        <w:t>Requirements for MRFP based FCS</w:t>
      </w:r>
      <w:r>
        <w:tab/>
      </w:r>
      <w:r>
        <w:fldChar w:fldCharType="begin" w:fldLock="1"/>
      </w:r>
      <w:r>
        <w:instrText xml:space="preserve"> PAGEREF _Toc97571237 \h </w:instrText>
      </w:r>
      <w:r>
        <w:fldChar w:fldCharType="separate"/>
      </w:r>
      <w:r>
        <w:t>44</w:t>
      </w:r>
      <w:r>
        <w:fldChar w:fldCharType="end"/>
      </w:r>
    </w:p>
    <w:p w14:paraId="1E3A2445" w14:textId="7DD81A51" w:rsidR="00345AC6" w:rsidRPr="00384918" w:rsidRDefault="00345AC6">
      <w:pPr>
        <w:pStyle w:val="TOC2"/>
        <w:rPr>
          <w:rFonts w:ascii="Calibri" w:hAnsi="Calibri"/>
          <w:sz w:val="22"/>
          <w:szCs w:val="22"/>
          <w:lang w:eastAsia="en-GB"/>
        </w:rPr>
      </w:pPr>
      <w:r>
        <w:t>5.15</w:t>
      </w:r>
      <w:r w:rsidRPr="00384918">
        <w:rPr>
          <w:rFonts w:ascii="Calibri" w:hAnsi="Calibri"/>
          <w:sz w:val="22"/>
          <w:szCs w:val="22"/>
          <w:lang w:eastAsia="en-GB"/>
        </w:rPr>
        <w:tab/>
      </w:r>
      <w:r>
        <w:t>Explicit Congestion Notification Service Requirement</w:t>
      </w:r>
      <w:r>
        <w:tab/>
      </w:r>
      <w:r>
        <w:fldChar w:fldCharType="begin" w:fldLock="1"/>
      </w:r>
      <w:r>
        <w:instrText xml:space="preserve"> PAGEREF _Toc97571238 \h </w:instrText>
      </w:r>
      <w:r>
        <w:fldChar w:fldCharType="separate"/>
      </w:r>
      <w:r>
        <w:t>44</w:t>
      </w:r>
      <w:r>
        <w:fldChar w:fldCharType="end"/>
      </w:r>
    </w:p>
    <w:p w14:paraId="378E3B9D" w14:textId="07A50F9A" w:rsidR="00345AC6" w:rsidRPr="00384918" w:rsidRDefault="00345AC6">
      <w:pPr>
        <w:pStyle w:val="TOC3"/>
        <w:rPr>
          <w:rFonts w:ascii="Calibri" w:hAnsi="Calibri"/>
          <w:sz w:val="22"/>
          <w:szCs w:val="22"/>
          <w:lang w:eastAsia="en-GB"/>
        </w:rPr>
      </w:pPr>
      <w:r>
        <w:t>5.15.1</w:t>
      </w:r>
      <w:r w:rsidRPr="00384918">
        <w:rPr>
          <w:rFonts w:ascii="Calibri" w:hAnsi="Calibri"/>
          <w:sz w:val="22"/>
          <w:szCs w:val="22"/>
        </w:rPr>
        <w:tab/>
      </w:r>
      <w:r>
        <w:rPr>
          <w:lang w:eastAsia="zh-CN"/>
        </w:rPr>
        <w:t>General</w:t>
      </w:r>
      <w:r>
        <w:tab/>
      </w:r>
      <w:r>
        <w:fldChar w:fldCharType="begin" w:fldLock="1"/>
      </w:r>
      <w:r>
        <w:instrText xml:space="preserve"> PAGEREF _Toc97571239 \h </w:instrText>
      </w:r>
      <w:r>
        <w:fldChar w:fldCharType="separate"/>
      </w:r>
      <w:r>
        <w:t>44</w:t>
      </w:r>
      <w:r>
        <w:fldChar w:fldCharType="end"/>
      </w:r>
    </w:p>
    <w:p w14:paraId="6691D9FD" w14:textId="582ACA9A" w:rsidR="00345AC6" w:rsidRPr="00384918" w:rsidRDefault="00345AC6">
      <w:pPr>
        <w:pStyle w:val="TOC2"/>
        <w:rPr>
          <w:rFonts w:ascii="Calibri" w:hAnsi="Calibri"/>
          <w:sz w:val="22"/>
          <w:szCs w:val="22"/>
          <w:lang w:eastAsia="en-GB"/>
        </w:rPr>
      </w:pPr>
      <w:r>
        <w:t>5.16</w:t>
      </w:r>
      <w:r w:rsidRPr="00384918">
        <w:rPr>
          <w:rFonts w:ascii="Calibri" w:hAnsi="Calibri"/>
          <w:sz w:val="22"/>
          <w:szCs w:val="22"/>
          <w:lang w:eastAsia="en-GB"/>
        </w:rPr>
        <w:tab/>
      </w:r>
      <w:r>
        <w:t>Multimedia Priority Service (MPS) Support</w:t>
      </w:r>
      <w:r>
        <w:tab/>
      </w:r>
      <w:r>
        <w:fldChar w:fldCharType="begin" w:fldLock="1"/>
      </w:r>
      <w:r>
        <w:instrText xml:space="preserve"> PAGEREF _Toc97571240 \h </w:instrText>
      </w:r>
      <w:r>
        <w:fldChar w:fldCharType="separate"/>
      </w:r>
      <w:r>
        <w:t>45</w:t>
      </w:r>
      <w:r>
        <w:fldChar w:fldCharType="end"/>
      </w:r>
    </w:p>
    <w:p w14:paraId="0464A498" w14:textId="19B3386C" w:rsidR="00345AC6" w:rsidRPr="00384918" w:rsidRDefault="00345AC6">
      <w:pPr>
        <w:pStyle w:val="TOC2"/>
        <w:rPr>
          <w:rFonts w:ascii="Calibri" w:hAnsi="Calibri"/>
          <w:sz w:val="22"/>
          <w:szCs w:val="22"/>
          <w:lang w:eastAsia="en-GB"/>
        </w:rPr>
      </w:pPr>
      <w:r>
        <w:t>5.17</w:t>
      </w:r>
      <w:r w:rsidRPr="00384918">
        <w:rPr>
          <w:rFonts w:ascii="Calibri" w:hAnsi="Calibri"/>
          <w:sz w:val="22"/>
          <w:szCs w:val="22"/>
          <w:lang w:eastAsia="en-GB"/>
        </w:rPr>
        <w:tab/>
      </w:r>
      <w:r>
        <w:t>Coordination of Video Orientation</w:t>
      </w:r>
      <w:r>
        <w:tab/>
      </w:r>
      <w:r>
        <w:fldChar w:fldCharType="begin" w:fldLock="1"/>
      </w:r>
      <w:r>
        <w:instrText xml:space="preserve"> PAGEREF _Toc97571241 \h </w:instrText>
      </w:r>
      <w:r>
        <w:fldChar w:fldCharType="separate"/>
      </w:r>
      <w:r>
        <w:t>45</w:t>
      </w:r>
      <w:r>
        <w:fldChar w:fldCharType="end"/>
      </w:r>
    </w:p>
    <w:p w14:paraId="240AFAFE" w14:textId="38DD2EC4" w:rsidR="00345AC6" w:rsidRPr="00384918" w:rsidRDefault="00345AC6">
      <w:pPr>
        <w:pStyle w:val="TOC2"/>
        <w:rPr>
          <w:rFonts w:ascii="Calibri" w:hAnsi="Calibri"/>
          <w:sz w:val="22"/>
          <w:szCs w:val="22"/>
          <w:lang w:eastAsia="en-GB"/>
        </w:rPr>
      </w:pPr>
      <w:r>
        <w:t>5.18</w:t>
      </w:r>
      <w:r w:rsidRPr="00384918">
        <w:rPr>
          <w:rFonts w:ascii="Calibri" w:hAnsi="Calibri"/>
          <w:sz w:val="22"/>
          <w:szCs w:val="22"/>
          <w:lang w:eastAsia="en-GB"/>
        </w:rPr>
        <w:tab/>
      </w:r>
      <w:r>
        <w:t>Generic image attributes</w:t>
      </w:r>
      <w:r>
        <w:tab/>
      </w:r>
      <w:r>
        <w:fldChar w:fldCharType="begin" w:fldLock="1"/>
      </w:r>
      <w:r>
        <w:instrText xml:space="preserve"> PAGEREF _Toc97571242 \h </w:instrText>
      </w:r>
      <w:r>
        <w:fldChar w:fldCharType="separate"/>
      </w:r>
      <w:r>
        <w:t>47</w:t>
      </w:r>
      <w:r>
        <w:fldChar w:fldCharType="end"/>
      </w:r>
    </w:p>
    <w:p w14:paraId="544B9659" w14:textId="0DF68564" w:rsidR="00345AC6" w:rsidRPr="00384918" w:rsidRDefault="00345AC6">
      <w:pPr>
        <w:pStyle w:val="TOC2"/>
        <w:rPr>
          <w:rFonts w:ascii="Calibri" w:hAnsi="Calibri"/>
          <w:sz w:val="22"/>
          <w:szCs w:val="22"/>
          <w:lang w:eastAsia="en-GB"/>
        </w:rPr>
      </w:pPr>
      <w:r>
        <w:t>5.</w:t>
      </w:r>
      <w:r>
        <w:rPr>
          <w:lang w:eastAsia="zh-CN"/>
        </w:rPr>
        <w:t>19</w:t>
      </w:r>
      <w:r w:rsidRPr="00384918">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_Toc97571243 \h </w:instrText>
      </w:r>
      <w:r>
        <w:fldChar w:fldCharType="separate"/>
      </w:r>
      <w:r>
        <w:t>48</w:t>
      </w:r>
      <w:r>
        <w:fldChar w:fldCharType="end"/>
      </w:r>
    </w:p>
    <w:p w14:paraId="72D3B762" w14:textId="16E23523" w:rsidR="00345AC6" w:rsidRPr="00384918" w:rsidRDefault="00345AC6">
      <w:pPr>
        <w:pStyle w:val="TOC3"/>
        <w:rPr>
          <w:rFonts w:ascii="Calibri" w:hAnsi="Calibri"/>
          <w:sz w:val="22"/>
          <w:szCs w:val="22"/>
          <w:lang w:eastAsia="en-GB"/>
        </w:rPr>
      </w:pPr>
      <w:r>
        <w:t>5.19.1</w:t>
      </w:r>
      <w:r w:rsidRPr="00384918">
        <w:rPr>
          <w:rFonts w:ascii="Calibri" w:hAnsi="Calibri"/>
          <w:sz w:val="22"/>
          <w:szCs w:val="22"/>
          <w:lang w:eastAsia="en-GB"/>
        </w:rPr>
        <w:tab/>
      </w:r>
      <w:r>
        <w:t>General</w:t>
      </w:r>
      <w:r>
        <w:tab/>
      </w:r>
      <w:r>
        <w:fldChar w:fldCharType="begin" w:fldLock="1"/>
      </w:r>
      <w:r>
        <w:instrText xml:space="preserve"> PAGEREF _Toc97571244 \h </w:instrText>
      </w:r>
      <w:r>
        <w:fldChar w:fldCharType="separate"/>
      </w:r>
      <w:r>
        <w:t>48</w:t>
      </w:r>
      <w:r>
        <w:fldChar w:fldCharType="end"/>
      </w:r>
    </w:p>
    <w:p w14:paraId="3F2F2FC0" w14:textId="6E45F243" w:rsidR="00345AC6" w:rsidRPr="00384918" w:rsidRDefault="00345AC6">
      <w:pPr>
        <w:pStyle w:val="TOC3"/>
        <w:rPr>
          <w:rFonts w:ascii="Calibri" w:hAnsi="Calibri"/>
          <w:sz w:val="22"/>
          <w:szCs w:val="22"/>
          <w:lang w:eastAsia="en-GB"/>
        </w:rPr>
      </w:pPr>
      <w:r>
        <w:t>5.19.2</w:t>
      </w:r>
      <w:r w:rsidRPr="00384918">
        <w:rPr>
          <w:rFonts w:ascii="Calibri" w:hAnsi="Calibri"/>
          <w:sz w:val="22"/>
          <w:szCs w:val="22"/>
          <w:lang w:eastAsia="en-GB"/>
        </w:rPr>
        <w:tab/>
      </w:r>
      <w:r>
        <w:t>ICE lite</w:t>
      </w:r>
      <w:r>
        <w:tab/>
      </w:r>
      <w:r>
        <w:fldChar w:fldCharType="begin" w:fldLock="1"/>
      </w:r>
      <w:r>
        <w:instrText xml:space="preserve"> PAGEREF _Toc97571245 \h </w:instrText>
      </w:r>
      <w:r>
        <w:fldChar w:fldCharType="separate"/>
      </w:r>
      <w:r>
        <w:t>48</w:t>
      </w:r>
      <w:r>
        <w:fldChar w:fldCharType="end"/>
      </w:r>
    </w:p>
    <w:p w14:paraId="1047AA0D" w14:textId="73919A38" w:rsidR="00345AC6" w:rsidRPr="00384918" w:rsidRDefault="00345AC6">
      <w:pPr>
        <w:pStyle w:val="TOC3"/>
        <w:rPr>
          <w:rFonts w:ascii="Calibri" w:hAnsi="Calibri"/>
          <w:sz w:val="22"/>
          <w:szCs w:val="22"/>
          <w:lang w:eastAsia="en-GB"/>
        </w:rPr>
      </w:pPr>
      <w:r>
        <w:lastRenderedPageBreak/>
        <w:t>5.19.3</w:t>
      </w:r>
      <w:r w:rsidRPr="00384918">
        <w:rPr>
          <w:rFonts w:ascii="Calibri" w:hAnsi="Calibri"/>
          <w:sz w:val="22"/>
          <w:szCs w:val="22"/>
          <w:lang w:eastAsia="en-GB"/>
        </w:rPr>
        <w:tab/>
      </w:r>
      <w:r>
        <w:t>Full ICE</w:t>
      </w:r>
      <w:r>
        <w:tab/>
      </w:r>
      <w:r>
        <w:fldChar w:fldCharType="begin" w:fldLock="1"/>
      </w:r>
      <w:r>
        <w:instrText xml:space="preserve"> PAGEREF _Toc97571246 \h </w:instrText>
      </w:r>
      <w:r>
        <w:fldChar w:fldCharType="separate"/>
      </w:r>
      <w:r>
        <w:t>49</w:t>
      </w:r>
      <w:r>
        <w:fldChar w:fldCharType="end"/>
      </w:r>
    </w:p>
    <w:p w14:paraId="28536B46" w14:textId="1B6DA313" w:rsidR="00345AC6" w:rsidRPr="00384918" w:rsidRDefault="00345AC6">
      <w:pPr>
        <w:pStyle w:val="TOC2"/>
        <w:rPr>
          <w:rFonts w:ascii="Calibri" w:hAnsi="Calibri"/>
          <w:sz w:val="22"/>
          <w:szCs w:val="22"/>
          <w:lang w:eastAsia="en-GB"/>
        </w:rPr>
      </w:pPr>
      <w:r>
        <w:t>5.20</w:t>
      </w:r>
      <w:r w:rsidRPr="00384918">
        <w:rPr>
          <w:rFonts w:ascii="Calibri" w:hAnsi="Calibri"/>
          <w:sz w:val="22"/>
          <w:szCs w:val="22"/>
          <w:lang w:eastAsia="en-GB"/>
        </w:rPr>
        <w:tab/>
      </w:r>
      <w:r>
        <w:t>IMS Media Plane Security</w:t>
      </w:r>
      <w:r>
        <w:tab/>
      </w:r>
      <w:r>
        <w:fldChar w:fldCharType="begin" w:fldLock="1"/>
      </w:r>
      <w:r>
        <w:instrText xml:space="preserve"> PAGEREF _Toc97571247 \h </w:instrText>
      </w:r>
      <w:r>
        <w:fldChar w:fldCharType="separate"/>
      </w:r>
      <w:r>
        <w:t>51</w:t>
      </w:r>
      <w:r>
        <w:fldChar w:fldCharType="end"/>
      </w:r>
    </w:p>
    <w:p w14:paraId="234718E6" w14:textId="6F57FC0A" w:rsidR="00345AC6" w:rsidRPr="00384918" w:rsidRDefault="00345AC6">
      <w:pPr>
        <w:pStyle w:val="TOC3"/>
        <w:rPr>
          <w:rFonts w:ascii="Calibri" w:hAnsi="Calibri"/>
          <w:sz w:val="22"/>
          <w:szCs w:val="22"/>
          <w:lang w:eastAsia="en-GB"/>
        </w:rPr>
      </w:pPr>
      <w:r>
        <w:t>5.20.1</w:t>
      </w:r>
      <w:r w:rsidRPr="00384918">
        <w:rPr>
          <w:rFonts w:ascii="Calibri" w:hAnsi="Calibri"/>
          <w:sz w:val="22"/>
          <w:szCs w:val="22"/>
          <w:lang w:eastAsia="en-GB"/>
        </w:rPr>
        <w:tab/>
      </w:r>
      <w:r>
        <w:t>General</w:t>
      </w:r>
      <w:r>
        <w:tab/>
      </w:r>
      <w:r>
        <w:fldChar w:fldCharType="begin" w:fldLock="1"/>
      </w:r>
      <w:r>
        <w:instrText xml:space="preserve"> PAGEREF _Toc97571248 \h </w:instrText>
      </w:r>
      <w:r>
        <w:fldChar w:fldCharType="separate"/>
      </w:r>
      <w:r>
        <w:t>51</w:t>
      </w:r>
      <w:r>
        <w:fldChar w:fldCharType="end"/>
      </w:r>
    </w:p>
    <w:p w14:paraId="7992F96E" w14:textId="1E9D3FD8" w:rsidR="00345AC6" w:rsidRPr="00384918" w:rsidRDefault="00345AC6">
      <w:pPr>
        <w:pStyle w:val="TOC3"/>
        <w:rPr>
          <w:rFonts w:ascii="Calibri" w:hAnsi="Calibri"/>
          <w:sz w:val="22"/>
          <w:szCs w:val="22"/>
          <w:lang w:eastAsia="en-GB"/>
        </w:rPr>
      </w:pPr>
      <w:r w:rsidRPr="00345AC6">
        <w:t>5.20.2</w:t>
      </w:r>
      <w:r w:rsidRPr="00384918">
        <w:rPr>
          <w:rFonts w:ascii="Calibri" w:hAnsi="Calibri"/>
          <w:sz w:val="22"/>
          <w:szCs w:val="22"/>
          <w:lang w:eastAsia="en-GB"/>
        </w:rPr>
        <w:tab/>
      </w:r>
      <w:r w:rsidRPr="00B90567">
        <w:rPr>
          <w:lang w:val="en-US"/>
        </w:rPr>
        <w:t>End-to-end security for TCP-based media using TLS</w:t>
      </w:r>
      <w:r>
        <w:tab/>
      </w:r>
      <w:r>
        <w:fldChar w:fldCharType="begin" w:fldLock="1"/>
      </w:r>
      <w:r>
        <w:instrText xml:space="preserve"> PAGEREF _Toc97571249 \h </w:instrText>
      </w:r>
      <w:r>
        <w:fldChar w:fldCharType="separate"/>
      </w:r>
      <w:r>
        <w:t>51</w:t>
      </w:r>
      <w:r>
        <w:fldChar w:fldCharType="end"/>
      </w:r>
    </w:p>
    <w:p w14:paraId="1677F4EA" w14:textId="7E86A964" w:rsidR="00345AC6" w:rsidRPr="00384918" w:rsidRDefault="00345AC6">
      <w:pPr>
        <w:pStyle w:val="TOC3"/>
        <w:rPr>
          <w:rFonts w:ascii="Calibri" w:hAnsi="Calibri"/>
          <w:sz w:val="22"/>
          <w:szCs w:val="22"/>
          <w:lang w:eastAsia="en-GB"/>
        </w:rPr>
      </w:pPr>
      <w:r>
        <w:t>5.20.3</w:t>
      </w:r>
      <w:r w:rsidRPr="00384918">
        <w:rPr>
          <w:rFonts w:ascii="Calibri" w:hAnsi="Calibri"/>
          <w:sz w:val="22"/>
          <w:szCs w:val="22"/>
          <w:lang w:eastAsia="en-GB"/>
        </w:rPr>
        <w:tab/>
      </w:r>
      <w:r>
        <w:t>Specific requirements for session based messaging (MSRP)</w:t>
      </w:r>
      <w:r>
        <w:tab/>
      </w:r>
      <w:r>
        <w:fldChar w:fldCharType="begin" w:fldLock="1"/>
      </w:r>
      <w:r>
        <w:instrText xml:space="preserve"> PAGEREF _Toc97571250 \h </w:instrText>
      </w:r>
      <w:r>
        <w:fldChar w:fldCharType="separate"/>
      </w:r>
      <w:r>
        <w:t>53</w:t>
      </w:r>
      <w:r>
        <w:fldChar w:fldCharType="end"/>
      </w:r>
    </w:p>
    <w:p w14:paraId="12FB638B" w14:textId="3255B61A" w:rsidR="00345AC6" w:rsidRPr="00384918" w:rsidRDefault="00345AC6">
      <w:pPr>
        <w:pStyle w:val="TOC3"/>
        <w:rPr>
          <w:rFonts w:ascii="Calibri" w:hAnsi="Calibri"/>
          <w:sz w:val="22"/>
          <w:szCs w:val="22"/>
          <w:lang w:eastAsia="en-GB"/>
        </w:rPr>
      </w:pPr>
      <w:r>
        <w:t>5.20.4</w:t>
      </w:r>
      <w:r w:rsidRPr="00384918">
        <w:rPr>
          <w:rFonts w:ascii="Calibri" w:hAnsi="Calibri"/>
          <w:sz w:val="22"/>
          <w:szCs w:val="22"/>
          <w:lang w:eastAsia="en-GB"/>
        </w:rPr>
        <w:tab/>
      </w:r>
      <w:r>
        <w:t>Specific requirements for conferencing (BFCP)</w:t>
      </w:r>
      <w:r>
        <w:tab/>
      </w:r>
      <w:r>
        <w:fldChar w:fldCharType="begin" w:fldLock="1"/>
      </w:r>
      <w:r>
        <w:instrText xml:space="preserve"> PAGEREF _Toc97571251 \h </w:instrText>
      </w:r>
      <w:r>
        <w:fldChar w:fldCharType="separate"/>
      </w:r>
      <w:r>
        <w:t>53</w:t>
      </w:r>
      <w:r>
        <w:fldChar w:fldCharType="end"/>
      </w:r>
    </w:p>
    <w:p w14:paraId="51267741" w14:textId="21E85A2E" w:rsidR="00345AC6" w:rsidRPr="00384918" w:rsidRDefault="00345AC6">
      <w:pPr>
        <w:pStyle w:val="TOC2"/>
        <w:rPr>
          <w:rFonts w:ascii="Calibri" w:hAnsi="Calibri"/>
          <w:sz w:val="22"/>
          <w:szCs w:val="22"/>
          <w:lang w:eastAsia="en-GB"/>
        </w:rPr>
      </w:pPr>
      <w:r>
        <w:t>5.21</w:t>
      </w:r>
      <w:r w:rsidRPr="00384918">
        <w:rPr>
          <w:rFonts w:ascii="Calibri" w:hAnsi="Calibri"/>
          <w:sz w:val="22"/>
          <w:szCs w:val="22"/>
          <w:lang w:eastAsia="en-GB"/>
        </w:rPr>
        <w:tab/>
      </w:r>
      <w:r>
        <w:t>TCP bearer connection control</w:t>
      </w:r>
      <w:r>
        <w:tab/>
      </w:r>
      <w:r>
        <w:fldChar w:fldCharType="begin" w:fldLock="1"/>
      </w:r>
      <w:r>
        <w:instrText xml:space="preserve"> PAGEREF _Toc97571252 \h </w:instrText>
      </w:r>
      <w:r>
        <w:fldChar w:fldCharType="separate"/>
      </w:r>
      <w:r>
        <w:t>54</w:t>
      </w:r>
      <w:r>
        <w:fldChar w:fldCharType="end"/>
      </w:r>
    </w:p>
    <w:p w14:paraId="4BB9D573" w14:textId="36157B68" w:rsidR="00345AC6" w:rsidRPr="00384918" w:rsidRDefault="00345AC6">
      <w:pPr>
        <w:pStyle w:val="TOC2"/>
        <w:rPr>
          <w:rFonts w:ascii="Calibri" w:hAnsi="Calibri"/>
          <w:sz w:val="22"/>
          <w:szCs w:val="22"/>
          <w:lang w:eastAsia="en-GB"/>
        </w:rPr>
      </w:pPr>
      <w:r>
        <w:t>5.22</w:t>
      </w:r>
      <w:r w:rsidRPr="00384918">
        <w:rPr>
          <w:rFonts w:ascii="Calibri" w:hAnsi="Calibri"/>
          <w:sz w:val="22"/>
          <w:szCs w:val="22"/>
          <w:lang w:eastAsia="en-GB"/>
        </w:rPr>
        <w:tab/>
      </w:r>
      <w:r>
        <w:rPr>
          <w:lang w:eastAsia="zh-CN"/>
        </w:rPr>
        <w:t>Support of Telepresence</w:t>
      </w:r>
      <w:r>
        <w:tab/>
      </w:r>
      <w:r>
        <w:fldChar w:fldCharType="begin" w:fldLock="1"/>
      </w:r>
      <w:r>
        <w:instrText xml:space="preserve"> PAGEREF _Toc97571253 \h </w:instrText>
      </w:r>
      <w:r>
        <w:fldChar w:fldCharType="separate"/>
      </w:r>
      <w:r>
        <w:t>54</w:t>
      </w:r>
      <w:r>
        <w:fldChar w:fldCharType="end"/>
      </w:r>
    </w:p>
    <w:p w14:paraId="333E78A4" w14:textId="735117F2" w:rsidR="00345AC6" w:rsidRPr="00384918" w:rsidRDefault="00345AC6">
      <w:pPr>
        <w:pStyle w:val="TOC3"/>
        <w:rPr>
          <w:rFonts w:ascii="Calibri" w:hAnsi="Calibri"/>
          <w:sz w:val="22"/>
          <w:szCs w:val="22"/>
          <w:lang w:eastAsia="en-GB"/>
        </w:rPr>
      </w:pPr>
      <w:r>
        <w:t>5.22.1</w:t>
      </w:r>
      <w:r w:rsidRPr="00384918">
        <w:rPr>
          <w:rFonts w:ascii="Calibri" w:hAnsi="Calibri"/>
          <w:sz w:val="22"/>
          <w:szCs w:val="22"/>
        </w:rPr>
        <w:tab/>
      </w:r>
      <w:r>
        <w:rPr>
          <w:lang w:eastAsia="zh-CN"/>
        </w:rPr>
        <w:t>General</w:t>
      </w:r>
      <w:r>
        <w:tab/>
      </w:r>
      <w:r>
        <w:fldChar w:fldCharType="begin" w:fldLock="1"/>
      </w:r>
      <w:r>
        <w:instrText xml:space="preserve"> PAGEREF _Toc97571254 \h </w:instrText>
      </w:r>
      <w:r>
        <w:fldChar w:fldCharType="separate"/>
      </w:r>
      <w:r>
        <w:t>54</w:t>
      </w:r>
      <w:r>
        <w:fldChar w:fldCharType="end"/>
      </w:r>
    </w:p>
    <w:p w14:paraId="7EA6F993" w14:textId="2236E613" w:rsidR="00345AC6" w:rsidRPr="00384918" w:rsidRDefault="00345AC6">
      <w:pPr>
        <w:pStyle w:val="TOC3"/>
        <w:rPr>
          <w:rFonts w:ascii="Calibri" w:hAnsi="Calibri"/>
          <w:sz w:val="22"/>
          <w:szCs w:val="22"/>
          <w:lang w:eastAsia="en-GB"/>
        </w:rPr>
      </w:pPr>
      <w:r>
        <w:t>5.22.2</w:t>
      </w:r>
      <w:r w:rsidRPr="00384918">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_Toc97571255 \h </w:instrText>
      </w:r>
      <w:r>
        <w:fldChar w:fldCharType="separate"/>
      </w:r>
      <w:r>
        <w:t>55</w:t>
      </w:r>
      <w:r>
        <w:fldChar w:fldCharType="end"/>
      </w:r>
    </w:p>
    <w:p w14:paraId="66C17FF9" w14:textId="16901A32" w:rsidR="00345AC6" w:rsidRPr="00384918" w:rsidRDefault="00345AC6">
      <w:pPr>
        <w:pStyle w:val="TOC3"/>
        <w:rPr>
          <w:rFonts w:ascii="Calibri" w:hAnsi="Calibri"/>
          <w:sz w:val="22"/>
          <w:szCs w:val="22"/>
          <w:lang w:eastAsia="en-GB"/>
        </w:rPr>
      </w:pPr>
      <w:r>
        <w:t>5.22.3</w:t>
      </w:r>
      <w:r w:rsidRPr="00384918">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_Toc97571256 \h </w:instrText>
      </w:r>
      <w:r>
        <w:fldChar w:fldCharType="separate"/>
      </w:r>
      <w:r>
        <w:t>55</w:t>
      </w:r>
      <w:r>
        <w:fldChar w:fldCharType="end"/>
      </w:r>
    </w:p>
    <w:p w14:paraId="2857722A" w14:textId="44F62263" w:rsidR="00345AC6" w:rsidRPr="00384918" w:rsidRDefault="00345AC6">
      <w:pPr>
        <w:pStyle w:val="TOC3"/>
        <w:rPr>
          <w:rFonts w:ascii="Calibri" w:hAnsi="Calibri"/>
          <w:sz w:val="22"/>
          <w:szCs w:val="22"/>
          <w:lang w:eastAsia="en-GB"/>
        </w:rPr>
      </w:pPr>
      <w:r>
        <w:t>5.22.4</w:t>
      </w:r>
      <w:r w:rsidRPr="00384918">
        <w:rPr>
          <w:rFonts w:ascii="Calibri" w:hAnsi="Calibri"/>
          <w:sz w:val="22"/>
          <w:szCs w:val="22"/>
        </w:rPr>
        <w:tab/>
      </w:r>
      <w:r>
        <w:rPr>
          <w:lang w:eastAsia="zh-CN"/>
        </w:rPr>
        <w:t>Release of CLUE d</w:t>
      </w:r>
      <w:r>
        <w:t>ata channel</w:t>
      </w:r>
      <w:r>
        <w:tab/>
      </w:r>
      <w:r>
        <w:fldChar w:fldCharType="begin" w:fldLock="1"/>
      </w:r>
      <w:r>
        <w:instrText xml:space="preserve"> PAGEREF _Toc97571257 \h </w:instrText>
      </w:r>
      <w:r>
        <w:fldChar w:fldCharType="separate"/>
      </w:r>
      <w:r>
        <w:t>57</w:t>
      </w:r>
      <w:r>
        <w:fldChar w:fldCharType="end"/>
      </w:r>
    </w:p>
    <w:p w14:paraId="3DC36EA7" w14:textId="5E03FD3B" w:rsidR="00345AC6" w:rsidRPr="00384918" w:rsidRDefault="00345AC6">
      <w:pPr>
        <w:pStyle w:val="TOC3"/>
        <w:rPr>
          <w:rFonts w:ascii="Calibri" w:hAnsi="Calibri"/>
          <w:sz w:val="22"/>
          <w:szCs w:val="22"/>
          <w:lang w:eastAsia="en-GB"/>
        </w:rPr>
      </w:pPr>
      <w:r>
        <w:t>5.22.5</w:t>
      </w:r>
      <w:r w:rsidRPr="00384918">
        <w:rPr>
          <w:rFonts w:ascii="Calibri" w:hAnsi="Calibri"/>
          <w:sz w:val="22"/>
          <w:szCs w:val="22"/>
        </w:rPr>
        <w:tab/>
      </w:r>
      <w:r>
        <w:rPr>
          <w:lang w:eastAsia="zh-CN"/>
        </w:rPr>
        <w:t>CLUE transport between MRFC and MRFP</w:t>
      </w:r>
      <w:r>
        <w:tab/>
      </w:r>
      <w:r>
        <w:fldChar w:fldCharType="begin" w:fldLock="1"/>
      </w:r>
      <w:r>
        <w:instrText xml:space="preserve"> PAGEREF _Toc97571258 \h </w:instrText>
      </w:r>
      <w:r>
        <w:fldChar w:fldCharType="separate"/>
      </w:r>
      <w:r>
        <w:t>57</w:t>
      </w:r>
      <w:r>
        <w:fldChar w:fldCharType="end"/>
      </w:r>
    </w:p>
    <w:p w14:paraId="0D78DBC1" w14:textId="627DDCEC" w:rsidR="00345AC6" w:rsidRPr="00384918" w:rsidRDefault="00345AC6">
      <w:pPr>
        <w:pStyle w:val="TOC2"/>
        <w:rPr>
          <w:rFonts w:ascii="Calibri" w:hAnsi="Calibri"/>
          <w:sz w:val="22"/>
          <w:szCs w:val="22"/>
          <w:lang w:eastAsia="en-GB"/>
        </w:rPr>
      </w:pPr>
      <w:r>
        <w:t>5.23</w:t>
      </w:r>
      <w:r w:rsidRPr="00384918">
        <w:rPr>
          <w:rFonts w:ascii="Calibri" w:hAnsi="Calibri"/>
          <w:sz w:val="22"/>
          <w:szCs w:val="22"/>
          <w:lang w:eastAsia="en-GB"/>
        </w:rPr>
        <w:tab/>
      </w:r>
      <w:r>
        <w:t>SDP Capability Negotiation (SDPCapNeg)</w:t>
      </w:r>
      <w:r>
        <w:tab/>
      </w:r>
      <w:r>
        <w:fldChar w:fldCharType="begin" w:fldLock="1"/>
      </w:r>
      <w:r>
        <w:instrText xml:space="preserve"> PAGEREF _Toc97571259 \h </w:instrText>
      </w:r>
      <w:r>
        <w:fldChar w:fldCharType="separate"/>
      </w:r>
      <w:r>
        <w:t>57</w:t>
      </w:r>
      <w:r>
        <w:fldChar w:fldCharType="end"/>
      </w:r>
    </w:p>
    <w:p w14:paraId="709341D8" w14:textId="1F64DAA6" w:rsidR="00345AC6" w:rsidRPr="00384918" w:rsidRDefault="00345AC6">
      <w:pPr>
        <w:pStyle w:val="TOC2"/>
        <w:rPr>
          <w:rFonts w:ascii="Calibri" w:hAnsi="Calibri"/>
          <w:sz w:val="22"/>
          <w:szCs w:val="22"/>
          <w:lang w:eastAsia="en-GB"/>
        </w:rPr>
      </w:pPr>
      <w:r>
        <w:t>5.24</w:t>
      </w:r>
      <w:r w:rsidRPr="00384918">
        <w:rPr>
          <w:rFonts w:ascii="Calibri" w:hAnsi="Calibri"/>
          <w:sz w:val="22"/>
          <w:szCs w:val="22"/>
          <w:lang w:eastAsia="en-GB"/>
        </w:rPr>
        <w:tab/>
      </w:r>
      <w:r>
        <w:t>Video Region-of-Interest (ROI)</w:t>
      </w:r>
      <w:r>
        <w:tab/>
      </w:r>
      <w:r>
        <w:fldChar w:fldCharType="begin" w:fldLock="1"/>
      </w:r>
      <w:r>
        <w:instrText xml:space="preserve"> PAGEREF _Toc97571260 \h </w:instrText>
      </w:r>
      <w:r>
        <w:fldChar w:fldCharType="separate"/>
      </w:r>
      <w:r>
        <w:t>58</w:t>
      </w:r>
      <w:r>
        <w:fldChar w:fldCharType="end"/>
      </w:r>
    </w:p>
    <w:p w14:paraId="5C51E74A" w14:textId="69FD0BAB" w:rsidR="00345AC6" w:rsidRPr="00384918" w:rsidRDefault="00345AC6">
      <w:pPr>
        <w:pStyle w:val="TOC3"/>
        <w:rPr>
          <w:rFonts w:ascii="Calibri" w:hAnsi="Calibri"/>
          <w:sz w:val="22"/>
          <w:szCs w:val="22"/>
          <w:lang w:eastAsia="en-GB"/>
        </w:rPr>
      </w:pPr>
      <w:r>
        <w:t>5.24.1</w:t>
      </w:r>
      <w:r w:rsidRPr="00384918">
        <w:rPr>
          <w:rFonts w:ascii="Calibri" w:hAnsi="Calibri"/>
          <w:sz w:val="22"/>
          <w:szCs w:val="22"/>
          <w:lang w:eastAsia="en-GB"/>
        </w:rPr>
        <w:tab/>
      </w:r>
      <w:r>
        <w:t>General</w:t>
      </w:r>
      <w:r>
        <w:tab/>
      </w:r>
      <w:r>
        <w:fldChar w:fldCharType="begin" w:fldLock="1"/>
      </w:r>
      <w:r>
        <w:instrText xml:space="preserve"> PAGEREF _Toc97571261 \h </w:instrText>
      </w:r>
      <w:r>
        <w:fldChar w:fldCharType="separate"/>
      </w:r>
      <w:r>
        <w:t>58</w:t>
      </w:r>
      <w:r>
        <w:fldChar w:fldCharType="end"/>
      </w:r>
    </w:p>
    <w:p w14:paraId="4D22EA68" w14:textId="250A1E2C" w:rsidR="00345AC6" w:rsidRPr="00384918" w:rsidRDefault="00345AC6">
      <w:pPr>
        <w:pStyle w:val="TOC3"/>
        <w:rPr>
          <w:rFonts w:ascii="Calibri" w:hAnsi="Calibri"/>
          <w:sz w:val="22"/>
          <w:szCs w:val="22"/>
          <w:lang w:eastAsia="en-GB"/>
        </w:rPr>
      </w:pPr>
      <w:r>
        <w:t>5.24.2</w:t>
      </w:r>
      <w:r w:rsidRPr="00384918">
        <w:rPr>
          <w:rFonts w:ascii="Calibri" w:hAnsi="Calibri"/>
          <w:sz w:val="22"/>
          <w:szCs w:val="22"/>
          <w:lang w:eastAsia="en-GB"/>
        </w:rPr>
        <w:tab/>
      </w:r>
      <w:r>
        <w:t>"Far End Camera Control" mode</w:t>
      </w:r>
      <w:r>
        <w:tab/>
      </w:r>
      <w:r>
        <w:fldChar w:fldCharType="begin" w:fldLock="1"/>
      </w:r>
      <w:r>
        <w:instrText xml:space="preserve"> PAGEREF _Toc97571262 \h </w:instrText>
      </w:r>
      <w:r>
        <w:fldChar w:fldCharType="separate"/>
      </w:r>
      <w:r>
        <w:t>58</w:t>
      </w:r>
      <w:r>
        <w:fldChar w:fldCharType="end"/>
      </w:r>
    </w:p>
    <w:p w14:paraId="4F878088" w14:textId="24DE51F7" w:rsidR="00345AC6" w:rsidRPr="00384918" w:rsidRDefault="00345AC6">
      <w:pPr>
        <w:pStyle w:val="TOC3"/>
        <w:rPr>
          <w:rFonts w:ascii="Calibri" w:hAnsi="Calibri"/>
          <w:sz w:val="22"/>
          <w:szCs w:val="22"/>
          <w:lang w:eastAsia="en-GB"/>
        </w:rPr>
      </w:pPr>
      <w:r>
        <w:t>5.24.3</w:t>
      </w:r>
      <w:r w:rsidRPr="00384918">
        <w:rPr>
          <w:rFonts w:ascii="Calibri" w:hAnsi="Calibri"/>
          <w:sz w:val="22"/>
          <w:szCs w:val="22"/>
          <w:lang w:eastAsia="en-GB"/>
        </w:rPr>
        <w:tab/>
      </w:r>
      <w:r>
        <w:t>"Predefined ROI" mode</w:t>
      </w:r>
      <w:r>
        <w:tab/>
      </w:r>
      <w:r>
        <w:fldChar w:fldCharType="begin" w:fldLock="1"/>
      </w:r>
      <w:r>
        <w:instrText xml:space="preserve"> PAGEREF _Toc97571263 \h </w:instrText>
      </w:r>
      <w:r>
        <w:fldChar w:fldCharType="separate"/>
      </w:r>
      <w:r>
        <w:t>59</w:t>
      </w:r>
      <w:r>
        <w:fldChar w:fldCharType="end"/>
      </w:r>
    </w:p>
    <w:p w14:paraId="1C5AB8B3" w14:textId="3E2C15B5" w:rsidR="00345AC6" w:rsidRPr="00384918" w:rsidRDefault="00345AC6">
      <w:pPr>
        <w:pStyle w:val="TOC3"/>
        <w:rPr>
          <w:rFonts w:ascii="Calibri" w:hAnsi="Calibri"/>
          <w:sz w:val="22"/>
          <w:szCs w:val="22"/>
          <w:lang w:eastAsia="en-GB"/>
        </w:rPr>
      </w:pPr>
      <w:r>
        <w:t>5.24.</w:t>
      </w:r>
      <w:r>
        <w:rPr>
          <w:lang w:eastAsia="zh-CN"/>
        </w:rPr>
        <w:t>4</w:t>
      </w:r>
      <w:r w:rsidRPr="00384918">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_Toc97571264 \h </w:instrText>
      </w:r>
      <w:r>
        <w:fldChar w:fldCharType="separate"/>
      </w:r>
      <w:r>
        <w:t>61</w:t>
      </w:r>
      <w:r>
        <w:fldChar w:fldCharType="end"/>
      </w:r>
    </w:p>
    <w:p w14:paraId="5F6C75F4" w14:textId="5DB19BB5" w:rsidR="00345AC6" w:rsidRPr="00384918" w:rsidRDefault="00345AC6">
      <w:pPr>
        <w:pStyle w:val="TOC2"/>
        <w:rPr>
          <w:rFonts w:ascii="Calibri" w:hAnsi="Calibri"/>
          <w:sz w:val="22"/>
          <w:szCs w:val="22"/>
          <w:lang w:eastAsia="en-GB"/>
        </w:rPr>
      </w:pPr>
      <w:r>
        <w:t>5.</w:t>
      </w:r>
      <w:r>
        <w:rPr>
          <w:lang w:eastAsia="zh-CN"/>
        </w:rPr>
        <w:t>25</w:t>
      </w:r>
      <w:r w:rsidRPr="00384918">
        <w:rPr>
          <w:rFonts w:ascii="Calibri" w:hAnsi="Calibri"/>
          <w:sz w:val="22"/>
          <w:szCs w:val="22"/>
          <w:lang w:eastAsia="en-GB"/>
        </w:rPr>
        <w:tab/>
      </w:r>
      <w:r>
        <w:t>Rate adaptation for media endpoints</w:t>
      </w:r>
      <w:r>
        <w:tab/>
      </w:r>
      <w:r>
        <w:fldChar w:fldCharType="begin" w:fldLock="1"/>
      </w:r>
      <w:r>
        <w:instrText xml:space="preserve"> PAGEREF _Toc97571265 \h </w:instrText>
      </w:r>
      <w:r>
        <w:fldChar w:fldCharType="separate"/>
      </w:r>
      <w:r>
        <w:t>62</w:t>
      </w:r>
      <w:r>
        <w:fldChar w:fldCharType="end"/>
      </w:r>
    </w:p>
    <w:p w14:paraId="5EF6040E" w14:textId="1AA92A9A" w:rsidR="00345AC6" w:rsidRPr="00384918" w:rsidRDefault="00345AC6">
      <w:pPr>
        <w:pStyle w:val="TOC2"/>
        <w:rPr>
          <w:rFonts w:ascii="Calibri" w:hAnsi="Calibri"/>
          <w:sz w:val="22"/>
          <w:szCs w:val="22"/>
          <w:lang w:eastAsia="en-GB"/>
        </w:rPr>
      </w:pPr>
      <w:r>
        <w:t>5.26</w:t>
      </w:r>
      <w:r w:rsidRPr="00384918">
        <w:rPr>
          <w:rFonts w:ascii="Calibri" w:hAnsi="Calibri"/>
          <w:sz w:val="22"/>
          <w:szCs w:val="22"/>
          <w:lang w:eastAsia="en-GB"/>
        </w:rPr>
        <w:tab/>
      </w:r>
      <w:r>
        <w:t>RTCP Codec Control Commands and Indications</w:t>
      </w:r>
      <w:r>
        <w:tab/>
      </w:r>
      <w:r>
        <w:fldChar w:fldCharType="begin" w:fldLock="1"/>
      </w:r>
      <w:r>
        <w:instrText xml:space="preserve"> PAGEREF _Toc97571266 \h </w:instrText>
      </w:r>
      <w:r>
        <w:fldChar w:fldCharType="separate"/>
      </w:r>
      <w:r>
        <w:t>63</w:t>
      </w:r>
      <w:r>
        <w:fldChar w:fldCharType="end"/>
      </w:r>
    </w:p>
    <w:p w14:paraId="1F0674F0" w14:textId="36D9C5ED" w:rsidR="00345AC6" w:rsidRPr="00384918" w:rsidRDefault="00345AC6">
      <w:pPr>
        <w:pStyle w:val="TOC2"/>
        <w:rPr>
          <w:rFonts w:ascii="Calibri" w:hAnsi="Calibri"/>
          <w:sz w:val="22"/>
          <w:szCs w:val="22"/>
          <w:lang w:eastAsia="en-GB"/>
        </w:rPr>
      </w:pPr>
      <w:r>
        <w:t>5.27</w:t>
      </w:r>
      <w:r w:rsidRPr="00384918">
        <w:rPr>
          <w:rFonts w:ascii="Calibri" w:hAnsi="Calibri"/>
          <w:sz w:val="22"/>
          <w:szCs w:val="22"/>
          <w:lang w:eastAsia="en-GB"/>
        </w:rPr>
        <w:tab/>
      </w:r>
      <w:r>
        <w:rPr>
          <w:lang w:eastAsia="ko-KR"/>
        </w:rPr>
        <w:t>Delay Budget Information (DBI)</w:t>
      </w:r>
      <w:r>
        <w:tab/>
      </w:r>
      <w:r>
        <w:fldChar w:fldCharType="begin" w:fldLock="1"/>
      </w:r>
      <w:r>
        <w:instrText xml:space="preserve"> PAGEREF _Toc97571267 \h </w:instrText>
      </w:r>
      <w:r>
        <w:fldChar w:fldCharType="separate"/>
      </w:r>
      <w:r>
        <w:t>63</w:t>
      </w:r>
      <w:r>
        <w:fldChar w:fldCharType="end"/>
      </w:r>
    </w:p>
    <w:p w14:paraId="55C0EB96" w14:textId="7E2F5C1F" w:rsidR="00345AC6" w:rsidRPr="00384918" w:rsidRDefault="00345AC6">
      <w:pPr>
        <w:pStyle w:val="TOC1"/>
        <w:rPr>
          <w:rFonts w:ascii="Calibri" w:hAnsi="Calibri"/>
          <w:szCs w:val="22"/>
          <w:lang w:eastAsia="en-GB"/>
        </w:rPr>
      </w:pPr>
      <w:r>
        <w:t>6</w:t>
      </w:r>
      <w:r w:rsidRPr="00384918">
        <w:rPr>
          <w:rFonts w:ascii="Calibri" w:hAnsi="Calibri"/>
          <w:szCs w:val="22"/>
        </w:rPr>
        <w:tab/>
      </w:r>
      <w:r>
        <w:t>MRFC-MRFP Procedures</w:t>
      </w:r>
      <w:r>
        <w:tab/>
      </w:r>
      <w:r>
        <w:fldChar w:fldCharType="begin" w:fldLock="1"/>
      </w:r>
      <w:r>
        <w:instrText xml:space="preserve"> PAGEREF _Toc97571268 \h </w:instrText>
      </w:r>
      <w:r>
        <w:fldChar w:fldCharType="separate"/>
      </w:r>
      <w:r>
        <w:t>64</w:t>
      </w:r>
      <w:r>
        <w:fldChar w:fldCharType="end"/>
      </w:r>
    </w:p>
    <w:p w14:paraId="651AAF82" w14:textId="2F984E1F" w:rsidR="00345AC6" w:rsidRPr="00384918" w:rsidRDefault="00345AC6">
      <w:pPr>
        <w:pStyle w:val="TOC2"/>
        <w:rPr>
          <w:rFonts w:ascii="Calibri" w:hAnsi="Calibri"/>
          <w:sz w:val="22"/>
          <w:szCs w:val="22"/>
          <w:lang w:eastAsia="en-GB"/>
        </w:rPr>
      </w:pPr>
      <w:r>
        <w:t>6.1</w:t>
      </w:r>
      <w:r w:rsidRPr="00384918">
        <w:rPr>
          <w:rFonts w:ascii="Calibri" w:hAnsi="Calibri"/>
          <w:sz w:val="22"/>
          <w:szCs w:val="22"/>
          <w:lang w:eastAsia="en-GB"/>
        </w:rPr>
        <w:tab/>
      </w:r>
      <w:r>
        <w:t>Non-Call Related Procedures</w:t>
      </w:r>
      <w:r>
        <w:tab/>
      </w:r>
      <w:r>
        <w:fldChar w:fldCharType="begin" w:fldLock="1"/>
      </w:r>
      <w:r>
        <w:instrText xml:space="preserve"> PAGEREF _Toc97571269 \h </w:instrText>
      </w:r>
      <w:r>
        <w:fldChar w:fldCharType="separate"/>
      </w:r>
      <w:r>
        <w:t>64</w:t>
      </w:r>
      <w:r>
        <w:fldChar w:fldCharType="end"/>
      </w:r>
    </w:p>
    <w:p w14:paraId="4BCBFC25" w14:textId="59EDA674" w:rsidR="00345AC6" w:rsidRPr="00384918" w:rsidRDefault="00345AC6">
      <w:pPr>
        <w:pStyle w:val="TOC3"/>
        <w:rPr>
          <w:rFonts w:ascii="Calibri" w:hAnsi="Calibri"/>
          <w:sz w:val="22"/>
          <w:szCs w:val="22"/>
          <w:lang w:eastAsia="en-GB"/>
        </w:rPr>
      </w:pPr>
      <w:r>
        <w:t>6.1.1</w:t>
      </w:r>
      <w:r w:rsidRPr="00384918">
        <w:rPr>
          <w:rFonts w:ascii="Calibri" w:hAnsi="Calibri"/>
          <w:sz w:val="22"/>
          <w:szCs w:val="22"/>
        </w:rPr>
        <w:tab/>
      </w:r>
      <w:r>
        <w:rPr>
          <w:lang w:eastAsia="zh-CN"/>
        </w:rPr>
        <w:t>General</w:t>
      </w:r>
      <w:r>
        <w:tab/>
      </w:r>
      <w:r>
        <w:fldChar w:fldCharType="begin" w:fldLock="1"/>
      </w:r>
      <w:r>
        <w:instrText xml:space="preserve"> PAGEREF _Toc97571270 \h </w:instrText>
      </w:r>
      <w:r>
        <w:fldChar w:fldCharType="separate"/>
      </w:r>
      <w:r>
        <w:t>64</w:t>
      </w:r>
      <w:r>
        <w:fldChar w:fldCharType="end"/>
      </w:r>
    </w:p>
    <w:p w14:paraId="6B950330" w14:textId="4DC381E7" w:rsidR="00345AC6" w:rsidRPr="00384918" w:rsidRDefault="00345AC6">
      <w:pPr>
        <w:pStyle w:val="TOC3"/>
        <w:rPr>
          <w:rFonts w:ascii="Calibri" w:hAnsi="Calibri"/>
          <w:sz w:val="22"/>
          <w:szCs w:val="22"/>
          <w:lang w:eastAsia="en-GB"/>
        </w:rPr>
      </w:pPr>
      <w:r>
        <w:t>6.1.2</w:t>
      </w:r>
      <w:r w:rsidRPr="00384918">
        <w:rPr>
          <w:rFonts w:ascii="Calibri" w:hAnsi="Calibri"/>
          <w:sz w:val="22"/>
          <w:szCs w:val="22"/>
        </w:rPr>
        <w:tab/>
      </w:r>
      <w:r>
        <w:rPr>
          <w:lang w:eastAsia="zh-CN"/>
        </w:rPr>
        <w:t>MRFP Unavailable</w:t>
      </w:r>
      <w:r>
        <w:tab/>
      </w:r>
      <w:r>
        <w:fldChar w:fldCharType="begin" w:fldLock="1"/>
      </w:r>
      <w:r>
        <w:instrText xml:space="preserve"> PAGEREF _Toc97571271 \h </w:instrText>
      </w:r>
      <w:r>
        <w:fldChar w:fldCharType="separate"/>
      </w:r>
      <w:r>
        <w:t>65</w:t>
      </w:r>
      <w:r>
        <w:fldChar w:fldCharType="end"/>
      </w:r>
    </w:p>
    <w:p w14:paraId="4EA829EB" w14:textId="7770E247" w:rsidR="00345AC6" w:rsidRPr="00384918" w:rsidRDefault="00345AC6">
      <w:pPr>
        <w:pStyle w:val="TOC3"/>
        <w:rPr>
          <w:rFonts w:ascii="Calibri" w:hAnsi="Calibri"/>
          <w:sz w:val="22"/>
          <w:szCs w:val="22"/>
          <w:lang w:eastAsia="en-GB"/>
        </w:rPr>
      </w:pPr>
      <w:r>
        <w:t>6.1.3</w:t>
      </w:r>
      <w:r w:rsidRPr="00384918">
        <w:rPr>
          <w:rFonts w:ascii="Calibri" w:hAnsi="Calibri"/>
          <w:sz w:val="22"/>
          <w:szCs w:val="22"/>
        </w:rPr>
        <w:tab/>
      </w:r>
      <w:r>
        <w:rPr>
          <w:lang w:eastAsia="zh-CN"/>
        </w:rPr>
        <w:t>MRFP Available</w:t>
      </w:r>
      <w:r>
        <w:tab/>
      </w:r>
      <w:r>
        <w:fldChar w:fldCharType="begin" w:fldLock="1"/>
      </w:r>
      <w:r>
        <w:instrText xml:space="preserve"> PAGEREF _Toc97571272 \h </w:instrText>
      </w:r>
      <w:r>
        <w:fldChar w:fldCharType="separate"/>
      </w:r>
      <w:r>
        <w:t>65</w:t>
      </w:r>
      <w:r>
        <w:fldChar w:fldCharType="end"/>
      </w:r>
    </w:p>
    <w:p w14:paraId="245D025A" w14:textId="6F21FB4A" w:rsidR="00345AC6" w:rsidRPr="00384918" w:rsidRDefault="00345AC6">
      <w:pPr>
        <w:pStyle w:val="TOC3"/>
        <w:rPr>
          <w:rFonts w:ascii="Calibri" w:hAnsi="Calibri"/>
          <w:sz w:val="22"/>
          <w:szCs w:val="22"/>
          <w:lang w:eastAsia="en-GB"/>
        </w:rPr>
      </w:pPr>
      <w:r>
        <w:t>6.1.4</w:t>
      </w:r>
      <w:r w:rsidRPr="00384918">
        <w:rPr>
          <w:rFonts w:ascii="Calibri" w:hAnsi="Calibri"/>
          <w:sz w:val="22"/>
          <w:szCs w:val="22"/>
        </w:rPr>
        <w:tab/>
      </w:r>
      <w:r>
        <w:rPr>
          <w:lang w:eastAsia="zh-CN"/>
        </w:rPr>
        <w:t>MRFP Recovery</w:t>
      </w:r>
      <w:r>
        <w:tab/>
      </w:r>
      <w:r>
        <w:fldChar w:fldCharType="begin" w:fldLock="1"/>
      </w:r>
      <w:r>
        <w:instrText xml:space="preserve"> PAGEREF _Toc97571273 \h </w:instrText>
      </w:r>
      <w:r>
        <w:fldChar w:fldCharType="separate"/>
      </w:r>
      <w:r>
        <w:t>66</w:t>
      </w:r>
      <w:r>
        <w:fldChar w:fldCharType="end"/>
      </w:r>
    </w:p>
    <w:p w14:paraId="1F2FF257" w14:textId="09DBC4B3" w:rsidR="00345AC6" w:rsidRPr="00384918" w:rsidRDefault="00345AC6">
      <w:pPr>
        <w:pStyle w:val="TOC3"/>
        <w:rPr>
          <w:rFonts w:ascii="Calibri" w:hAnsi="Calibri"/>
          <w:sz w:val="22"/>
          <w:szCs w:val="22"/>
          <w:lang w:eastAsia="en-GB"/>
        </w:rPr>
      </w:pPr>
      <w:r>
        <w:t>6.1.5</w:t>
      </w:r>
      <w:r w:rsidRPr="00384918">
        <w:rPr>
          <w:rFonts w:ascii="Calibri" w:hAnsi="Calibri"/>
          <w:sz w:val="22"/>
          <w:szCs w:val="22"/>
        </w:rPr>
        <w:tab/>
      </w:r>
      <w:r>
        <w:rPr>
          <w:lang w:eastAsia="zh-CN"/>
        </w:rPr>
        <w:t>MRFC Recovery</w:t>
      </w:r>
      <w:r>
        <w:tab/>
      </w:r>
      <w:r>
        <w:fldChar w:fldCharType="begin" w:fldLock="1"/>
      </w:r>
      <w:r>
        <w:instrText xml:space="preserve"> PAGEREF _Toc97571274 \h </w:instrText>
      </w:r>
      <w:r>
        <w:fldChar w:fldCharType="separate"/>
      </w:r>
      <w:r>
        <w:t>67</w:t>
      </w:r>
      <w:r>
        <w:fldChar w:fldCharType="end"/>
      </w:r>
    </w:p>
    <w:p w14:paraId="0D70BD90" w14:textId="4CFC1192" w:rsidR="00345AC6" w:rsidRPr="00384918" w:rsidRDefault="00345AC6">
      <w:pPr>
        <w:pStyle w:val="TOC4"/>
        <w:rPr>
          <w:rFonts w:ascii="Calibri" w:hAnsi="Calibri"/>
          <w:sz w:val="22"/>
          <w:szCs w:val="22"/>
          <w:lang w:eastAsia="en-GB"/>
        </w:rPr>
      </w:pPr>
      <w:r>
        <w:t>6.1.5.1</w:t>
      </w:r>
      <w:r w:rsidRPr="00384918">
        <w:rPr>
          <w:rFonts w:ascii="Calibri" w:hAnsi="Calibri"/>
          <w:sz w:val="22"/>
          <w:szCs w:val="22"/>
          <w:lang w:eastAsia="en-GB"/>
        </w:rPr>
        <w:tab/>
      </w:r>
      <w:r>
        <w:t>General</w:t>
      </w:r>
      <w:r>
        <w:tab/>
      </w:r>
      <w:r>
        <w:fldChar w:fldCharType="begin" w:fldLock="1"/>
      </w:r>
      <w:r>
        <w:instrText xml:space="preserve"> PAGEREF _Toc97571275 \h </w:instrText>
      </w:r>
      <w:r>
        <w:fldChar w:fldCharType="separate"/>
      </w:r>
      <w:r>
        <w:t>67</w:t>
      </w:r>
      <w:r>
        <w:fldChar w:fldCharType="end"/>
      </w:r>
    </w:p>
    <w:p w14:paraId="3924FB81" w14:textId="08760E97" w:rsidR="00345AC6" w:rsidRPr="00384918" w:rsidRDefault="00345AC6">
      <w:pPr>
        <w:pStyle w:val="TOC4"/>
        <w:rPr>
          <w:rFonts w:ascii="Calibri" w:hAnsi="Calibri"/>
          <w:sz w:val="22"/>
          <w:szCs w:val="22"/>
          <w:lang w:eastAsia="en-GB"/>
        </w:rPr>
      </w:pPr>
      <w:r>
        <w:t>6.1.5.2</w:t>
      </w:r>
      <w:r w:rsidRPr="00384918">
        <w:rPr>
          <w:rFonts w:ascii="Calibri" w:hAnsi="Calibri"/>
          <w:sz w:val="22"/>
          <w:szCs w:val="22"/>
          <w:lang w:eastAsia="en-GB"/>
        </w:rPr>
        <w:tab/>
      </w:r>
      <w:r>
        <w:t>MRFC Restoration</w:t>
      </w:r>
      <w:r>
        <w:tab/>
      </w:r>
      <w:r>
        <w:fldChar w:fldCharType="begin" w:fldLock="1"/>
      </w:r>
      <w:r>
        <w:instrText xml:space="preserve"> PAGEREF _Toc97571276 \h </w:instrText>
      </w:r>
      <w:r>
        <w:fldChar w:fldCharType="separate"/>
      </w:r>
      <w:r>
        <w:t>67</w:t>
      </w:r>
      <w:r>
        <w:fldChar w:fldCharType="end"/>
      </w:r>
    </w:p>
    <w:p w14:paraId="5AD1548F" w14:textId="0FAE5E54" w:rsidR="00345AC6" w:rsidRPr="00384918" w:rsidRDefault="00345AC6">
      <w:pPr>
        <w:pStyle w:val="TOC3"/>
        <w:rPr>
          <w:rFonts w:ascii="Calibri" w:hAnsi="Calibri"/>
          <w:sz w:val="22"/>
          <w:szCs w:val="22"/>
          <w:lang w:eastAsia="en-GB"/>
        </w:rPr>
      </w:pPr>
      <w:r>
        <w:t>6.1.6</w:t>
      </w:r>
      <w:r w:rsidRPr="00384918">
        <w:rPr>
          <w:rFonts w:ascii="Calibri" w:hAnsi="Calibri"/>
          <w:sz w:val="22"/>
          <w:szCs w:val="22"/>
        </w:rPr>
        <w:tab/>
      </w:r>
      <w:r>
        <w:rPr>
          <w:lang w:eastAsia="zh-CN"/>
        </w:rPr>
        <w:t>MRFP Re-register</w:t>
      </w:r>
      <w:r>
        <w:tab/>
      </w:r>
      <w:r>
        <w:fldChar w:fldCharType="begin" w:fldLock="1"/>
      </w:r>
      <w:r>
        <w:instrText xml:space="preserve"> PAGEREF _Toc97571277 \h </w:instrText>
      </w:r>
      <w:r>
        <w:fldChar w:fldCharType="separate"/>
      </w:r>
      <w:r>
        <w:t>67</w:t>
      </w:r>
      <w:r>
        <w:fldChar w:fldCharType="end"/>
      </w:r>
    </w:p>
    <w:p w14:paraId="2BA5E3D7" w14:textId="0DE00A91" w:rsidR="00345AC6" w:rsidRPr="00384918" w:rsidRDefault="00345AC6">
      <w:pPr>
        <w:pStyle w:val="TOC3"/>
        <w:rPr>
          <w:rFonts w:ascii="Calibri" w:hAnsi="Calibri"/>
          <w:sz w:val="22"/>
          <w:szCs w:val="22"/>
          <w:lang w:eastAsia="en-GB"/>
        </w:rPr>
      </w:pPr>
      <w:r>
        <w:t>6.1.7</w:t>
      </w:r>
      <w:r w:rsidRPr="00384918">
        <w:rPr>
          <w:rFonts w:ascii="Calibri" w:hAnsi="Calibri"/>
          <w:sz w:val="22"/>
          <w:szCs w:val="22"/>
        </w:rPr>
        <w:tab/>
      </w:r>
      <w:r>
        <w:rPr>
          <w:lang w:eastAsia="zh-CN"/>
        </w:rPr>
        <w:t>MRFP Re-registration Ordered by MRFC</w:t>
      </w:r>
      <w:r>
        <w:tab/>
      </w:r>
      <w:r>
        <w:fldChar w:fldCharType="begin" w:fldLock="1"/>
      </w:r>
      <w:r>
        <w:instrText xml:space="preserve"> PAGEREF _Toc97571278 \h </w:instrText>
      </w:r>
      <w:r>
        <w:fldChar w:fldCharType="separate"/>
      </w:r>
      <w:r>
        <w:t>68</w:t>
      </w:r>
      <w:r>
        <w:fldChar w:fldCharType="end"/>
      </w:r>
    </w:p>
    <w:p w14:paraId="16228C8B" w14:textId="2C3D87B2" w:rsidR="00345AC6" w:rsidRPr="00384918" w:rsidRDefault="00345AC6">
      <w:pPr>
        <w:pStyle w:val="TOC3"/>
        <w:rPr>
          <w:rFonts w:ascii="Calibri" w:hAnsi="Calibri"/>
          <w:sz w:val="22"/>
          <w:szCs w:val="22"/>
          <w:lang w:eastAsia="en-GB"/>
        </w:rPr>
      </w:pPr>
      <w:r>
        <w:t>6.1.8</w:t>
      </w:r>
      <w:r w:rsidRPr="00384918">
        <w:rPr>
          <w:rFonts w:ascii="Calibri" w:hAnsi="Calibri"/>
          <w:sz w:val="22"/>
          <w:szCs w:val="22"/>
        </w:rPr>
        <w:tab/>
      </w:r>
      <w:r>
        <w:rPr>
          <w:lang w:eastAsia="zh-CN"/>
        </w:rPr>
        <w:t>Audit of MRFP</w:t>
      </w:r>
      <w:r>
        <w:tab/>
      </w:r>
      <w:r>
        <w:fldChar w:fldCharType="begin" w:fldLock="1"/>
      </w:r>
      <w:r>
        <w:instrText xml:space="preserve"> PAGEREF _Toc97571279 \h </w:instrText>
      </w:r>
      <w:r>
        <w:fldChar w:fldCharType="separate"/>
      </w:r>
      <w:r>
        <w:t>68</w:t>
      </w:r>
      <w:r>
        <w:fldChar w:fldCharType="end"/>
      </w:r>
    </w:p>
    <w:p w14:paraId="46767761" w14:textId="501D391D" w:rsidR="00345AC6" w:rsidRPr="00384918" w:rsidRDefault="00345AC6">
      <w:pPr>
        <w:pStyle w:val="TOC4"/>
        <w:rPr>
          <w:rFonts w:ascii="Calibri" w:hAnsi="Calibri"/>
          <w:sz w:val="22"/>
          <w:szCs w:val="22"/>
          <w:lang w:eastAsia="en-GB"/>
        </w:rPr>
      </w:pPr>
      <w:r>
        <w:t>6.1.8.1</w:t>
      </w:r>
      <w:r w:rsidRPr="00384918">
        <w:rPr>
          <w:rFonts w:ascii="Calibri" w:hAnsi="Calibri"/>
          <w:sz w:val="22"/>
          <w:szCs w:val="22"/>
          <w:lang w:eastAsia="en-GB"/>
        </w:rPr>
        <w:tab/>
      </w:r>
      <w:r>
        <w:t>Audit of Value</w:t>
      </w:r>
      <w:r>
        <w:tab/>
      </w:r>
      <w:r>
        <w:fldChar w:fldCharType="begin" w:fldLock="1"/>
      </w:r>
      <w:r>
        <w:instrText xml:space="preserve"> PAGEREF _Toc97571280 \h </w:instrText>
      </w:r>
      <w:r>
        <w:fldChar w:fldCharType="separate"/>
      </w:r>
      <w:r>
        <w:t>68</w:t>
      </w:r>
      <w:r>
        <w:fldChar w:fldCharType="end"/>
      </w:r>
    </w:p>
    <w:p w14:paraId="49CE97A2" w14:textId="10160F0F" w:rsidR="00345AC6" w:rsidRPr="00384918" w:rsidRDefault="00345AC6">
      <w:pPr>
        <w:pStyle w:val="TOC3"/>
        <w:rPr>
          <w:rFonts w:ascii="Calibri" w:hAnsi="Calibri"/>
          <w:sz w:val="22"/>
          <w:szCs w:val="22"/>
          <w:lang w:eastAsia="en-GB"/>
        </w:rPr>
      </w:pPr>
      <w:r>
        <w:t>6.1.8.2</w:t>
      </w:r>
      <w:r w:rsidRPr="00384918">
        <w:rPr>
          <w:rFonts w:ascii="Calibri" w:hAnsi="Calibri"/>
          <w:sz w:val="22"/>
          <w:szCs w:val="22"/>
          <w:lang w:eastAsia="en-GB"/>
        </w:rPr>
        <w:tab/>
      </w:r>
      <w:r>
        <w:t>Audit of Capability</w:t>
      </w:r>
      <w:r>
        <w:tab/>
      </w:r>
      <w:r>
        <w:fldChar w:fldCharType="begin" w:fldLock="1"/>
      </w:r>
      <w:r>
        <w:instrText xml:space="preserve"> PAGEREF _Toc97571281 \h </w:instrText>
      </w:r>
      <w:r>
        <w:fldChar w:fldCharType="separate"/>
      </w:r>
      <w:r>
        <w:t>69</w:t>
      </w:r>
      <w:r>
        <w:fldChar w:fldCharType="end"/>
      </w:r>
    </w:p>
    <w:p w14:paraId="159C0210" w14:textId="4380F300" w:rsidR="00345AC6" w:rsidRPr="00384918" w:rsidRDefault="00345AC6">
      <w:pPr>
        <w:pStyle w:val="TOC3"/>
        <w:rPr>
          <w:rFonts w:ascii="Calibri" w:hAnsi="Calibri"/>
          <w:sz w:val="22"/>
          <w:szCs w:val="22"/>
          <w:lang w:eastAsia="en-GB"/>
        </w:rPr>
      </w:pPr>
      <w:r>
        <w:t>6.1.9</w:t>
      </w:r>
      <w:r w:rsidRPr="00384918">
        <w:rPr>
          <w:rFonts w:ascii="Calibri" w:hAnsi="Calibri"/>
          <w:sz w:val="22"/>
          <w:szCs w:val="22"/>
        </w:rPr>
        <w:tab/>
      </w:r>
      <w:r>
        <w:rPr>
          <w:lang w:eastAsia="zh-CN"/>
        </w:rPr>
        <w:t>MRFP Capability Change</w:t>
      </w:r>
      <w:r>
        <w:tab/>
      </w:r>
      <w:r>
        <w:fldChar w:fldCharType="begin" w:fldLock="1"/>
      </w:r>
      <w:r>
        <w:instrText xml:space="preserve"> PAGEREF _Toc97571282 \h </w:instrText>
      </w:r>
      <w:r>
        <w:fldChar w:fldCharType="separate"/>
      </w:r>
      <w:r>
        <w:t>69</w:t>
      </w:r>
      <w:r>
        <w:fldChar w:fldCharType="end"/>
      </w:r>
    </w:p>
    <w:p w14:paraId="1D07DBFB" w14:textId="4E4E7BCC" w:rsidR="00345AC6" w:rsidRPr="00384918" w:rsidRDefault="00345AC6">
      <w:pPr>
        <w:pStyle w:val="TOC3"/>
        <w:rPr>
          <w:rFonts w:ascii="Calibri" w:hAnsi="Calibri"/>
          <w:sz w:val="22"/>
          <w:szCs w:val="22"/>
          <w:lang w:eastAsia="en-GB"/>
        </w:rPr>
      </w:pPr>
      <w:r>
        <w:t>6.1.10</w:t>
      </w:r>
      <w:r w:rsidRPr="00384918">
        <w:rPr>
          <w:rFonts w:ascii="Calibri" w:hAnsi="Calibri"/>
          <w:sz w:val="22"/>
          <w:szCs w:val="22"/>
        </w:rPr>
        <w:tab/>
      </w:r>
      <w:r>
        <w:rPr>
          <w:lang w:eastAsia="zh-CN"/>
        </w:rPr>
        <w:t>MRFC Out of service</w:t>
      </w:r>
      <w:r>
        <w:tab/>
      </w:r>
      <w:r>
        <w:fldChar w:fldCharType="begin" w:fldLock="1"/>
      </w:r>
      <w:r>
        <w:instrText xml:space="preserve"> PAGEREF _Toc97571283 \h </w:instrText>
      </w:r>
      <w:r>
        <w:fldChar w:fldCharType="separate"/>
      </w:r>
      <w:r>
        <w:t>69</w:t>
      </w:r>
      <w:r>
        <w:fldChar w:fldCharType="end"/>
      </w:r>
    </w:p>
    <w:p w14:paraId="518F008D" w14:textId="78546F3F" w:rsidR="00345AC6" w:rsidRPr="00384918" w:rsidRDefault="00345AC6">
      <w:pPr>
        <w:pStyle w:val="TOC3"/>
        <w:rPr>
          <w:rFonts w:ascii="Calibri" w:hAnsi="Calibri"/>
          <w:sz w:val="22"/>
          <w:szCs w:val="22"/>
          <w:lang w:eastAsia="en-GB"/>
        </w:rPr>
      </w:pPr>
      <w:r>
        <w:t>6.1.11</w:t>
      </w:r>
      <w:r w:rsidRPr="00384918">
        <w:rPr>
          <w:rFonts w:ascii="Calibri" w:hAnsi="Calibri"/>
          <w:sz w:val="22"/>
          <w:szCs w:val="22"/>
        </w:rPr>
        <w:tab/>
      </w:r>
      <w:r>
        <w:rPr>
          <w:lang w:eastAsia="zh-CN"/>
        </w:rPr>
        <w:t>MRFP Resource Congestion Handling – Activate</w:t>
      </w:r>
      <w:r>
        <w:tab/>
      </w:r>
      <w:r>
        <w:fldChar w:fldCharType="begin" w:fldLock="1"/>
      </w:r>
      <w:r>
        <w:instrText xml:space="preserve"> PAGEREF _Toc97571284 \h </w:instrText>
      </w:r>
      <w:r>
        <w:fldChar w:fldCharType="separate"/>
      </w:r>
      <w:r>
        <w:t>70</w:t>
      </w:r>
      <w:r>
        <w:fldChar w:fldCharType="end"/>
      </w:r>
    </w:p>
    <w:p w14:paraId="76150F4A" w14:textId="2AEF15A6" w:rsidR="00345AC6" w:rsidRPr="00384918" w:rsidRDefault="00345AC6">
      <w:pPr>
        <w:pStyle w:val="TOC3"/>
        <w:rPr>
          <w:rFonts w:ascii="Calibri" w:hAnsi="Calibri"/>
          <w:sz w:val="22"/>
          <w:szCs w:val="22"/>
          <w:lang w:eastAsia="en-GB"/>
        </w:rPr>
      </w:pPr>
      <w:r>
        <w:t>6.1.12</w:t>
      </w:r>
      <w:r w:rsidRPr="00384918">
        <w:rPr>
          <w:rFonts w:ascii="Calibri" w:hAnsi="Calibri"/>
          <w:sz w:val="22"/>
          <w:szCs w:val="22"/>
        </w:rPr>
        <w:tab/>
      </w:r>
      <w:r>
        <w:rPr>
          <w:lang w:eastAsia="zh-CN"/>
        </w:rPr>
        <w:t>MRFP Resource Congestion Handling -Indication</w:t>
      </w:r>
      <w:r>
        <w:tab/>
      </w:r>
      <w:r>
        <w:fldChar w:fldCharType="begin" w:fldLock="1"/>
      </w:r>
      <w:r>
        <w:instrText xml:space="preserve"> PAGEREF _Toc97571285 \h </w:instrText>
      </w:r>
      <w:r>
        <w:fldChar w:fldCharType="separate"/>
      </w:r>
      <w:r>
        <w:t>70</w:t>
      </w:r>
      <w:r>
        <w:fldChar w:fldCharType="end"/>
      </w:r>
    </w:p>
    <w:p w14:paraId="20F88392" w14:textId="6C0F281C" w:rsidR="00345AC6" w:rsidRPr="00384918" w:rsidRDefault="00345AC6">
      <w:pPr>
        <w:pStyle w:val="TOC2"/>
        <w:rPr>
          <w:rFonts w:ascii="Calibri" w:hAnsi="Calibri"/>
          <w:sz w:val="22"/>
          <w:szCs w:val="22"/>
          <w:lang w:eastAsia="en-GB"/>
        </w:rPr>
      </w:pPr>
      <w:r>
        <w:t>6.1.13</w:t>
      </w:r>
      <w:r w:rsidRPr="00384918">
        <w:rPr>
          <w:rFonts w:ascii="Calibri" w:hAnsi="Calibri"/>
          <w:sz w:val="22"/>
          <w:szCs w:val="22"/>
        </w:rPr>
        <w:tab/>
      </w:r>
      <w:r>
        <w:t>Hanging termination detection</w:t>
      </w:r>
      <w:r>
        <w:tab/>
      </w:r>
      <w:r>
        <w:fldChar w:fldCharType="begin" w:fldLock="1"/>
      </w:r>
      <w:r>
        <w:instrText xml:space="preserve"> PAGEREF _Toc97571286 \h </w:instrText>
      </w:r>
      <w:r>
        <w:fldChar w:fldCharType="separate"/>
      </w:r>
      <w:r>
        <w:t>70</w:t>
      </w:r>
      <w:r>
        <w:fldChar w:fldCharType="end"/>
      </w:r>
    </w:p>
    <w:p w14:paraId="78DC2AEA" w14:textId="3FD791E4" w:rsidR="00345AC6" w:rsidRPr="00384918" w:rsidRDefault="00345AC6">
      <w:pPr>
        <w:pStyle w:val="TOC2"/>
        <w:rPr>
          <w:rFonts w:ascii="Calibri" w:hAnsi="Calibri"/>
          <w:sz w:val="22"/>
          <w:szCs w:val="22"/>
          <w:lang w:eastAsia="en-GB"/>
        </w:rPr>
      </w:pPr>
      <w:r>
        <w:t>6.2</w:t>
      </w:r>
      <w:r w:rsidRPr="00384918">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_Toc97571287 \h </w:instrText>
      </w:r>
      <w:r>
        <w:fldChar w:fldCharType="separate"/>
      </w:r>
      <w:r>
        <w:t>71</w:t>
      </w:r>
      <w:r>
        <w:fldChar w:fldCharType="end"/>
      </w:r>
    </w:p>
    <w:p w14:paraId="316739A9" w14:textId="01AB7504" w:rsidR="00345AC6" w:rsidRPr="00384918" w:rsidRDefault="00345AC6">
      <w:pPr>
        <w:pStyle w:val="TOC3"/>
        <w:rPr>
          <w:rFonts w:ascii="Calibri" w:hAnsi="Calibri"/>
          <w:sz w:val="22"/>
          <w:szCs w:val="22"/>
          <w:lang w:eastAsia="en-GB"/>
        </w:rPr>
      </w:pPr>
      <w:r>
        <w:t>6.2.1</w:t>
      </w:r>
      <w:r w:rsidRPr="00384918">
        <w:rPr>
          <w:rFonts w:ascii="Calibri" w:hAnsi="Calibri"/>
          <w:sz w:val="22"/>
          <w:szCs w:val="22"/>
        </w:rPr>
        <w:tab/>
      </w:r>
      <w:r>
        <w:rPr>
          <w:lang w:eastAsia="zh-CN"/>
        </w:rPr>
        <w:t>Play Tone Procedure</w:t>
      </w:r>
      <w:r>
        <w:tab/>
      </w:r>
      <w:r>
        <w:fldChar w:fldCharType="begin" w:fldLock="1"/>
      </w:r>
      <w:r>
        <w:instrText xml:space="preserve"> PAGEREF _Toc97571288 \h </w:instrText>
      </w:r>
      <w:r>
        <w:fldChar w:fldCharType="separate"/>
      </w:r>
      <w:r>
        <w:t>71</w:t>
      </w:r>
      <w:r>
        <w:fldChar w:fldCharType="end"/>
      </w:r>
    </w:p>
    <w:p w14:paraId="601BDC8A" w14:textId="220D27F8" w:rsidR="00345AC6" w:rsidRPr="00384918" w:rsidRDefault="00345AC6">
      <w:pPr>
        <w:pStyle w:val="TOC4"/>
        <w:rPr>
          <w:rFonts w:ascii="Calibri" w:hAnsi="Calibri"/>
          <w:sz w:val="22"/>
          <w:szCs w:val="22"/>
          <w:lang w:eastAsia="en-GB"/>
        </w:rPr>
      </w:pPr>
      <w:r w:rsidRPr="00345AC6">
        <w:t>6.2.1.1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_Toc97571289 \h </w:instrText>
      </w:r>
      <w:r>
        <w:fldChar w:fldCharType="separate"/>
      </w:r>
      <w:r>
        <w:t>71</w:t>
      </w:r>
      <w:r>
        <w:fldChar w:fldCharType="end"/>
      </w:r>
    </w:p>
    <w:p w14:paraId="27E8734D" w14:textId="3D967ECD" w:rsidR="00345AC6" w:rsidRPr="00384918" w:rsidRDefault="00345AC6">
      <w:pPr>
        <w:pStyle w:val="TOC4"/>
        <w:rPr>
          <w:rFonts w:ascii="Calibri" w:hAnsi="Calibri"/>
          <w:sz w:val="22"/>
          <w:szCs w:val="22"/>
          <w:lang w:eastAsia="en-GB"/>
        </w:rPr>
      </w:pPr>
      <w:r>
        <w:t>6.2.1.2</w:t>
      </w:r>
      <w:r w:rsidRPr="00384918">
        <w:rPr>
          <w:rFonts w:ascii="Calibri" w:hAnsi="Calibri"/>
          <w:sz w:val="22"/>
          <w:szCs w:val="22"/>
          <w:lang w:eastAsia="en-GB"/>
        </w:rPr>
        <w:tab/>
      </w:r>
      <w:r>
        <w:t>Send tone</w:t>
      </w:r>
      <w:r>
        <w:tab/>
      </w:r>
      <w:r>
        <w:fldChar w:fldCharType="begin" w:fldLock="1"/>
      </w:r>
      <w:r>
        <w:instrText xml:space="preserve"> PAGEREF _Toc97571290 \h </w:instrText>
      </w:r>
      <w:r>
        <w:fldChar w:fldCharType="separate"/>
      </w:r>
      <w:r>
        <w:t>71</w:t>
      </w:r>
      <w:r>
        <w:fldChar w:fldCharType="end"/>
      </w:r>
    </w:p>
    <w:p w14:paraId="1B9C0A4C" w14:textId="26210AF1" w:rsidR="00345AC6" w:rsidRPr="00384918" w:rsidRDefault="00345AC6">
      <w:pPr>
        <w:pStyle w:val="TOC4"/>
        <w:rPr>
          <w:rFonts w:ascii="Calibri" w:hAnsi="Calibri"/>
          <w:sz w:val="22"/>
          <w:szCs w:val="22"/>
          <w:lang w:eastAsia="en-GB"/>
        </w:rPr>
      </w:pPr>
      <w:r>
        <w:t>6.2.1.3</w:t>
      </w:r>
      <w:r w:rsidRPr="00384918">
        <w:rPr>
          <w:rFonts w:ascii="Calibri" w:hAnsi="Calibri"/>
          <w:sz w:val="22"/>
          <w:szCs w:val="22"/>
          <w:lang w:eastAsia="en-GB"/>
        </w:rPr>
        <w:tab/>
      </w:r>
      <w:r>
        <w:t>Stop tone</w:t>
      </w:r>
      <w:r>
        <w:tab/>
      </w:r>
      <w:r>
        <w:fldChar w:fldCharType="begin" w:fldLock="1"/>
      </w:r>
      <w:r>
        <w:instrText xml:space="preserve"> PAGEREF _Toc97571291 \h </w:instrText>
      </w:r>
      <w:r>
        <w:fldChar w:fldCharType="separate"/>
      </w:r>
      <w:r>
        <w:t>71</w:t>
      </w:r>
      <w:r>
        <w:fldChar w:fldCharType="end"/>
      </w:r>
    </w:p>
    <w:p w14:paraId="4C43B75D" w14:textId="268C5F96" w:rsidR="00345AC6" w:rsidRPr="00384918" w:rsidRDefault="00345AC6">
      <w:pPr>
        <w:pStyle w:val="TOC4"/>
        <w:rPr>
          <w:rFonts w:ascii="Calibri" w:hAnsi="Calibri"/>
          <w:sz w:val="22"/>
          <w:szCs w:val="22"/>
          <w:lang w:eastAsia="en-GB"/>
        </w:rPr>
      </w:pPr>
      <w:r w:rsidRPr="00345AC6">
        <w:t>6.2.1.4</w:t>
      </w:r>
      <w:r w:rsidRPr="00384918">
        <w:rPr>
          <w:rFonts w:ascii="Calibri" w:hAnsi="Calibri"/>
          <w:sz w:val="22"/>
          <w:szCs w:val="22"/>
          <w:lang w:eastAsia="en-GB"/>
        </w:rPr>
        <w:tab/>
      </w:r>
      <w:r w:rsidRPr="00B90567">
        <w:rPr>
          <w:rFonts w:eastAsia="Batang"/>
        </w:rPr>
        <w:t>Tone completed</w:t>
      </w:r>
      <w:r>
        <w:tab/>
      </w:r>
      <w:r>
        <w:fldChar w:fldCharType="begin" w:fldLock="1"/>
      </w:r>
      <w:r>
        <w:instrText xml:space="preserve"> PAGEREF _Toc97571292 \h </w:instrText>
      </w:r>
      <w:r>
        <w:fldChar w:fldCharType="separate"/>
      </w:r>
      <w:r>
        <w:t>71</w:t>
      </w:r>
      <w:r>
        <w:fldChar w:fldCharType="end"/>
      </w:r>
    </w:p>
    <w:p w14:paraId="5CDE35A3" w14:textId="4A089E90" w:rsidR="00345AC6" w:rsidRPr="00384918" w:rsidRDefault="00345AC6">
      <w:pPr>
        <w:pStyle w:val="TOC4"/>
        <w:rPr>
          <w:rFonts w:ascii="Calibri" w:hAnsi="Calibri"/>
          <w:sz w:val="22"/>
          <w:szCs w:val="22"/>
          <w:lang w:eastAsia="en-GB"/>
        </w:rPr>
      </w:pPr>
      <w:r w:rsidRPr="00345AC6">
        <w:t>6.2.1.5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_Toc97571293 \h </w:instrText>
      </w:r>
      <w:r>
        <w:fldChar w:fldCharType="separate"/>
      </w:r>
      <w:r>
        <w:t>72</w:t>
      </w:r>
      <w:r>
        <w:fldChar w:fldCharType="end"/>
      </w:r>
    </w:p>
    <w:p w14:paraId="53BC99A9" w14:textId="25CB5A30" w:rsidR="00345AC6" w:rsidRPr="00384918" w:rsidRDefault="00345AC6">
      <w:pPr>
        <w:pStyle w:val="TOC3"/>
        <w:rPr>
          <w:rFonts w:ascii="Calibri" w:hAnsi="Calibri"/>
          <w:sz w:val="22"/>
          <w:szCs w:val="22"/>
          <w:lang w:eastAsia="en-GB"/>
        </w:rPr>
      </w:pPr>
      <w:r>
        <w:t>6.2.2</w:t>
      </w:r>
      <w:r w:rsidRPr="00384918">
        <w:rPr>
          <w:rFonts w:ascii="Calibri" w:hAnsi="Calibri"/>
          <w:sz w:val="22"/>
          <w:szCs w:val="22"/>
        </w:rPr>
        <w:tab/>
      </w:r>
      <w:r>
        <w:rPr>
          <w:lang w:eastAsia="zh-CN"/>
        </w:rPr>
        <w:t>Play Announcement Procedure</w:t>
      </w:r>
      <w:r>
        <w:tab/>
      </w:r>
      <w:r>
        <w:fldChar w:fldCharType="begin" w:fldLock="1"/>
      </w:r>
      <w:r>
        <w:instrText xml:space="preserve"> PAGEREF _Toc97571294 \h </w:instrText>
      </w:r>
      <w:r>
        <w:fldChar w:fldCharType="separate"/>
      </w:r>
      <w:r>
        <w:t>72</w:t>
      </w:r>
      <w:r>
        <w:fldChar w:fldCharType="end"/>
      </w:r>
    </w:p>
    <w:p w14:paraId="055FD45F" w14:textId="487C47E4" w:rsidR="00345AC6" w:rsidRPr="00384918" w:rsidRDefault="00345AC6">
      <w:pPr>
        <w:pStyle w:val="TOC4"/>
        <w:rPr>
          <w:rFonts w:ascii="Calibri" w:hAnsi="Calibri"/>
          <w:sz w:val="22"/>
          <w:szCs w:val="22"/>
          <w:lang w:eastAsia="en-GB"/>
        </w:rPr>
      </w:pPr>
      <w:r>
        <w:t>6.2.2.1</w:t>
      </w:r>
      <w:r w:rsidRPr="00384918">
        <w:rPr>
          <w:rFonts w:ascii="Calibri" w:hAnsi="Calibri"/>
          <w:sz w:val="22"/>
          <w:szCs w:val="22"/>
          <w:lang w:eastAsia="en-GB"/>
        </w:rPr>
        <w:tab/>
      </w:r>
      <w:r>
        <w:t>General</w:t>
      </w:r>
      <w:r>
        <w:tab/>
      </w:r>
      <w:r>
        <w:fldChar w:fldCharType="begin" w:fldLock="1"/>
      </w:r>
      <w:r>
        <w:instrText xml:space="preserve"> PAGEREF _Toc97571295 \h </w:instrText>
      </w:r>
      <w:r>
        <w:fldChar w:fldCharType="separate"/>
      </w:r>
      <w:r>
        <w:t>72</w:t>
      </w:r>
      <w:r>
        <w:fldChar w:fldCharType="end"/>
      </w:r>
    </w:p>
    <w:p w14:paraId="4862EA2C" w14:textId="2231947F" w:rsidR="00345AC6" w:rsidRPr="00384918" w:rsidRDefault="00345AC6">
      <w:pPr>
        <w:pStyle w:val="TOC4"/>
        <w:rPr>
          <w:rFonts w:ascii="Calibri" w:hAnsi="Calibri"/>
          <w:sz w:val="22"/>
          <w:szCs w:val="22"/>
          <w:lang w:eastAsia="en-GB"/>
        </w:rPr>
      </w:pPr>
      <w:r w:rsidRPr="00345AC6">
        <w:t>6.2.2.2</w:t>
      </w:r>
      <w:r w:rsidRPr="00384918">
        <w:rPr>
          <w:rFonts w:ascii="Calibri" w:hAnsi="Calibri"/>
          <w:sz w:val="22"/>
          <w:szCs w:val="22"/>
          <w:lang w:eastAsia="en-GB"/>
        </w:rPr>
        <w:tab/>
      </w:r>
      <w:r w:rsidRPr="00B90567">
        <w:rPr>
          <w:rFonts w:eastAsia="Batang"/>
        </w:rPr>
        <w:t>Start announcement</w:t>
      </w:r>
      <w:r>
        <w:tab/>
      </w:r>
      <w:r>
        <w:fldChar w:fldCharType="begin" w:fldLock="1"/>
      </w:r>
      <w:r>
        <w:instrText xml:space="preserve"> PAGEREF _Toc97571296 \h </w:instrText>
      </w:r>
      <w:r>
        <w:fldChar w:fldCharType="separate"/>
      </w:r>
      <w:r>
        <w:t>72</w:t>
      </w:r>
      <w:r>
        <w:fldChar w:fldCharType="end"/>
      </w:r>
    </w:p>
    <w:p w14:paraId="15BE7387" w14:textId="3BCAFBE6" w:rsidR="00345AC6" w:rsidRPr="00384918" w:rsidRDefault="00345AC6">
      <w:pPr>
        <w:pStyle w:val="TOC4"/>
        <w:rPr>
          <w:rFonts w:ascii="Calibri" w:hAnsi="Calibri"/>
          <w:sz w:val="22"/>
          <w:szCs w:val="22"/>
          <w:lang w:eastAsia="en-GB"/>
        </w:rPr>
      </w:pPr>
      <w:r w:rsidRPr="00345AC6">
        <w:t>6.2.2.3</w:t>
      </w:r>
      <w:r w:rsidRPr="00384918">
        <w:rPr>
          <w:rFonts w:ascii="Calibri" w:hAnsi="Calibri"/>
          <w:sz w:val="22"/>
          <w:szCs w:val="22"/>
          <w:lang w:eastAsia="en-GB"/>
        </w:rPr>
        <w:tab/>
      </w:r>
      <w:r w:rsidRPr="00B90567">
        <w:rPr>
          <w:rFonts w:eastAsia="Batang"/>
        </w:rPr>
        <w:t>Stop announcement</w:t>
      </w:r>
      <w:r>
        <w:tab/>
      </w:r>
      <w:r>
        <w:fldChar w:fldCharType="begin" w:fldLock="1"/>
      </w:r>
      <w:r>
        <w:instrText xml:space="preserve"> PAGEREF _Toc97571297 \h </w:instrText>
      </w:r>
      <w:r>
        <w:fldChar w:fldCharType="separate"/>
      </w:r>
      <w:r>
        <w:t>73</w:t>
      </w:r>
      <w:r>
        <w:fldChar w:fldCharType="end"/>
      </w:r>
    </w:p>
    <w:p w14:paraId="4662B7D7" w14:textId="590EAAF3" w:rsidR="00345AC6" w:rsidRPr="00384918" w:rsidRDefault="00345AC6">
      <w:pPr>
        <w:pStyle w:val="TOC4"/>
        <w:rPr>
          <w:rFonts w:ascii="Calibri" w:hAnsi="Calibri"/>
          <w:sz w:val="22"/>
          <w:szCs w:val="22"/>
          <w:lang w:eastAsia="en-GB"/>
        </w:rPr>
      </w:pPr>
      <w:r w:rsidRPr="00345AC6">
        <w:t>6.2.2.4</w:t>
      </w:r>
      <w:r w:rsidRPr="00384918">
        <w:rPr>
          <w:rFonts w:ascii="Calibri" w:hAnsi="Calibri"/>
          <w:sz w:val="22"/>
          <w:szCs w:val="22"/>
          <w:lang w:eastAsia="en-GB"/>
        </w:rPr>
        <w:tab/>
      </w:r>
      <w:r w:rsidRPr="00B90567">
        <w:rPr>
          <w:rFonts w:eastAsia="Batang"/>
        </w:rPr>
        <w:t>Announcement completed</w:t>
      </w:r>
      <w:r>
        <w:tab/>
      </w:r>
      <w:r>
        <w:fldChar w:fldCharType="begin" w:fldLock="1"/>
      </w:r>
      <w:r>
        <w:instrText xml:space="preserve"> PAGEREF _Toc97571298 \h </w:instrText>
      </w:r>
      <w:r>
        <w:fldChar w:fldCharType="separate"/>
      </w:r>
      <w:r>
        <w:t>73</w:t>
      </w:r>
      <w:r>
        <w:fldChar w:fldCharType="end"/>
      </w:r>
    </w:p>
    <w:p w14:paraId="54339CFA" w14:textId="29E757B9" w:rsidR="00345AC6" w:rsidRPr="00384918" w:rsidRDefault="00345AC6">
      <w:pPr>
        <w:pStyle w:val="TOC4"/>
        <w:rPr>
          <w:rFonts w:ascii="Calibri" w:hAnsi="Calibri"/>
          <w:sz w:val="22"/>
          <w:szCs w:val="22"/>
          <w:lang w:eastAsia="en-GB"/>
        </w:rPr>
      </w:pPr>
      <w:r w:rsidRPr="00345AC6">
        <w:t>6.2.2.5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_Toc97571299 \h </w:instrText>
      </w:r>
      <w:r>
        <w:fldChar w:fldCharType="separate"/>
      </w:r>
      <w:r>
        <w:t>73</w:t>
      </w:r>
      <w:r>
        <w:fldChar w:fldCharType="end"/>
      </w:r>
    </w:p>
    <w:p w14:paraId="5B1A15E9" w14:textId="06FC6FBC" w:rsidR="00345AC6" w:rsidRPr="00384918" w:rsidRDefault="00345AC6">
      <w:pPr>
        <w:pStyle w:val="TOC3"/>
        <w:rPr>
          <w:rFonts w:ascii="Calibri" w:hAnsi="Calibri"/>
          <w:sz w:val="22"/>
          <w:szCs w:val="22"/>
          <w:lang w:eastAsia="en-GB"/>
        </w:rPr>
      </w:pPr>
      <w:r>
        <w:t>6.2.3</w:t>
      </w:r>
      <w:r w:rsidRPr="00384918">
        <w:rPr>
          <w:rFonts w:ascii="Calibri" w:hAnsi="Calibri"/>
          <w:sz w:val="22"/>
          <w:szCs w:val="22"/>
        </w:rPr>
        <w:tab/>
      </w:r>
      <w:r>
        <w:rPr>
          <w:lang w:eastAsia="zh-CN"/>
        </w:rPr>
        <w:t>Text to Speech Procedure</w:t>
      </w:r>
      <w:r>
        <w:tab/>
      </w:r>
      <w:r>
        <w:fldChar w:fldCharType="begin" w:fldLock="1"/>
      </w:r>
      <w:r>
        <w:instrText xml:space="preserve"> PAGEREF _Toc97571300 \h </w:instrText>
      </w:r>
      <w:r>
        <w:fldChar w:fldCharType="separate"/>
      </w:r>
      <w:r>
        <w:t>74</w:t>
      </w:r>
      <w:r>
        <w:fldChar w:fldCharType="end"/>
      </w:r>
    </w:p>
    <w:p w14:paraId="12C7657D" w14:textId="522EA07A" w:rsidR="00345AC6" w:rsidRPr="00384918" w:rsidRDefault="00345AC6">
      <w:pPr>
        <w:pStyle w:val="TOC4"/>
        <w:rPr>
          <w:rFonts w:ascii="Calibri" w:hAnsi="Calibri"/>
          <w:sz w:val="22"/>
          <w:szCs w:val="22"/>
          <w:lang w:eastAsia="en-GB"/>
        </w:rPr>
      </w:pPr>
      <w:r w:rsidRPr="00345AC6">
        <w:t>6.2.3.1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_Toc97571301 \h </w:instrText>
      </w:r>
      <w:r>
        <w:fldChar w:fldCharType="separate"/>
      </w:r>
      <w:r>
        <w:t>74</w:t>
      </w:r>
      <w:r>
        <w:fldChar w:fldCharType="end"/>
      </w:r>
    </w:p>
    <w:p w14:paraId="068D17B9" w14:textId="27BDCFB8" w:rsidR="00345AC6" w:rsidRPr="00384918" w:rsidRDefault="00345AC6">
      <w:pPr>
        <w:pStyle w:val="TOC4"/>
        <w:rPr>
          <w:rFonts w:ascii="Calibri" w:hAnsi="Calibri"/>
          <w:sz w:val="22"/>
          <w:szCs w:val="22"/>
          <w:lang w:eastAsia="en-GB"/>
        </w:rPr>
      </w:pPr>
      <w:r w:rsidRPr="00345AC6">
        <w:t>6.2.3.2</w:t>
      </w:r>
      <w:r w:rsidRPr="00384918">
        <w:rPr>
          <w:rFonts w:ascii="Calibri" w:hAnsi="Calibri"/>
          <w:sz w:val="22"/>
          <w:szCs w:val="22"/>
          <w:lang w:eastAsia="en-GB"/>
        </w:rPr>
        <w:tab/>
      </w:r>
      <w:r w:rsidRPr="00B90567">
        <w:rPr>
          <w:rFonts w:eastAsia="Batang"/>
        </w:rPr>
        <w:t>Start TTS</w:t>
      </w:r>
      <w:r>
        <w:tab/>
      </w:r>
      <w:r>
        <w:fldChar w:fldCharType="begin" w:fldLock="1"/>
      </w:r>
      <w:r>
        <w:instrText xml:space="preserve"> PAGEREF _Toc97571302 \h </w:instrText>
      </w:r>
      <w:r>
        <w:fldChar w:fldCharType="separate"/>
      </w:r>
      <w:r>
        <w:t>74</w:t>
      </w:r>
      <w:r>
        <w:fldChar w:fldCharType="end"/>
      </w:r>
    </w:p>
    <w:p w14:paraId="6DD3C73B" w14:textId="33BA0583" w:rsidR="00345AC6" w:rsidRPr="00384918" w:rsidRDefault="00345AC6">
      <w:pPr>
        <w:pStyle w:val="TOC4"/>
        <w:rPr>
          <w:rFonts w:ascii="Calibri" w:hAnsi="Calibri"/>
          <w:sz w:val="22"/>
          <w:szCs w:val="22"/>
          <w:lang w:eastAsia="en-GB"/>
        </w:rPr>
      </w:pPr>
      <w:r w:rsidRPr="00345AC6">
        <w:t>6.2.3.3</w:t>
      </w:r>
      <w:r w:rsidRPr="00384918">
        <w:rPr>
          <w:rFonts w:ascii="Calibri" w:hAnsi="Calibri"/>
          <w:sz w:val="22"/>
          <w:szCs w:val="22"/>
          <w:lang w:eastAsia="en-GB"/>
        </w:rPr>
        <w:tab/>
      </w:r>
      <w:r w:rsidRPr="00B90567">
        <w:rPr>
          <w:rFonts w:eastAsia="Batang"/>
        </w:rPr>
        <w:t>Stop TTS</w:t>
      </w:r>
      <w:r>
        <w:tab/>
      </w:r>
      <w:r>
        <w:fldChar w:fldCharType="begin" w:fldLock="1"/>
      </w:r>
      <w:r>
        <w:instrText xml:space="preserve"> PAGEREF _Toc97571303 \h </w:instrText>
      </w:r>
      <w:r>
        <w:fldChar w:fldCharType="separate"/>
      </w:r>
      <w:r>
        <w:t>75</w:t>
      </w:r>
      <w:r>
        <w:fldChar w:fldCharType="end"/>
      </w:r>
    </w:p>
    <w:p w14:paraId="708F1705" w14:textId="1F10225E" w:rsidR="00345AC6" w:rsidRPr="00384918" w:rsidRDefault="00345AC6">
      <w:pPr>
        <w:pStyle w:val="TOC4"/>
        <w:rPr>
          <w:rFonts w:ascii="Calibri" w:hAnsi="Calibri"/>
          <w:sz w:val="22"/>
          <w:szCs w:val="22"/>
          <w:lang w:eastAsia="en-GB"/>
        </w:rPr>
      </w:pPr>
      <w:r w:rsidRPr="00345AC6">
        <w:t>6.2.3.4</w:t>
      </w:r>
      <w:r w:rsidRPr="00384918">
        <w:rPr>
          <w:rFonts w:ascii="Calibri" w:hAnsi="Calibri"/>
          <w:sz w:val="22"/>
          <w:szCs w:val="22"/>
          <w:lang w:eastAsia="en-GB"/>
        </w:rPr>
        <w:tab/>
      </w:r>
      <w:r w:rsidRPr="00B90567">
        <w:rPr>
          <w:rFonts w:eastAsia="Batang"/>
        </w:rPr>
        <w:t>TTS Completed</w:t>
      </w:r>
      <w:r>
        <w:tab/>
      </w:r>
      <w:r>
        <w:fldChar w:fldCharType="begin" w:fldLock="1"/>
      </w:r>
      <w:r>
        <w:instrText xml:space="preserve"> PAGEREF _Toc97571304 \h </w:instrText>
      </w:r>
      <w:r>
        <w:fldChar w:fldCharType="separate"/>
      </w:r>
      <w:r>
        <w:t>75</w:t>
      </w:r>
      <w:r>
        <w:fldChar w:fldCharType="end"/>
      </w:r>
    </w:p>
    <w:p w14:paraId="3C730CEF" w14:textId="40931E80" w:rsidR="00345AC6" w:rsidRPr="00384918" w:rsidRDefault="00345AC6">
      <w:pPr>
        <w:pStyle w:val="TOC4"/>
        <w:rPr>
          <w:rFonts w:ascii="Calibri" w:hAnsi="Calibri"/>
          <w:sz w:val="22"/>
          <w:szCs w:val="22"/>
          <w:lang w:eastAsia="en-GB"/>
        </w:rPr>
      </w:pPr>
      <w:r w:rsidRPr="00345AC6">
        <w:t>6.2.3.5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_Toc97571305 \h </w:instrText>
      </w:r>
      <w:r>
        <w:fldChar w:fldCharType="separate"/>
      </w:r>
      <w:r>
        <w:t>75</w:t>
      </w:r>
      <w:r>
        <w:fldChar w:fldCharType="end"/>
      </w:r>
    </w:p>
    <w:p w14:paraId="24C3F8E1" w14:textId="33BE2A25" w:rsidR="00345AC6" w:rsidRPr="00384918" w:rsidRDefault="00345AC6">
      <w:pPr>
        <w:pStyle w:val="TOC3"/>
        <w:rPr>
          <w:rFonts w:ascii="Calibri" w:hAnsi="Calibri"/>
          <w:sz w:val="22"/>
          <w:szCs w:val="22"/>
          <w:lang w:eastAsia="en-GB"/>
        </w:rPr>
      </w:pPr>
      <w:r>
        <w:t>6.2.4</w:t>
      </w:r>
      <w:r w:rsidRPr="00384918">
        <w:rPr>
          <w:rFonts w:ascii="Calibri" w:hAnsi="Calibri"/>
          <w:sz w:val="22"/>
          <w:szCs w:val="22"/>
        </w:rPr>
        <w:tab/>
      </w:r>
      <w:r>
        <w:rPr>
          <w:lang w:eastAsia="zh-CN"/>
        </w:rPr>
        <w:t>Audio Record Procedure</w:t>
      </w:r>
      <w:r>
        <w:tab/>
      </w:r>
      <w:r>
        <w:fldChar w:fldCharType="begin" w:fldLock="1"/>
      </w:r>
      <w:r>
        <w:instrText xml:space="preserve"> PAGEREF _Toc97571306 \h </w:instrText>
      </w:r>
      <w:r>
        <w:fldChar w:fldCharType="separate"/>
      </w:r>
      <w:r>
        <w:t>76</w:t>
      </w:r>
      <w:r>
        <w:fldChar w:fldCharType="end"/>
      </w:r>
    </w:p>
    <w:p w14:paraId="0D2F913B" w14:textId="357972E5" w:rsidR="00345AC6" w:rsidRPr="00384918" w:rsidRDefault="00345AC6">
      <w:pPr>
        <w:pStyle w:val="TOC4"/>
        <w:rPr>
          <w:rFonts w:ascii="Calibri" w:hAnsi="Calibri"/>
          <w:sz w:val="22"/>
          <w:szCs w:val="22"/>
          <w:lang w:eastAsia="en-GB"/>
        </w:rPr>
      </w:pPr>
      <w:r w:rsidRPr="00345AC6">
        <w:lastRenderedPageBreak/>
        <w:t>6.2.4.1</w:t>
      </w:r>
      <w:r w:rsidRPr="00384918">
        <w:rPr>
          <w:rFonts w:ascii="Calibri" w:hAnsi="Calibri"/>
          <w:sz w:val="22"/>
          <w:szCs w:val="22"/>
          <w:lang w:eastAsia="en-GB"/>
        </w:rPr>
        <w:tab/>
      </w:r>
      <w:r w:rsidRPr="00B90567">
        <w:rPr>
          <w:rFonts w:eastAsia="SimSun"/>
        </w:rPr>
        <w:t>General</w:t>
      </w:r>
      <w:r>
        <w:tab/>
      </w:r>
      <w:r>
        <w:fldChar w:fldCharType="begin" w:fldLock="1"/>
      </w:r>
      <w:r>
        <w:instrText xml:space="preserve"> PAGEREF _Toc97571307 \h </w:instrText>
      </w:r>
      <w:r>
        <w:fldChar w:fldCharType="separate"/>
      </w:r>
      <w:r>
        <w:t>76</w:t>
      </w:r>
      <w:r>
        <w:fldChar w:fldCharType="end"/>
      </w:r>
    </w:p>
    <w:p w14:paraId="74E32E77" w14:textId="673D2BE3" w:rsidR="00345AC6" w:rsidRPr="00384918" w:rsidRDefault="00345AC6">
      <w:pPr>
        <w:pStyle w:val="TOC4"/>
        <w:rPr>
          <w:rFonts w:ascii="Calibri" w:hAnsi="Calibri"/>
          <w:sz w:val="22"/>
          <w:szCs w:val="22"/>
          <w:lang w:eastAsia="en-GB"/>
        </w:rPr>
      </w:pPr>
      <w:r w:rsidRPr="00345AC6">
        <w:t>6.2.4.2</w:t>
      </w:r>
      <w:r w:rsidRPr="00384918">
        <w:rPr>
          <w:rFonts w:ascii="Calibri" w:hAnsi="Calibri"/>
          <w:sz w:val="22"/>
          <w:szCs w:val="22"/>
          <w:lang w:eastAsia="en-GB"/>
        </w:rPr>
        <w:tab/>
      </w:r>
      <w:r w:rsidRPr="00B90567">
        <w:rPr>
          <w:rFonts w:eastAsia="SimSun"/>
        </w:rPr>
        <w:t>Start audio record</w:t>
      </w:r>
      <w:r>
        <w:tab/>
      </w:r>
      <w:r>
        <w:fldChar w:fldCharType="begin" w:fldLock="1"/>
      </w:r>
      <w:r>
        <w:instrText xml:space="preserve"> PAGEREF _Toc97571308 \h </w:instrText>
      </w:r>
      <w:r>
        <w:fldChar w:fldCharType="separate"/>
      </w:r>
      <w:r>
        <w:t>76</w:t>
      </w:r>
      <w:r>
        <w:fldChar w:fldCharType="end"/>
      </w:r>
    </w:p>
    <w:p w14:paraId="4A7A879C" w14:textId="560A0627" w:rsidR="00345AC6" w:rsidRPr="00384918" w:rsidRDefault="00345AC6">
      <w:pPr>
        <w:pStyle w:val="TOC4"/>
        <w:rPr>
          <w:rFonts w:ascii="Calibri" w:hAnsi="Calibri"/>
          <w:sz w:val="22"/>
          <w:szCs w:val="22"/>
          <w:lang w:eastAsia="en-GB"/>
        </w:rPr>
      </w:pPr>
      <w:r w:rsidRPr="00345AC6">
        <w:t>6.2.4.3</w:t>
      </w:r>
      <w:r w:rsidRPr="00384918">
        <w:rPr>
          <w:rFonts w:ascii="Calibri" w:hAnsi="Calibri"/>
          <w:sz w:val="22"/>
          <w:szCs w:val="22"/>
          <w:lang w:eastAsia="en-GB"/>
        </w:rPr>
        <w:tab/>
      </w:r>
      <w:r w:rsidRPr="00B90567">
        <w:rPr>
          <w:rFonts w:eastAsia="SimSun"/>
        </w:rPr>
        <w:t>Stop audio record</w:t>
      </w:r>
      <w:r>
        <w:tab/>
      </w:r>
      <w:r>
        <w:fldChar w:fldCharType="begin" w:fldLock="1"/>
      </w:r>
      <w:r>
        <w:instrText xml:space="preserve"> PAGEREF _Toc97571309 \h </w:instrText>
      </w:r>
      <w:r>
        <w:fldChar w:fldCharType="separate"/>
      </w:r>
      <w:r>
        <w:t>76</w:t>
      </w:r>
      <w:r>
        <w:fldChar w:fldCharType="end"/>
      </w:r>
    </w:p>
    <w:p w14:paraId="59B15997" w14:textId="510C6878" w:rsidR="00345AC6" w:rsidRPr="00384918" w:rsidRDefault="00345AC6">
      <w:pPr>
        <w:pStyle w:val="TOC4"/>
        <w:rPr>
          <w:rFonts w:ascii="Calibri" w:hAnsi="Calibri"/>
          <w:sz w:val="22"/>
          <w:szCs w:val="22"/>
          <w:lang w:eastAsia="en-GB"/>
        </w:rPr>
      </w:pPr>
      <w:r w:rsidRPr="00345AC6">
        <w:t>6.2.4.4</w:t>
      </w:r>
      <w:r w:rsidRPr="00384918">
        <w:rPr>
          <w:rFonts w:ascii="Calibri" w:hAnsi="Calibri"/>
          <w:sz w:val="22"/>
          <w:szCs w:val="22"/>
          <w:lang w:eastAsia="en-GB"/>
        </w:rPr>
        <w:tab/>
      </w:r>
      <w:r w:rsidRPr="00B90567">
        <w:rPr>
          <w:rFonts w:eastAsia="SimSun"/>
        </w:rPr>
        <w:t>Audio record completed</w:t>
      </w:r>
      <w:r>
        <w:tab/>
      </w:r>
      <w:r>
        <w:fldChar w:fldCharType="begin" w:fldLock="1"/>
      </w:r>
      <w:r>
        <w:instrText xml:space="preserve"> PAGEREF _Toc97571310 \h </w:instrText>
      </w:r>
      <w:r>
        <w:fldChar w:fldCharType="separate"/>
      </w:r>
      <w:r>
        <w:t>76</w:t>
      </w:r>
      <w:r>
        <w:fldChar w:fldCharType="end"/>
      </w:r>
    </w:p>
    <w:p w14:paraId="03C6E19B" w14:textId="35AA0F26" w:rsidR="00345AC6" w:rsidRPr="00384918" w:rsidRDefault="00345AC6">
      <w:pPr>
        <w:pStyle w:val="TOC4"/>
        <w:rPr>
          <w:rFonts w:ascii="Calibri" w:hAnsi="Calibri"/>
          <w:sz w:val="22"/>
          <w:szCs w:val="22"/>
          <w:lang w:eastAsia="en-GB"/>
        </w:rPr>
      </w:pPr>
      <w:r w:rsidRPr="00345AC6">
        <w:t>6.2.4.5</w:t>
      </w:r>
      <w:r w:rsidRPr="00384918">
        <w:rPr>
          <w:rFonts w:ascii="Calibri" w:hAnsi="Calibri"/>
          <w:sz w:val="22"/>
          <w:szCs w:val="22"/>
          <w:lang w:eastAsia="en-GB"/>
        </w:rPr>
        <w:tab/>
      </w:r>
      <w:r w:rsidRPr="00B90567">
        <w:rPr>
          <w:rFonts w:eastAsia="SimSun"/>
        </w:rPr>
        <w:t>Message sequence chart</w:t>
      </w:r>
      <w:r>
        <w:tab/>
      </w:r>
      <w:r>
        <w:fldChar w:fldCharType="begin" w:fldLock="1"/>
      </w:r>
      <w:r>
        <w:instrText xml:space="preserve"> PAGEREF _Toc97571311 \h </w:instrText>
      </w:r>
      <w:r>
        <w:fldChar w:fldCharType="separate"/>
      </w:r>
      <w:r>
        <w:t>76</w:t>
      </w:r>
      <w:r>
        <w:fldChar w:fldCharType="end"/>
      </w:r>
    </w:p>
    <w:p w14:paraId="7FC9B26C" w14:textId="1C3A97EC" w:rsidR="00345AC6" w:rsidRPr="00384918" w:rsidRDefault="00345AC6">
      <w:pPr>
        <w:pStyle w:val="TOC3"/>
        <w:rPr>
          <w:rFonts w:ascii="Calibri" w:hAnsi="Calibri"/>
          <w:sz w:val="22"/>
          <w:szCs w:val="22"/>
          <w:lang w:eastAsia="en-GB"/>
        </w:rPr>
      </w:pPr>
      <w:r>
        <w:t>6.2.5</w:t>
      </w:r>
      <w:r w:rsidRPr="00384918">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_Toc97571312 \h </w:instrText>
      </w:r>
      <w:r>
        <w:fldChar w:fldCharType="separate"/>
      </w:r>
      <w:r>
        <w:t>77</w:t>
      </w:r>
      <w:r>
        <w:fldChar w:fldCharType="end"/>
      </w:r>
    </w:p>
    <w:p w14:paraId="77CEE57F" w14:textId="69ACC8BD" w:rsidR="00345AC6" w:rsidRPr="00384918" w:rsidRDefault="00345AC6">
      <w:pPr>
        <w:pStyle w:val="TOC3"/>
        <w:rPr>
          <w:rFonts w:ascii="Calibri" w:hAnsi="Calibri"/>
          <w:sz w:val="22"/>
          <w:szCs w:val="22"/>
          <w:lang w:eastAsia="en-GB"/>
        </w:rPr>
      </w:pPr>
      <w:r>
        <w:t>6.2.</w:t>
      </w:r>
      <w:r>
        <w:rPr>
          <w:lang w:eastAsia="zh-CN"/>
        </w:rPr>
        <w:t>6</w:t>
      </w:r>
      <w:r w:rsidRPr="00384918">
        <w:rPr>
          <w:rFonts w:ascii="Calibri" w:hAnsi="Calibri"/>
          <w:sz w:val="22"/>
          <w:szCs w:val="22"/>
          <w:lang w:eastAsia="en-GB"/>
        </w:rPr>
        <w:tab/>
      </w:r>
      <w:r>
        <w:rPr>
          <w:lang w:eastAsia="zh-CN"/>
        </w:rPr>
        <w:t>Automatic Speech Recognition Procedure</w:t>
      </w:r>
      <w:r>
        <w:tab/>
      </w:r>
      <w:r>
        <w:fldChar w:fldCharType="begin" w:fldLock="1"/>
      </w:r>
      <w:r>
        <w:instrText xml:space="preserve"> PAGEREF _Toc97571313 \h </w:instrText>
      </w:r>
      <w:r>
        <w:fldChar w:fldCharType="separate"/>
      </w:r>
      <w:r>
        <w:t>78</w:t>
      </w:r>
      <w:r>
        <w:fldChar w:fldCharType="end"/>
      </w:r>
    </w:p>
    <w:p w14:paraId="57473A89" w14:textId="10FFF59B" w:rsidR="00345AC6" w:rsidRPr="00384918" w:rsidRDefault="00345AC6">
      <w:pPr>
        <w:pStyle w:val="TOC4"/>
        <w:rPr>
          <w:rFonts w:ascii="Calibri" w:hAnsi="Calibri"/>
          <w:sz w:val="22"/>
          <w:szCs w:val="22"/>
          <w:lang w:eastAsia="en-GB"/>
        </w:rPr>
      </w:pPr>
      <w:r w:rsidRPr="00345AC6">
        <w:t>6.2.6.1</w:t>
      </w:r>
      <w:r w:rsidRPr="00384918">
        <w:rPr>
          <w:rFonts w:ascii="Calibri" w:hAnsi="Calibri"/>
          <w:sz w:val="22"/>
          <w:szCs w:val="22"/>
          <w:lang w:eastAsia="en-GB"/>
        </w:rPr>
        <w:tab/>
      </w:r>
      <w:r w:rsidRPr="00B90567">
        <w:rPr>
          <w:rFonts w:eastAsia="SimSun"/>
        </w:rPr>
        <w:t>General</w:t>
      </w:r>
      <w:r>
        <w:tab/>
      </w:r>
      <w:r>
        <w:fldChar w:fldCharType="begin" w:fldLock="1"/>
      </w:r>
      <w:r>
        <w:instrText xml:space="preserve"> PAGEREF _Toc97571314 \h </w:instrText>
      </w:r>
      <w:r>
        <w:fldChar w:fldCharType="separate"/>
      </w:r>
      <w:r>
        <w:t>78</w:t>
      </w:r>
      <w:r>
        <w:fldChar w:fldCharType="end"/>
      </w:r>
    </w:p>
    <w:p w14:paraId="629D8E48" w14:textId="6FFE11BD" w:rsidR="00345AC6" w:rsidRPr="00384918" w:rsidRDefault="00345AC6">
      <w:pPr>
        <w:pStyle w:val="TOC4"/>
        <w:rPr>
          <w:rFonts w:ascii="Calibri" w:hAnsi="Calibri"/>
          <w:sz w:val="22"/>
          <w:szCs w:val="22"/>
          <w:lang w:eastAsia="en-GB"/>
        </w:rPr>
      </w:pPr>
      <w:r w:rsidRPr="00345AC6">
        <w:t>6.2.6.2</w:t>
      </w:r>
      <w:r w:rsidRPr="00384918">
        <w:rPr>
          <w:rFonts w:ascii="Calibri" w:hAnsi="Calibri"/>
          <w:sz w:val="22"/>
          <w:szCs w:val="22"/>
          <w:lang w:eastAsia="en-GB"/>
        </w:rPr>
        <w:tab/>
      </w:r>
      <w:r w:rsidRPr="00B90567">
        <w:rPr>
          <w:rFonts w:eastAsia="SimSun"/>
        </w:rPr>
        <w:t>Start ASR</w:t>
      </w:r>
      <w:r>
        <w:tab/>
      </w:r>
      <w:r>
        <w:fldChar w:fldCharType="begin" w:fldLock="1"/>
      </w:r>
      <w:r>
        <w:instrText xml:space="preserve"> PAGEREF _Toc97571315 \h </w:instrText>
      </w:r>
      <w:r>
        <w:fldChar w:fldCharType="separate"/>
      </w:r>
      <w:r>
        <w:t>78</w:t>
      </w:r>
      <w:r>
        <w:fldChar w:fldCharType="end"/>
      </w:r>
    </w:p>
    <w:p w14:paraId="51684B4E" w14:textId="2D484972" w:rsidR="00345AC6" w:rsidRPr="00384918" w:rsidRDefault="00345AC6">
      <w:pPr>
        <w:pStyle w:val="TOC4"/>
        <w:rPr>
          <w:rFonts w:ascii="Calibri" w:hAnsi="Calibri"/>
          <w:sz w:val="22"/>
          <w:szCs w:val="22"/>
          <w:lang w:eastAsia="en-GB"/>
        </w:rPr>
      </w:pPr>
      <w:r w:rsidRPr="00345AC6">
        <w:t>6.2.6.3</w:t>
      </w:r>
      <w:r w:rsidRPr="00384918">
        <w:rPr>
          <w:rFonts w:ascii="Calibri" w:hAnsi="Calibri"/>
          <w:sz w:val="22"/>
          <w:szCs w:val="22"/>
          <w:lang w:eastAsia="en-GB"/>
        </w:rPr>
        <w:tab/>
      </w:r>
      <w:r w:rsidRPr="00B90567">
        <w:rPr>
          <w:rFonts w:eastAsia="SimSun"/>
        </w:rPr>
        <w:t>Stop ASR</w:t>
      </w:r>
      <w:r>
        <w:tab/>
      </w:r>
      <w:r>
        <w:fldChar w:fldCharType="begin" w:fldLock="1"/>
      </w:r>
      <w:r>
        <w:instrText xml:space="preserve"> PAGEREF _Toc97571316 \h </w:instrText>
      </w:r>
      <w:r>
        <w:fldChar w:fldCharType="separate"/>
      </w:r>
      <w:r>
        <w:t>79</w:t>
      </w:r>
      <w:r>
        <w:fldChar w:fldCharType="end"/>
      </w:r>
    </w:p>
    <w:p w14:paraId="291DBF70" w14:textId="77545913" w:rsidR="00345AC6" w:rsidRPr="00384918" w:rsidRDefault="00345AC6">
      <w:pPr>
        <w:pStyle w:val="TOC4"/>
        <w:rPr>
          <w:rFonts w:ascii="Calibri" w:hAnsi="Calibri"/>
          <w:sz w:val="22"/>
          <w:szCs w:val="22"/>
          <w:lang w:eastAsia="en-GB"/>
        </w:rPr>
      </w:pPr>
      <w:r w:rsidRPr="00345AC6">
        <w:t>6.2.6.4</w:t>
      </w:r>
      <w:r w:rsidRPr="00384918">
        <w:rPr>
          <w:rFonts w:ascii="Calibri" w:hAnsi="Calibri"/>
          <w:sz w:val="22"/>
          <w:szCs w:val="22"/>
          <w:lang w:eastAsia="en-GB"/>
        </w:rPr>
        <w:tab/>
      </w:r>
      <w:r w:rsidRPr="00B90567">
        <w:rPr>
          <w:rFonts w:eastAsia="SimSun"/>
        </w:rPr>
        <w:t>ASR Completed</w:t>
      </w:r>
      <w:r>
        <w:tab/>
      </w:r>
      <w:r>
        <w:fldChar w:fldCharType="begin" w:fldLock="1"/>
      </w:r>
      <w:r>
        <w:instrText xml:space="preserve"> PAGEREF _Toc97571317 \h </w:instrText>
      </w:r>
      <w:r>
        <w:fldChar w:fldCharType="separate"/>
      </w:r>
      <w:r>
        <w:t>79</w:t>
      </w:r>
      <w:r>
        <w:fldChar w:fldCharType="end"/>
      </w:r>
    </w:p>
    <w:p w14:paraId="7545E5D4" w14:textId="5A2FE2D3" w:rsidR="00345AC6" w:rsidRPr="00384918" w:rsidRDefault="00345AC6">
      <w:pPr>
        <w:pStyle w:val="TOC4"/>
        <w:rPr>
          <w:rFonts w:ascii="Calibri" w:hAnsi="Calibri"/>
          <w:sz w:val="22"/>
          <w:szCs w:val="22"/>
          <w:lang w:eastAsia="en-GB"/>
        </w:rPr>
      </w:pPr>
      <w:r w:rsidRPr="00345AC6">
        <w:t>6.2.6.5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_Toc97571318 \h </w:instrText>
      </w:r>
      <w:r>
        <w:fldChar w:fldCharType="separate"/>
      </w:r>
      <w:r>
        <w:t>79</w:t>
      </w:r>
      <w:r>
        <w:fldChar w:fldCharType="end"/>
      </w:r>
    </w:p>
    <w:p w14:paraId="158EF46C" w14:textId="652765C0" w:rsidR="00345AC6" w:rsidRPr="00384918" w:rsidRDefault="00345AC6">
      <w:pPr>
        <w:pStyle w:val="TOC3"/>
        <w:rPr>
          <w:rFonts w:ascii="Calibri" w:hAnsi="Calibri"/>
          <w:sz w:val="22"/>
          <w:szCs w:val="22"/>
          <w:lang w:eastAsia="en-GB"/>
        </w:rPr>
      </w:pPr>
      <w:r>
        <w:t>6.2.</w:t>
      </w:r>
      <w:r>
        <w:rPr>
          <w:lang w:eastAsia="zh-CN"/>
        </w:rPr>
        <w:t>7</w:t>
      </w:r>
      <w:r w:rsidRPr="00384918">
        <w:rPr>
          <w:rFonts w:ascii="Calibri" w:hAnsi="Calibri"/>
          <w:sz w:val="22"/>
          <w:szCs w:val="22"/>
          <w:lang w:eastAsia="en-GB"/>
        </w:rPr>
        <w:tab/>
      </w:r>
      <w:r>
        <w:rPr>
          <w:lang w:eastAsia="zh-CN"/>
        </w:rPr>
        <w:t>Play Multimedia Procedure</w:t>
      </w:r>
      <w:r>
        <w:tab/>
      </w:r>
      <w:r>
        <w:fldChar w:fldCharType="begin" w:fldLock="1"/>
      </w:r>
      <w:r>
        <w:instrText xml:space="preserve"> PAGEREF _Toc97571319 \h </w:instrText>
      </w:r>
      <w:r>
        <w:fldChar w:fldCharType="separate"/>
      </w:r>
      <w:r>
        <w:t>80</w:t>
      </w:r>
      <w:r>
        <w:fldChar w:fldCharType="end"/>
      </w:r>
    </w:p>
    <w:p w14:paraId="28439732" w14:textId="7FDB5684" w:rsidR="00345AC6" w:rsidRPr="00384918" w:rsidRDefault="00345AC6">
      <w:pPr>
        <w:pStyle w:val="TOC4"/>
        <w:rPr>
          <w:rFonts w:ascii="Calibri" w:hAnsi="Calibri"/>
          <w:sz w:val="22"/>
          <w:szCs w:val="22"/>
          <w:lang w:eastAsia="en-GB"/>
        </w:rPr>
      </w:pPr>
      <w:r>
        <w:t>6.2.7.1</w:t>
      </w:r>
      <w:r w:rsidRPr="00384918">
        <w:rPr>
          <w:rFonts w:ascii="Calibri" w:hAnsi="Calibri"/>
          <w:sz w:val="22"/>
          <w:szCs w:val="22"/>
          <w:lang w:eastAsia="en-GB"/>
        </w:rPr>
        <w:tab/>
      </w:r>
      <w:r>
        <w:t>General</w:t>
      </w:r>
      <w:r>
        <w:tab/>
      </w:r>
      <w:r>
        <w:fldChar w:fldCharType="begin" w:fldLock="1"/>
      </w:r>
      <w:r>
        <w:instrText xml:space="preserve"> PAGEREF _Toc97571320 \h </w:instrText>
      </w:r>
      <w:r>
        <w:fldChar w:fldCharType="separate"/>
      </w:r>
      <w:r>
        <w:t>80</w:t>
      </w:r>
      <w:r>
        <w:fldChar w:fldCharType="end"/>
      </w:r>
    </w:p>
    <w:p w14:paraId="440C2956" w14:textId="4651457F" w:rsidR="00345AC6" w:rsidRPr="00384918" w:rsidRDefault="00345AC6">
      <w:pPr>
        <w:pStyle w:val="TOC4"/>
        <w:rPr>
          <w:rFonts w:ascii="Calibri" w:hAnsi="Calibri"/>
          <w:sz w:val="22"/>
          <w:szCs w:val="22"/>
          <w:lang w:eastAsia="en-GB"/>
        </w:rPr>
      </w:pPr>
      <w:r w:rsidRPr="00345AC6">
        <w:t>6.2.7.2</w:t>
      </w:r>
      <w:r w:rsidRPr="00384918">
        <w:rPr>
          <w:rFonts w:ascii="Calibri" w:hAnsi="Calibri"/>
          <w:sz w:val="22"/>
          <w:szCs w:val="22"/>
          <w:lang w:eastAsia="en-GB"/>
        </w:rPr>
        <w:tab/>
      </w:r>
      <w:r w:rsidRPr="00B90567">
        <w:rPr>
          <w:rFonts w:eastAsia="Batang"/>
        </w:rPr>
        <w:t>H.248 context model</w:t>
      </w:r>
      <w:r>
        <w:tab/>
      </w:r>
      <w:r>
        <w:fldChar w:fldCharType="begin" w:fldLock="1"/>
      </w:r>
      <w:r>
        <w:instrText xml:space="preserve"> PAGEREF _Toc97571321 \h </w:instrText>
      </w:r>
      <w:r>
        <w:fldChar w:fldCharType="separate"/>
      </w:r>
      <w:r>
        <w:t>80</w:t>
      </w:r>
      <w:r>
        <w:fldChar w:fldCharType="end"/>
      </w:r>
    </w:p>
    <w:p w14:paraId="219AAFB8" w14:textId="5A3470D8" w:rsidR="00345AC6" w:rsidRPr="00384918" w:rsidRDefault="00345AC6">
      <w:pPr>
        <w:pStyle w:val="TOC4"/>
        <w:rPr>
          <w:rFonts w:ascii="Calibri" w:hAnsi="Calibri"/>
          <w:sz w:val="22"/>
          <w:szCs w:val="22"/>
          <w:lang w:eastAsia="en-GB"/>
        </w:rPr>
      </w:pPr>
      <w:r w:rsidRPr="00345AC6">
        <w:t>6.2.7.3</w:t>
      </w:r>
      <w:r w:rsidRPr="00384918">
        <w:rPr>
          <w:rFonts w:ascii="Calibri" w:hAnsi="Calibri"/>
          <w:sz w:val="22"/>
          <w:szCs w:val="22"/>
          <w:lang w:eastAsia="en-GB"/>
        </w:rPr>
        <w:tab/>
      </w:r>
      <w:r w:rsidRPr="00B90567">
        <w:rPr>
          <w:rFonts w:eastAsia="Batang"/>
        </w:rPr>
        <w:t>Start playing multimedia</w:t>
      </w:r>
      <w:r>
        <w:tab/>
      </w:r>
      <w:r>
        <w:fldChar w:fldCharType="begin" w:fldLock="1"/>
      </w:r>
      <w:r>
        <w:instrText xml:space="preserve"> PAGEREF _Toc97571322 \h </w:instrText>
      </w:r>
      <w:r>
        <w:fldChar w:fldCharType="separate"/>
      </w:r>
      <w:r>
        <w:t>81</w:t>
      </w:r>
      <w:r>
        <w:fldChar w:fldCharType="end"/>
      </w:r>
    </w:p>
    <w:p w14:paraId="4653F9C3" w14:textId="4CD8734A" w:rsidR="00345AC6" w:rsidRPr="00384918" w:rsidRDefault="00345AC6">
      <w:pPr>
        <w:pStyle w:val="TOC4"/>
        <w:rPr>
          <w:rFonts w:ascii="Calibri" w:hAnsi="Calibri"/>
          <w:sz w:val="22"/>
          <w:szCs w:val="22"/>
          <w:lang w:eastAsia="en-GB"/>
        </w:rPr>
      </w:pPr>
      <w:r w:rsidRPr="00345AC6">
        <w:t>6.2.7.4</w:t>
      </w:r>
      <w:r w:rsidRPr="00384918">
        <w:rPr>
          <w:rFonts w:ascii="Calibri" w:hAnsi="Calibri"/>
          <w:sz w:val="22"/>
          <w:szCs w:val="22"/>
          <w:lang w:eastAsia="en-GB"/>
        </w:rPr>
        <w:tab/>
      </w:r>
      <w:r w:rsidRPr="00B90567">
        <w:rPr>
          <w:rFonts w:eastAsia="Batang"/>
        </w:rPr>
        <w:t>Stop playing multimedia</w:t>
      </w:r>
      <w:r>
        <w:tab/>
      </w:r>
      <w:r>
        <w:fldChar w:fldCharType="begin" w:fldLock="1"/>
      </w:r>
      <w:r>
        <w:instrText xml:space="preserve"> PAGEREF _Toc97571323 \h </w:instrText>
      </w:r>
      <w:r>
        <w:fldChar w:fldCharType="separate"/>
      </w:r>
      <w:r>
        <w:t>81</w:t>
      </w:r>
      <w:r>
        <w:fldChar w:fldCharType="end"/>
      </w:r>
    </w:p>
    <w:p w14:paraId="1EA19877" w14:textId="6601F00A" w:rsidR="00345AC6" w:rsidRPr="00384918" w:rsidRDefault="00345AC6">
      <w:pPr>
        <w:pStyle w:val="TOC4"/>
        <w:rPr>
          <w:rFonts w:ascii="Calibri" w:hAnsi="Calibri"/>
          <w:sz w:val="22"/>
          <w:szCs w:val="22"/>
          <w:lang w:eastAsia="en-GB"/>
        </w:rPr>
      </w:pPr>
      <w:r w:rsidRPr="00345AC6">
        <w:t>6.2.7.5</w:t>
      </w:r>
      <w:r w:rsidRPr="00384918">
        <w:rPr>
          <w:rFonts w:ascii="Calibri" w:hAnsi="Calibri"/>
          <w:sz w:val="22"/>
          <w:szCs w:val="22"/>
          <w:lang w:eastAsia="en-GB"/>
        </w:rPr>
        <w:tab/>
      </w:r>
      <w:r w:rsidRPr="00B90567">
        <w:rPr>
          <w:rFonts w:eastAsia="Batang"/>
        </w:rPr>
        <w:t>Playing multimedia completed</w:t>
      </w:r>
      <w:r>
        <w:tab/>
      </w:r>
      <w:r>
        <w:fldChar w:fldCharType="begin" w:fldLock="1"/>
      </w:r>
      <w:r>
        <w:instrText xml:space="preserve"> PAGEREF _Toc97571324 \h </w:instrText>
      </w:r>
      <w:r>
        <w:fldChar w:fldCharType="separate"/>
      </w:r>
      <w:r>
        <w:t>81</w:t>
      </w:r>
      <w:r>
        <w:fldChar w:fldCharType="end"/>
      </w:r>
    </w:p>
    <w:p w14:paraId="3862D2EA" w14:textId="4A961C6A" w:rsidR="00345AC6" w:rsidRPr="00384918" w:rsidRDefault="00345AC6">
      <w:pPr>
        <w:pStyle w:val="TOC4"/>
        <w:rPr>
          <w:rFonts w:ascii="Calibri" w:hAnsi="Calibri"/>
          <w:sz w:val="22"/>
          <w:szCs w:val="22"/>
          <w:lang w:eastAsia="en-GB"/>
        </w:rPr>
      </w:pPr>
      <w:r w:rsidRPr="00345AC6">
        <w:t>6.2.7.6</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_Toc97571325 \h </w:instrText>
      </w:r>
      <w:r>
        <w:fldChar w:fldCharType="separate"/>
      </w:r>
      <w:r>
        <w:t>81</w:t>
      </w:r>
      <w:r>
        <w:fldChar w:fldCharType="end"/>
      </w:r>
    </w:p>
    <w:p w14:paraId="42423200" w14:textId="05CA9E53" w:rsidR="00345AC6" w:rsidRPr="00384918" w:rsidRDefault="00345AC6">
      <w:pPr>
        <w:pStyle w:val="TOC4"/>
        <w:rPr>
          <w:rFonts w:ascii="Calibri" w:hAnsi="Calibri"/>
          <w:sz w:val="22"/>
          <w:szCs w:val="22"/>
          <w:lang w:eastAsia="en-GB"/>
        </w:rPr>
      </w:pPr>
      <w:r w:rsidRPr="00345AC6">
        <w:t>6.2.7.</w:t>
      </w:r>
      <w:r w:rsidRPr="00345AC6">
        <w:rPr>
          <w:lang w:eastAsia="zh-CN"/>
        </w:rPr>
        <w:t>7</w:t>
      </w:r>
      <w:r w:rsidRPr="00384918">
        <w:rPr>
          <w:rFonts w:ascii="Calibri" w:hAnsi="Calibri"/>
          <w:sz w:val="22"/>
          <w:szCs w:val="22"/>
          <w:lang w:eastAsia="en-GB"/>
        </w:rPr>
        <w:tab/>
      </w:r>
      <w:r w:rsidRPr="00B90567">
        <w:rPr>
          <w:rFonts w:eastAsia="Batang"/>
        </w:rPr>
        <w:t xml:space="preserve">Start playing </w:t>
      </w:r>
      <w:r>
        <w:rPr>
          <w:lang w:eastAsia="zh-CN"/>
        </w:rPr>
        <w:t>message</w:t>
      </w:r>
      <w:r>
        <w:tab/>
      </w:r>
      <w:r>
        <w:fldChar w:fldCharType="begin" w:fldLock="1"/>
      </w:r>
      <w:r>
        <w:instrText xml:space="preserve"> PAGEREF _Toc97571326 \h </w:instrText>
      </w:r>
      <w:r>
        <w:fldChar w:fldCharType="separate"/>
      </w:r>
      <w:r>
        <w:t>82</w:t>
      </w:r>
      <w:r>
        <w:fldChar w:fldCharType="end"/>
      </w:r>
    </w:p>
    <w:p w14:paraId="0084FF6C" w14:textId="4D15FAAB" w:rsidR="00345AC6" w:rsidRPr="00384918" w:rsidRDefault="00345AC6">
      <w:pPr>
        <w:pStyle w:val="TOC4"/>
        <w:rPr>
          <w:rFonts w:ascii="Calibri" w:hAnsi="Calibri"/>
          <w:sz w:val="22"/>
          <w:szCs w:val="22"/>
          <w:lang w:eastAsia="en-GB"/>
        </w:rPr>
      </w:pPr>
      <w:r w:rsidRPr="00345AC6">
        <w:t>6.2.7.</w:t>
      </w:r>
      <w:r w:rsidRPr="00345AC6">
        <w:rPr>
          <w:lang w:eastAsia="zh-CN"/>
        </w:rPr>
        <w:t>8</w:t>
      </w:r>
      <w:r w:rsidRPr="00384918">
        <w:rPr>
          <w:rFonts w:ascii="Calibri" w:hAnsi="Calibri"/>
          <w:sz w:val="22"/>
          <w:szCs w:val="22"/>
          <w:lang w:eastAsia="en-GB"/>
        </w:rPr>
        <w:tab/>
      </w:r>
      <w:r w:rsidRPr="00B90567">
        <w:rPr>
          <w:rFonts w:eastAsia="Batang"/>
        </w:rPr>
        <w:t>Stop playing message</w:t>
      </w:r>
      <w:r>
        <w:tab/>
      </w:r>
      <w:r>
        <w:fldChar w:fldCharType="begin" w:fldLock="1"/>
      </w:r>
      <w:r>
        <w:instrText xml:space="preserve"> PAGEREF _Toc97571327 \h </w:instrText>
      </w:r>
      <w:r>
        <w:fldChar w:fldCharType="separate"/>
      </w:r>
      <w:r>
        <w:t>82</w:t>
      </w:r>
      <w:r>
        <w:fldChar w:fldCharType="end"/>
      </w:r>
    </w:p>
    <w:p w14:paraId="09478869" w14:textId="7F0DA9D3" w:rsidR="00345AC6" w:rsidRPr="00384918" w:rsidRDefault="00345AC6">
      <w:pPr>
        <w:pStyle w:val="TOC4"/>
        <w:rPr>
          <w:rFonts w:ascii="Calibri" w:hAnsi="Calibri"/>
          <w:sz w:val="22"/>
          <w:szCs w:val="22"/>
          <w:lang w:eastAsia="en-GB"/>
        </w:rPr>
      </w:pPr>
      <w:r w:rsidRPr="00345AC6">
        <w:t>6.2.7.</w:t>
      </w:r>
      <w:r w:rsidRPr="00345AC6">
        <w:rPr>
          <w:lang w:eastAsia="zh-CN"/>
        </w:rPr>
        <w:t>9</w:t>
      </w:r>
      <w:r w:rsidRPr="00384918">
        <w:rPr>
          <w:rFonts w:ascii="Calibri" w:hAnsi="Calibri"/>
          <w:sz w:val="22"/>
          <w:szCs w:val="22"/>
          <w:lang w:eastAsia="en-GB"/>
        </w:rPr>
        <w:tab/>
      </w:r>
      <w:r w:rsidRPr="00B90567">
        <w:rPr>
          <w:rFonts w:eastAsia="Batang"/>
        </w:rPr>
        <w:t>Playing message completed</w:t>
      </w:r>
      <w:r>
        <w:tab/>
      </w:r>
      <w:r>
        <w:fldChar w:fldCharType="begin" w:fldLock="1"/>
      </w:r>
      <w:r>
        <w:instrText xml:space="preserve"> PAGEREF _Toc97571328 \h </w:instrText>
      </w:r>
      <w:r>
        <w:fldChar w:fldCharType="separate"/>
      </w:r>
      <w:r>
        <w:t>83</w:t>
      </w:r>
      <w:r>
        <w:fldChar w:fldCharType="end"/>
      </w:r>
    </w:p>
    <w:p w14:paraId="1848E423" w14:textId="2A99459A" w:rsidR="00345AC6" w:rsidRPr="00384918" w:rsidRDefault="00345AC6">
      <w:pPr>
        <w:pStyle w:val="TOC4"/>
        <w:rPr>
          <w:rFonts w:ascii="Calibri" w:hAnsi="Calibri"/>
          <w:sz w:val="22"/>
          <w:szCs w:val="22"/>
          <w:lang w:eastAsia="en-GB"/>
        </w:rPr>
      </w:pPr>
      <w:r w:rsidRPr="00345AC6">
        <w:t>6.2.7.</w:t>
      </w:r>
      <w:r w:rsidRPr="00345AC6">
        <w:rPr>
          <w:lang w:eastAsia="zh-CN"/>
        </w:rPr>
        <w:t>10</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_Toc97571329 \h </w:instrText>
      </w:r>
      <w:r>
        <w:fldChar w:fldCharType="separate"/>
      </w:r>
      <w:r>
        <w:t>83</w:t>
      </w:r>
      <w:r>
        <w:fldChar w:fldCharType="end"/>
      </w:r>
    </w:p>
    <w:p w14:paraId="3F64D657" w14:textId="0772CF30" w:rsidR="00345AC6" w:rsidRPr="00384918" w:rsidRDefault="00345AC6">
      <w:pPr>
        <w:pStyle w:val="TOC3"/>
        <w:rPr>
          <w:rFonts w:ascii="Calibri" w:hAnsi="Calibri"/>
          <w:sz w:val="22"/>
          <w:szCs w:val="22"/>
          <w:lang w:eastAsia="en-GB"/>
        </w:rPr>
      </w:pPr>
      <w:r>
        <w:t>6.2.8</w:t>
      </w:r>
      <w:r w:rsidRPr="00384918">
        <w:rPr>
          <w:rFonts w:ascii="Calibri" w:hAnsi="Calibri"/>
          <w:sz w:val="22"/>
          <w:szCs w:val="22"/>
        </w:rPr>
        <w:tab/>
      </w:r>
      <w:r>
        <w:rPr>
          <w:lang w:eastAsia="zh-CN"/>
        </w:rPr>
        <w:t>Multimedia Record Procedure</w:t>
      </w:r>
      <w:r>
        <w:tab/>
      </w:r>
      <w:r>
        <w:fldChar w:fldCharType="begin" w:fldLock="1"/>
      </w:r>
      <w:r>
        <w:instrText xml:space="preserve"> PAGEREF _Toc97571330 \h </w:instrText>
      </w:r>
      <w:r>
        <w:fldChar w:fldCharType="separate"/>
      </w:r>
      <w:r>
        <w:t>83</w:t>
      </w:r>
      <w:r>
        <w:fldChar w:fldCharType="end"/>
      </w:r>
    </w:p>
    <w:p w14:paraId="1A7F8B9B" w14:textId="51FAA00E" w:rsidR="00345AC6" w:rsidRPr="00384918" w:rsidRDefault="00345AC6">
      <w:pPr>
        <w:pStyle w:val="TOC4"/>
        <w:rPr>
          <w:rFonts w:ascii="Calibri" w:hAnsi="Calibri"/>
          <w:sz w:val="22"/>
          <w:szCs w:val="22"/>
          <w:lang w:eastAsia="en-GB"/>
        </w:rPr>
      </w:pPr>
      <w:r w:rsidRPr="00345AC6">
        <w:t>6.2.8.1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_Toc97571331 \h </w:instrText>
      </w:r>
      <w:r>
        <w:fldChar w:fldCharType="separate"/>
      </w:r>
      <w:r>
        <w:t>83</w:t>
      </w:r>
      <w:r>
        <w:fldChar w:fldCharType="end"/>
      </w:r>
    </w:p>
    <w:p w14:paraId="2A1B79C0" w14:textId="7971CCF6" w:rsidR="00345AC6" w:rsidRPr="00384918" w:rsidRDefault="00345AC6">
      <w:pPr>
        <w:pStyle w:val="TOC4"/>
        <w:rPr>
          <w:rFonts w:ascii="Calibri" w:hAnsi="Calibri"/>
          <w:sz w:val="22"/>
          <w:szCs w:val="22"/>
          <w:lang w:eastAsia="en-GB"/>
        </w:rPr>
      </w:pPr>
      <w:r w:rsidRPr="00345AC6">
        <w:t>6.2.8.2</w:t>
      </w:r>
      <w:r w:rsidRPr="00384918">
        <w:rPr>
          <w:rFonts w:ascii="Calibri" w:hAnsi="Calibri"/>
          <w:sz w:val="22"/>
          <w:szCs w:val="22"/>
          <w:lang w:eastAsia="en-GB"/>
        </w:rPr>
        <w:tab/>
      </w:r>
      <w:r w:rsidRPr="00B90567">
        <w:rPr>
          <w:rFonts w:eastAsia="Batang"/>
        </w:rPr>
        <w:t>H.248 context model</w:t>
      </w:r>
      <w:r>
        <w:tab/>
      </w:r>
      <w:r>
        <w:fldChar w:fldCharType="begin" w:fldLock="1"/>
      </w:r>
      <w:r>
        <w:instrText xml:space="preserve"> PAGEREF _Toc97571332 \h </w:instrText>
      </w:r>
      <w:r>
        <w:fldChar w:fldCharType="separate"/>
      </w:r>
      <w:r>
        <w:t>84</w:t>
      </w:r>
      <w:r>
        <w:fldChar w:fldCharType="end"/>
      </w:r>
    </w:p>
    <w:p w14:paraId="7B1A7651" w14:textId="2D23FE37" w:rsidR="00345AC6" w:rsidRPr="00384918" w:rsidRDefault="00345AC6">
      <w:pPr>
        <w:pStyle w:val="TOC4"/>
        <w:rPr>
          <w:rFonts w:ascii="Calibri" w:hAnsi="Calibri"/>
          <w:sz w:val="22"/>
          <w:szCs w:val="22"/>
          <w:lang w:eastAsia="en-GB"/>
        </w:rPr>
      </w:pPr>
      <w:r w:rsidRPr="00345AC6">
        <w:t>6.2.8.3</w:t>
      </w:r>
      <w:r w:rsidRPr="00384918">
        <w:rPr>
          <w:rFonts w:ascii="Calibri" w:hAnsi="Calibri"/>
          <w:sz w:val="22"/>
          <w:szCs w:val="22"/>
          <w:lang w:eastAsia="en-GB"/>
        </w:rPr>
        <w:tab/>
      </w:r>
      <w:r w:rsidRPr="00B90567">
        <w:rPr>
          <w:rFonts w:eastAsia="Batang"/>
        </w:rPr>
        <w:t>Start multimedia Record</w:t>
      </w:r>
      <w:r>
        <w:tab/>
      </w:r>
      <w:r>
        <w:fldChar w:fldCharType="begin" w:fldLock="1"/>
      </w:r>
      <w:r>
        <w:instrText xml:space="preserve"> PAGEREF _Toc97571333 \h </w:instrText>
      </w:r>
      <w:r>
        <w:fldChar w:fldCharType="separate"/>
      </w:r>
      <w:r>
        <w:t>84</w:t>
      </w:r>
      <w:r>
        <w:fldChar w:fldCharType="end"/>
      </w:r>
    </w:p>
    <w:p w14:paraId="4139EAC6" w14:textId="01E216F0" w:rsidR="00345AC6" w:rsidRPr="00384918" w:rsidRDefault="00345AC6">
      <w:pPr>
        <w:pStyle w:val="TOC4"/>
        <w:rPr>
          <w:rFonts w:ascii="Calibri" w:hAnsi="Calibri"/>
          <w:sz w:val="22"/>
          <w:szCs w:val="22"/>
          <w:lang w:eastAsia="en-GB"/>
        </w:rPr>
      </w:pPr>
      <w:r w:rsidRPr="00345AC6">
        <w:t>6.2.8.4</w:t>
      </w:r>
      <w:r w:rsidRPr="00384918">
        <w:rPr>
          <w:rFonts w:ascii="Calibri" w:hAnsi="Calibri"/>
          <w:sz w:val="22"/>
          <w:szCs w:val="22"/>
          <w:lang w:eastAsia="en-GB"/>
        </w:rPr>
        <w:tab/>
      </w:r>
      <w:r w:rsidRPr="00B90567">
        <w:rPr>
          <w:rFonts w:eastAsia="Batang"/>
        </w:rPr>
        <w:t>Stop multimedia record</w:t>
      </w:r>
      <w:r>
        <w:tab/>
      </w:r>
      <w:r>
        <w:fldChar w:fldCharType="begin" w:fldLock="1"/>
      </w:r>
      <w:r>
        <w:instrText xml:space="preserve"> PAGEREF _Toc97571334 \h </w:instrText>
      </w:r>
      <w:r>
        <w:fldChar w:fldCharType="separate"/>
      </w:r>
      <w:r>
        <w:t>84</w:t>
      </w:r>
      <w:r>
        <w:fldChar w:fldCharType="end"/>
      </w:r>
    </w:p>
    <w:p w14:paraId="65F096C1" w14:textId="7EC0FD3E" w:rsidR="00345AC6" w:rsidRPr="00384918" w:rsidRDefault="00345AC6">
      <w:pPr>
        <w:pStyle w:val="TOC4"/>
        <w:rPr>
          <w:rFonts w:ascii="Calibri" w:hAnsi="Calibri"/>
          <w:sz w:val="22"/>
          <w:szCs w:val="22"/>
          <w:lang w:eastAsia="en-GB"/>
        </w:rPr>
      </w:pPr>
      <w:r w:rsidRPr="00345AC6">
        <w:t>6.2.8.5</w:t>
      </w:r>
      <w:r w:rsidRPr="00384918">
        <w:rPr>
          <w:rFonts w:ascii="Calibri" w:hAnsi="Calibri"/>
          <w:sz w:val="22"/>
          <w:szCs w:val="22"/>
          <w:lang w:eastAsia="en-GB"/>
        </w:rPr>
        <w:tab/>
      </w:r>
      <w:r w:rsidRPr="00B90567">
        <w:rPr>
          <w:rFonts w:eastAsia="Batang"/>
        </w:rPr>
        <w:t>Multimedia record Completed</w:t>
      </w:r>
      <w:r>
        <w:tab/>
      </w:r>
      <w:r>
        <w:fldChar w:fldCharType="begin" w:fldLock="1"/>
      </w:r>
      <w:r>
        <w:instrText xml:space="preserve"> PAGEREF _Toc97571335 \h </w:instrText>
      </w:r>
      <w:r>
        <w:fldChar w:fldCharType="separate"/>
      </w:r>
      <w:r>
        <w:t>84</w:t>
      </w:r>
      <w:r>
        <w:fldChar w:fldCharType="end"/>
      </w:r>
    </w:p>
    <w:p w14:paraId="59D4485F" w14:textId="7C29638A" w:rsidR="00345AC6" w:rsidRPr="00384918" w:rsidRDefault="00345AC6">
      <w:pPr>
        <w:pStyle w:val="TOC4"/>
        <w:rPr>
          <w:rFonts w:ascii="Calibri" w:hAnsi="Calibri"/>
          <w:sz w:val="22"/>
          <w:szCs w:val="22"/>
          <w:lang w:eastAsia="en-GB"/>
        </w:rPr>
      </w:pPr>
      <w:r w:rsidRPr="00345AC6">
        <w:t>6.2.8.6</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_Toc97571336 \h </w:instrText>
      </w:r>
      <w:r>
        <w:fldChar w:fldCharType="separate"/>
      </w:r>
      <w:r>
        <w:t>85</w:t>
      </w:r>
      <w:r>
        <w:fldChar w:fldCharType="end"/>
      </w:r>
    </w:p>
    <w:p w14:paraId="3FE951AF" w14:textId="51312882" w:rsidR="00345AC6" w:rsidRPr="00384918" w:rsidRDefault="00345AC6">
      <w:pPr>
        <w:pStyle w:val="TOC4"/>
        <w:rPr>
          <w:rFonts w:ascii="Calibri" w:hAnsi="Calibri"/>
          <w:sz w:val="22"/>
          <w:szCs w:val="22"/>
          <w:lang w:eastAsia="en-GB"/>
        </w:rPr>
      </w:pPr>
      <w:r w:rsidRPr="00345AC6">
        <w:t>6.2.8.</w:t>
      </w:r>
      <w:r w:rsidRPr="00345AC6">
        <w:rPr>
          <w:rFonts w:ascii="SimSun" w:hAnsi="SimSun"/>
          <w:lang w:eastAsia="zh-CN"/>
        </w:rPr>
        <w:t>7</w:t>
      </w:r>
      <w:r w:rsidRPr="00384918">
        <w:rPr>
          <w:rFonts w:ascii="Calibri" w:hAnsi="Calibri"/>
          <w:sz w:val="22"/>
          <w:szCs w:val="22"/>
          <w:lang w:eastAsia="en-GB"/>
        </w:rPr>
        <w:tab/>
      </w:r>
      <w:r w:rsidRPr="00B90567">
        <w:rPr>
          <w:rFonts w:eastAsia="Batang"/>
        </w:rPr>
        <w:t xml:space="preserve">Start </w:t>
      </w:r>
      <w:r>
        <w:rPr>
          <w:lang w:eastAsia="zh-CN"/>
        </w:rPr>
        <w:t>Message</w:t>
      </w:r>
      <w:r w:rsidRPr="00B90567">
        <w:rPr>
          <w:rFonts w:eastAsia="Batang"/>
        </w:rPr>
        <w:t xml:space="preserve"> Record</w:t>
      </w:r>
      <w:r>
        <w:tab/>
      </w:r>
      <w:r>
        <w:fldChar w:fldCharType="begin" w:fldLock="1"/>
      </w:r>
      <w:r>
        <w:instrText xml:space="preserve"> PAGEREF _Toc97571337 \h </w:instrText>
      </w:r>
      <w:r>
        <w:fldChar w:fldCharType="separate"/>
      </w:r>
      <w:r>
        <w:t>85</w:t>
      </w:r>
      <w:r>
        <w:fldChar w:fldCharType="end"/>
      </w:r>
    </w:p>
    <w:p w14:paraId="74EF7300" w14:textId="19455F63" w:rsidR="00345AC6" w:rsidRPr="00384918" w:rsidRDefault="00345AC6">
      <w:pPr>
        <w:pStyle w:val="TOC4"/>
        <w:rPr>
          <w:rFonts w:ascii="Calibri" w:hAnsi="Calibri"/>
          <w:sz w:val="22"/>
          <w:szCs w:val="22"/>
          <w:lang w:eastAsia="en-GB"/>
        </w:rPr>
      </w:pPr>
      <w:r w:rsidRPr="00345AC6">
        <w:t>6.2.8.</w:t>
      </w:r>
      <w:r w:rsidRPr="00345AC6">
        <w:rPr>
          <w:lang w:eastAsia="zh-CN"/>
        </w:rPr>
        <w:t>8</w:t>
      </w:r>
      <w:r w:rsidRPr="00384918">
        <w:rPr>
          <w:rFonts w:ascii="Calibri" w:hAnsi="Calibri"/>
          <w:sz w:val="22"/>
          <w:szCs w:val="22"/>
          <w:lang w:eastAsia="en-GB"/>
        </w:rPr>
        <w:tab/>
      </w:r>
      <w:r w:rsidRPr="00B90567">
        <w:rPr>
          <w:rFonts w:eastAsia="Batang"/>
        </w:rPr>
        <w:t xml:space="preserve">Stop </w:t>
      </w:r>
      <w:r>
        <w:rPr>
          <w:lang w:eastAsia="zh-CN"/>
        </w:rPr>
        <w:t>Message</w:t>
      </w:r>
      <w:r w:rsidRPr="00B90567">
        <w:rPr>
          <w:rFonts w:eastAsia="Batang"/>
        </w:rPr>
        <w:t xml:space="preserve"> record</w:t>
      </w:r>
      <w:r>
        <w:tab/>
      </w:r>
      <w:r>
        <w:fldChar w:fldCharType="begin" w:fldLock="1"/>
      </w:r>
      <w:r>
        <w:instrText xml:space="preserve"> PAGEREF _Toc97571338 \h </w:instrText>
      </w:r>
      <w:r>
        <w:fldChar w:fldCharType="separate"/>
      </w:r>
      <w:r>
        <w:t>86</w:t>
      </w:r>
      <w:r>
        <w:fldChar w:fldCharType="end"/>
      </w:r>
    </w:p>
    <w:p w14:paraId="211BAB55" w14:textId="0F225957" w:rsidR="00345AC6" w:rsidRPr="00384918" w:rsidRDefault="00345AC6">
      <w:pPr>
        <w:pStyle w:val="TOC4"/>
        <w:rPr>
          <w:rFonts w:ascii="Calibri" w:hAnsi="Calibri"/>
          <w:sz w:val="22"/>
          <w:szCs w:val="22"/>
          <w:lang w:eastAsia="en-GB"/>
        </w:rPr>
      </w:pPr>
      <w:r w:rsidRPr="00345AC6">
        <w:t>6.2.8.</w:t>
      </w:r>
      <w:r w:rsidRPr="00345AC6">
        <w:rPr>
          <w:lang w:eastAsia="zh-CN"/>
        </w:rPr>
        <w:t>9</w:t>
      </w:r>
      <w:r w:rsidRPr="00384918">
        <w:rPr>
          <w:rFonts w:ascii="Calibri" w:hAnsi="Calibri"/>
          <w:sz w:val="22"/>
          <w:szCs w:val="22"/>
          <w:lang w:eastAsia="en-GB"/>
        </w:rPr>
        <w:tab/>
      </w:r>
      <w:r>
        <w:rPr>
          <w:lang w:eastAsia="zh-CN"/>
        </w:rPr>
        <w:t>Message</w:t>
      </w:r>
      <w:r w:rsidRPr="00B90567">
        <w:rPr>
          <w:rFonts w:eastAsia="Batang"/>
        </w:rPr>
        <w:t xml:space="preserve"> record Completed</w:t>
      </w:r>
      <w:r>
        <w:tab/>
      </w:r>
      <w:r>
        <w:fldChar w:fldCharType="begin" w:fldLock="1"/>
      </w:r>
      <w:r>
        <w:instrText xml:space="preserve"> PAGEREF _Toc97571339 \h </w:instrText>
      </w:r>
      <w:r>
        <w:fldChar w:fldCharType="separate"/>
      </w:r>
      <w:r>
        <w:t>86</w:t>
      </w:r>
      <w:r>
        <w:fldChar w:fldCharType="end"/>
      </w:r>
    </w:p>
    <w:p w14:paraId="3D8897BF" w14:textId="1BB260FC" w:rsidR="00345AC6" w:rsidRPr="00384918" w:rsidRDefault="00345AC6">
      <w:pPr>
        <w:pStyle w:val="TOC4"/>
        <w:rPr>
          <w:rFonts w:ascii="Calibri" w:hAnsi="Calibri"/>
          <w:sz w:val="22"/>
          <w:szCs w:val="22"/>
          <w:lang w:eastAsia="en-GB"/>
        </w:rPr>
      </w:pPr>
      <w:r w:rsidRPr="00345AC6">
        <w:t>6.2.8.</w:t>
      </w:r>
      <w:r w:rsidRPr="00345AC6">
        <w:rPr>
          <w:lang w:eastAsia="zh-CN"/>
        </w:rPr>
        <w:t>10</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_Toc97571340 \h </w:instrText>
      </w:r>
      <w:r>
        <w:fldChar w:fldCharType="separate"/>
      </w:r>
      <w:r>
        <w:t>86</w:t>
      </w:r>
      <w:r>
        <w:fldChar w:fldCharType="end"/>
      </w:r>
    </w:p>
    <w:p w14:paraId="3C32593F" w14:textId="574464AA" w:rsidR="00345AC6" w:rsidRPr="00384918" w:rsidRDefault="00345AC6">
      <w:pPr>
        <w:pStyle w:val="TOC3"/>
        <w:rPr>
          <w:rFonts w:ascii="Calibri" w:hAnsi="Calibri"/>
          <w:sz w:val="22"/>
          <w:szCs w:val="22"/>
          <w:lang w:eastAsia="en-GB"/>
        </w:rPr>
      </w:pPr>
      <w:r>
        <w:t>6.2.</w:t>
      </w:r>
      <w:r>
        <w:rPr>
          <w:lang w:eastAsia="zh-CN"/>
        </w:rPr>
        <w:t>9</w:t>
      </w:r>
      <w:r w:rsidRPr="00384918">
        <w:rPr>
          <w:rFonts w:ascii="Calibri" w:hAnsi="Calibri"/>
          <w:sz w:val="22"/>
          <w:szCs w:val="22"/>
          <w:lang w:eastAsia="en-GB"/>
        </w:rPr>
        <w:tab/>
      </w:r>
      <w:r>
        <w:rPr>
          <w:lang w:eastAsia="zh-CN"/>
        </w:rPr>
        <w:t>Audio Conference Procedure</w:t>
      </w:r>
      <w:r>
        <w:tab/>
      </w:r>
      <w:r>
        <w:fldChar w:fldCharType="begin" w:fldLock="1"/>
      </w:r>
      <w:r>
        <w:instrText xml:space="preserve"> PAGEREF _Toc97571341 \h </w:instrText>
      </w:r>
      <w:r>
        <w:fldChar w:fldCharType="separate"/>
      </w:r>
      <w:r>
        <w:t>87</w:t>
      </w:r>
      <w:r>
        <w:fldChar w:fldCharType="end"/>
      </w:r>
    </w:p>
    <w:p w14:paraId="72969E13" w14:textId="5C866A5C" w:rsidR="00345AC6" w:rsidRPr="00384918" w:rsidRDefault="00345AC6">
      <w:pPr>
        <w:pStyle w:val="TOC4"/>
        <w:rPr>
          <w:rFonts w:ascii="Calibri" w:hAnsi="Calibri"/>
          <w:sz w:val="22"/>
          <w:szCs w:val="22"/>
          <w:lang w:eastAsia="en-GB"/>
        </w:rPr>
      </w:pPr>
      <w:r w:rsidRPr="00345AC6">
        <w:t>6.2.9.1</w:t>
      </w:r>
      <w:r w:rsidRPr="00384918">
        <w:rPr>
          <w:rFonts w:ascii="Calibri" w:hAnsi="Calibri"/>
          <w:sz w:val="22"/>
          <w:szCs w:val="22"/>
          <w:lang w:eastAsia="en-GB"/>
        </w:rPr>
        <w:tab/>
      </w:r>
      <w:r w:rsidRPr="00B90567">
        <w:rPr>
          <w:rFonts w:eastAsia="Batang"/>
        </w:rPr>
        <w:t>Context Model</w:t>
      </w:r>
      <w:r>
        <w:tab/>
      </w:r>
      <w:r>
        <w:fldChar w:fldCharType="begin" w:fldLock="1"/>
      </w:r>
      <w:r>
        <w:instrText xml:space="preserve"> PAGEREF _Toc97571342 \h </w:instrText>
      </w:r>
      <w:r>
        <w:fldChar w:fldCharType="separate"/>
      </w:r>
      <w:r>
        <w:t>87</w:t>
      </w:r>
      <w:r>
        <w:fldChar w:fldCharType="end"/>
      </w:r>
    </w:p>
    <w:p w14:paraId="173B3717" w14:textId="26F1672A" w:rsidR="00345AC6" w:rsidRPr="00384918" w:rsidRDefault="00345AC6">
      <w:pPr>
        <w:pStyle w:val="TOC4"/>
        <w:rPr>
          <w:rFonts w:ascii="Calibri" w:hAnsi="Calibri"/>
          <w:sz w:val="22"/>
          <w:szCs w:val="22"/>
          <w:lang w:eastAsia="en-GB"/>
        </w:rPr>
      </w:pPr>
      <w:r w:rsidRPr="00345AC6">
        <w:t>6.2.9.2</w:t>
      </w:r>
      <w:r w:rsidRPr="00384918">
        <w:rPr>
          <w:rFonts w:ascii="Calibri" w:hAnsi="Calibri"/>
          <w:sz w:val="22"/>
          <w:szCs w:val="22"/>
          <w:lang w:eastAsia="en-GB"/>
        </w:rPr>
        <w:tab/>
      </w:r>
      <w:r w:rsidRPr="00B90567">
        <w:rPr>
          <w:rFonts w:eastAsia="Batang"/>
        </w:rPr>
        <w:t>Ad-hoc Conferences</w:t>
      </w:r>
      <w:r>
        <w:tab/>
      </w:r>
      <w:r>
        <w:fldChar w:fldCharType="begin" w:fldLock="1"/>
      </w:r>
      <w:r>
        <w:instrText xml:space="preserve"> PAGEREF _Toc97571343 \h </w:instrText>
      </w:r>
      <w:r>
        <w:fldChar w:fldCharType="separate"/>
      </w:r>
      <w:r>
        <w:t>87</w:t>
      </w:r>
      <w:r>
        <w:fldChar w:fldCharType="end"/>
      </w:r>
    </w:p>
    <w:p w14:paraId="55BD2E51" w14:textId="102A58CE" w:rsidR="00345AC6" w:rsidRPr="00384918" w:rsidRDefault="00345AC6">
      <w:pPr>
        <w:pStyle w:val="TOC5"/>
        <w:rPr>
          <w:rFonts w:ascii="Calibri" w:hAnsi="Calibri"/>
          <w:sz w:val="22"/>
          <w:szCs w:val="22"/>
          <w:lang w:eastAsia="en-GB"/>
        </w:rPr>
      </w:pPr>
      <w:r>
        <w:t>6.2.9.2.1</w:t>
      </w:r>
      <w:r w:rsidRPr="00384918">
        <w:rPr>
          <w:rFonts w:ascii="Calibri" w:hAnsi="Calibri"/>
          <w:sz w:val="22"/>
          <w:szCs w:val="22"/>
          <w:lang w:eastAsia="en-GB"/>
        </w:rPr>
        <w:tab/>
      </w:r>
      <w:r>
        <w:t>General</w:t>
      </w:r>
      <w:r>
        <w:tab/>
      </w:r>
      <w:r>
        <w:fldChar w:fldCharType="begin" w:fldLock="1"/>
      </w:r>
      <w:r>
        <w:instrText xml:space="preserve"> PAGEREF _Toc97571344 \h </w:instrText>
      </w:r>
      <w:r>
        <w:fldChar w:fldCharType="separate"/>
      </w:r>
      <w:r>
        <w:t>87</w:t>
      </w:r>
      <w:r>
        <w:fldChar w:fldCharType="end"/>
      </w:r>
    </w:p>
    <w:p w14:paraId="55A6C5C5" w14:textId="03653934" w:rsidR="00345AC6" w:rsidRPr="00384918" w:rsidRDefault="00345AC6">
      <w:pPr>
        <w:pStyle w:val="TOC5"/>
        <w:rPr>
          <w:rFonts w:ascii="Calibri" w:hAnsi="Calibri"/>
          <w:sz w:val="22"/>
          <w:szCs w:val="22"/>
          <w:lang w:eastAsia="en-GB"/>
        </w:rPr>
      </w:pPr>
      <w:r>
        <w:t>6.2.9.2.2</w:t>
      </w:r>
      <w:r w:rsidRPr="00384918">
        <w:rPr>
          <w:rFonts w:ascii="Calibri" w:hAnsi="Calibri"/>
          <w:sz w:val="22"/>
          <w:szCs w:val="22"/>
        </w:rPr>
        <w:tab/>
      </w:r>
      <w:r>
        <w:rPr>
          <w:lang w:eastAsia="zh-CN"/>
        </w:rPr>
        <w:t>Create Ad-hoc Audio Conference Procedure</w:t>
      </w:r>
      <w:r>
        <w:tab/>
      </w:r>
      <w:r>
        <w:fldChar w:fldCharType="begin" w:fldLock="1"/>
      </w:r>
      <w:r>
        <w:instrText xml:space="preserve"> PAGEREF _Toc97571345 \h </w:instrText>
      </w:r>
      <w:r>
        <w:fldChar w:fldCharType="separate"/>
      </w:r>
      <w:r>
        <w:t>87</w:t>
      </w:r>
      <w:r>
        <w:fldChar w:fldCharType="end"/>
      </w:r>
    </w:p>
    <w:p w14:paraId="79FE096E" w14:textId="5F670435" w:rsidR="00345AC6" w:rsidRPr="00384918" w:rsidRDefault="00345AC6">
      <w:pPr>
        <w:pStyle w:val="TOC5"/>
        <w:rPr>
          <w:rFonts w:ascii="Calibri" w:hAnsi="Calibri"/>
          <w:sz w:val="22"/>
          <w:szCs w:val="22"/>
          <w:lang w:eastAsia="en-GB"/>
        </w:rPr>
      </w:pPr>
      <w:r>
        <w:t>6.2.9.2.3</w:t>
      </w:r>
      <w:r w:rsidRPr="00384918">
        <w:rPr>
          <w:rFonts w:ascii="Calibri" w:hAnsi="Calibri"/>
          <w:sz w:val="22"/>
          <w:szCs w:val="22"/>
        </w:rPr>
        <w:tab/>
      </w:r>
      <w:r>
        <w:rPr>
          <w:lang w:eastAsia="zh-CN"/>
        </w:rPr>
        <w:t>Closure of Audio Conference Procedure</w:t>
      </w:r>
      <w:r>
        <w:tab/>
      </w:r>
      <w:r>
        <w:fldChar w:fldCharType="begin" w:fldLock="1"/>
      </w:r>
      <w:r>
        <w:instrText xml:space="preserve"> PAGEREF _Toc97571346 \h </w:instrText>
      </w:r>
      <w:r>
        <w:fldChar w:fldCharType="separate"/>
      </w:r>
      <w:r>
        <w:t>88</w:t>
      </w:r>
      <w:r>
        <w:fldChar w:fldCharType="end"/>
      </w:r>
    </w:p>
    <w:p w14:paraId="21BCAC43" w14:textId="5F102853" w:rsidR="00345AC6" w:rsidRPr="00384918" w:rsidRDefault="00345AC6">
      <w:pPr>
        <w:pStyle w:val="TOC5"/>
        <w:rPr>
          <w:rFonts w:ascii="Calibri" w:hAnsi="Calibri"/>
          <w:sz w:val="22"/>
          <w:szCs w:val="22"/>
          <w:lang w:eastAsia="en-GB"/>
        </w:rPr>
      </w:pPr>
      <w:r>
        <w:t>6.2.9.2.4</w:t>
      </w:r>
      <w:r w:rsidRPr="00384918">
        <w:rPr>
          <w:rFonts w:ascii="Calibri" w:hAnsi="Calibri"/>
          <w:sz w:val="22"/>
          <w:szCs w:val="22"/>
        </w:rPr>
        <w:tab/>
      </w:r>
      <w:r>
        <w:rPr>
          <w:lang w:eastAsia="zh-CN"/>
        </w:rPr>
        <w:t>Add Subsequent User to Conference; Dial-out</w:t>
      </w:r>
      <w:r>
        <w:tab/>
      </w:r>
      <w:r>
        <w:fldChar w:fldCharType="begin" w:fldLock="1"/>
      </w:r>
      <w:r>
        <w:instrText xml:space="preserve"> PAGEREF _Toc97571347 \h </w:instrText>
      </w:r>
      <w:r>
        <w:fldChar w:fldCharType="separate"/>
      </w:r>
      <w:r>
        <w:t>88</w:t>
      </w:r>
      <w:r>
        <w:fldChar w:fldCharType="end"/>
      </w:r>
    </w:p>
    <w:p w14:paraId="5E293E03" w14:textId="1A325E50" w:rsidR="00345AC6" w:rsidRPr="00384918" w:rsidRDefault="00345AC6">
      <w:pPr>
        <w:pStyle w:val="TOC5"/>
        <w:rPr>
          <w:rFonts w:ascii="Calibri" w:hAnsi="Calibri"/>
          <w:sz w:val="22"/>
          <w:szCs w:val="22"/>
          <w:lang w:eastAsia="en-GB"/>
        </w:rPr>
      </w:pPr>
      <w:r>
        <w:t>6.2.9.2.5</w:t>
      </w:r>
      <w:r w:rsidRPr="00384918">
        <w:rPr>
          <w:rFonts w:ascii="Calibri" w:hAnsi="Calibri"/>
          <w:sz w:val="22"/>
          <w:szCs w:val="22"/>
        </w:rPr>
        <w:tab/>
      </w:r>
      <w:r>
        <w:rPr>
          <w:lang w:eastAsia="zh-CN"/>
        </w:rPr>
        <w:t>Add subsequent user to conference; Dial-in</w:t>
      </w:r>
      <w:r>
        <w:tab/>
      </w:r>
      <w:r>
        <w:fldChar w:fldCharType="begin" w:fldLock="1"/>
      </w:r>
      <w:r>
        <w:instrText xml:space="preserve"> PAGEREF _Toc97571348 \h </w:instrText>
      </w:r>
      <w:r>
        <w:fldChar w:fldCharType="separate"/>
      </w:r>
      <w:r>
        <w:t>89</w:t>
      </w:r>
      <w:r>
        <w:fldChar w:fldCharType="end"/>
      </w:r>
    </w:p>
    <w:p w14:paraId="6F3CD15A" w14:textId="4C861330" w:rsidR="00345AC6" w:rsidRPr="00384918" w:rsidRDefault="00345AC6">
      <w:pPr>
        <w:pStyle w:val="TOC5"/>
        <w:rPr>
          <w:rFonts w:ascii="Calibri" w:hAnsi="Calibri"/>
          <w:sz w:val="22"/>
          <w:szCs w:val="22"/>
          <w:lang w:eastAsia="en-GB"/>
        </w:rPr>
      </w:pPr>
      <w:r>
        <w:t>6.2.9.2.6</w:t>
      </w:r>
      <w:r w:rsidRPr="00384918">
        <w:rPr>
          <w:rFonts w:ascii="Calibri" w:hAnsi="Calibri"/>
          <w:sz w:val="22"/>
          <w:szCs w:val="22"/>
        </w:rPr>
        <w:tab/>
      </w:r>
      <w:r>
        <w:rPr>
          <w:lang w:eastAsia="zh-CN"/>
        </w:rPr>
        <w:t>Remove Conference Participant Procedure</w:t>
      </w:r>
      <w:r>
        <w:tab/>
      </w:r>
      <w:r>
        <w:fldChar w:fldCharType="begin" w:fldLock="1"/>
      </w:r>
      <w:r>
        <w:instrText xml:space="preserve"> PAGEREF _Toc97571349 \h </w:instrText>
      </w:r>
      <w:r>
        <w:fldChar w:fldCharType="separate"/>
      </w:r>
      <w:r>
        <w:t>90</w:t>
      </w:r>
      <w:r>
        <w:fldChar w:fldCharType="end"/>
      </w:r>
    </w:p>
    <w:p w14:paraId="0B3868DA" w14:textId="4AFE7E59" w:rsidR="00345AC6" w:rsidRPr="00384918" w:rsidRDefault="00345AC6">
      <w:pPr>
        <w:pStyle w:val="TOC3"/>
        <w:rPr>
          <w:rFonts w:ascii="Calibri" w:hAnsi="Calibri"/>
          <w:sz w:val="22"/>
          <w:szCs w:val="22"/>
          <w:lang w:eastAsia="en-GB"/>
        </w:rPr>
      </w:pPr>
      <w:r>
        <w:t>6.2.</w:t>
      </w:r>
      <w:r>
        <w:rPr>
          <w:lang w:eastAsia="zh-CN"/>
        </w:rPr>
        <w:t>10</w:t>
      </w:r>
      <w:r w:rsidRPr="00384918">
        <w:rPr>
          <w:rFonts w:ascii="Calibri" w:hAnsi="Calibri"/>
          <w:sz w:val="22"/>
          <w:szCs w:val="22"/>
          <w:lang w:eastAsia="en-GB"/>
        </w:rPr>
        <w:tab/>
      </w:r>
      <w:r>
        <w:rPr>
          <w:lang w:eastAsia="zh-CN"/>
        </w:rPr>
        <w:t>Multimedia Conference Procedures</w:t>
      </w:r>
      <w:r>
        <w:tab/>
      </w:r>
      <w:r>
        <w:fldChar w:fldCharType="begin" w:fldLock="1"/>
      </w:r>
      <w:r>
        <w:instrText xml:space="preserve"> PAGEREF _Toc97571350 \h </w:instrText>
      </w:r>
      <w:r>
        <w:fldChar w:fldCharType="separate"/>
      </w:r>
      <w:r>
        <w:t>91</w:t>
      </w:r>
      <w:r>
        <w:fldChar w:fldCharType="end"/>
      </w:r>
    </w:p>
    <w:p w14:paraId="0E1B301E" w14:textId="023B23FB" w:rsidR="00345AC6" w:rsidRPr="00384918" w:rsidRDefault="00345AC6">
      <w:pPr>
        <w:pStyle w:val="TOC4"/>
        <w:rPr>
          <w:rFonts w:ascii="Calibri" w:hAnsi="Calibri"/>
          <w:sz w:val="22"/>
          <w:szCs w:val="22"/>
          <w:lang w:eastAsia="en-GB"/>
        </w:rPr>
      </w:pPr>
      <w:r>
        <w:t>6.2.10.1</w:t>
      </w:r>
      <w:r w:rsidRPr="00384918">
        <w:rPr>
          <w:rFonts w:ascii="Calibri" w:hAnsi="Calibri"/>
          <w:sz w:val="22"/>
          <w:szCs w:val="22"/>
          <w:lang w:eastAsia="en-GB"/>
        </w:rPr>
        <w:tab/>
      </w:r>
      <w:r>
        <w:t>Context Model</w:t>
      </w:r>
      <w:r>
        <w:tab/>
      </w:r>
      <w:r>
        <w:fldChar w:fldCharType="begin" w:fldLock="1"/>
      </w:r>
      <w:r>
        <w:instrText xml:space="preserve"> PAGEREF _Toc97571351 \h </w:instrText>
      </w:r>
      <w:r>
        <w:fldChar w:fldCharType="separate"/>
      </w:r>
      <w:r>
        <w:t>91</w:t>
      </w:r>
      <w:r>
        <w:fldChar w:fldCharType="end"/>
      </w:r>
    </w:p>
    <w:p w14:paraId="441195DC" w14:textId="2560DC43" w:rsidR="00345AC6" w:rsidRPr="00384918" w:rsidRDefault="00345AC6">
      <w:pPr>
        <w:pStyle w:val="TOC4"/>
        <w:rPr>
          <w:rFonts w:ascii="Calibri" w:hAnsi="Calibri"/>
          <w:sz w:val="22"/>
          <w:szCs w:val="22"/>
          <w:lang w:eastAsia="en-GB"/>
        </w:rPr>
      </w:pPr>
      <w:r>
        <w:t>6.2.10.2</w:t>
      </w:r>
      <w:r w:rsidRPr="00384918">
        <w:rPr>
          <w:rFonts w:ascii="Calibri" w:hAnsi="Calibri"/>
          <w:sz w:val="22"/>
          <w:szCs w:val="22"/>
          <w:lang w:eastAsia="en-GB"/>
        </w:rPr>
        <w:tab/>
      </w:r>
      <w:r>
        <w:t>Ad-hoc Conferences</w:t>
      </w:r>
      <w:r>
        <w:tab/>
      </w:r>
      <w:r>
        <w:fldChar w:fldCharType="begin" w:fldLock="1"/>
      </w:r>
      <w:r>
        <w:instrText xml:space="preserve"> PAGEREF _Toc97571352 \h </w:instrText>
      </w:r>
      <w:r>
        <w:fldChar w:fldCharType="separate"/>
      </w:r>
      <w:r>
        <w:t>91</w:t>
      </w:r>
      <w:r>
        <w:fldChar w:fldCharType="end"/>
      </w:r>
    </w:p>
    <w:p w14:paraId="71AF0424" w14:textId="2021339A" w:rsidR="00345AC6" w:rsidRPr="00384918" w:rsidRDefault="00345AC6">
      <w:pPr>
        <w:pStyle w:val="TOC5"/>
        <w:rPr>
          <w:rFonts w:ascii="Calibri" w:hAnsi="Calibri"/>
          <w:sz w:val="22"/>
          <w:szCs w:val="22"/>
          <w:lang w:eastAsia="en-GB"/>
        </w:rPr>
      </w:pPr>
      <w:r>
        <w:t>6.2.10.2.1</w:t>
      </w:r>
      <w:r w:rsidRPr="00384918">
        <w:rPr>
          <w:rFonts w:ascii="Calibri" w:hAnsi="Calibri"/>
          <w:sz w:val="22"/>
          <w:szCs w:val="22"/>
          <w:lang w:eastAsia="en-GB"/>
        </w:rPr>
        <w:tab/>
      </w:r>
      <w:r>
        <w:t>General</w:t>
      </w:r>
      <w:r>
        <w:tab/>
      </w:r>
      <w:r>
        <w:fldChar w:fldCharType="begin" w:fldLock="1"/>
      </w:r>
      <w:r>
        <w:instrText xml:space="preserve"> PAGEREF _Toc97571353 \h </w:instrText>
      </w:r>
      <w:r>
        <w:fldChar w:fldCharType="separate"/>
      </w:r>
      <w:r>
        <w:t>91</w:t>
      </w:r>
      <w:r>
        <w:fldChar w:fldCharType="end"/>
      </w:r>
    </w:p>
    <w:p w14:paraId="623ED682" w14:textId="489DD5C3" w:rsidR="00345AC6" w:rsidRPr="00384918" w:rsidRDefault="00345AC6">
      <w:pPr>
        <w:pStyle w:val="TOC5"/>
        <w:rPr>
          <w:rFonts w:ascii="Calibri" w:hAnsi="Calibri"/>
          <w:sz w:val="22"/>
          <w:szCs w:val="22"/>
          <w:lang w:eastAsia="en-GB"/>
        </w:rPr>
      </w:pPr>
      <w:r>
        <w:t>6.2.10.2.2</w:t>
      </w:r>
      <w:r w:rsidRPr="00384918">
        <w:rPr>
          <w:rFonts w:ascii="Calibri" w:hAnsi="Calibri"/>
          <w:sz w:val="22"/>
          <w:szCs w:val="22"/>
        </w:rPr>
        <w:tab/>
      </w:r>
      <w:r>
        <w:rPr>
          <w:lang w:eastAsia="zh-CN"/>
        </w:rPr>
        <w:t>Create Ad-hoc Multimedia Conference Procedure</w:t>
      </w:r>
      <w:r>
        <w:tab/>
      </w:r>
      <w:r>
        <w:fldChar w:fldCharType="begin" w:fldLock="1"/>
      </w:r>
      <w:r>
        <w:instrText xml:space="preserve"> PAGEREF _Toc97571354 \h </w:instrText>
      </w:r>
      <w:r>
        <w:fldChar w:fldCharType="separate"/>
      </w:r>
      <w:r>
        <w:t>91</w:t>
      </w:r>
      <w:r>
        <w:fldChar w:fldCharType="end"/>
      </w:r>
    </w:p>
    <w:p w14:paraId="1FB815C4" w14:textId="10D243D8" w:rsidR="00345AC6" w:rsidRPr="00384918" w:rsidRDefault="00345AC6">
      <w:pPr>
        <w:pStyle w:val="TOC5"/>
        <w:rPr>
          <w:rFonts w:ascii="Calibri" w:hAnsi="Calibri"/>
          <w:sz w:val="22"/>
          <w:szCs w:val="22"/>
          <w:lang w:eastAsia="en-GB"/>
        </w:rPr>
      </w:pPr>
      <w:r>
        <w:t>6.2.10.2.3</w:t>
      </w:r>
      <w:r w:rsidRPr="00384918">
        <w:rPr>
          <w:rFonts w:ascii="Calibri" w:hAnsi="Calibri"/>
          <w:sz w:val="22"/>
          <w:szCs w:val="22"/>
        </w:rPr>
        <w:tab/>
      </w:r>
      <w:r>
        <w:rPr>
          <w:lang w:eastAsia="zh-CN"/>
        </w:rPr>
        <w:t>Closure of Multimedia Conference Procedure</w:t>
      </w:r>
      <w:r>
        <w:tab/>
      </w:r>
      <w:r>
        <w:fldChar w:fldCharType="begin" w:fldLock="1"/>
      </w:r>
      <w:r>
        <w:instrText xml:space="preserve"> PAGEREF _Toc97571355 \h </w:instrText>
      </w:r>
      <w:r>
        <w:fldChar w:fldCharType="separate"/>
      </w:r>
      <w:r>
        <w:t>92</w:t>
      </w:r>
      <w:r>
        <w:fldChar w:fldCharType="end"/>
      </w:r>
    </w:p>
    <w:p w14:paraId="7427C030" w14:textId="2C4BDAA1" w:rsidR="00345AC6" w:rsidRPr="00384918" w:rsidRDefault="00345AC6">
      <w:pPr>
        <w:pStyle w:val="TOC5"/>
        <w:rPr>
          <w:rFonts w:ascii="Calibri" w:hAnsi="Calibri"/>
          <w:sz w:val="22"/>
          <w:szCs w:val="22"/>
          <w:lang w:eastAsia="en-GB"/>
        </w:rPr>
      </w:pPr>
      <w:r>
        <w:t>6.2.10.2.4</w:t>
      </w:r>
      <w:r w:rsidRPr="00384918">
        <w:rPr>
          <w:rFonts w:ascii="Calibri" w:hAnsi="Calibri"/>
          <w:sz w:val="22"/>
          <w:szCs w:val="22"/>
        </w:rPr>
        <w:tab/>
      </w:r>
      <w:r>
        <w:rPr>
          <w:lang w:eastAsia="zh-CN"/>
        </w:rPr>
        <w:t>Add Subsequent User to Conference; Dial-out</w:t>
      </w:r>
      <w:r>
        <w:tab/>
      </w:r>
      <w:r>
        <w:fldChar w:fldCharType="begin" w:fldLock="1"/>
      </w:r>
      <w:r>
        <w:instrText xml:space="preserve"> PAGEREF _Toc97571356 \h </w:instrText>
      </w:r>
      <w:r>
        <w:fldChar w:fldCharType="separate"/>
      </w:r>
      <w:r>
        <w:t>92</w:t>
      </w:r>
      <w:r>
        <w:fldChar w:fldCharType="end"/>
      </w:r>
    </w:p>
    <w:p w14:paraId="3404F649" w14:textId="6A36EE0A" w:rsidR="00345AC6" w:rsidRPr="00384918" w:rsidRDefault="00345AC6">
      <w:pPr>
        <w:pStyle w:val="TOC5"/>
        <w:rPr>
          <w:rFonts w:ascii="Calibri" w:hAnsi="Calibri"/>
          <w:sz w:val="22"/>
          <w:szCs w:val="22"/>
          <w:lang w:eastAsia="en-GB"/>
        </w:rPr>
      </w:pPr>
      <w:r>
        <w:t>6.2.10.2.5</w:t>
      </w:r>
      <w:r w:rsidRPr="00384918">
        <w:rPr>
          <w:rFonts w:ascii="Calibri" w:hAnsi="Calibri"/>
          <w:sz w:val="22"/>
          <w:szCs w:val="22"/>
        </w:rPr>
        <w:tab/>
      </w:r>
      <w:r>
        <w:rPr>
          <w:lang w:eastAsia="zh-CN"/>
        </w:rPr>
        <w:t>Add subsequent user to conference; Dial-in</w:t>
      </w:r>
      <w:r>
        <w:tab/>
      </w:r>
      <w:r>
        <w:fldChar w:fldCharType="begin" w:fldLock="1"/>
      </w:r>
      <w:r>
        <w:instrText xml:space="preserve"> PAGEREF _Toc97571357 \h </w:instrText>
      </w:r>
      <w:r>
        <w:fldChar w:fldCharType="separate"/>
      </w:r>
      <w:r>
        <w:t>93</w:t>
      </w:r>
      <w:r>
        <w:fldChar w:fldCharType="end"/>
      </w:r>
    </w:p>
    <w:p w14:paraId="3D692A4F" w14:textId="0E93B660" w:rsidR="00345AC6" w:rsidRPr="00384918" w:rsidRDefault="00345AC6">
      <w:pPr>
        <w:pStyle w:val="TOC5"/>
        <w:rPr>
          <w:rFonts w:ascii="Calibri" w:hAnsi="Calibri"/>
          <w:sz w:val="22"/>
          <w:szCs w:val="22"/>
          <w:lang w:eastAsia="en-GB"/>
        </w:rPr>
      </w:pPr>
      <w:r>
        <w:t>6.2.10.2.6</w:t>
      </w:r>
      <w:r w:rsidRPr="00384918">
        <w:rPr>
          <w:rFonts w:ascii="Calibri" w:hAnsi="Calibri"/>
          <w:sz w:val="22"/>
          <w:szCs w:val="22"/>
        </w:rPr>
        <w:tab/>
      </w:r>
      <w:r>
        <w:rPr>
          <w:lang w:eastAsia="zh-CN"/>
        </w:rPr>
        <w:t>Remove Conference Participant Procedure</w:t>
      </w:r>
      <w:r>
        <w:tab/>
      </w:r>
      <w:r>
        <w:fldChar w:fldCharType="begin" w:fldLock="1"/>
      </w:r>
      <w:r>
        <w:instrText xml:space="preserve"> PAGEREF _Toc97571358 \h </w:instrText>
      </w:r>
      <w:r>
        <w:fldChar w:fldCharType="separate"/>
      </w:r>
      <w:r>
        <w:t>94</w:t>
      </w:r>
      <w:r>
        <w:fldChar w:fldCharType="end"/>
      </w:r>
    </w:p>
    <w:p w14:paraId="0688DFBC" w14:textId="713714E8" w:rsidR="00345AC6" w:rsidRPr="00384918" w:rsidRDefault="00345AC6">
      <w:pPr>
        <w:pStyle w:val="TOC5"/>
        <w:rPr>
          <w:rFonts w:ascii="Calibri" w:hAnsi="Calibri"/>
          <w:sz w:val="22"/>
          <w:szCs w:val="22"/>
          <w:lang w:eastAsia="en-GB"/>
        </w:rPr>
      </w:pPr>
      <w:r>
        <w:t>6.2.10.2.7</w:t>
      </w:r>
      <w:r w:rsidRPr="00384918">
        <w:rPr>
          <w:rFonts w:ascii="Calibri" w:hAnsi="Calibri"/>
          <w:sz w:val="22"/>
          <w:szCs w:val="22"/>
          <w:lang w:eastAsia="en-GB"/>
        </w:rPr>
        <w:tab/>
      </w:r>
      <w:r>
        <w:t>Create Ad-hoc Multi-stream Multiparty Conference Procedure</w:t>
      </w:r>
      <w:r>
        <w:tab/>
      </w:r>
      <w:r>
        <w:fldChar w:fldCharType="begin" w:fldLock="1"/>
      </w:r>
      <w:r>
        <w:instrText xml:space="preserve"> PAGEREF _Toc97571359 \h </w:instrText>
      </w:r>
      <w:r>
        <w:fldChar w:fldCharType="separate"/>
      </w:r>
      <w:r>
        <w:t>95</w:t>
      </w:r>
      <w:r>
        <w:fldChar w:fldCharType="end"/>
      </w:r>
    </w:p>
    <w:p w14:paraId="4BFBEA44" w14:textId="79C7560D" w:rsidR="00345AC6" w:rsidRPr="00384918" w:rsidRDefault="00345AC6">
      <w:pPr>
        <w:pStyle w:val="TOC6"/>
        <w:rPr>
          <w:rFonts w:ascii="Calibri" w:hAnsi="Calibri"/>
          <w:sz w:val="22"/>
          <w:szCs w:val="22"/>
          <w:lang w:eastAsia="en-GB"/>
        </w:rPr>
      </w:pPr>
      <w:r>
        <w:t>6.2.10.2.7.1</w:t>
      </w:r>
      <w:r w:rsidRPr="00384918">
        <w:rPr>
          <w:rFonts w:ascii="Calibri" w:hAnsi="Calibri"/>
          <w:sz w:val="22"/>
          <w:szCs w:val="22"/>
          <w:lang w:eastAsia="en-GB"/>
        </w:rPr>
        <w:tab/>
      </w:r>
      <w:r>
        <w:t>Context Model</w:t>
      </w:r>
      <w:r>
        <w:tab/>
      </w:r>
      <w:r>
        <w:fldChar w:fldCharType="begin" w:fldLock="1"/>
      </w:r>
      <w:r>
        <w:instrText xml:space="preserve"> PAGEREF _Toc97571360 \h </w:instrText>
      </w:r>
      <w:r>
        <w:fldChar w:fldCharType="separate"/>
      </w:r>
      <w:r>
        <w:t>95</w:t>
      </w:r>
      <w:r>
        <w:fldChar w:fldCharType="end"/>
      </w:r>
    </w:p>
    <w:p w14:paraId="1A570AAC" w14:textId="3EAF25FF" w:rsidR="00345AC6" w:rsidRPr="00384918" w:rsidRDefault="00345AC6">
      <w:pPr>
        <w:pStyle w:val="TOC6"/>
        <w:rPr>
          <w:rFonts w:ascii="Calibri" w:hAnsi="Calibri"/>
          <w:sz w:val="22"/>
          <w:szCs w:val="22"/>
          <w:lang w:eastAsia="en-GB"/>
        </w:rPr>
      </w:pPr>
      <w:r>
        <w:t>6.2.10.2.7.2</w:t>
      </w:r>
      <w:r w:rsidRPr="00384918">
        <w:rPr>
          <w:rFonts w:ascii="Calibri" w:hAnsi="Calibri"/>
          <w:sz w:val="22"/>
          <w:szCs w:val="22"/>
          <w:lang w:eastAsia="en-GB"/>
        </w:rPr>
        <w:tab/>
      </w:r>
      <w:r>
        <w:t>MMCMH conference establishment procedure using "dial-in" method</w:t>
      </w:r>
      <w:r>
        <w:tab/>
      </w:r>
      <w:r>
        <w:fldChar w:fldCharType="begin" w:fldLock="1"/>
      </w:r>
      <w:r>
        <w:instrText xml:space="preserve"> PAGEREF _Toc97571361 \h </w:instrText>
      </w:r>
      <w:r>
        <w:fldChar w:fldCharType="separate"/>
      </w:r>
      <w:r>
        <w:t>96</w:t>
      </w:r>
      <w:r>
        <w:fldChar w:fldCharType="end"/>
      </w:r>
    </w:p>
    <w:p w14:paraId="18412567" w14:textId="068590F0" w:rsidR="00345AC6" w:rsidRPr="00384918" w:rsidRDefault="00345AC6">
      <w:pPr>
        <w:pStyle w:val="TOC4"/>
        <w:rPr>
          <w:rFonts w:ascii="Calibri" w:hAnsi="Calibri"/>
          <w:sz w:val="22"/>
          <w:szCs w:val="22"/>
          <w:lang w:eastAsia="en-GB"/>
        </w:rPr>
      </w:pPr>
      <w:r>
        <w:t>6.2.10.</w:t>
      </w:r>
      <w:r>
        <w:rPr>
          <w:lang w:eastAsia="zh-CN"/>
        </w:rPr>
        <w:t>3</w:t>
      </w:r>
      <w:r w:rsidRPr="00384918">
        <w:rPr>
          <w:rFonts w:ascii="Calibri" w:hAnsi="Calibri"/>
          <w:sz w:val="22"/>
          <w:szCs w:val="22"/>
          <w:lang w:eastAsia="en-GB"/>
        </w:rPr>
        <w:tab/>
      </w:r>
      <w:r>
        <w:t>Message Conferencing</w:t>
      </w:r>
      <w:r>
        <w:tab/>
      </w:r>
      <w:r>
        <w:fldChar w:fldCharType="begin" w:fldLock="1"/>
      </w:r>
      <w:r>
        <w:instrText xml:space="preserve"> PAGEREF _Toc97571362 \h </w:instrText>
      </w:r>
      <w:r>
        <w:fldChar w:fldCharType="separate"/>
      </w:r>
      <w:r>
        <w:t>101</w:t>
      </w:r>
      <w:r>
        <w:fldChar w:fldCharType="end"/>
      </w:r>
    </w:p>
    <w:p w14:paraId="1644ADBF" w14:textId="23F067A3" w:rsidR="00345AC6" w:rsidRPr="00384918" w:rsidRDefault="00345AC6">
      <w:pPr>
        <w:pStyle w:val="TOC5"/>
        <w:rPr>
          <w:rFonts w:ascii="Calibri" w:hAnsi="Calibri"/>
          <w:sz w:val="22"/>
          <w:szCs w:val="22"/>
          <w:lang w:eastAsia="en-GB"/>
        </w:rPr>
      </w:pPr>
      <w:r>
        <w:t>6.2.10.3.1</w:t>
      </w:r>
      <w:r w:rsidRPr="00384918">
        <w:rPr>
          <w:rFonts w:ascii="Calibri" w:hAnsi="Calibri"/>
          <w:sz w:val="22"/>
          <w:szCs w:val="22"/>
          <w:lang w:eastAsia="en-GB"/>
        </w:rPr>
        <w:tab/>
      </w:r>
      <w:r>
        <w:t>General</w:t>
      </w:r>
      <w:r>
        <w:tab/>
      </w:r>
      <w:r>
        <w:fldChar w:fldCharType="begin" w:fldLock="1"/>
      </w:r>
      <w:r>
        <w:instrText xml:space="preserve"> PAGEREF _Toc97571363 \h </w:instrText>
      </w:r>
      <w:r>
        <w:fldChar w:fldCharType="separate"/>
      </w:r>
      <w:r>
        <w:t>101</w:t>
      </w:r>
      <w:r>
        <w:fldChar w:fldCharType="end"/>
      </w:r>
    </w:p>
    <w:p w14:paraId="63CA3D3E" w14:textId="1F7B7939" w:rsidR="00345AC6" w:rsidRPr="00384918" w:rsidRDefault="00345AC6">
      <w:pPr>
        <w:pStyle w:val="TOC5"/>
        <w:rPr>
          <w:rFonts w:ascii="Calibri" w:hAnsi="Calibri"/>
          <w:sz w:val="22"/>
          <w:szCs w:val="22"/>
          <w:lang w:eastAsia="en-GB"/>
        </w:rPr>
      </w:pPr>
      <w:r w:rsidRPr="00345AC6">
        <w:t>6.2.10.</w:t>
      </w:r>
      <w:r w:rsidRPr="00345AC6">
        <w:rPr>
          <w:lang w:eastAsia="zh-CN"/>
        </w:rPr>
        <w:t>3</w:t>
      </w:r>
      <w:r w:rsidRPr="00345AC6">
        <w:t>.</w:t>
      </w:r>
      <w:r w:rsidRPr="00345AC6">
        <w:rPr>
          <w:lang w:eastAsia="zh-CN"/>
        </w:rPr>
        <w:t>2</w:t>
      </w:r>
      <w:r w:rsidRPr="00384918">
        <w:rPr>
          <w:rFonts w:ascii="Calibri" w:hAnsi="Calibri"/>
          <w:sz w:val="22"/>
          <w:szCs w:val="22"/>
          <w:lang w:eastAsia="en-GB"/>
        </w:rPr>
        <w:tab/>
      </w:r>
      <w:r w:rsidRPr="00B90567">
        <w:rPr>
          <w:lang w:val="da-DK" w:eastAsia="zh-CN"/>
        </w:rPr>
        <w:t>Messages S</w:t>
      </w:r>
      <w:r w:rsidRPr="00B90567">
        <w:rPr>
          <w:lang w:val="da-DK"/>
        </w:rPr>
        <w:t>tatistics</w:t>
      </w:r>
      <w:r>
        <w:tab/>
      </w:r>
      <w:r>
        <w:fldChar w:fldCharType="begin" w:fldLock="1"/>
      </w:r>
      <w:r>
        <w:instrText xml:space="preserve"> PAGEREF _Toc97571364 \h </w:instrText>
      </w:r>
      <w:r>
        <w:fldChar w:fldCharType="separate"/>
      </w:r>
      <w:r>
        <w:t>102</w:t>
      </w:r>
      <w:r>
        <w:fldChar w:fldCharType="end"/>
      </w:r>
    </w:p>
    <w:p w14:paraId="609C70F4" w14:textId="0306D188" w:rsidR="00345AC6" w:rsidRPr="00384918" w:rsidRDefault="00345AC6">
      <w:pPr>
        <w:pStyle w:val="TOC6"/>
        <w:rPr>
          <w:rFonts w:ascii="Calibri" w:hAnsi="Calibri"/>
          <w:sz w:val="22"/>
          <w:szCs w:val="22"/>
          <w:lang w:eastAsia="en-GB"/>
        </w:rPr>
      </w:pPr>
      <w:r>
        <w:t>6.2.10.3.3</w:t>
      </w:r>
      <w:r w:rsidRPr="00384918">
        <w:rPr>
          <w:rFonts w:ascii="Calibri" w:hAnsi="Calibri"/>
          <w:sz w:val="22"/>
          <w:szCs w:val="22"/>
        </w:rPr>
        <w:tab/>
      </w:r>
      <w:r>
        <w:rPr>
          <w:lang w:eastAsia="zh-CN"/>
        </w:rPr>
        <w:t>Message Filtering</w:t>
      </w:r>
      <w:r>
        <w:tab/>
      </w:r>
      <w:r>
        <w:fldChar w:fldCharType="begin" w:fldLock="1"/>
      </w:r>
      <w:r>
        <w:instrText xml:space="preserve"> PAGEREF _Toc97571365 \h </w:instrText>
      </w:r>
      <w:r>
        <w:fldChar w:fldCharType="separate"/>
      </w:r>
      <w:r>
        <w:t>104</w:t>
      </w:r>
      <w:r>
        <w:fldChar w:fldCharType="end"/>
      </w:r>
    </w:p>
    <w:p w14:paraId="6CA61D06" w14:textId="789DC403" w:rsidR="00345AC6" w:rsidRPr="00384918" w:rsidRDefault="00345AC6">
      <w:pPr>
        <w:pStyle w:val="TOC3"/>
        <w:rPr>
          <w:rFonts w:ascii="Calibri" w:hAnsi="Calibri"/>
          <w:sz w:val="22"/>
          <w:szCs w:val="22"/>
          <w:lang w:eastAsia="en-GB"/>
        </w:rPr>
      </w:pPr>
      <w:r>
        <w:t>6.2.</w:t>
      </w:r>
      <w:r>
        <w:rPr>
          <w:lang w:eastAsia="zh-CN"/>
        </w:rPr>
        <w:t>11</w:t>
      </w:r>
      <w:r w:rsidRPr="00384918">
        <w:rPr>
          <w:rFonts w:ascii="Calibri" w:hAnsi="Calibri"/>
          <w:sz w:val="22"/>
          <w:szCs w:val="22"/>
          <w:lang w:eastAsia="en-GB"/>
        </w:rPr>
        <w:tab/>
      </w:r>
      <w:r>
        <w:rPr>
          <w:lang w:eastAsia="zh-CN"/>
        </w:rPr>
        <w:t>Audio Transcoding Procedure</w:t>
      </w:r>
      <w:r>
        <w:tab/>
      </w:r>
      <w:r>
        <w:fldChar w:fldCharType="begin" w:fldLock="1"/>
      </w:r>
      <w:r>
        <w:instrText xml:space="preserve"> PAGEREF _Toc97571366 \h </w:instrText>
      </w:r>
      <w:r>
        <w:fldChar w:fldCharType="separate"/>
      </w:r>
      <w:r>
        <w:t>105</w:t>
      </w:r>
      <w:r>
        <w:fldChar w:fldCharType="end"/>
      </w:r>
    </w:p>
    <w:p w14:paraId="3BB46DF5" w14:textId="430D6E78" w:rsidR="00345AC6" w:rsidRPr="00384918" w:rsidRDefault="00345AC6">
      <w:pPr>
        <w:pStyle w:val="TOC3"/>
        <w:rPr>
          <w:rFonts w:ascii="Calibri" w:hAnsi="Calibri"/>
          <w:sz w:val="22"/>
          <w:szCs w:val="22"/>
          <w:lang w:eastAsia="en-GB"/>
        </w:rPr>
      </w:pPr>
      <w:r>
        <w:t>6.2.</w:t>
      </w:r>
      <w:r>
        <w:rPr>
          <w:lang w:eastAsia="zh-CN"/>
        </w:rPr>
        <w:t>12</w:t>
      </w:r>
      <w:r w:rsidRPr="00384918">
        <w:rPr>
          <w:rFonts w:ascii="Calibri" w:hAnsi="Calibri"/>
          <w:sz w:val="22"/>
          <w:szCs w:val="22"/>
          <w:lang w:eastAsia="en-GB"/>
        </w:rPr>
        <w:tab/>
      </w:r>
      <w:r>
        <w:rPr>
          <w:lang w:eastAsia="zh-CN"/>
        </w:rPr>
        <w:t>Video Transcoding Procedure</w:t>
      </w:r>
      <w:r>
        <w:tab/>
      </w:r>
      <w:r>
        <w:fldChar w:fldCharType="begin" w:fldLock="1"/>
      </w:r>
      <w:r>
        <w:instrText xml:space="preserve"> PAGEREF _Toc97571367 \h </w:instrText>
      </w:r>
      <w:r>
        <w:fldChar w:fldCharType="separate"/>
      </w:r>
      <w:r>
        <w:t>105</w:t>
      </w:r>
      <w:r>
        <w:fldChar w:fldCharType="end"/>
      </w:r>
    </w:p>
    <w:p w14:paraId="13EB36BC" w14:textId="0611207D" w:rsidR="00345AC6" w:rsidRPr="00384918" w:rsidRDefault="00345AC6">
      <w:pPr>
        <w:pStyle w:val="TOC3"/>
        <w:rPr>
          <w:rFonts w:ascii="Calibri" w:hAnsi="Calibri"/>
          <w:sz w:val="22"/>
          <w:szCs w:val="22"/>
          <w:lang w:eastAsia="en-GB"/>
        </w:rPr>
      </w:pPr>
      <w:r>
        <w:t>6.2.13</w:t>
      </w:r>
      <w:r w:rsidRPr="00384918">
        <w:rPr>
          <w:rFonts w:ascii="Calibri" w:hAnsi="Calibri"/>
          <w:sz w:val="22"/>
          <w:szCs w:val="22"/>
          <w:lang w:eastAsia="en-GB"/>
        </w:rPr>
        <w:tab/>
      </w:r>
      <w:r>
        <w:t>Floor Control</w:t>
      </w:r>
      <w:r>
        <w:tab/>
      </w:r>
      <w:r>
        <w:fldChar w:fldCharType="begin" w:fldLock="1"/>
      </w:r>
      <w:r>
        <w:instrText xml:space="preserve"> PAGEREF _Toc97571368 \h </w:instrText>
      </w:r>
      <w:r>
        <w:fldChar w:fldCharType="separate"/>
      </w:r>
      <w:r>
        <w:t>105</w:t>
      </w:r>
      <w:r>
        <w:fldChar w:fldCharType="end"/>
      </w:r>
    </w:p>
    <w:p w14:paraId="419F7EE6" w14:textId="091B8F69" w:rsidR="00345AC6" w:rsidRPr="00384918" w:rsidRDefault="00345AC6">
      <w:pPr>
        <w:pStyle w:val="TOC4"/>
        <w:rPr>
          <w:rFonts w:ascii="Calibri" w:hAnsi="Calibri"/>
          <w:sz w:val="22"/>
          <w:szCs w:val="22"/>
          <w:lang w:eastAsia="en-GB"/>
        </w:rPr>
      </w:pPr>
      <w:r>
        <w:lastRenderedPageBreak/>
        <w:t>6.2.13.1</w:t>
      </w:r>
      <w:r w:rsidRPr="00384918">
        <w:rPr>
          <w:rFonts w:ascii="Calibri" w:hAnsi="Calibri"/>
          <w:sz w:val="22"/>
          <w:szCs w:val="22"/>
          <w:lang w:eastAsia="en-GB"/>
        </w:rPr>
        <w:tab/>
      </w:r>
      <w:r>
        <w:t>General</w:t>
      </w:r>
      <w:r>
        <w:tab/>
      </w:r>
      <w:r>
        <w:fldChar w:fldCharType="begin" w:fldLock="1"/>
      </w:r>
      <w:r>
        <w:instrText xml:space="preserve"> PAGEREF _Toc97571369 \h </w:instrText>
      </w:r>
      <w:r>
        <w:fldChar w:fldCharType="separate"/>
      </w:r>
      <w:r>
        <w:t>105</w:t>
      </w:r>
      <w:r>
        <w:fldChar w:fldCharType="end"/>
      </w:r>
    </w:p>
    <w:p w14:paraId="1ED404AA" w14:textId="0E29222A" w:rsidR="00345AC6" w:rsidRPr="00384918" w:rsidRDefault="00345AC6">
      <w:pPr>
        <w:pStyle w:val="TOC4"/>
        <w:rPr>
          <w:rFonts w:ascii="Calibri" w:hAnsi="Calibri"/>
          <w:sz w:val="22"/>
          <w:szCs w:val="22"/>
          <w:lang w:eastAsia="en-GB"/>
        </w:rPr>
      </w:pPr>
      <w:r>
        <w:t>6.2.13.2</w:t>
      </w:r>
      <w:r w:rsidRPr="00384918">
        <w:rPr>
          <w:rFonts w:ascii="Calibri" w:hAnsi="Calibri"/>
          <w:sz w:val="22"/>
          <w:szCs w:val="22"/>
        </w:rPr>
        <w:tab/>
      </w:r>
      <w:r>
        <w:rPr>
          <w:lang w:eastAsia="zh-CN"/>
        </w:rPr>
        <w:t>Floor Control within the MRFP</w:t>
      </w:r>
      <w:r>
        <w:tab/>
      </w:r>
      <w:r>
        <w:fldChar w:fldCharType="begin" w:fldLock="1"/>
      </w:r>
      <w:r>
        <w:instrText xml:space="preserve"> PAGEREF _Toc97571370 \h </w:instrText>
      </w:r>
      <w:r>
        <w:fldChar w:fldCharType="separate"/>
      </w:r>
      <w:r>
        <w:t>106</w:t>
      </w:r>
      <w:r>
        <w:fldChar w:fldCharType="end"/>
      </w:r>
    </w:p>
    <w:p w14:paraId="46C3AFB2" w14:textId="3BC971E3" w:rsidR="00345AC6" w:rsidRPr="00384918" w:rsidRDefault="00345AC6">
      <w:pPr>
        <w:pStyle w:val="TOC5"/>
        <w:rPr>
          <w:rFonts w:ascii="Calibri" w:hAnsi="Calibri"/>
          <w:sz w:val="22"/>
          <w:szCs w:val="22"/>
          <w:lang w:eastAsia="en-GB"/>
        </w:rPr>
      </w:pPr>
      <w:r>
        <w:t>6.2.13.2.1</w:t>
      </w:r>
      <w:r w:rsidRPr="00384918">
        <w:rPr>
          <w:rFonts w:ascii="Calibri" w:hAnsi="Calibri"/>
          <w:sz w:val="22"/>
          <w:szCs w:val="22"/>
          <w:lang w:eastAsia="en-GB"/>
        </w:rPr>
        <w:tab/>
      </w:r>
      <w:r>
        <w:t>Floor Control Connection Establishment</w:t>
      </w:r>
      <w:r>
        <w:tab/>
      </w:r>
      <w:r>
        <w:fldChar w:fldCharType="begin" w:fldLock="1"/>
      </w:r>
      <w:r>
        <w:instrText xml:space="preserve"> PAGEREF _Toc97571371 \h </w:instrText>
      </w:r>
      <w:r>
        <w:fldChar w:fldCharType="separate"/>
      </w:r>
      <w:r>
        <w:t>106</w:t>
      </w:r>
      <w:r>
        <w:fldChar w:fldCharType="end"/>
      </w:r>
    </w:p>
    <w:p w14:paraId="5C381382" w14:textId="6615B118" w:rsidR="00345AC6" w:rsidRPr="00384918" w:rsidRDefault="00345AC6">
      <w:pPr>
        <w:pStyle w:val="TOC5"/>
        <w:rPr>
          <w:rFonts w:ascii="Calibri" w:hAnsi="Calibri"/>
          <w:sz w:val="22"/>
          <w:szCs w:val="22"/>
          <w:lang w:eastAsia="en-GB"/>
        </w:rPr>
      </w:pPr>
      <w:r>
        <w:t>6.2.13.2.2</w:t>
      </w:r>
      <w:r w:rsidRPr="00384918">
        <w:rPr>
          <w:rFonts w:ascii="Calibri" w:hAnsi="Calibri"/>
          <w:sz w:val="22"/>
          <w:szCs w:val="22"/>
          <w:lang w:eastAsia="en-GB"/>
        </w:rPr>
        <w:tab/>
      </w:r>
      <w:r>
        <w:t>Configure Conference and Floor Control Policy Indication</w:t>
      </w:r>
      <w:r>
        <w:tab/>
      </w:r>
      <w:r>
        <w:fldChar w:fldCharType="begin" w:fldLock="1"/>
      </w:r>
      <w:r>
        <w:instrText xml:space="preserve"> PAGEREF _Toc97571372 \h </w:instrText>
      </w:r>
      <w:r>
        <w:fldChar w:fldCharType="separate"/>
      </w:r>
      <w:r>
        <w:t>106</w:t>
      </w:r>
      <w:r>
        <w:fldChar w:fldCharType="end"/>
      </w:r>
    </w:p>
    <w:p w14:paraId="6E5145E1" w14:textId="6C58000B" w:rsidR="00345AC6" w:rsidRPr="00384918" w:rsidRDefault="00345AC6">
      <w:pPr>
        <w:pStyle w:val="TOC5"/>
        <w:rPr>
          <w:rFonts w:ascii="Calibri" w:hAnsi="Calibri"/>
          <w:sz w:val="22"/>
          <w:szCs w:val="22"/>
          <w:lang w:eastAsia="en-GB"/>
        </w:rPr>
      </w:pPr>
      <w:r>
        <w:t>6.2.13.2.3</w:t>
      </w:r>
      <w:r w:rsidRPr="00384918">
        <w:rPr>
          <w:rFonts w:ascii="Calibri" w:hAnsi="Calibri"/>
          <w:sz w:val="22"/>
          <w:szCs w:val="22"/>
          <w:lang w:eastAsia="en-GB"/>
        </w:rPr>
        <w:tab/>
      </w:r>
      <w:r>
        <w:t>Floor Chair Designation</w:t>
      </w:r>
      <w:r>
        <w:tab/>
      </w:r>
      <w:r>
        <w:fldChar w:fldCharType="begin" w:fldLock="1"/>
      </w:r>
      <w:r>
        <w:instrText xml:space="preserve"> PAGEREF _Toc97571373 \h </w:instrText>
      </w:r>
      <w:r>
        <w:fldChar w:fldCharType="separate"/>
      </w:r>
      <w:r>
        <w:t>107</w:t>
      </w:r>
      <w:r>
        <w:fldChar w:fldCharType="end"/>
      </w:r>
    </w:p>
    <w:p w14:paraId="3EF2B8E8" w14:textId="422B093D" w:rsidR="00345AC6" w:rsidRPr="00384918" w:rsidRDefault="00345AC6">
      <w:pPr>
        <w:pStyle w:val="TOC5"/>
        <w:rPr>
          <w:rFonts w:ascii="Calibri" w:hAnsi="Calibri"/>
          <w:sz w:val="22"/>
          <w:szCs w:val="22"/>
          <w:lang w:eastAsia="en-GB"/>
        </w:rPr>
      </w:pPr>
      <w:r>
        <w:t>6.2.13.2.4</w:t>
      </w:r>
      <w:r w:rsidRPr="00384918">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_Toc97571374 \h </w:instrText>
      </w:r>
      <w:r>
        <w:fldChar w:fldCharType="separate"/>
      </w:r>
      <w:r>
        <w:t>108</w:t>
      </w:r>
      <w:r>
        <w:fldChar w:fldCharType="end"/>
      </w:r>
    </w:p>
    <w:p w14:paraId="00AC72FA" w14:textId="04564F78" w:rsidR="00345AC6" w:rsidRPr="00384918" w:rsidRDefault="00345AC6">
      <w:pPr>
        <w:pStyle w:val="TOC5"/>
        <w:rPr>
          <w:rFonts w:ascii="Calibri" w:hAnsi="Calibri"/>
          <w:sz w:val="22"/>
          <w:szCs w:val="22"/>
          <w:lang w:eastAsia="en-GB"/>
        </w:rPr>
      </w:pPr>
      <w:r>
        <w:t>6.2.13.2.</w:t>
      </w:r>
      <w:r>
        <w:rPr>
          <w:lang w:eastAsia="zh-CN"/>
        </w:rPr>
        <w:t>5</w:t>
      </w:r>
      <w:r w:rsidRPr="00384918">
        <w:rPr>
          <w:rFonts w:ascii="Calibri" w:hAnsi="Calibri"/>
          <w:sz w:val="22"/>
          <w:szCs w:val="22"/>
          <w:lang w:eastAsia="en-GB"/>
        </w:rPr>
        <w:tab/>
      </w:r>
      <w:r>
        <w:rPr>
          <w:lang w:eastAsia="zh-CN"/>
        </w:rPr>
        <w:t>Media Update and Confirmation</w:t>
      </w:r>
      <w:r>
        <w:tab/>
      </w:r>
      <w:r>
        <w:fldChar w:fldCharType="begin" w:fldLock="1"/>
      </w:r>
      <w:r>
        <w:instrText xml:space="preserve"> PAGEREF _Toc97571375 \h </w:instrText>
      </w:r>
      <w:r>
        <w:fldChar w:fldCharType="separate"/>
      </w:r>
      <w:r>
        <w:t>109</w:t>
      </w:r>
      <w:r>
        <w:fldChar w:fldCharType="end"/>
      </w:r>
    </w:p>
    <w:p w14:paraId="72C39A5D" w14:textId="5B6C47FF" w:rsidR="00345AC6" w:rsidRPr="00384918" w:rsidRDefault="00345AC6">
      <w:pPr>
        <w:pStyle w:val="TOC5"/>
        <w:rPr>
          <w:rFonts w:ascii="Calibri" w:hAnsi="Calibri"/>
          <w:sz w:val="22"/>
          <w:szCs w:val="22"/>
          <w:lang w:eastAsia="en-GB"/>
        </w:rPr>
      </w:pPr>
      <w:r>
        <w:t>6.2.13.2.</w:t>
      </w:r>
      <w:r>
        <w:rPr>
          <w:lang w:eastAsia="zh-CN"/>
        </w:rPr>
        <w:t>6</w:t>
      </w:r>
      <w:r w:rsidRPr="00384918">
        <w:rPr>
          <w:rFonts w:ascii="Calibri" w:hAnsi="Calibri"/>
          <w:sz w:val="22"/>
          <w:szCs w:val="22"/>
          <w:lang w:eastAsia="en-GB"/>
        </w:rPr>
        <w:tab/>
      </w:r>
      <w:r>
        <w:t>Floor Control Procedure</w:t>
      </w:r>
      <w:r>
        <w:tab/>
      </w:r>
      <w:r>
        <w:fldChar w:fldCharType="begin" w:fldLock="1"/>
      </w:r>
      <w:r>
        <w:instrText xml:space="preserve"> PAGEREF _Toc97571376 \h </w:instrText>
      </w:r>
      <w:r>
        <w:fldChar w:fldCharType="separate"/>
      </w:r>
      <w:r>
        <w:t>110</w:t>
      </w:r>
      <w:r>
        <w:fldChar w:fldCharType="end"/>
      </w:r>
    </w:p>
    <w:p w14:paraId="5505CECE" w14:textId="3F60110F" w:rsidR="00345AC6" w:rsidRPr="00384918" w:rsidRDefault="00345AC6">
      <w:pPr>
        <w:pStyle w:val="TOC5"/>
        <w:rPr>
          <w:rFonts w:ascii="Calibri" w:hAnsi="Calibri"/>
          <w:sz w:val="22"/>
          <w:szCs w:val="22"/>
          <w:lang w:eastAsia="en-GB"/>
        </w:rPr>
      </w:pPr>
      <w:r>
        <w:t>6.2.13.2.</w:t>
      </w:r>
      <w:r>
        <w:rPr>
          <w:lang w:eastAsia="zh-CN"/>
        </w:rPr>
        <w:t>7</w:t>
      </w:r>
      <w:r w:rsidRPr="00384918">
        <w:rPr>
          <w:rFonts w:ascii="Calibri" w:hAnsi="Calibri"/>
          <w:sz w:val="22"/>
          <w:szCs w:val="22"/>
          <w:lang w:eastAsia="en-GB"/>
        </w:rPr>
        <w:tab/>
      </w:r>
      <w:r>
        <w:t>Floor Control Connection Release</w:t>
      </w:r>
      <w:r>
        <w:tab/>
      </w:r>
      <w:r>
        <w:fldChar w:fldCharType="begin" w:fldLock="1"/>
      </w:r>
      <w:r>
        <w:instrText xml:space="preserve"> PAGEREF _Toc97571377 \h </w:instrText>
      </w:r>
      <w:r>
        <w:fldChar w:fldCharType="separate"/>
      </w:r>
      <w:r>
        <w:t>110</w:t>
      </w:r>
      <w:r>
        <w:fldChar w:fldCharType="end"/>
      </w:r>
    </w:p>
    <w:p w14:paraId="5ADBA54D" w14:textId="71AA16DF" w:rsidR="00345AC6" w:rsidRPr="00384918" w:rsidRDefault="00345AC6">
      <w:pPr>
        <w:pStyle w:val="TOC5"/>
        <w:rPr>
          <w:rFonts w:ascii="Calibri" w:hAnsi="Calibri"/>
          <w:sz w:val="22"/>
          <w:szCs w:val="22"/>
          <w:lang w:eastAsia="en-GB"/>
        </w:rPr>
      </w:pPr>
      <w:r>
        <w:t>6.2.13.2.</w:t>
      </w:r>
      <w:r>
        <w:rPr>
          <w:lang w:eastAsia="zh-CN"/>
        </w:rPr>
        <w:t>8</w:t>
      </w:r>
      <w:r w:rsidRPr="00384918">
        <w:rPr>
          <w:rFonts w:ascii="Calibri" w:hAnsi="Calibri"/>
          <w:sz w:val="22"/>
          <w:szCs w:val="22"/>
          <w:lang w:eastAsia="en-GB"/>
        </w:rPr>
        <w:tab/>
      </w:r>
      <w:r>
        <w:t>Example Message sequence chart</w:t>
      </w:r>
      <w:r>
        <w:tab/>
      </w:r>
      <w:r>
        <w:fldChar w:fldCharType="begin" w:fldLock="1"/>
      </w:r>
      <w:r>
        <w:instrText xml:space="preserve"> PAGEREF _Toc97571378 \h </w:instrText>
      </w:r>
      <w:r>
        <w:fldChar w:fldCharType="separate"/>
      </w:r>
      <w:r>
        <w:t>110</w:t>
      </w:r>
      <w:r>
        <w:fldChar w:fldCharType="end"/>
      </w:r>
    </w:p>
    <w:p w14:paraId="37616D77" w14:textId="15B88E49" w:rsidR="00345AC6" w:rsidRPr="00384918" w:rsidRDefault="00345AC6">
      <w:pPr>
        <w:pStyle w:val="TOC3"/>
        <w:rPr>
          <w:rFonts w:ascii="Calibri" w:hAnsi="Calibri"/>
          <w:sz w:val="22"/>
          <w:szCs w:val="22"/>
          <w:lang w:eastAsia="en-GB"/>
        </w:rPr>
      </w:pPr>
      <w:r>
        <w:t>6.2.14</w:t>
      </w:r>
      <w:r w:rsidRPr="00384918">
        <w:rPr>
          <w:rFonts w:ascii="Calibri" w:hAnsi="Calibri"/>
          <w:sz w:val="22"/>
          <w:szCs w:val="22"/>
          <w:lang w:eastAsia="en-GB"/>
        </w:rPr>
        <w:tab/>
      </w:r>
      <w:r>
        <w:t>Explicit Congestion Notification Support</w:t>
      </w:r>
      <w:r>
        <w:tab/>
      </w:r>
      <w:r>
        <w:fldChar w:fldCharType="begin" w:fldLock="1"/>
      </w:r>
      <w:r>
        <w:instrText xml:space="preserve"> PAGEREF _Toc97571379 \h </w:instrText>
      </w:r>
      <w:r>
        <w:fldChar w:fldCharType="separate"/>
      </w:r>
      <w:r>
        <w:t>112</w:t>
      </w:r>
      <w:r>
        <w:fldChar w:fldCharType="end"/>
      </w:r>
    </w:p>
    <w:p w14:paraId="2FB136B0" w14:textId="22D0B880" w:rsidR="00345AC6" w:rsidRPr="00384918" w:rsidRDefault="00345AC6">
      <w:pPr>
        <w:pStyle w:val="TOC4"/>
        <w:rPr>
          <w:rFonts w:ascii="Calibri" w:hAnsi="Calibri"/>
          <w:sz w:val="22"/>
          <w:szCs w:val="22"/>
          <w:lang w:eastAsia="en-GB"/>
        </w:rPr>
      </w:pPr>
      <w:r>
        <w:t>6.2.14.1</w:t>
      </w:r>
      <w:r w:rsidRPr="00384918">
        <w:rPr>
          <w:rFonts w:ascii="Calibri" w:hAnsi="Calibri"/>
          <w:sz w:val="22"/>
          <w:szCs w:val="22"/>
          <w:lang w:eastAsia="en-GB"/>
        </w:rPr>
        <w:tab/>
      </w:r>
      <w:r>
        <w:t>General</w:t>
      </w:r>
      <w:r>
        <w:tab/>
      </w:r>
      <w:r>
        <w:fldChar w:fldCharType="begin" w:fldLock="1"/>
      </w:r>
      <w:r>
        <w:instrText xml:space="preserve"> PAGEREF _Toc97571380 \h </w:instrText>
      </w:r>
      <w:r>
        <w:fldChar w:fldCharType="separate"/>
      </w:r>
      <w:r>
        <w:t>112</w:t>
      </w:r>
      <w:r>
        <w:fldChar w:fldCharType="end"/>
      </w:r>
    </w:p>
    <w:p w14:paraId="3C8BCA37" w14:textId="3E2CE426" w:rsidR="00345AC6" w:rsidRPr="00384918" w:rsidRDefault="00345AC6">
      <w:pPr>
        <w:pStyle w:val="TOC4"/>
        <w:rPr>
          <w:rFonts w:ascii="Calibri" w:hAnsi="Calibri"/>
          <w:sz w:val="22"/>
          <w:szCs w:val="22"/>
          <w:lang w:eastAsia="en-GB"/>
        </w:rPr>
      </w:pPr>
      <w:r w:rsidRPr="00345AC6">
        <w:t>6.2.14.2</w:t>
      </w:r>
      <w:r w:rsidRPr="00384918">
        <w:rPr>
          <w:rFonts w:ascii="Calibri" w:hAnsi="Calibri"/>
          <w:sz w:val="22"/>
          <w:szCs w:val="22"/>
          <w:lang w:eastAsia="en-GB"/>
        </w:rPr>
        <w:tab/>
      </w:r>
      <w:r w:rsidRPr="00B90567">
        <w:rPr>
          <w:rFonts w:eastAsia="Batang"/>
        </w:rPr>
        <w:t>Message sequence chart, Request ECN</w:t>
      </w:r>
      <w:r>
        <w:tab/>
      </w:r>
      <w:r>
        <w:fldChar w:fldCharType="begin" w:fldLock="1"/>
      </w:r>
      <w:r>
        <w:instrText xml:space="preserve"> PAGEREF _Toc97571381 \h </w:instrText>
      </w:r>
      <w:r>
        <w:fldChar w:fldCharType="separate"/>
      </w:r>
      <w:r>
        <w:t>112</w:t>
      </w:r>
      <w:r>
        <w:fldChar w:fldCharType="end"/>
      </w:r>
    </w:p>
    <w:p w14:paraId="59D9765F" w14:textId="179A194F" w:rsidR="00345AC6" w:rsidRPr="00384918" w:rsidRDefault="00345AC6">
      <w:pPr>
        <w:pStyle w:val="TOC4"/>
        <w:rPr>
          <w:rFonts w:ascii="Calibri" w:hAnsi="Calibri"/>
          <w:sz w:val="22"/>
          <w:szCs w:val="22"/>
          <w:lang w:eastAsia="en-GB"/>
        </w:rPr>
      </w:pPr>
      <w:r w:rsidRPr="00345AC6">
        <w:t>6.2.14.3</w:t>
      </w:r>
      <w:r w:rsidRPr="00384918">
        <w:rPr>
          <w:rFonts w:ascii="Calibri" w:hAnsi="Calibri"/>
          <w:sz w:val="22"/>
          <w:szCs w:val="22"/>
          <w:lang w:eastAsia="en-GB"/>
        </w:rPr>
        <w:tab/>
      </w:r>
      <w:r w:rsidRPr="00B90567">
        <w:rPr>
          <w:rFonts w:eastAsia="Batang"/>
        </w:rPr>
        <w:t>Message sequence chart, Report ECN Failure Event</w:t>
      </w:r>
      <w:r>
        <w:tab/>
      </w:r>
      <w:r>
        <w:fldChar w:fldCharType="begin" w:fldLock="1"/>
      </w:r>
      <w:r>
        <w:instrText xml:space="preserve"> PAGEREF _Toc97571382 \h </w:instrText>
      </w:r>
      <w:r>
        <w:fldChar w:fldCharType="separate"/>
      </w:r>
      <w:r>
        <w:t>113</w:t>
      </w:r>
      <w:r>
        <w:fldChar w:fldCharType="end"/>
      </w:r>
    </w:p>
    <w:p w14:paraId="069F04EA" w14:textId="4ACC0988" w:rsidR="00345AC6" w:rsidRPr="00384918" w:rsidRDefault="00345AC6">
      <w:pPr>
        <w:pStyle w:val="TOC3"/>
        <w:rPr>
          <w:rFonts w:ascii="Calibri" w:hAnsi="Calibri"/>
          <w:sz w:val="22"/>
          <w:szCs w:val="22"/>
          <w:lang w:eastAsia="en-GB"/>
        </w:rPr>
      </w:pPr>
      <w:r>
        <w:t>6.2.15</w:t>
      </w:r>
      <w:r w:rsidRPr="00384918">
        <w:rPr>
          <w:rFonts w:ascii="Calibri" w:hAnsi="Calibri"/>
          <w:sz w:val="22"/>
          <w:szCs w:val="22"/>
          <w:lang w:eastAsia="en-GB"/>
        </w:rPr>
        <w:tab/>
      </w:r>
      <w:r>
        <w:t>Multimedia Priority Service Congestion Control Procedures</w:t>
      </w:r>
      <w:r>
        <w:tab/>
      </w:r>
      <w:r>
        <w:fldChar w:fldCharType="begin" w:fldLock="1"/>
      </w:r>
      <w:r>
        <w:instrText xml:space="preserve"> PAGEREF _Toc97571383 \h </w:instrText>
      </w:r>
      <w:r>
        <w:fldChar w:fldCharType="separate"/>
      </w:r>
      <w:r>
        <w:t>113</w:t>
      </w:r>
      <w:r>
        <w:fldChar w:fldCharType="end"/>
      </w:r>
    </w:p>
    <w:p w14:paraId="1D8C35CA" w14:textId="5CBBDAEF" w:rsidR="00345AC6" w:rsidRPr="00384918" w:rsidRDefault="00345AC6">
      <w:pPr>
        <w:pStyle w:val="TOC4"/>
        <w:rPr>
          <w:rFonts w:ascii="Calibri" w:hAnsi="Calibri"/>
          <w:sz w:val="22"/>
          <w:szCs w:val="22"/>
          <w:lang w:eastAsia="en-GB"/>
        </w:rPr>
      </w:pPr>
      <w:r>
        <w:t>6.2.15.1</w:t>
      </w:r>
      <w:r w:rsidRPr="00384918">
        <w:rPr>
          <w:rFonts w:ascii="Calibri" w:hAnsi="Calibri"/>
          <w:sz w:val="22"/>
          <w:szCs w:val="22"/>
          <w:lang w:eastAsia="en-GB"/>
        </w:rPr>
        <w:tab/>
      </w:r>
      <w:r>
        <w:t>General</w:t>
      </w:r>
      <w:r>
        <w:tab/>
      </w:r>
      <w:r>
        <w:fldChar w:fldCharType="begin" w:fldLock="1"/>
      </w:r>
      <w:r>
        <w:instrText xml:space="preserve"> PAGEREF _Toc97571384 \h </w:instrText>
      </w:r>
      <w:r>
        <w:fldChar w:fldCharType="separate"/>
      </w:r>
      <w:r>
        <w:t>113</w:t>
      </w:r>
      <w:r>
        <w:fldChar w:fldCharType="end"/>
      </w:r>
    </w:p>
    <w:p w14:paraId="26F84360" w14:textId="0FC11D2A" w:rsidR="00345AC6" w:rsidRPr="00384918" w:rsidRDefault="00345AC6">
      <w:pPr>
        <w:pStyle w:val="TOC4"/>
        <w:rPr>
          <w:rFonts w:ascii="Calibri" w:hAnsi="Calibri"/>
          <w:sz w:val="22"/>
          <w:szCs w:val="22"/>
          <w:lang w:eastAsia="en-GB"/>
        </w:rPr>
      </w:pPr>
      <w:r>
        <w:t>6.2.15.2</w:t>
      </w:r>
      <w:r w:rsidRPr="00384918">
        <w:rPr>
          <w:rFonts w:ascii="Calibri" w:hAnsi="Calibri"/>
          <w:sz w:val="22"/>
          <w:szCs w:val="22"/>
          <w:lang w:eastAsia="en-GB"/>
        </w:rPr>
        <w:tab/>
      </w:r>
      <w:r>
        <w:t>MRFP Resource Congestion in ADD response, request is queued</w:t>
      </w:r>
      <w:r>
        <w:tab/>
      </w:r>
      <w:r>
        <w:fldChar w:fldCharType="begin" w:fldLock="1"/>
      </w:r>
      <w:r>
        <w:instrText xml:space="preserve"> PAGEREF _Toc97571385 \h </w:instrText>
      </w:r>
      <w:r>
        <w:fldChar w:fldCharType="separate"/>
      </w:r>
      <w:r>
        <w:t>114</w:t>
      </w:r>
      <w:r>
        <w:fldChar w:fldCharType="end"/>
      </w:r>
    </w:p>
    <w:p w14:paraId="1D3D8E2C" w14:textId="702F9694" w:rsidR="00345AC6" w:rsidRPr="00384918" w:rsidRDefault="00345AC6">
      <w:pPr>
        <w:pStyle w:val="TOC4"/>
        <w:rPr>
          <w:rFonts w:ascii="Calibri" w:hAnsi="Calibri"/>
          <w:sz w:val="22"/>
          <w:szCs w:val="22"/>
          <w:lang w:eastAsia="en-GB"/>
        </w:rPr>
      </w:pPr>
      <w:r>
        <w:t>6.2.15.3</w:t>
      </w:r>
      <w:r w:rsidRPr="00384918">
        <w:rPr>
          <w:rFonts w:ascii="Calibri" w:hAnsi="Calibri"/>
          <w:sz w:val="22"/>
          <w:szCs w:val="22"/>
          <w:lang w:eastAsia="en-GB"/>
        </w:rPr>
        <w:tab/>
      </w:r>
      <w:r>
        <w:t>MRFP Resource Congestion in ADD response, MRFC seizes new MRFP</w:t>
      </w:r>
      <w:r>
        <w:tab/>
      </w:r>
      <w:r>
        <w:fldChar w:fldCharType="begin" w:fldLock="1"/>
      </w:r>
      <w:r>
        <w:instrText xml:space="preserve"> PAGEREF _Toc97571386 \h </w:instrText>
      </w:r>
      <w:r>
        <w:fldChar w:fldCharType="separate"/>
      </w:r>
      <w:r>
        <w:t>114</w:t>
      </w:r>
      <w:r>
        <w:fldChar w:fldCharType="end"/>
      </w:r>
    </w:p>
    <w:p w14:paraId="5D83EEB9" w14:textId="05438C42" w:rsidR="00345AC6" w:rsidRPr="00384918" w:rsidRDefault="00345AC6">
      <w:pPr>
        <w:pStyle w:val="TOC4"/>
        <w:rPr>
          <w:rFonts w:ascii="Calibri" w:hAnsi="Calibri"/>
          <w:sz w:val="22"/>
          <w:szCs w:val="22"/>
          <w:lang w:eastAsia="en-GB"/>
        </w:rPr>
      </w:pPr>
      <w:r>
        <w:t>6.2.15.4</w:t>
      </w:r>
      <w:r w:rsidRPr="00384918">
        <w:rPr>
          <w:rFonts w:ascii="Calibri" w:hAnsi="Calibri"/>
          <w:sz w:val="22"/>
          <w:szCs w:val="22"/>
          <w:lang w:eastAsia="en-GB"/>
        </w:rPr>
        <w:tab/>
      </w:r>
      <w:r>
        <w:t>MRFP Priority Resource Allocation</w:t>
      </w:r>
      <w:r>
        <w:tab/>
      </w:r>
      <w:r>
        <w:fldChar w:fldCharType="begin" w:fldLock="1"/>
      </w:r>
      <w:r>
        <w:instrText xml:space="preserve"> PAGEREF _Toc97571387 \h </w:instrText>
      </w:r>
      <w:r>
        <w:fldChar w:fldCharType="separate"/>
      </w:r>
      <w:r>
        <w:t>114</w:t>
      </w:r>
      <w:r>
        <w:fldChar w:fldCharType="end"/>
      </w:r>
    </w:p>
    <w:p w14:paraId="296A06A6" w14:textId="3E247B0F" w:rsidR="00345AC6" w:rsidRPr="00384918" w:rsidRDefault="00345AC6">
      <w:pPr>
        <w:pStyle w:val="TOC4"/>
        <w:rPr>
          <w:rFonts w:ascii="Calibri" w:hAnsi="Calibri"/>
          <w:sz w:val="22"/>
          <w:szCs w:val="22"/>
          <w:lang w:eastAsia="en-GB"/>
        </w:rPr>
      </w:pPr>
      <w:r>
        <w:t>6.2.15.5</w:t>
      </w:r>
      <w:r w:rsidRPr="00384918">
        <w:rPr>
          <w:rFonts w:ascii="Calibri" w:hAnsi="Calibri"/>
          <w:sz w:val="22"/>
          <w:szCs w:val="22"/>
          <w:lang w:eastAsia="en-GB"/>
        </w:rPr>
        <w:tab/>
      </w:r>
      <w:r>
        <w:t>MRFP Priority User Data marking</w:t>
      </w:r>
      <w:r>
        <w:tab/>
      </w:r>
      <w:r>
        <w:fldChar w:fldCharType="begin" w:fldLock="1"/>
      </w:r>
      <w:r>
        <w:instrText xml:space="preserve"> PAGEREF _Toc97571388 \h </w:instrText>
      </w:r>
      <w:r>
        <w:fldChar w:fldCharType="separate"/>
      </w:r>
      <w:r>
        <w:t>115</w:t>
      </w:r>
      <w:r>
        <w:fldChar w:fldCharType="end"/>
      </w:r>
    </w:p>
    <w:p w14:paraId="638DE72B" w14:textId="13285078" w:rsidR="00345AC6" w:rsidRPr="00384918" w:rsidRDefault="00345AC6">
      <w:pPr>
        <w:pStyle w:val="TOC3"/>
        <w:rPr>
          <w:rFonts w:ascii="Calibri" w:hAnsi="Calibri"/>
          <w:sz w:val="22"/>
          <w:szCs w:val="22"/>
          <w:lang w:eastAsia="en-GB"/>
        </w:rPr>
      </w:pPr>
      <w:r>
        <w:t>6.2.16</w:t>
      </w:r>
      <w:r w:rsidRPr="00384918">
        <w:rPr>
          <w:rFonts w:ascii="Calibri" w:hAnsi="Calibri"/>
          <w:sz w:val="22"/>
          <w:szCs w:val="22"/>
          <w:lang w:eastAsia="en-GB"/>
        </w:rPr>
        <w:tab/>
      </w:r>
      <w:r>
        <w:t>Coordination of Video Orientation</w:t>
      </w:r>
      <w:r>
        <w:tab/>
      </w:r>
      <w:r>
        <w:fldChar w:fldCharType="begin" w:fldLock="1"/>
      </w:r>
      <w:r>
        <w:instrText xml:space="preserve"> PAGEREF _Toc97571389 \h </w:instrText>
      </w:r>
      <w:r>
        <w:fldChar w:fldCharType="separate"/>
      </w:r>
      <w:r>
        <w:t>115</w:t>
      </w:r>
      <w:r>
        <w:fldChar w:fldCharType="end"/>
      </w:r>
    </w:p>
    <w:p w14:paraId="55EA46CB" w14:textId="24A97476" w:rsidR="00345AC6" w:rsidRPr="00384918" w:rsidRDefault="00345AC6">
      <w:pPr>
        <w:pStyle w:val="TOC3"/>
        <w:rPr>
          <w:rFonts w:ascii="Calibri" w:hAnsi="Calibri"/>
          <w:sz w:val="22"/>
          <w:szCs w:val="22"/>
          <w:lang w:eastAsia="en-GB"/>
        </w:rPr>
      </w:pPr>
      <w:r>
        <w:t>6.2.17</w:t>
      </w:r>
      <w:r w:rsidRPr="00384918">
        <w:rPr>
          <w:rFonts w:ascii="Calibri" w:hAnsi="Calibri"/>
          <w:sz w:val="22"/>
          <w:szCs w:val="22"/>
          <w:lang w:eastAsia="en-GB"/>
        </w:rPr>
        <w:tab/>
      </w:r>
      <w:r>
        <w:t>Support of generic image attributes</w:t>
      </w:r>
      <w:r>
        <w:tab/>
      </w:r>
      <w:r>
        <w:fldChar w:fldCharType="begin" w:fldLock="1"/>
      </w:r>
      <w:r>
        <w:instrText xml:space="preserve"> PAGEREF _Toc97571390 \h </w:instrText>
      </w:r>
      <w:r>
        <w:fldChar w:fldCharType="separate"/>
      </w:r>
      <w:r>
        <w:t>116</w:t>
      </w:r>
      <w:r>
        <w:fldChar w:fldCharType="end"/>
      </w:r>
    </w:p>
    <w:p w14:paraId="17AAC259" w14:textId="14178C5C" w:rsidR="00345AC6" w:rsidRPr="00384918" w:rsidRDefault="00345AC6">
      <w:pPr>
        <w:pStyle w:val="TOC4"/>
        <w:rPr>
          <w:rFonts w:ascii="Calibri" w:hAnsi="Calibri"/>
          <w:sz w:val="22"/>
          <w:szCs w:val="22"/>
          <w:lang w:eastAsia="en-GB"/>
        </w:rPr>
      </w:pPr>
      <w:r>
        <w:t>6.2.17.1</w:t>
      </w:r>
      <w:r w:rsidRPr="00384918">
        <w:rPr>
          <w:rFonts w:ascii="Calibri" w:hAnsi="Calibri"/>
          <w:sz w:val="22"/>
          <w:szCs w:val="22"/>
          <w:lang w:eastAsia="en-GB"/>
        </w:rPr>
        <w:tab/>
      </w:r>
      <w:r>
        <w:t>General</w:t>
      </w:r>
      <w:r>
        <w:tab/>
      </w:r>
      <w:r>
        <w:fldChar w:fldCharType="begin" w:fldLock="1"/>
      </w:r>
      <w:r>
        <w:instrText xml:space="preserve"> PAGEREF _Toc97571391 \h </w:instrText>
      </w:r>
      <w:r>
        <w:fldChar w:fldCharType="separate"/>
      </w:r>
      <w:r>
        <w:t>116</w:t>
      </w:r>
      <w:r>
        <w:fldChar w:fldCharType="end"/>
      </w:r>
    </w:p>
    <w:p w14:paraId="0CEE99B1" w14:textId="00B7AF86" w:rsidR="00345AC6" w:rsidRPr="00384918" w:rsidRDefault="00345AC6">
      <w:pPr>
        <w:pStyle w:val="TOC4"/>
        <w:rPr>
          <w:rFonts w:ascii="Calibri" w:hAnsi="Calibri"/>
          <w:sz w:val="22"/>
          <w:szCs w:val="22"/>
          <w:lang w:eastAsia="en-GB"/>
        </w:rPr>
      </w:pPr>
      <w:r>
        <w:t>6.2.17.2</w:t>
      </w:r>
      <w:r w:rsidRPr="00384918">
        <w:rPr>
          <w:rFonts w:ascii="Calibri" w:hAnsi="Calibri"/>
          <w:sz w:val="22"/>
          <w:szCs w:val="22"/>
          <w:lang w:eastAsia="en-GB"/>
        </w:rPr>
        <w:tab/>
      </w:r>
      <w:r>
        <w:t>Indication of generic image attributes</w:t>
      </w:r>
      <w:r>
        <w:tab/>
      </w:r>
      <w:r>
        <w:fldChar w:fldCharType="begin" w:fldLock="1"/>
      </w:r>
      <w:r>
        <w:instrText xml:space="preserve"> PAGEREF _Toc97571392 \h </w:instrText>
      </w:r>
      <w:r>
        <w:fldChar w:fldCharType="separate"/>
      </w:r>
      <w:r>
        <w:t>116</w:t>
      </w:r>
      <w:r>
        <w:fldChar w:fldCharType="end"/>
      </w:r>
    </w:p>
    <w:p w14:paraId="388AC81C" w14:textId="2D0A1943" w:rsidR="00345AC6" w:rsidRPr="00384918" w:rsidRDefault="00345AC6">
      <w:pPr>
        <w:pStyle w:val="TOC3"/>
        <w:rPr>
          <w:rFonts w:ascii="Calibri" w:hAnsi="Calibri"/>
          <w:sz w:val="22"/>
          <w:szCs w:val="22"/>
          <w:lang w:eastAsia="en-GB"/>
        </w:rPr>
      </w:pPr>
      <w:r>
        <w:t>6.2.</w:t>
      </w:r>
      <w:r>
        <w:rPr>
          <w:lang w:eastAsia="zh-CN"/>
        </w:rPr>
        <w:t>18</w:t>
      </w:r>
      <w:r w:rsidRPr="00384918">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_Toc97571393 \h </w:instrText>
      </w:r>
      <w:r>
        <w:fldChar w:fldCharType="separate"/>
      </w:r>
      <w:r>
        <w:t>117</w:t>
      </w:r>
      <w:r>
        <w:fldChar w:fldCharType="end"/>
      </w:r>
    </w:p>
    <w:p w14:paraId="3F2BA57A" w14:textId="3D2E0BB1" w:rsidR="00345AC6" w:rsidRPr="00384918" w:rsidRDefault="00345AC6">
      <w:pPr>
        <w:pStyle w:val="TOC4"/>
        <w:rPr>
          <w:rFonts w:ascii="Calibri" w:hAnsi="Calibri"/>
          <w:sz w:val="22"/>
          <w:szCs w:val="22"/>
          <w:lang w:eastAsia="en-GB"/>
        </w:rPr>
      </w:pPr>
      <w:r>
        <w:t>6.2.18.1</w:t>
      </w:r>
      <w:r w:rsidRPr="00384918">
        <w:rPr>
          <w:rFonts w:ascii="Calibri" w:hAnsi="Calibri"/>
          <w:sz w:val="22"/>
          <w:szCs w:val="22"/>
          <w:lang w:eastAsia="en-GB"/>
        </w:rPr>
        <w:tab/>
      </w:r>
      <w:r>
        <w:t>ICE lite</w:t>
      </w:r>
      <w:r>
        <w:tab/>
      </w:r>
      <w:r>
        <w:fldChar w:fldCharType="begin" w:fldLock="1"/>
      </w:r>
      <w:r>
        <w:instrText xml:space="preserve"> PAGEREF _Toc97571394 \h </w:instrText>
      </w:r>
      <w:r>
        <w:fldChar w:fldCharType="separate"/>
      </w:r>
      <w:r>
        <w:t>117</w:t>
      </w:r>
      <w:r>
        <w:fldChar w:fldCharType="end"/>
      </w:r>
    </w:p>
    <w:p w14:paraId="087801DB" w14:textId="3B0B18D6" w:rsidR="00345AC6" w:rsidRPr="00384918" w:rsidRDefault="00345AC6">
      <w:pPr>
        <w:pStyle w:val="TOC4"/>
        <w:rPr>
          <w:rFonts w:ascii="Calibri" w:hAnsi="Calibri"/>
          <w:sz w:val="22"/>
          <w:szCs w:val="22"/>
          <w:lang w:eastAsia="en-GB"/>
        </w:rPr>
      </w:pPr>
      <w:r>
        <w:t>6.2.18.2</w:t>
      </w:r>
      <w:r w:rsidRPr="00384918">
        <w:rPr>
          <w:rFonts w:ascii="Calibri" w:hAnsi="Calibri"/>
          <w:sz w:val="22"/>
          <w:szCs w:val="22"/>
          <w:lang w:eastAsia="en-GB"/>
        </w:rPr>
        <w:tab/>
      </w:r>
      <w:r>
        <w:t>Full ICE</w:t>
      </w:r>
      <w:r>
        <w:tab/>
      </w:r>
      <w:r>
        <w:fldChar w:fldCharType="begin" w:fldLock="1"/>
      </w:r>
      <w:r>
        <w:instrText xml:space="preserve"> PAGEREF _Toc97571395 \h </w:instrText>
      </w:r>
      <w:r>
        <w:fldChar w:fldCharType="separate"/>
      </w:r>
      <w:r>
        <w:t>117</w:t>
      </w:r>
      <w:r>
        <w:fldChar w:fldCharType="end"/>
      </w:r>
    </w:p>
    <w:p w14:paraId="7EEBDB70" w14:textId="2502C855" w:rsidR="00345AC6" w:rsidRPr="00384918" w:rsidRDefault="00345AC6">
      <w:pPr>
        <w:pStyle w:val="TOC4"/>
        <w:rPr>
          <w:rFonts w:ascii="Calibri" w:hAnsi="Calibri"/>
          <w:sz w:val="22"/>
          <w:szCs w:val="22"/>
          <w:lang w:eastAsia="en-GB"/>
        </w:rPr>
      </w:pPr>
      <w:r>
        <w:t>6.2.18.</w:t>
      </w:r>
      <w:r>
        <w:rPr>
          <w:lang w:eastAsia="zh-CN"/>
        </w:rPr>
        <w:t>3</w:t>
      </w:r>
      <w:r w:rsidRPr="00384918">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_Toc97571396 \h </w:instrText>
      </w:r>
      <w:r>
        <w:fldChar w:fldCharType="separate"/>
      </w:r>
      <w:r>
        <w:t>118</w:t>
      </w:r>
      <w:r>
        <w:fldChar w:fldCharType="end"/>
      </w:r>
    </w:p>
    <w:p w14:paraId="394E5053" w14:textId="2C667AB6" w:rsidR="00345AC6" w:rsidRPr="00384918" w:rsidRDefault="00345AC6">
      <w:pPr>
        <w:pStyle w:val="TOC4"/>
        <w:rPr>
          <w:rFonts w:ascii="Calibri" w:hAnsi="Calibri"/>
          <w:sz w:val="22"/>
          <w:szCs w:val="22"/>
          <w:lang w:eastAsia="en-GB"/>
        </w:rPr>
      </w:pPr>
      <w:r>
        <w:t>6.2.18.</w:t>
      </w:r>
      <w:r>
        <w:rPr>
          <w:lang w:eastAsia="zh-CN"/>
        </w:rPr>
        <w:t>4</w:t>
      </w:r>
      <w:r w:rsidRPr="00384918">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_Toc97571397 \h </w:instrText>
      </w:r>
      <w:r>
        <w:fldChar w:fldCharType="separate"/>
      </w:r>
      <w:r>
        <w:t>119</w:t>
      </w:r>
      <w:r>
        <w:fldChar w:fldCharType="end"/>
      </w:r>
    </w:p>
    <w:p w14:paraId="0C6C44B7" w14:textId="28E93E95" w:rsidR="00345AC6" w:rsidRPr="00384918" w:rsidRDefault="00345AC6">
      <w:pPr>
        <w:pStyle w:val="TOC3"/>
        <w:rPr>
          <w:rFonts w:ascii="Calibri" w:hAnsi="Calibri"/>
          <w:sz w:val="22"/>
          <w:szCs w:val="22"/>
          <w:lang w:eastAsia="en-GB"/>
        </w:rPr>
      </w:pPr>
      <w:r>
        <w:t>6.2.19</w:t>
      </w:r>
      <w:r w:rsidRPr="00384918">
        <w:rPr>
          <w:rFonts w:ascii="Calibri" w:hAnsi="Calibri"/>
          <w:sz w:val="22"/>
          <w:szCs w:val="22"/>
          <w:lang w:eastAsia="en-GB"/>
        </w:rPr>
        <w:tab/>
      </w:r>
      <w:r>
        <w:t>End-to-end security for TCP based media using TLS</w:t>
      </w:r>
      <w:r>
        <w:tab/>
      </w:r>
      <w:r>
        <w:fldChar w:fldCharType="begin" w:fldLock="1"/>
      </w:r>
      <w:r>
        <w:instrText xml:space="preserve"> PAGEREF _Toc97571398 \h </w:instrText>
      </w:r>
      <w:r>
        <w:fldChar w:fldCharType="separate"/>
      </w:r>
      <w:r>
        <w:t>119</w:t>
      </w:r>
      <w:r>
        <w:fldChar w:fldCharType="end"/>
      </w:r>
    </w:p>
    <w:p w14:paraId="3094DBAD" w14:textId="6530A393" w:rsidR="00345AC6" w:rsidRPr="00384918" w:rsidRDefault="00345AC6">
      <w:pPr>
        <w:pStyle w:val="TOC4"/>
        <w:rPr>
          <w:rFonts w:ascii="Calibri" w:hAnsi="Calibri"/>
          <w:sz w:val="22"/>
          <w:szCs w:val="22"/>
          <w:lang w:eastAsia="en-GB"/>
        </w:rPr>
      </w:pPr>
      <w:r>
        <w:t>6.2.19.1</w:t>
      </w:r>
      <w:r w:rsidRPr="00384918">
        <w:rPr>
          <w:rFonts w:ascii="Calibri" w:hAnsi="Calibri"/>
          <w:sz w:val="22"/>
          <w:szCs w:val="22"/>
          <w:lang w:eastAsia="en-GB"/>
        </w:rPr>
        <w:tab/>
      </w:r>
      <w:r>
        <w:t>General</w:t>
      </w:r>
      <w:r>
        <w:tab/>
      </w:r>
      <w:r>
        <w:fldChar w:fldCharType="begin" w:fldLock="1"/>
      </w:r>
      <w:r>
        <w:instrText xml:space="preserve"> PAGEREF _Toc97571399 \h </w:instrText>
      </w:r>
      <w:r>
        <w:fldChar w:fldCharType="separate"/>
      </w:r>
      <w:r>
        <w:t>119</w:t>
      </w:r>
      <w:r>
        <w:fldChar w:fldCharType="end"/>
      </w:r>
    </w:p>
    <w:p w14:paraId="59BC425B" w14:textId="0D719B84" w:rsidR="00345AC6" w:rsidRPr="00384918" w:rsidRDefault="00345AC6">
      <w:pPr>
        <w:pStyle w:val="TOC4"/>
        <w:rPr>
          <w:rFonts w:ascii="Calibri" w:hAnsi="Calibri"/>
          <w:sz w:val="22"/>
          <w:szCs w:val="22"/>
          <w:lang w:eastAsia="en-GB"/>
        </w:rPr>
      </w:pPr>
      <w:r>
        <w:t>6.2.19.2</w:t>
      </w:r>
      <w:r w:rsidRPr="00384918">
        <w:rPr>
          <w:rFonts w:ascii="Calibri" w:hAnsi="Calibri"/>
          <w:sz w:val="22"/>
          <w:szCs w:val="22"/>
          <w:lang w:eastAsia="en-GB"/>
        </w:rPr>
        <w:tab/>
      </w:r>
      <w:r>
        <w:t>Specific procedures for session based messaging (MSRP)</w:t>
      </w:r>
      <w:r>
        <w:tab/>
      </w:r>
      <w:r>
        <w:fldChar w:fldCharType="begin" w:fldLock="1"/>
      </w:r>
      <w:r>
        <w:instrText xml:space="preserve"> PAGEREF _Toc97571400 \h </w:instrText>
      </w:r>
      <w:r>
        <w:fldChar w:fldCharType="separate"/>
      </w:r>
      <w:r>
        <w:t>120</w:t>
      </w:r>
      <w:r>
        <w:fldChar w:fldCharType="end"/>
      </w:r>
    </w:p>
    <w:p w14:paraId="264A73FA" w14:textId="2F4D0DF8" w:rsidR="00345AC6" w:rsidRPr="00384918" w:rsidRDefault="00345AC6">
      <w:pPr>
        <w:pStyle w:val="TOC5"/>
        <w:rPr>
          <w:rFonts w:ascii="Calibri" w:hAnsi="Calibri"/>
          <w:sz w:val="22"/>
          <w:szCs w:val="22"/>
          <w:lang w:eastAsia="en-GB"/>
        </w:rPr>
      </w:pPr>
      <w:r>
        <w:t>6.2.19.2.1</w:t>
      </w:r>
      <w:r w:rsidRPr="00384918">
        <w:rPr>
          <w:rFonts w:ascii="Calibri" w:hAnsi="Calibri"/>
          <w:sz w:val="22"/>
          <w:szCs w:val="22"/>
          <w:lang w:eastAsia="en-GB"/>
        </w:rPr>
        <w:tab/>
      </w:r>
      <w:r>
        <w:t>IMS UE originating procedures ("dial-in" scenario) for e2e</w:t>
      </w:r>
      <w:r>
        <w:tab/>
      </w:r>
      <w:r>
        <w:fldChar w:fldCharType="begin" w:fldLock="1"/>
      </w:r>
      <w:r>
        <w:instrText xml:space="preserve"> PAGEREF _Toc97571401 \h </w:instrText>
      </w:r>
      <w:r>
        <w:fldChar w:fldCharType="separate"/>
      </w:r>
      <w:r>
        <w:t>120</w:t>
      </w:r>
      <w:r>
        <w:fldChar w:fldCharType="end"/>
      </w:r>
    </w:p>
    <w:p w14:paraId="11500C46" w14:textId="7BFC700E" w:rsidR="00345AC6" w:rsidRPr="00384918" w:rsidRDefault="00345AC6">
      <w:pPr>
        <w:pStyle w:val="TOC5"/>
        <w:rPr>
          <w:rFonts w:ascii="Calibri" w:hAnsi="Calibri"/>
          <w:sz w:val="22"/>
          <w:szCs w:val="22"/>
          <w:lang w:eastAsia="en-GB"/>
        </w:rPr>
      </w:pPr>
      <w:r>
        <w:t>6.2.19.2.2</w:t>
      </w:r>
      <w:r w:rsidRPr="00384918">
        <w:rPr>
          <w:rFonts w:ascii="Calibri" w:hAnsi="Calibri"/>
          <w:sz w:val="22"/>
          <w:szCs w:val="22"/>
          <w:lang w:eastAsia="en-GB"/>
        </w:rPr>
        <w:tab/>
      </w:r>
      <w:r>
        <w:t>IMS UE terminating procedures ("dial-out" scenario) for e2e</w:t>
      </w:r>
      <w:r>
        <w:tab/>
      </w:r>
      <w:r>
        <w:fldChar w:fldCharType="begin" w:fldLock="1"/>
      </w:r>
      <w:r>
        <w:instrText xml:space="preserve"> PAGEREF _Toc97571402 \h </w:instrText>
      </w:r>
      <w:r>
        <w:fldChar w:fldCharType="separate"/>
      </w:r>
      <w:r>
        <w:t>121</w:t>
      </w:r>
      <w:r>
        <w:fldChar w:fldCharType="end"/>
      </w:r>
    </w:p>
    <w:p w14:paraId="46F393B9" w14:textId="17B49789" w:rsidR="00345AC6" w:rsidRPr="00384918" w:rsidRDefault="00345AC6">
      <w:pPr>
        <w:pStyle w:val="TOC4"/>
        <w:rPr>
          <w:rFonts w:ascii="Calibri" w:hAnsi="Calibri"/>
          <w:sz w:val="22"/>
          <w:szCs w:val="22"/>
          <w:lang w:eastAsia="en-GB"/>
        </w:rPr>
      </w:pPr>
      <w:r>
        <w:t>6.2.19.3</w:t>
      </w:r>
      <w:r w:rsidRPr="00384918">
        <w:rPr>
          <w:rFonts w:ascii="Calibri" w:hAnsi="Calibri"/>
          <w:sz w:val="22"/>
          <w:szCs w:val="22"/>
          <w:lang w:eastAsia="en-GB"/>
        </w:rPr>
        <w:tab/>
      </w:r>
      <w:r>
        <w:t>Specific procedures for Floor Control Service (BFCP)</w:t>
      </w:r>
      <w:r>
        <w:tab/>
      </w:r>
      <w:r>
        <w:fldChar w:fldCharType="begin" w:fldLock="1"/>
      </w:r>
      <w:r>
        <w:instrText xml:space="preserve"> PAGEREF _Toc97571403 \h </w:instrText>
      </w:r>
      <w:r>
        <w:fldChar w:fldCharType="separate"/>
      </w:r>
      <w:r>
        <w:t>123</w:t>
      </w:r>
      <w:r>
        <w:fldChar w:fldCharType="end"/>
      </w:r>
    </w:p>
    <w:p w14:paraId="09770630" w14:textId="1043BA88" w:rsidR="00345AC6" w:rsidRPr="00384918" w:rsidRDefault="00345AC6">
      <w:pPr>
        <w:pStyle w:val="TOC5"/>
        <w:rPr>
          <w:rFonts w:ascii="Calibri" w:hAnsi="Calibri"/>
          <w:sz w:val="22"/>
          <w:szCs w:val="22"/>
          <w:lang w:eastAsia="en-GB"/>
        </w:rPr>
      </w:pPr>
      <w:r>
        <w:t>6.2.19.3.1</w:t>
      </w:r>
      <w:r w:rsidRPr="00384918">
        <w:rPr>
          <w:rFonts w:ascii="Calibri" w:hAnsi="Calibri"/>
          <w:sz w:val="22"/>
          <w:szCs w:val="22"/>
          <w:lang w:eastAsia="en-GB"/>
        </w:rPr>
        <w:tab/>
      </w:r>
      <w:r>
        <w:t>IMS UE requesting e2e protected Floor control connection</w:t>
      </w:r>
      <w:r>
        <w:tab/>
      </w:r>
      <w:r>
        <w:fldChar w:fldCharType="begin" w:fldLock="1"/>
      </w:r>
      <w:r>
        <w:instrText xml:space="preserve"> PAGEREF _Toc97571404 \h </w:instrText>
      </w:r>
      <w:r>
        <w:fldChar w:fldCharType="separate"/>
      </w:r>
      <w:r>
        <w:t>123</w:t>
      </w:r>
      <w:r>
        <w:fldChar w:fldCharType="end"/>
      </w:r>
    </w:p>
    <w:p w14:paraId="36351B15" w14:textId="04A0BB1B" w:rsidR="00345AC6" w:rsidRPr="00384918" w:rsidRDefault="00345AC6">
      <w:pPr>
        <w:pStyle w:val="TOC4"/>
        <w:rPr>
          <w:rFonts w:ascii="Calibri" w:hAnsi="Calibri"/>
          <w:sz w:val="22"/>
          <w:szCs w:val="22"/>
          <w:lang w:eastAsia="en-GB"/>
        </w:rPr>
      </w:pPr>
      <w:r w:rsidRPr="00345AC6">
        <w:t>6.2.19.4</w:t>
      </w:r>
      <w:r w:rsidRPr="00384918">
        <w:rPr>
          <w:rFonts w:ascii="Calibri" w:hAnsi="Calibri"/>
          <w:sz w:val="22"/>
          <w:szCs w:val="22"/>
          <w:lang w:eastAsia="en-GB"/>
        </w:rPr>
        <w:tab/>
      </w:r>
      <w:r w:rsidRPr="00B90567">
        <w:rPr>
          <w:lang w:val="fr-FR"/>
        </w:rPr>
        <w:t>TLS session establishment Failure Indication</w:t>
      </w:r>
      <w:r>
        <w:tab/>
      </w:r>
      <w:r>
        <w:fldChar w:fldCharType="begin" w:fldLock="1"/>
      </w:r>
      <w:r>
        <w:instrText xml:space="preserve"> PAGEREF _Toc97571405 \h </w:instrText>
      </w:r>
      <w:r>
        <w:fldChar w:fldCharType="separate"/>
      </w:r>
      <w:r>
        <w:t>125</w:t>
      </w:r>
      <w:r>
        <w:fldChar w:fldCharType="end"/>
      </w:r>
    </w:p>
    <w:p w14:paraId="2E5CBE96" w14:textId="324F15F3" w:rsidR="00345AC6" w:rsidRPr="00384918" w:rsidRDefault="00345AC6">
      <w:pPr>
        <w:pStyle w:val="TOC3"/>
        <w:rPr>
          <w:rFonts w:ascii="Calibri" w:hAnsi="Calibri"/>
          <w:sz w:val="22"/>
          <w:szCs w:val="22"/>
          <w:lang w:eastAsia="en-GB"/>
        </w:rPr>
      </w:pPr>
      <w:r>
        <w:t>6.2.20</w:t>
      </w:r>
      <w:r w:rsidRPr="00384918">
        <w:rPr>
          <w:rFonts w:ascii="Calibri" w:hAnsi="Calibri"/>
          <w:sz w:val="22"/>
          <w:szCs w:val="22"/>
          <w:lang w:eastAsia="en-GB"/>
        </w:rPr>
        <w:tab/>
      </w:r>
      <w:r>
        <w:t>TCP bearer connection control</w:t>
      </w:r>
      <w:r>
        <w:tab/>
      </w:r>
      <w:r>
        <w:fldChar w:fldCharType="begin" w:fldLock="1"/>
      </w:r>
      <w:r>
        <w:instrText xml:space="preserve"> PAGEREF _Toc97571406 \h </w:instrText>
      </w:r>
      <w:r>
        <w:fldChar w:fldCharType="separate"/>
      </w:r>
      <w:r>
        <w:t>125</w:t>
      </w:r>
      <w:r>
        <w:fldChar w:fldCharType="end"/>
      </w:r>
    </w:p>
    <w:p w14:paraId="37083EAF" w14:textId="3DE4EA1F" w:rsidR="00345AC6" w:rsidRPr="00384918" w:rsidRDefault="00345AC6">
      <w:pPr>
        <w:pStyle w:val="TOC4"/>
        <w:rPr>
          <w:rFonts w:ascii="Calibri" w:hAnsi="Calibri"/>
          <w:sz w:val="22"/>
          <w:szCs w:val="22"/>
          <w:lang w:eastAsia="en-GB"/>
        </w:rPr>
      </w:pPr>
      <w:r>
        <w:t>6.2.20.1</w:t>
      </w:r>
      <w:r w:rsidRPr="00384918">
        <w:rPr>
          <w:rFonts w:ascii="Calibri" w:hAnsi="Calibri"/>
          <w:sz w:val="22"/>
          <w:szCs w:val="22"/>
          <w:lang w:eastAsia="en-GB"/>
        </w:rPr>
        <w:tab/>
      </w:r>
      <w:r>
        <w:t>TCP connection establishment</w:t>
      </w:r>
      <w:r>
        <w:tab/>
      </w:r>
      <w:r>
        <w:fldChar w:fldCharType="begin" w:fldLock="1"/>
      </w:r>
      <w:r>
        <w:instrText xml:space="preserve"> PAGEREF _Toc97571407 \h </w:instrText>
      </w:r>
      <w:r>
        <w:fldChar w:fldCharType="separate"/>
      </w:r>
      <w:r>
        <w:t>125</w:t>
      </w:r>
      <w:r>
        <w:fldChar w:fldCharType="end"/>
      </w:r>
    </w:p>
    <w:p w14:paraId="52599045" w14:textId="26BAF4C1" w:rsidR="00345AC6" w:rsidRPr="00384918" w:rsidRDefault="00345AC6">
      <w:pPr>
        <w:pStyle w:val="TOC4"/>
        <w:rPr>
          <w:rFonts w:ascii="Calibri" w:hAnsi="Calibri"/>
          <w:sz w:val="22"/>
          <w:szCs w:val="22"/>
          <w:lang w:eastAsia="en-GB"/>
        </w:rPr>
      </w:pPr>
      <w:r>
        <w:t>6.2.20.2</w:t>
      </w:r>
      <w:r w:rsidRPr="00384918">
        <w:rPr>
          <w:rFonts w:ascii="Calibri" w:hAnsi="Calibri"/>
          <w:sz w:val="22"/>
          <w:szCs w:val="22"/>
          <w:lang w:eastAsia="en-GB"/>
        </w:rPr>
        <w:tab/>
      </w:r>
      <w:r>
        <w:t>TCP connection establishment Failure Indication</w:t>
      </w:r>
      <w:r>
        <w:tab/>
      </w:r>
      <w:r>
        <w:fldChar w:fldCharType="begin" w:fldLock="1"/>
      </w:r>
      <w:r>
        <w:instrText xml:space="preserve"> PAGEREF _Toc97571408 \h </w:instrText>
      </w:r>
      <w:r>
        <w:fldChar w:fldCharType="separate"/>
      </w:r>
      <w:r>
        <w:t>127</w:t>
      </w:r>
      <w:r>
        <w:fldChar w:fldCharType="end"/>
      </w:r>
    </w:p>
    <w:p w14:paraId="510098F5" w14:textId="2182C6D1" w:rsidR="00345AC6" w:rsidRPr="00384918" w:rsidRDefault="00345AC6">
      <w:pPr>
        <w:pStyle w:val="TOC3"/>
        <w:rPr>
          <w:rFonts w:ascii="Calibri" w:hAnsi="Calibri"/>
          <w:sz w:val="22"/>
          <w:szCs w:val="22"/>
          <w:lang w:eastAsia="en-GB"/>
        </w:rPr>
      </w:pPr>
      <w:r>
        <w:t>6.2.21</w:t>
      </w:r>
      <w:r w:rsidRPr="00384918">
        <w:rPr>
          <w:rFonts w:ascii="Calibri" w:hAnsi="Calibri"/>
          <w:sz w:val="22"/>
          <w:szCs w:val="22"/>
          <w:lang w:eastAsia="en-GB"/>
        </w:rPr>
        <w:tab/>
      </w:r>
      <w:r>
        <w:rPr>
          <w:lang w:eastAsia="zh-CN"/>
        </w:rPr>
        <w:t>Telepresence Procedures</w:t>
      </w:r>
      <w:r>
        <w:tab/>
      </w:r>
      <w:r>
        <w:fldChar w:fldCharType="begin" w:fldLock="1"/>
      </w:r>
      <w:r>
        <w:instrText xml:space="preserve"> PAGEREF _Toc97571409 \h </w:instrText>
      </w:r>
      <w:r>
        <w:fldChar w:fldCharType="separate"/>
      </w:r>
      <w:r>
        <w:t>127</w:t>
      </w:r>
      <w:r>
        <w:fldChar w:fldCharType="end"/>
      </w:r>
    </w:p>
    <w:p w14:paraId="1EF8CC71" w14:textId="68F7E106" w:rsidR="00345AC6" w:rsidRPr="00384918" w:rsidRDefault="00345AC6">
      <w:pPr>
        <w:pStyle w:val="TOC4"/>
        <w:rPr>
          <w:rFonts w:ascii="Calibri" w:hAnsi="Calibri"/>
          <w:sz w:val="22"/>
          <w:szCs w:val="22"/>
          <w:lang w:eastAsia="en-GB"/>
        </w:rPr>
      </w:pPr>
      <w:r>
        <w:t>6.2.21.1</w:t>
      </w:r>
      <w:r w:rsidRPr="00384918">
        <w:rPr>
          <w:rFonts w:ascii="Calibri" w:hAnsi="Calibri"/>
          <w:sz w:val="22"/>
          <w:szCs w:val="22"/>
          <w:lang w:eastAsia="en-GB"/>
        </w:rPr>
        <w:tab/>
      </w:r>
      <w:r>
        <w:t>CLUE data channel establishment</w:t>
      </w:r>
      <w:r>
        <w:tab/>
      </w:r>
      <w:r>
        <w:fldChar w:fldCharType="begin" w:fldLock="1"/>
      </w:r>
      <w:r>
        <w:instrText xml:space="preserve"> PAGEREF _Toc97571410 \h </w:instrText>
      </w:r>
      <w:r>
        <w:fldChar w:fldCharType="separate"/>
      </w:r>
      <w:r>
        <w:t>127</w:t>
      </w:r>
      <w:r>
        <w:fldChar w:fldCharType="end"/>
      </w:r>
    </w:p>
    <w:p w14:paraId="49C7D1EF" w14:textId="3C1CD418" w:rsidR="00345AC6" w:rsidRPr="00384918" w:rsidRDefault="00345AC6">
      <w:pPr>
        <w:pStyle w:val="TOC4"/>
        <w:rPr>
          <w:rFonts w:ascii="Calibri" w:hAnsi="Calibri"/>
          <w:sz w:val="22"/>
          <w:szCs w:val="22"/>
          <w:lang w:eastAsia="en-GB"/>
        </w:rPr>
      </w:pPr>
      <w:r>
        <w:t>6.2.21.2</w:t>
      </w:r>
      <w:r w:rsidRPr="00384918">
        <w:rPr>
          <w:rFonts w:ascii="Calibri" w:hAnsi="Calibri"/>
          <w:sz w:val="22"/>
          <w:szCs w:val="22"/>
          <w:lang w:eastAsia="en-GB"/>
        </w:rPr>
        <w:tab/>
      </w:r>
      <w:r>
        <w:t>CLUE transport between MRFC and MRFP</w:t>
      </w:r>
      <w:r>
        <w:tab/>
      </w:r>
      <w:r>
        <w:fldChar w:fldCharType="begin" w:fldLock="1"/>
      </w:r>
      <w:r>
        <w:instrText xml:space="preserve"> PAGEREF _Toc97571411 \h </w:instrText>
      </w:r>
      <w:r>
        <w:fldChar w:fldCharType="separate"/>
      </w:r>
      <w:r>
        <w:t>129</w:t>
      </w:r>
      <w:r>
        <w:fldChar w:fldCharType="end"/>
      </w:r>
    </w:p>
    <w:p w14:paraId="11CD9139" w14:textId="73EDE383" w:rsidR="00345AC6" w:rsidRPr="00384918" w:rsidRDefault="00345AC6">
      <w:pPr>
        <w:pStyle w:val="TOC3"/>
        <w:rPr>
          <w:rFonts w:ascii="Calibri" w:hAnsi="Calibri"/>
          <w:sz w:val="22"/>
          <w:szCs w:val="22"/>
          <w:lang w:eastAsia="en-GB"/>
        </w:rPr>
      </w:pPr>
      <w:r>
        <w:t>6.2.22</w:t>
      </w:r>
      <w:r w:rsidRPr="00384918">
        <w:rPr>
          <w:rFonts w:ascii="Calibri" w:hAnsi="Calibri"/>
          <w:sz w:val="22"/>
          <w:szCs w:val="22"/>
          <w:lang w:eastAsia="en-GB"/>
        </w:rPr>
        <w:tab/>
      </w:r>
      <w:r>
        <w:t>Video Region-of-Interest (ROI)</w:t>
      </w:r>
      <w:r>
        <w:tab/>
      </w:r>
      <w:r>
        <w:fldChar w:fldCharType="begin" w:fldLock="1"/>
      </w:r>
      <w:r>
        <w:instrText xml:space="preserve"> PAGEREF _Toc97571412 \h </w:instrText>
      </w:r>
      <w:r>
        <w:fldChar w:fldCharType="separate"/>
      </w:r>
      <w:r>
        <w:t>130</w:t>
      </w:r>
      <w:r>
        <w:fldChar w:fldCharType="end"/>
      </w:r>
    </w:p>
    <w:p w14:paraId="1648F18E" w14:textId="728B40DE" w:rsidR="00345AC6" w:rsidRPr="00384918" w:rsidRDefault="00345AC6">
      <w:pPr>
        <w:pStyle w:val="TOC4"/>
        <w:rPr>
          <w:rFonts w:ascii="Calibri" w:hAnsi="Calibri"/>
          <w:sz w:val="22"/>
          <w:szCs w:val="22"/>
          <w:lang w:eastAsia="en-GB"/>
        </w:rPr>
      </w:pPr>
      <w:r>
        <w:t>6.2.22.1</w:t>
      </w:r>
      <w:r w:rsidRPr="00384918">
        <w:rPr>
          <w:rFonts w:ascii="Calibri" w:hAnsi="Calibri"/>
          <w:sz w:val="22"/>
          <w:szCs w:val="22"/>
          <w:lang w:eastAsia="en-GB"/>
        </w:rPr>
        <w:tab/>
      </w:r>
      <w:r>
        <w:t>Video Region-of-Interest (ROI) using FECC</w:t>
      </w:r>
      <w:r>
        <w:tab/>
      </w:r>
      <w:r>
        <w:fldChar w:fldCharType="begin" w:fldLock="1"/>
      </w:r>
      <w:r>
        <w:instrText xml:space="preserve"> PAGEREF _Toc97571413 \h </w:instrText>
      </w:r>
      <w:r>
        <w:fldChar w:fldCharType="separate"/>
      </w:r>
      <w:r>
        <w:t>130</w:t>
      </w:r>
      <w:r>
        <w:fldChar w:fldCharType="end"/>
      </w:r>
    </w:p>
    <w:p w14:paraId="076790C2" w14:textId="18049DA1" w:rsidR="00345AC6" w:rsidRPr="00384918" w:rsidRDefault="00345AC6">
      <w:pPr>
        <w:pStyle w:val="TOC4"/>
        <w:rPr>
          <w:rFonts w:ascii="Calibri" w:hAnsi="Calibri"/>
          <w:sz w:val="22"/>
          <w:szCs w:val="22"/>
          <w:lang w:eastAsia="en-GB"/>
        </w:rPr>
      </w:pPr>
      <w:r>
        <w:t>6.2.22.2</w:t>
      </w:r>
      <w:r w:rsidRPr="00384918">
        <w:rPr>
          <w:rFonts w:ascii="Calibri" w:hAnsi="Calibri"/>
          <w:sz w:val="22"/>
          <w:szCs w:val="22"/>
          <w:lang w:eastAsia="en-GB"/>
        </w:rPr>
        <w:tab/>
      </w:r>
      <w:r>
        <w:t>"Predefined ROI" mode</w:t>
      </w:r>
      <w:r>
        <w:tab/>
      </w:r>
      <w:r>
        <w:fldChar w:fldCharType="begin" w:fldLock="1"/>
      </w:r>
      <w:r>
        <w:instrText xml:space="preserve"> PAGEREF _Toc97571414 \h </w:instrText>
      </w:r>
      <w:r>
        <w:fldChar w:fldCharType="separate"/>
      </w:r>
      <w:r>
        <w:t>130</w:t>
      </w:r>
      <w:r>
        <w:fldChar w:fldCharType="end"/>
      </w:r>
    </w:p>
    <w:p w14:paraId="2B29107C" w14:textId="2492FF61" w:rsidR="00345AC6" w:rsidRPr="00384918" w:rsidRDefault="00345AC6">
      <w:pPr>
        <w:pStyle w:val="TOC4"/>
        <w:rPr>
          <w:rFonts w:ascii="Calibri" w:hAnsi="Calibri"/>
          <w:sz w:val="22"/>
          <w:szCs w:val="22"/>
          <w:lang w:eastAsia="en-GB"/>
        </w:rPr>
      </w:pPr>
      <w:r>
        <w:t>6.2.22.3</w:t>
      </w:r>
      <w:r w:rsidRPr="00384918">
        <w:rPr>
          <w:rFonts w:ascii="Calibri" w:hAnsi="Calibri"/>
          <w:sz w:val="22"/>
          <w:szCs w:val="22"/>
          <w:lang w:eastAsia="en-GB"/>
        </w:rPr>
        <w:tab/>
      </w:r>
      <w:r>
        <w:t>"Arbitrary ROI" mode</w:t>
      </w:r>
      <w:r>
        <w:tab/>
      </w:r>
      <w:r>
        <w:fldChar w:fldCharType="begin" w:fldLock="1"/>
      </w:r>
      <w:r>
        <w:instrText xml:space="preserve"> PAGEREF _Toc97571415 \h </w:instrText>
      </w:r>
      <w:r>
        <w:fldChar w:fldCharType="separate"/>
      </w:r>
      <w:r>
        <w:t>131</w:t>
      </w:r>
      <w:r>
        <w:fldChar w:fldCharType="end"/>
      </w:r>
    </w:p>
    <w:p w14:paraId="616A2CC0" w14:textId="50BD6952" w:rsidR="00345AC6" w:rsidRPr="00384918" w:rsidRDefault="00345AC6">
      <w:pPr>
        <w:pStyle w:val="TOC3"/>
        <w:rPr>
          <w:rFonts w:ascii="Calibri" w:hAnsi="Calibri"/>
          <w:sz w:val="22"/>
          <w:szCs w:val="22"/>
          <w:lang w:eastAsia="en-GB"/>
        </w:rPr>
      </w:pPr>
      <w:r>
        <w:t>6.2.23</w:t>
      </w:r>
      <w:r w:rsidRPr="00384918">
        <w:rPr>
          <w:rFonts w:ascii="Calibri" w:hAnsi="Calibri"/>
          <w:sz w:val="22"/>
          <w:szCs w:val="22"/>
          <w:lang w:eastAsia="en-GB"/>
        </w:rPr>
        <w:tab/>
      </w:r>
      <w:r>
        <w:t>Rate adaptation for media endpoints</w:t>
      </w:r>
      <w:r>
        <w:tab/>
      </w:r>
      <w:r>
        <w:fldChar w:fldCharType="begin" w:fldLock="1"/>
      </w:r>
      <w:r>
        <w:instrText xml:space="preserve"> PAGEREF _Toc97571416 \h </w:instrText>
      </w:r>
      <w:r>
        <w:fldChar w:fldCharType="separate"/>
      </w:r>
      <w:r>
        <w:t>131</w:t>
      </w:r>
      <w:r>
        <w:fldChar w:fldCharType="end"/>
      </w:r>
    </w:p>
    <w:p w14:paraId="4143BB6F" w14:textId="0FD774DD" w:rsidR="00345AC6" w:rsidRPr="00384918" w:rsidRDefault="00345AC6">
      <w:pPr>
        <w:pStyle w:val="TOC3"/>
        <w:rPr>
          <w:rFonts w:ascii="Calibri" w:hAnsi="Calibri"/>
          <w:sz w:val="22"/>
          <w:szCs w:val="22"/>
          <w:lang w:eastAsia="en-GB"/>
        </w:rPr>
      </w:pPr>
      <w:r>
        <w:t>6.2.24</w:t>
      </w:r>
      <w:r w:rsidRPr="00384918">
        <w:rPr>
          <w:rFonts w:ascii="Calibri" w:hAnsi="Calibri"/>
          <w:sz w:val="22"/>
          <w:szCs w:val="22"/>
          <w:lang w:eastAsia="en-GB"/>
        </w:rPr>
        <w:tab/>
      </w:r>
      <w:r>
        <w:t>RTCP Codec Control Commands and Indications</w:t>
      </w:r>
      <w:r>
        <w:tab/>
      </w:r>
      <w:r>
        <w:fldChar w:fldCharType="begin" w:fldLock="1"/>
      </w:r>
      <w:r>
        <w:instrText xml:space="preserve"> PAGEREF _Toc97571417 \h </w:instrText>
      </w:r>
      <w:r>
        <w:fldChar w:fldCharType="separate"/>
      </w:r>
      <w:r>
        <w:t>134</w:t>
      </w:r>
      <w:r>
        <w:fldChar w:fldCharType="end"/>
      </w:r>
    </w:p>
    <w:p w14:paraId="5E7A6A90" w14:textId="78761BBD" w:rsidR="00345AC6" w:rsidRPr="00384918" w:rsidRDefault="00345AC6">
      <w:pPr>
        <w:pStyle w:val="TOC3"/>
        <w:rPr>
          <w:rFonts w:ascii="Calibri" w:hAnsi="Calibri"/>
          <w:sz w:val="22"/>
          <w:szCs w:val="22"/>
          <w:lang w:eastAsia="en-GB"/>
        </w:rPr>
      </w:pPr>
      <w:r>
        <w:t>6.2.25</w:t>
      </w:r>
      <w:r w:rsidRPr="00384918">
        <w:rPr>
          <w:rFonts w:ascii="Calibri" w:hAnsi="Calibri"/>
          <w:sz w:val="22"/>
          <w:szCs w:val="22"/>
          <w:lang w:eastAsia="en-GB"/>
        </w:rPr>
        <w:tab/>
      </w:r>
      <w:r>
        <w:rPr>
          <w:lang w:eastAsia="ko-KR"/>
        </w:rPr>
        <w:t>Delay Budget Information (DBI)</w:t>
      </w:r>
      <w:r>
        <w:tab/>
      </w:r>
      <w:r>
        <w:fldChar w:fldCharType="begin" w:fldLock="1"/>
      </w:r>
      <w:r>
        <w:instrText xml:space="preserve"> PAGEREF _Toc97571418 \h </w:instrText>
      </w:r>
      <w:r>
        <w:fldChar w:fldCharType="separate"/>
      </w:r>
      <w:r>
        <w:t>135</w:t>
      </w:r>
      <w:r>
        <w:fldChar w:fldCharType="end"/>
      </w:r>
    </w:p>
    <w:p w14:paraId="1956FCF8" w14:textId="46198413" w:rsidR="00345AC6" w:rsidRPr="00384918" w:rsidRDefault="00345AC6">
      <w:pPr>
        <w:pStyle w:val="TOC1"/>
        <w:rPr>
          <w:rFonts w:ascii="Calibri" w:hAnsi="Calibri"/>
          <w:szCs w:val="22"/>
          <w:lang w:eastAsia="en-GB"/>
        </w:rPr>
      </w:pPr>
      <w:r>
        <w:t>7</w:t>
      </w:r>
      <w:r w:rsidRPr="00384918">
        <w:rPr>
          <w:rFonts w:ascii="Calibri" w:hAnsi="Calibri"/>
          <w:szCs w:val="22"/>
        </w:rPr>
        <w:tab/>
      </w:r>
      <w:r>
        <w:rPr>
          <w:lang w:eastAsia="zh-CN"/>
        </w:rPr>
        <w:t>Charging</w:t>
      </w:r>
      <w:r>
        <w:tab/>
      </w:r>
      <w:r>
        <w:fldChar w:fldCharType="begin" w:fldLock="1"/>
      </w:r>
      <w:r>
        <w:instrText xml:space="preserve"> PAGEREF _Toc97571419 \h </w:instrText>
      </w:r>
      <w:r>
        <w:fldChar w:fldCharType="separate"/>
      </w:r>
      <w:r>
        <w:t>136</w:t>
      </w:r>
      <w:r>
        <w:fldChar w:fldCharType="end"/>
      </w:r>
    </w:p>
    <w:p w14:paraId="393363BA" w14:textId="2246C75E" w:rsidR="00345AC6" w:rsidRPr="00384918" w:rsidRDefault="00345AC6">
      <w:pPr>
        <w:pStyle w:val="TOC1"/>
        <w:rPr>
          <w:rFonts w:ascii="Calibri" w:hAnsi="Calibri"/>
          <w:szCs w:val="22"/>
          <w:lang w:eastAsia="en-GB"/>
        </w:rPr>
      </w:pPr>
      <w:r>
        <w:t>8</w:t>
      </w:r>
      <w:r w:rsidRPr="00384918">
        <w:rPr>
          <w:rFonts w:ascii="Calibri" w:hAnsi="Calibri"/>
          <w:szCs w:val="22"/>
        </w:rPr>
        <w:tab/>
      </w:r>
      <w:r>
        <w:rPr>
          <w:lang w:eastAsia="zh-CN"/>
        </w:rPr>
        <w:t>Messages/Procedures and contents</w:t>
      </w:r>
      <w:r>
        <w:tab/>
      </w:r>
      <w:r>
        <w:fldChar w:fldCharType="begin" w:fldLock="1"/>
      </w:r>
      <w:r>
        <w:instrText xml:space="preserve"> PAGEREF _Toc97571420 \h </w:instrText>
      </w:r>
      <w:r>
        <w:fldChar w:fldCharType="separate"/>
      </w:r>
      <w:r>
        <w:t>136</w:t>
      </w:r>
      <w:r>
        <w:fldChar w:fldCharType="end"/>
      </w:r>
    </w:p>
    <w:p w14:paraId="0385A1CD" w14:textId="687C7F25" w:rsidR="00345AC6" w:rsidRPr="00384918" w:rsidRDefault="00345AC6">
      <w:pPr>
        <w:pStyle w:val="TOC2"/>
        <w:rPr>
          <w:rFonts w:ascii="Calibri" w:hAnsi="Calibri"/>
          <w:sz w:val="22"/>
          <w:szCs w:val="22"/>
          <w:lang w:eastAsia="en-GB"/>
        </w:rPr>
      </w:pPr>
      <w:r>
        <w:t>8.1</w:t>
      </w:r>
      <w:r w:rsidRPr="00384918">
        <w:rPr>
          <w:rFonts w:ascii="Calibri" w:hAnsi="Calibri"/>
          <w:sz w:val="22"/>
          <w:szCs w:val="22"/>
        </w:rPr>
        <w:tab/>
      </w:r>
      <w:r>
        <w:rPr>
          <w:lang w:eastAsia="zh-CN"/>
        </w:rPr>
        <w:t>General</w:t>
      </w:r>
      <w:r>
        <w:tab/>
      </w:r>
      <w:r>
        <w:fldChar w:fldCharType="begin" w:fldLock="1"/>
      </w:r>
      <w:r>
        <w:instrText xml:space="preserve"> PAGEREF _Toc97571421 \h </w:instrText>
      </w:r>
      <w:r>
        <w:fldChar w:fldCharType="separate"/>
      </w:r>
      <w:r>
        <w:t>136</w:t>
      </w:r>
      <w:r>
        <w:fldChar w:fldCharType="end"/>
      </w:r>
    </w:p>
    <w:p w14:paraId="389CF709" w14:textId="5D8F5901" w:rsidR="00345AC6" w:rsidRPr="00384918" w:rsidRDefault="00345AC6">
      <w:pPr>
        <w:pStyle w:val="TOC2"/>
        <w:rPr>
          <w:rFonts w:ascii="Calibri" w:hAnsi="Calibri"/>
          <w:sz w:val="22"/>
          <w:szCs w:val="22"/>
          <w:lang w:eastAsia="en-GB"/>
        </w:rPr>
      </w:pPr>
      <w:r>
        <w:t>8.2</w:t>
      </w:r>
      <w:r w:rsidRPr="00384918">
        <w:rPr>
          <w:rFonts w:ascii="Calibri" w:hAnsi="Calibri"/>
          <w:sz w:val="22"/>
          <w:szCs w:val="22"/>
        </w:rPr>
        <w:tab/>
      </w:r>
      <w:r>
        <w:rPr>
          <w:lang w:eastAsia="zh-CN"/>
        </w:rPr>
        <w:t>Send tone</w:t>
      </w:r>
      <w:r>
        <w:tab/>
      </w:r>
      <w:r>
        <w:fldChar w:fldCharType="begin" w:fldLock="1"/>
      </w:r>
      <w:r>
        <w:instrText xml:space="preserve"> PAGEREF _Toc97571422 \h </w:instrText>
      </w:r>
      <w:r>
        <w:fldChar w:fldCharType="separate"/>
      </w:r>
      <w:r>
        <w:t>137</w:t>
      </w:r>
      <w:r>
        <w:fldChar w:fldCharType="end"/>
      </w:r>
    </w:p>
    <w:p w14:paraId="78BDEBA2" w14:textId="2FE91FEC" w:rsidR="00345AC6" w:rsidRPr="00384918" w:rsidRDefault="00345AC6">
      <w:pPr>
        <w:pStyle w:val="TOC2"/>
        <w:rPr>
          <w:rFonts w:ascii="Calibri" w:hAnsi="Calibri"/>
          <w:sz w:val="22"/>
          <w:szCs w:val="22"/>
          <w:lang w:eastAsia="en-GB"/>
        </w:rPr>
      </w:pPr>
      <w:r>
        <w:t>8.3</w:t>
      </w:r>
      <w:r w:rsidRPr="00384918">
        <w:rPr>
          <w:rFonts w:ascii="Calibri" w:hAnsi="Calibri"/>
          <w:sz w:val="22"/>
          <w:szCs w:val="22"/>
        </w:rPr>
        <w:tab/>
      </w:r>
      <w:r>
        <w:rPr>
          <w:lang w:eastAsia="zh-CN"/>
        </w:rPr>
        <w:t>Stop tone</w:t>
      </w:r>
      <w:r>
        <w:tab/>
      </w:r>
      <w:r>
        <w:fldChar w:fldCharType="begin" w:fldLock="1"/>
      </w:r>
      <w:r>
        <w:instrText xml:space="preserve"> PAGEREF _Toc97571423 \h </w:instrText>
      </w:r>
      <w:r>
        <w:fldChar w:fldCharType="separate"/>
      </w:r>
      <w:r>
        <w:t>137</w:t>
      </w:r>
      <w:r>
        <w:fldChar w:fldCharType="end"/>
      </w:r>
    </w:p>
    <w:p w14:paraId="29059E1D" w14:textId="21328240" w:rsidR="00345AC6" w:rsidRPr="00384918" w:rsidRDefault="00345AC6">
      <w:pPr>
        <w:pStyle w:val="TOC2"/>
        <w:rPr>
          <w:rFonts w:ascii="Calibri" w:hAnsi="Calibri"/>
          <w:sz w:val="22"/>
          <w:szCs w:val="22"/>
          <w:lang w:eastAsia="en-GB"/>
        </w:rPr>
      </w:pPr>
      <w:r>
        <w:t>8.4</w:t>
      </w:r>
      <w:r w:rsidRPr="00384918">
        <w:rPr>
          <w:rFonts w:ascii="Calibri" w:hAnsi="Calibri"/>
          <w:sz w:val="22"/>
          <w:szCs w:val="22"/>
        </w:rPr>
        <w:tab/>
      </w:r>
      <w:r>
        <w:rPr>
          <w:lang w:eastAsia="zh-CN"/>
        </w:rPr>
        <w:t>Tone completed</w:t>
      </w:r>
      <w:r>
        <w:tab/>
      </w:r>
      <w:r>
        <w:fldChar w:fldCharType="begin" w:fldLock="1"/>
      </w:r>
      <w:r>
        <w:instrText xml:space="preserve"> PAGEREF _Toc97571424 \h </w:instrText>
      </w:r>
      <w:r>
        <w:fldChar w:fldCharType="separate"/>
      </w:r>
      <w:r>
        <w:t>138</w:t>
      </w:r>
      <w:r>
        <w:fldChar w:fldCharType="end"/>
      </w:r>
    </w:p>
    <w:p w14:paraId="578F868A" w14:textId="13EF769C" w:rsidR="00345AC6" w:rsidRPr="00384918" w:rsidRDefault="00345AC6">
      <w:pPr>
        <w:pStyle w:val="TOC2"/>
        <w:rPr>
          <w:rFonts w:ascii="Calibri" w:hAnsi="Calibri"/>
          <w:sz w:val="22"/>
          <w:szCs w:val="22"/>
          <w:lang w:eastAsia="en-GB"/>
        </w:rPr>
      </w:pPr>
      <w:r>
        <w:t>8.5</w:t>
      </w:r>
      <w:r w:rsidRPr="00384918">
        <w:rPr>
          <w:rFonts w:ascii="Calibri" w:hAnsi="Calibri"/>
          <w:sz w:val="22"/>
          <w:szCs w:val="22"/>
        </w:rPr>
        <w:tab/>
      </w:r>
      <w:r>
        <w:rPr>
          <w:lang w:eastAsia="zh-CN"/>
        </w:rPr>
        <w:t>Start announcement</w:t>
      </w:r>
      <w:r>
        <w:tab/>
      </w:r>
      <w:r>
        <w:fldChar w:fldCharType="begin" w:fldLock="1"/>
      </w:r>
      <w:r>
        <w:instrText xml:space="preserve"> PAGEREF _Toc97571425 \h </w:instrText>
      </w:r>
      <w:r>
        <w:fldChar w:fldCharType="separate"/>
      </w:r>
      <w:r>
        <w:t>138</w:t>
      </w:r>
      <w:r>
        <w:fldChar w:fldCharType="end"/>
      </w:r>
    </w:p>
    <w:p w14:paraId="38294B54" w14:textId="5757BE1D" w:rsidR="00345AC6" w:rsidRPr="00384918" w:rsidRDefault="00345AC6">
      <w:pPr>
        <w:pStyle w:val="TOC2"/>
        <w:rPr>
          <w:rFonts w:ascii="Calibri" w:hAnsi="Calibri"/>
          <w:sz w:val="22"/>
          <w:szCs w:val="22"/>
          <w:lang w:eastAsia="en-GB"/>
        </w:rPr>
      </w:pPr>
      <w:r>
        <w:t>8.6</w:t>
      </w:r>
      <w:r w:rsidRPr="00384918">
        <w:rPr>
          <w:rFonts w:ascii="Calibri" w:hAnsi="Calibri"/>
          <w:sz w:val="22"/>
          <w:szCs w:val="22"/>
        </w:rPr>
        <w:tab/>
      </w:r>
      <w:r>
        <w:rPr>
          <w:lang w:eastAsia="zh-CN"/>
        </w:rPr>
        <w:t>Stop Announcement</w:t>
      </w:r>
      <w:r>
        <w:tab/>
      </w:r>
      <w:r>
        <w:fldChar w:fldCharType="begin" w:fldLock="1"/>
      </w:r>
      <w:r>
        <w:instrText xml:space="preserve"> PAGEREF _Toc97571426 \h </w:instrText>
      </w:r>
      <w:r>
        <w:fldChar w:fldCharType="separate"/>
      </w:r>
      <w:r>
        <w:t>139</w:t>
      </w:r>
      <w:r>
        <w:fldChar w:fldCharType="end"/>
      </w:r>
    </w:p>
    <w:p w14:paraId="233B9E46" w14:textId="79A74C28" w:rsidR="00345AC6" w:rsidRPr="00384918" w:rsidRDefault="00345AC6">
      <w:pPr>
        <w:pStyle w:val="TOC2"/>
        <w:rPr>
          <w:rFonts w:ascii="Calibri" w:hAnsi="Calibri"/>
          <w:sz w:val="22"/>
          <w:szCs w:val="22"/>
          <w:lang w:eastAsia="en-GB"/>
        </w:rPr>
      </w:pPr>
      <w:r>
        <w:t>8.7</w:t>
      </w:r>
      <w:r w:rsidRPr="00384918">
        <w:rPr>
          <w:rFonts w:ascii="Calibri" w:hAnsi="Calibri"/>
          <w:sz w:val="22"/>
          <w:szCs w:val="22"/>
        </w:rPr>
        <w:tab/>
      </w:r>
      <w:r>
        <w:rPr>
          <w:lang w:eastAsia="zh-CN"/>
        </w:rPr>
        <w:t>Announcement Completed</w:t>
      </w:r>
      <w:r>
        <w:tab/>
      </w:r>
      <w:r>
        <w:fldChar w:fldCharType="begin" w:fldLock="1"/>
      </w:r>
      <w:r>
        <w:instrText xml:space="preserve"> PAGEREF _Toc97571427 \h </w:instrText>
      </w:r>
      <w:r>
        <w:fldChar w:fldCharType="separate"/>
      </w:r>
      <w:r>
        <w:t>139</w:t>
      </w:r>
      <w:r>
        <w:fldChar w:fldCharType="end"/>
      </w:r>
    </w:p>
    <w:p w14:paraId="4133A538" w14:textId="200CBCB3" w:rsidR="00345AC6" w:rsidRPr="00384918" w:rsidRDefault="00345AC6">
      <w:pPr>
        <w:pStyle w:val="TOC2"/>
        <w:rPr>
          <w:rFonts w:ascii="Calibri" w:hAnsi="Calibri"/>
          <w:sz w:val="22"/>
          <w:szCs w:val="22"/>
          <w:lang w:eastAsia="en-GB"/>
        </w:rPr>
      </w:pPr>
      <w:r>
        <w:t>8.8</w:t>
      </w:r>
      <w:r w:rsidRPr="00384918">
        <w:rPr>
          <w:rFonts w:ascii="Calibri" w:hAnsi="Calibri"/>
          <w:sz w:val="22"/>
          <w:szCs w:val="22"/>
        </w:rPr>
        <w:tab/>
      </w:r>
      <w:r>
        <w:rPr>
          <w:lang w:eastAsia="zh-CN"/>
        </w:rPr>
        <w:t>Start audio record</w:t>
      </w:r>
      <w:r>
        <w:tab/>
      </w:r>
      <w:r>
        <w:fldChar w:fldCharType="begin" w:fldLock="1"/>
      </w:r>
      <w:r>
        <w:instrText xml:space="preserve"> PAGEREF _Toc97571428 \h </w:instrText>
      </w:r>
      <w:r>
        <w:fldChar w:fldCharType="separate"/>
      </w:r>
      <w:r>
        <w:t>139</w:t>
      </w:r>
      <w:r>
        <w:fldChar w:fldCharType="end"/>
      </w:r>
    </w:p>
    <w:p w14:paraId="75561B40" w14:textId="770D285B" w:rsidR="00345AC6" w:rsidRPr="00384918" w:rsidRDefault="00345AC6">
      <w:pPr>
        <w:pStyle w:val="TOC2"/>
        <w:rPr>
          <w:rFonts w:ascii="Calibri" w:hAnsi="Calibri"/>
          <w:sz w:val="22"/>
          <w:szCs w:val="22"/>
          <w:lang w:eastAsia="en-GB"/>
        </w:rPr>
      </w:pPr>
      <w:r>
        <w:lastRenderedPageBreak/>
        <w:t>8.9</w:t>
      </w:r>
      <w:r w:rsidRPr="00384918">
        <w:rPr>
          <w:rFonts w:ascii="Calibri" w:hAnsi="Calibri"/>
          <w:sz w:val="22"/>
          <w:szCs w:val="22"/>
        </w:rPr>
        <w:tab/>
      </w:r>
      <w:r>
        <w:rPr>
          <w:lang w:eastAsia="zh-CN"/>
        </w:rPr>
        <w:t>Stop audio record</w:t>
      </w:r>
      <w:r>
        <w:tab/>
      </w:r>
      <w:r>
        <w:fldChar w:fldCharType="begin" w:fldLock="1"/>
      </w:r>
      <w:r>
        <w:instrText xml:space="preserve"> PAGEREF _Toc97571429 \h </w:instrText>
      </w:r>
      <w:r>
        <w:fldChar w:fldCharType="separate"/>
      </w:r>
      <w:r>
        <w:t>140</w:t>
      </w:r>
      <w:r>
        <w:fldChar w:fldCharType="end"/>
      </w:r>
    </w:p>
    <w:p w14:paraId="03605227" w14:textId="323CFA5D" w:rsidR="00345AC6" w:rsidRPr="00384918" w:rsidRDefault="00345AC6">
      <w:pPr>
        <w:pStyle w:val="TOC2"/>
        <w:rPr>
          <w:rFonts w:ascii="Calibri" w:hAnsi="Calibri"/>
          <w:sz w:val="22"/>
          <w:szCs w:val="22"/>
          <w:lang w:eastAsia="en-GB"/>
        </w:rPr>
      </w:pPr>
      <w:r>
        <w:t>8.10</w:t>
      </w:r>
      <w:r w:rsidRPr="00384918">
        <w:rPr>
          <w:rFonts w:ascii="Calibri" w:hAnsi="Calibri"/>
          <w:sz w:val="22"/>
          <w:szCs w:val="22"/>
        </w:rPr>
        <w:tab/>
      </w:r>
      <w:r>
        <w:rPr>
          <w:lang w:eastAsia="zh-CN"/>
        </w:rPr>
        <w:t>Audio record completed</w:t>
      </w:r>
      <w:r>
        <w:tab/>
      </w:r>
      <w:r>
        <w:fldChar w:fldCharType="begin" w:fldLock="1"/>
      </w:r>
      <w:r>
        <w:instrText xml:space="preserve"> PAGEREF _Toc97571430 \h </w:instrText>
      </w:r>
      <w:r>
        <w:fldChar w:fldCharType="separate"/>
      </w:r>
      <w:r>
        <w:t>140</w:t>
      </w:r>
      <w:r>
        <w:fldChar w:fldCharType="end"/>
      </w:r>
    </w:p>
    <w:p w14:paraId="213C44DD" w14:textId="707E1EAE" w:rsidR="00345AC6" w:rsidRPr="00384918" w:rsidRDefault="00345AC6">
      <w:pPr>
        <w:pStyle w:val="TOC2"/>
        <w:rPr>
          <w:rFonts w:ascii="Calibri" w:hAnsi="Calibri"/>
          <w:sz w:val="22"/>
          <w:szCs w:val="22"/>
          <w:lang w:eastAsia="en-GB"/>
        </w:rPr>
      </w:pPr>
      <w:r>
        <w:t>8.</w:t>
      </w:r>
      <w:r>
        <w:rPr>
          <w:lang w:eastAsia="zh-CN"/>
        </w:rPr>
        <w:t>11</w:t>
      </w:r>
      <w:r w:rsidRPr="00384918">
        <w:rPr>
          <w:rFonts w:ascii="Calibri" w:hAnsi="Calibri"/>
          <w:sz w:val="22"/>
          <w:szCs w:val="22"/>
          <w:lang w:eastAsia="en-GB"/>
        </w:rPr>
        <w:tab/>
      </w:r>
      <w:r>
        <w:t>Detect DTMF</w:t>
      </w:r>
      <w:r>
        <w:tab/>
      </w:r>
      <w:r>
        <w:fldChar w:fldCharType="begin" w:fldLock="1"/>
      </w:r>
      <w:r>
        <w:instrText xml:space="preserve"> PAGEREF _Toc97571431 \h </w:instrText>
      </w:r>
      <w:r>
        <w:fldChar w:fldCharType="separate"/>
      </w:r>
      <w:r>
        <w:t>141</w:t>
      </w:r>
      <w:r>
        <w:fldChar w:fldCharType="end"/>
      </w:r>
    </w:p>
    <w:p w14:paraId="202A8996" w14:textId="5F8093FD" w:rsidR="00345AC6" w:rsidRPr="00384918" w:rsidRDefault="00345AC6">
      <w:pPr>
        <w:pStyle w:val="TOC2"/>
        <w:rPr>
          <w:rFonts w:ascii="Calibri" w:hAnsi="Calibri"/>
          <w:sz w:val="22"/>
          <w:szCs w:val="22"/>
          <w:lang w:eastAsia="en-GB"/>
        </w:rPr>
      </w:pPr>
      <w:r>
        <w:t>8.</w:t>
      </w:r>
      <w:r>
        <w:rPr>
          <w:lang w:eastAsia="zh-CN"/>
        </w:rPr>
        <w:t>12</w:t>
      </w:r>
      <w:r w:rsidRPr="00384918">
        <w:rPr>
          <w:rFonts w:ascii="Calibri" w:hAnsi="Calibri"/>
          <w:sz w:val="22"/>
          <w:szCs w:val="22"/>
          <w:lang w:eastAsia="en-GB"/>
        </w:rPr>
        <w:tab/>
      </w:r>
      <w:r>
        <w:t>Stop DTMF Detection</w:t>
      </w:r>
      <w:r>
        <w:tab/>
      </w:r>
      <w:r>
        <w:fldChar w:fldCharType="begin" w:fldLock="1"/>
      </w:r>
      <w:r>
        <w:instrText xml:space="preserve"> PAGEREF _Toc97571432 \h </w:instrText>
      </w:r>
      <w:r>
        <w:fldChar w:fldCharType="separate"/>
      </w:r>
      <w:r>
        <w:t>141</w:t>
      </w:r>
      <w:r>
        <w:fldChar w:fldCharType="end"/>
      </w:r>
    </w:p>
    <w:p w14:paraId="1AECF4EB" w14:textId="085D3D09" w:rsidR="00345AC6" w:rsidRPr="00384918" w:rsidRDefault="00345AC6">
      <w:pPr>
        <w:pStyle w:val="TOC2"/>
        <w:rPr>
          <w:rFonts w:ascii="Calibri" w:hAnsi="Calibri"/>
          <w:sz w:val="22"/>
          <w:szCs w:val="22"/>
          <w:lang w:eastAsia="en-GB"/>
        </w:rPr>
      </w:pPr>
      <w:r>
        <w:t>8.13</w:t>
      </w:r>
      <w:r w:rsidRPr="00384918">
        <w:rPr>
          <w:rFonts w:ascii="Calibri" w:hAnsi="Calibri"/>
          <w:sz w:val="22"/>
          <w:szCs w:val="22"/>
          <w:lang w:eastAsia="en-GB"/>
        </w:rPr>
        <w:tab/>
      </w:r>
      <w:r>
        <w:t>Report DTMF</w:t>
      </w:r>
      <w:r>
        <w:tab/>
      </w:r>
      <w:r>
        <w:fldChar w:fldCharType="begin" w:fldLock="1"/>
      </w:r>
      <w:r>
        <w:instrText xml:space="preserve"> PAGEREF _Toc97571433 \h </w:instrText>
      </w:r>
      <w:r>
        <w:fldChar w:fldCharType="separate"/>
      </w:r>
      <w:r>
        <w:t>142</w:t>
      </w:r>
      <w:r>
        <w:fldChar w:fldCharType="end"/>
      </w:r>
    </w:p>
    <w:p w14:paraId="0F7CA268" w14:textId="2A6182E7" w:rsidR="00345AC6" w:rsidRPr="00384918" w:rsidRDefault="00345AC6">
      <w:pPr>
        <w:pStyle w:val="TOC2"/>
        <w:rPr>
          <w:rFonts w:ascii="Calibri" w:hAnsi="Calibri"/>
          <w:sz w:val="22"/>
          <w:szCs w:val="22"/>
          <w:lang w:eastAsia="en-GB"/>
        </w:rPr>
      </w:pPr>
      <w:r>
        <w:t>8.14</w:t>
      </w:r>
      <w:r w:rsidRPr="00384918">
        <w:rPr>
          <w:rFonts w:ascii="Calibri" w:hAnsi="Calibri"/>
          <w:sz w:val="22"/>
          <w:szCs w:val="22"/>
        </w:rPr>
        <w:tab/>
      </w:r>
      <w:r>
        <w:rPr>
          <w:lang w:eastAsia="zh-CN"/>
        </w:rPr>
        <w:t>Start playing multimedia</w:t>
      </w:r>
      <w:r>
        <w:tab/>
      </w:r>
      <w:r>
        <w:fldChar w:fldCharType="begin" w:fldLock="1"/>
      </w:r>
      <w:r>
        <w:instrText xml:space="preserve"> PAGEREF _Toc97571434 \h </w:instrText>
      </w:r>
      <w:r>
        <w:fldChar w:fldCharType="separate"/>
      </w:r>
      <w:r>
        <w:t>142</w:t>
      </w:r>
      <w:r>
        <w:fldChar w:fldCharType="end"/>
      </w:r>
    </w:p>
    <w:p w14:paraId="3B6F2AC0" w14:textId="26C214C7" w:rsidR="00345AC6" w:rsidRPr="00384918" w:rsidRDefault="00345AC6">
      <w:pPr>
        <w:pStyle w:val="TOC2"/>
        <w:rPr>
          <w:rFonts w:ascii="Calibri" w:hAnsi="Calibri"/>
          <w:sz w:val="22"/>
          <w:szCs w:val="22"/>
          <w:lang w:eastAsia="en-GB"/>
        </w:rPr>
      </w:pPr>
      <w:r>
        <w:t>8.15</w:t>
      </w:r>
      <w:r w:rsidRPr="00384918">
        <w:rPr>
          <w:rFonts w:ascii="Calibri" w:hAnsi="Calibri"/>
          <w:sz w:val="22"/>
          <w:szCs w:val="22"/>
        </w:rPr>
        <w:tab/>
      </w:r>
      <w:r>
        <w:rPr>
          <w:lang w:eastAsia="zh-CN"/>
        </w:rPr>
        <w:t>Stop playing multimedia</w:t>
      </w:r>
      <w:r>
        <w:tab/>
      </w:r>
      <w:r>
        <w:fldChar w:fldCharType="begin" w:fldLock="1"/>
      </w:r>
      <w:r>
        <w:instrText xml:space="preserve"> PAGEREF _Toc97571435 \h </w:instrText>
      </w:r>
      <w:r>
        <w:fldChar w:fldCharType="separate"/>
      </w:r>
      <w:r>
        <w:t>143</w:t>
      </w:r>
      <w:r>
        <w:fldChar w:fldCharType="end"/>
      </w:r>
    </w:p>
    <w:p w14:paraId="32C7DFB8" w14:textId="2C381B90" w:rsidR="00345AC6" w:rsidRPr="00384918" w:rsidRDefault="00345AC6">
      <w:pPr>
        <w:pStyle w:val="TOC2"/>
        <w:rPr>
          <w:rFonts w:ascii="Calibri" w:hAnsi="Calibri"/>
          <w:sz w:val="22"/>
          <w:szCs w:val="22"/>
          <w:lang w:eastAsia="en-GB"/>
        </w:rPr>
      </w:pPr>
      <w:r>
        <w:t>8.16</w:t>
      </w:r>
      <w:r w:rsidRPr="00384918">
        <w:rPr>
          <w:rFonts w:ascii="Calibri" w:hAnsi="Calibri"/>
          <w:sz w:val="22"/>
          <w:szCs w:val="22"/>
        </w:rPr>
        <w:tab/>
      </w:r>
      <w:r>
        <w:rPr>
          <w:lang w:eastAsia="zh-CN"/>
        </w:rPr>
        <w:t>Playing multimedia completed</w:t>
      </w:r>
      <w:r>
        <w:tab/>
      </w:r>
      <w:r>
        <w:fldChar w:fldCharType="begin" w:fldLock="1"/>
      </w:r>
      <w:r>
        <w:instrText xml:space="preserve"> PAGEREF _Toc97571436 \h </w:instrText>
      </w:r>
      <w:r>
        <w:fldChar w:fldCharType="separate"/>
      </w:r>
      <w:r>
        <w:t>143</w:t>
      </w:r>
      <w:r>
        <w:fldChar w:fldCharType="end"/>
      </w:r>
    </w:p>
    <w:p w14:paraId="38DE52C3" w14:textId="769E79C5" w:rsidR="00345AC6" w:rsidRPr="00384918" w:rsidRDefault="00345AC6">
      <w:pPr>
        <w:pStyle w:val="TOC2"/>
        <w:rPr>
          <w:rFonts w:ascii="Calibri" w:hAnsi="Calibri"/>
          <w:sz w:val="22"/>
          <w:szCs w:val="22"/>
          <w:lang w:eastAsia="en-GB"/>
        </w:rPr>
      </w:pPr>
      <w:r>
        <w:t>8.17</w:t>
      </w:r>
      <w:r w:rsidRPr="00384918">
        <w:rPr>
          <w:rFonts w:ascii="Calibri" w:hAnsi="Calibri"/>
          <w:sz w:val="22"/>
          <w:szCs w:val="22"/>
        </w:rPr>
        <w:tab/>
      </w:r>
      <w:r>
        <w:rPr>
          <w:lang w:eastAsia="zh-CN"/>
        </w:rPr>
        <w:t>Start multimedia record</w:t>
      </w:r>
      <w:r>
        <w:tab/>
      </w:r>
      <w:r>
        <w:fldChar w:fldCharType="begin" w:fldLock="1"/>
      </w:r>
      <w:r>
        <w:instrText xml:space="preserve"> PAGEREF _Toc97571437 \h </w:instrText>
      </w:r>
      <w:r>
        <w:fldChar w:fldCharType="separate"/>
      </w:r>
      <w:r>
        <w:t>143</w:t>
      </w:r>
      <w:r>
        <w:fldChar w:fldCharType="end"/>
      </w:r>
    </w:p>
    <w:p w14:paraId="4419D02A" w14:textId="638664A5" w:rsidR="00345AC6" w:rsidRPr="00384918" w:rsidRDefault="00345AC6">
      <w:pPr>
        <w:pStyle w:val="TOC2"/>
        <w:rPr>
          <w:rFonts w:ascii="Calibri" w:hAnsi="Calibri"/>
          <w:sz w:val="22"/>
          <w:szCs w:val="22"/>
          <w:lang w:eastAsia="en-GB"/>
        </w:rPr>
      </w:pPr>
      <w:r>
        <w:t>8.18</w:t>
      </w:r>
      <w:r w:rsidRPr="00384918">
        <w:rPr>
          <w:rFonts w:ascii="Calibri" w:hAnsi="Calibri"/>
          <w:sz w:val="22"/>
          <w:szCs w:val="22"/>
        </w:rPr>
        <w:tab/>
      </w:r>
      <w:r>
        <w:rPr>
          <w:lang w:eastAsia="zh-CN"/>
        </w:rPr>
        <w:t>Stop multimedia record</w:t>
      </w:r>
      <w:r>
        <w:tab/>
      </w:r>
      <w:r>
        <w:fldChar w:fldCharType="begin" w:fldLock="1"/>
      </w:r>
      <w:r>
        <w:instrText xml:space="preserve"> PAGEREF _Toc97571438 \h </w:instrText>
      </w:r>
      <w:r>
        <w:fldChar w:fldCharType="separate"/>
      </w:r>
      <w:r>
        <w:t>144</w:t>
      </w:r>
      <w:r>
        <w:fldChar w:fldCharType="end"/>
      </w:r>
    </w:p>
    <w:p w14:paraId="2D53C67B" w14:textId="7BC46FB1" w:rsidR="00345AC6" w:rsidRPr="00384918" w:rsidRDefault="00345AC6">
      <w:pPr>
        <w:pStyle w:val="TOC2"/>
        <w:rPr>
          <w:rFonts w:ascii="Calibri" w:hAnsi="Calibri"/>
          <w:sz w:val="22"/>
          <w:szCs w:val="22"/>
          <w:lang w:eastAsia="en-GB"/>
        </w:rPr>
      </w:pPr>
      <w:r>
        <w:t>8.19</w:t>
      </w:r>
      <w:r w:rsidRPr="00384918">
        <w:rPr>
          <w:rFonts w:ascii="Calibri" w:hAnsi="Calibri"/>
          <w:sz w:val="22"/>
          <w:szCs w:val="22"/>
        </w:rPr>
        <w:tab/>
      </w:r>
      <w:r>
        <w:rPr>
          <w:lang w:eastAsia="zh-CN"/>
        </w:rPr>
        <w:t>Multimedia record completed</w:t>
      </w:r>
      <w:r>
        <w:tab/>
      </w:r>
      <w:r>
        <w:fldChar w:fldCharType="begin" w:fldLock="1"/>
      </w:r>
      <w:r>
        <w:instrText xml:space="preserve"> PAGEREF _Toc97571439 \h </w:instrText>
      </w:r>
      <w:r>
        <w:fldChar w:fldCharType="separate"/>
      </w:r>
      <w:r>
        <w:t>144</w:t>
      </w:r>
      <w:r>
        <w:fldChar w:fldCharType="end"/>
      </w:r>
    </w:p>
    <w:p w14:paraId="01F233C1" w14:textId="0C80DCC1" w:rsidR="00345AC6" w:rsidRPr="00384918" w:rsidRDefault="00345AC6">
      <w:pPr>
        <w:pStyle w:val="TOC2"/>
        <w:rPr>
          <w:rFonts w:ascii="Calibri" w:hAnsi="Calibri"/>
          <w:sz w:val="22"/>
          <w:szCs w:val="22"/>
          <w:lang w:eastAsia="en-GB"/>
        </w:rPr>
      </w:pPr>
      <w:r>
        <w:t>8.20</w:t>
      </w:r>
      <w:r w:rsidRPr="00384918">
        <w:rPr>
          <w:rFonts w:ascii="Calibri" w:hAnsi="Calibri"/>
          <w:sz w:val="22"/>
          <w:szCs w:val="22"/>
        </w:rPr>
        <w:tab/>
      </w:r>
      <w:r>
        <w:rPr>
          <w:lang w:eastAsia="zh-CN"/>
        </w:rPr>
        <w:t>Reserve and Configure IMS Resources</w:t>
      </w:r>
      <w:r>
        <w:tab/>
      </w:r>
      <w:r>
        <w:fldChar w:fldCharType="begin" w:fldLock="1"/>
      </w:r>
      <w:r>
        <w:instrText xml:space="preserve"> PAGEREF _Toc97571440 \h </w:instrText>
      </w:r>
      <w:r>
        <w:fldChar w:fldCharType="separate"/>
      </w:r>
      <w:r>
        <w:t>145</w:t>
      </w:r>
      <w:r>
        <w:fldChar w:fldCharType="end"/>
      </w:r>
    </w:p>
    <w:p w14:paraId="43B82923" w14:textId="018C1CBA" w:rsidR="00345AC6" w:rsidRPr="00384918" w:rsidRDefault="00345AC6">
      <w:pPr>
        <w:pStyle w:val="TOC2"/>
        <w:rPr>
          <w:rFonts w:ascii="Calibri" w:hAnsi="Calibri"/>
          <w:sz w:val="22"/>
          <w:szCs w:val="22"/>
          <w:lang w:eastAsia="en-GB"/>
        </w:rPr>
      </w:pPr>
      <w:r>
        <w:t>8.21</w:t>
      </w:r>
      <w:r w:rsidRPr="00384918">
        <w:rPr>
          <w:rFonts w:ascii="Calibri" w:hAnsi="Calibri"/>
          <w:sz w:val="22"/>
          <w:szCs w:val="22"/>
        </w:rPr>
        <w:tab/>
      </w:r>
      <w:r>
        <w:rPr>
          <w:lang w:eastAsia="zh-CN"/>
        </w:rPr>
        <w:t>Reserve IMS Resources Procedure</w:t>
      </w:r>
      <w:r>
        <w:tab/>
      </w:r>
      <w:r>
        <w:fldChar w:fldCharType="begin" w:fldLock="1"/>
      </w:r>
      <w:r>
        <w:instrText xml:space="preserve"> PAGEREF _Toc97571441 \h </w:instrText>
      </w:r>
      <w:r>
        <w:fldChar w:fldCharType="separate"/>
      </w:r>
      <w:r>
        <w:t>151</w:t>
      </w:r>
      <w:r>
        <w:fldChar w:fldCharType="end"/>
      </w:r>
    </w:p>
    <w:p w14:paraId="0B0EFC23" w14:textId="05563045" w:rsidR="00345AC6" w:rsidRPr="00384918" w:rsidRDefault="00345AC6">
      <w:pPr>
        <w:pStyle w:val="TOC2"/>
        <w:rPr>
          <w:rFonts w:ascii="Calibri" w:hAnsi="Calibri"/>
          <w:sz w:val="22"/>
          <w:szCs w:val="22"/>
          <w:lang w:eastAsia="en-GB"/>
        </w:rPr>
      </w:pPr>
      <w:r>
        <w:t>8.22</w:t>
      </w:r>
      <w:r w:rsidRPr="00384918">
        <w:rPr>
          <w:rFonts w:ascii="Calibri" w:hAnsi="Calibri"/>
          <w:sz w:val="22"/>
          <w:szCs w:val="22"/>
        </w:rPr>
        <w:tab/>
      </w:r>
      <w:r>
        <w:rPr>
          <w:lang w:eastAsia="zh-CN"/>
        </w:rPr>
        <w:t>Configure IMS Resources Procedure</w:t>
      </w:r>
      <w:r>
        <w:tab/>
      </w:r>
      <w:r>
        <w:fldChar w:fldCharType="begin" w:fldLock="1"/>
      </w:r>
      <w:r>
        <w:instrText xml:space="preserve"> PAGEREF _Toc97571442 \h </w:instrText>
      </w:r>
      <w:r>
        <w:fldChar w:fldCharType="separate"/>
      </w:r>
      <w:r>
        <w:t>156</w:t>
      </w:r>
      <w:r>
        <w:fldChar w:fldCharType="end"/>
      </w:r>
    </w:p>
    <w:p w14:paraId="58EB7BB7" w14:textId="79216420" w:rsidR="00345AC6" w:rsidRPr="00384918" w:rsidRDefault="00345AC6">
      <w:pPr>
        <w:pStyle w:val="TOC2"/>
        <w:rPr>
          <w:rFonts w:ascii="Calibri" w:hAnsi="Calibri"/>
          <w:sz w:val="22"/>
          <w:szCs w:val="22"/>
          <w:lang w:eastAsia="en-GB"/>
        </w:rPr>
      </w:pPr>
      <w:r>
        <w:t>8.23</w:t>
      </w:r>
      <w:r w:rsidRPr="00384918">
        <w:rPr>
          <w:rFonts w:ascii="Calibri" w:hAnsi="Calibri"/>
          <w:sz w:val="22"/>
          <w:szCs w:val="22"/>
        </w:rPr>
        <w:tab/>
      </w:r>
      <w:r>
        <w:rPr>
          <w:lang w:eastAsia="zh-CN"/>
        </w:rPr>
        <w:t>Release IMS Termination</w:t>
      </w:r>
      <w:r>
        <w:tab/>
      </w:r>
      <w:r>
        <w:fldChar w:fldCharType="begin" w:fldLock="1"/>
      </w:r>
      <w:r>
        <w:instrText xml:space="preserve"> PAGEREF _Toc97571443 \h </w:instrText>
      </w:r>
      <w:r>
        <w:fldChar w:fldCharType="separate"/>
      </w:r>
      <w:r>
        <w:t>160</w:t>
      </w:r>
      <w:r>
        <w:fldChar w:fldCharType="end"/>
      </w:r>
    </w:p>
    <w:p w14:paraId="5CF613BD" w14:textId="5711DF1D" w:rsidR="00345AC6" w:rsidRPr="00384918" w:rsidRDefault="00345AC6">
      <w:pPr>
        <w:pStyle w:val="TOC2"/>
        <w:rPr>
          <w:rFonts w:ascii="Calibri" w:hAnsi="Calibri"/>
          <w:sz w:val="22"/>
          <w:szCs w:val="22"/>
          <w:lang w:eastAsia="en-GB"/>
        </w:rPr>
      </w:pPr>
      <w:r>
        <w:t>8.24</w:t>
      </w:r>
      <w:r w:rsidRPr="00384918">
        <w:rPr>
          <w:rFonts w:ascii="Calibri" w:hAnsi="Calibri"/>
          <w:sz w:val="22"/>
          <w:szCs w:val="22"/>
        </w:rPr>
        <w:tab/>
      </w:r>
      <w:r>
        <w:rPr>
          <w:lang w:eastAsia="zh-CN"/>
        </w:rPr>
        <w:t>Start TTS</w:t>
      </w:r>
      <w:r>
        <w:tab/>
      </w:r>
      <w:r>
        <w:fldChar w:fldCharType="begin" w:fldLock="1"/>
      </w:r>
      <w:r>
        <w:instrText xml:space="preserve"> PAGEREF _Toc97571444 \h </w:instrText>
      </w:r>
      <w:r>
        <w:fldChar w:fldCharType="separate"/>
      </w:r>
      <w:r>
        <w:t>160</w:t>
      </w:r>
      <w:r>
        <w:fldChar w:fldCharType="end"/>
      </w:r>
    </w:p>
    <w:p w14:paraId="676027F4" w14:textId="5F87D782" w:rsidR="00345AC6" w:rsidRPr="00384918" w:rsidRDefault="00345AC6">
      <w:pPr>
        <w:pStyle w:val="TOC2"/>
        <w:rPr>
          <w:rFonts w:ascii="Calibri" w:hAnsi="Calibri"/>
          <w:sz w:val="22"/>
          <w:szCs w:val="22"/>
          <w:lang w:eastAsia="en-GB"/>
        </w:rPr>
      </w:pPr>
      <w:r>
        <w:t>8.25</w:t>
      </w:r>
      <w:r w:rsidRPr="00384918">
        <w:rPr>
          <w:rFonts w:ascii="Calibri" w:hAnsi="Calibri"/>
          <w:sz w:val="22"/>
          <w:szCs w:val="22"/>
        </w:rPr>
        <w:tab/>
      </w:r>
      <w:r>
        <w:rPr>
          <w:lang w:eastAsia="zh-CN"/>
        </w:rPr>
        <w:t>Stop TTS</w:t>
      </w:r>
      <w:r>
        <w:tab/>
      </w:r>
      <w:r>
        <w:fldChar w:fldCharType="begin" w:fldLock="1"/>
      </w:r>
      <w:r>
        <w:instrText xml:space="preserve"> PAGEREF _Toc97571445 \h </w:instrText>
      </w:r>
      <w:r>
        <w:fldChar w:fldCharType="separate"/>
      </w:r>
      <w:r>
        <w:t>161</w:t>
      </w:r>
      <w:r>
        <w:fldChar w:fldCharType="end"/>
      </w:r>
    </w:p>
    <w:p w14:paraId="6EE9A3DD" w14:textId="66625F52" w:rsidR="00345AC6" w:rsidRPr="00384918" w:rsidRDefault="00345AC6">
      <w:pPr>
        <w:pStyle w:val="TOC2"/>
        <w:rPr>
          <w:rFonts w:ascii="Calibri" w:hAnsi="Calibri"/>
          <w:sz w:val="22"/>
          <w:szCs w:val="22"/>
          <w:lang w:eastAsia="en-GB"/>
        </w:rPr>
      </w:pPr>
      <w:r>
        <w:t>8.26</w:t>
      </w:r>
      <w:r w:rsidRPr="00384918">
        <w:rPr>
          <w:rFonts w:ascii="Calibri" w:hAnsi="Calibri"/>
          <w:sz w:val="22"/>
          <w:szCs w:val="22"/>
        </w:rPr>
        <w:tab/>
      </w:r>
      <w:r>
        <w:rPr>
          <w:lang w:eastAsia="zh-CN"/>
        </w:rPr>
        <w:t>TTS Completed</w:t>
      </w:r>
      <w:r>
        <w:tab/>
      </w:r>
      <w:r>
        <w:fldChar w:fldCharType="begin" w:fldLock="1"/>
      </w:r>
      <w:r>
        <w:instrText xml:space="preserve"> PAGEREF _Toc97571446 \h </w:instrText>
      </w:r>
      <w:r>
        <w:fldChar w:fldCharType="separate"/>
      </w:r>
      <w:r>
        <w:t>161</w:t>
      </w:r>
      <w:r>
        <w:fldChar w:fldCharType="end"/>
      </w:r>
    </w:p>
    <w:p w14:paraId="14404887" w14:textId="283F2B9C" w:rsidR="00345AC6" w:rsidRPr="00384918" w:rsidRDefault="00345AC6">
      <w:pPr>
        <w:pStyle w:val="TOC2"/>
        <w:rPr>
          <w:rFonts w:ascii="Calibri" w:hAnsi="Calibri"/>
          <w:sz w:val="22"/>
          <w:szCs w:val="22"/>
          <w:lang w:eastAsia="en-GB"/>
        </w:rPr>
      </w:pPr>
      <w:r>
        <w:t>8.27</w:t>
      </w:r>
      <w:r w:rsidRPr="00384918">
        <w:rPr>
          <w:rFonts w:ascii="Calibri" w:hAnsi="Calibri"/>
          <w:sz w:val="22"/>
          <w:szCs w:val="22"/>
        </w:rPr>
        <w:tab/>
      </w:r>
      <w:r>
        <w:rPr>
          <w:lang w:eastAsia="zh-CN"/>
        </w:rPr>
        <w:t>Start ASR</w:t>
      </w:r>
      <w:r>
        <w:tab/>
      </w:r>
      <w:r>
        <w:fldChar w:fldCharType="begin" w:fldLock="1"/>
      </w:r>
      <w:r>
        <w:instrText xml:space="preserve"> PAGEREF _Toc97571447 \h </w:instrText>
      </w:r>
      <w:r>
        <w:fldChar w:fldCharType="separate"/>
      </w:r>
      <w:r>
        <w:t>162</w:t>
      </w:r>
      <w:r>
        <w:fldChar w:fldCharType="end"/>
      </w:r>
    </w:p>
    <w:p w14:paraId="012B249C" w14:textId="4B7D393A" w:rsidR="00345AC6" w:rsidRPr="00384918" w:rsidRDefault="00345AC6">
      <w:pPr>
        <w:pStyle w:val="TOC2"/>
        <w:rPr>
          <w:rFonts w:ascii="Calibri" w:hAnsi="Calibri"/>
          <w:sz w:val="22"/>
          <w:szCs w:val="22"/>
          <w:lang w:eastAsia="en-GB"/>
        </w:rPr>
      </w:pPr>
      <w:r>
        <w:t>8.28</w:t>
      </w:r>
      <w:r w:rsidRPr="00384918">
        <w:rPr>
          <w:rFonts w:ascii="Calibri" w:hAnsi="Calibri"/>
          <w:sz w:val="22"/>
          <w:szCs w:val="22"/>
        </w:rPr>
        <w:tab/>
      </w:r>
      <w:r>
        <w:rPr>
          <w:lang w:eastAsia="zh-CN"/>
        </w:rPr>
        <w:t>Stop ASR</w:t>
      </w:r>
      <w:r>
        <w:tab/>
      </w:r>
      <w:r>
        <w:fldChar w:fldCharType="begin" w:fldLock="1"/>
      </w:r>
      <w:r>
        <w:instrText xml:space="preserve"> PAGEREF _Toc97571448 \h </w:instrText>
      </w:r>
      <w:r>
        <w:fldChar w:fldCharType="separate"/>
      </w:r>
      <w:r>
        <w:t>162</w:t>
      </w:r>
      <w:r>
        <w:fldChar w:fldCharType="end"/>
      </w:r>
    </w:p>
    <w:p w14:paraId="6F2825AC" w14:textId="04DE6E5A" w:rsidR="00345AC6" w:rsidRPr="00384918" w:rsidRDefault="00345AC6">
      <w:pPr>
        <w:pStyle w:val="TOC2"/>
        <w:rPr>
          <w:rFonts w:ascii="Calibri" w:hAnsi="Calibri"/>
          <w:sz w:val="22"/>
          <w:szCs w:val="22"/>
          <w:lang w:eastAsia="en-GB"/>
        </w:rPr>
      </w:pPr>
      <w:r>
        <w:t>8.29</w:t>
      </w:r>
      <w:r w:rsidRPr="00384918">
        <w:rPr>
          <w:rFonts w:ascii="Calibri" w:hAnsi="Calibri"/>
          <w:sz w:val="22"/>
          <w:szCs w:val="22"/>
        </w:rPr>
        <w:tab/>
      </w:r>
      <w:r>
        <w:rPr>
          <w:lang w:eastAsia="zh-CN"/>
        </w:rPr>
        <w:t>ASR completed</w:t>
      </w:r>
      <w:r>
        <w:tab/>
      </w:r>
      <w:r>
        <w:fldChar w:fldCharType="begin" w:fldLock="1"/>
      </w:r>
      <w:r>
        <w:instrText xml:space="preserve"> PAGEREF _Toc97571449 \h </w:instrText>
      </w:r>
      <w:r>
        <w:fldChar w:fldCharType="separate"/>
      </w:r>
      <w:r>
        <w:t>162</w:t>
      </w:r>
      <w:r>
        <w:fldChar w:fldCharType="end"/>
      </w:r>
    </w:p>
    <w:p w14:paraId="723A2FBE" w14:textId="34324D09" w:rsidR="00345AC6" w:rsidRPr="00384918" w:rsidRDefault="00345AC6">
      <w:pPr>
        <w:pStyle w:val="TOC2"/>
        <w:rPr>
          <w:rFonts w:ascii="Calibri" w:hAnsi="Calibri"/>
          <w:sz w:val="22"/>
          <w:szCs w:val="22"/>
          <w:lang w:eastAsia="en-GB"/>
        </w:rPr>
      </w:pPr>
      <w:r>
        <w:t>8.30</w:t>
      </w:r>
      <w:r w:rsidRPr="00384918">
        <w:rPr>
          <w:rFonts w:ascii="Calibri" w:hAnsi="Calibri"/>
          <w:sz w:val="22"/>
          <w:szCs w:val="22"/>
          <w:lang w:eastAsia="en-GB"/>
        </w:rPr>
        <w:tab/>
      </w:r>
      <w:r>
        <w:t>MRFP Out-of-Service or Maintenance Locked</w:t>
      </w:r>
      <w:r>
        <w:tab/>
      </w:r>
      <w:r>
        <w:fldChar w:fldCharType="begin" w:fldLock="1"/>
      </w:r>
      <w:r>
        <w:instrText xml:space="preserve"> PAGEREF _Toc97571450 \h </w:instrText>
      </w:r>
      <w:r>
        <w:fldChar w:fldCharType="separate"/>
      </w:r>
      <w:r>
        <w:t>163</w:t>
      </w:r>
      <w:r>
        <w:fldChar w:fldCharType="end"/>
      </w:r>
    </w:p>
    <w:p w14:paraId="3D4685EF" w14:textId="50EE6FDA" w:rsidR="00345AC6" w:rsidRPr="00384918" w:rsidRDefault="00345AC6">
      <w:pPr>
        <w:pStyle w:val="TOC2"/>
        <w:rPr>
          <w:rFonts w:ascii="Calibri" w:hAnsi="Calibri"/>
          <w:sz w:val="22"/>
          <w:szCs w:val="22"/>
          <w:lang w:eastAsia="en-GB"/>
        </w:rPr>
      </w:pPr>
      <w:r>
        <w:t>8.31</w:t>
      </w:r>
      <w:r w:rsidRPr="00384918">
        <w:rPr>
          <w:rFonts w:ascii="Calibri" w:hAnsi="Calibri"/>
          <w:sz w:val="22"/>
          <w:szCs w:val="22"/>
          <w:lang w:eastAsia="en-GB"/>
        </w:rPr>
        <w:tab/>
      </w:r>
      <w:r>
        <w:t>MRFP  Communication Up</w:t>
      </w:r>
      <w:r>
        <w:tab/>
      </w:r>
      <w:r>
        <w:fldChar w:fldCharType="begin" w:fldLock="1"/>
      </w:r>
      <w:r>
        <w:instrText xml:space="preserve"> PAGEREF _Toc97571451 \h </w:instrText>
      </w:r>
      <w:r>
        <w:fldChar w:fldCharType="separate"/>
      </w:r>
      <w:r>
        <w:t>164</w:t>
      </w:r>
      <w:r>
        <w:fldChar w:fldCharType="end"/>
      </w:r>
    </w:p>
    <w:p w14:paraId="558CE9AE" w14:textId="5BD92CE3" w:rsidR="00345AC6" w:rsidRPr="00384918" w:rsidRDefault="00345AC6">
      <w:pPr>
        <w:pStyle w:val="TOC2"/>
        <w:rPr>
          <w:rFonts w:ascii="Calibri" w:hAnsi="Calibri"/>
          <w:sz w:val="22"/>
          <w:szCs w:val="22"/>
          <w:lang w:eastAsia="en-GB"/>
        </w:rPr>
      </w:pPr>
      <w:r>
        <w:t>8.32</w:t>
      </w:r>
      <w:r w:rsidRPr="00384918">
        <w:rPr>
          <w:rFonts w:ascii="Calibri" w:hAnsi="Calibri"/>
          <w:sz w:val="22"/>
          <w:szCs w:val="22"/>
          <w:lang w:eastAsia="en-GB"/>
        </w:rPr>
        <w:tab/>
      </w:r>
      <w:r>
        <w:t>MRFP Restoration</w:t>
      </w:r>
      <w:r>
        <w:tab/>
      </w:r>
      <w:r>
        <w:fldChar w:fldCharType="begin" w:fldLock="1"/>
      </w:r>
      <w:r>
        <w:instrText xml:space="preserve"> PAGEREF _Toc97571452 \h </w:instrText>
      </w:r>
      <w:r>
        <w:fldChar w:fldCharType="separate"/>
      </w:r>
      <w:r>
        <w:t>164</w:t>
      </w:r>
      <w:r>
        <w:fldChar w:fldCharType="end"/>
      </w:r>
    </w:p>
    <w:p w14:paraId="19ED9978" w14:textId="396FC8DA" w:rsidR="00345AC6" w:rsidRPr="00384918" w:rsidRDefault="00345AC6">
      <w:pPr>
        <w:pStyle w:val="TOC2"/>
        <w:rPr>
          <w:rFonts w:ascii="Calibri" w:hAnsi="Calibri"/>
          <w:sz w:val="22"/>
          <w:szCs w:val="22"/>
          <w:lang w:eastAsia="en-GB"/>
        </w:rPr>
      </w:pPr>
      <w:r>
        <w:t>8.33</w:t>
      </w:r>
      <w:r w:rsidRPr="00384918">
        <w:rPr>
          <w:rFonts w:ascii="Calibri" w:hAnsi="Calibri"/>
          <w:sz w:val="22"/>
          <w:szCs w:val="22"/>
          <w:lang w:eastAsia="en-GB"/>
        </w:rPr>
        <w:tab/>
      </w:r>
      <w:r>
        <w:t>MRFC Restoration</w:t>
      </w:r>
      <w:r>
        <w:tab/>
      </w:r>
      <w:r>
        <w:fldChar w:fldCharType="begin" w:fldLock="1"/>
      </w:r>
      <w:r>
        <w:instrText xml:space="preserve"> PAGEREF _Toc97571453 \h </w:instrText>
      </w:r>
      <w:r>
        <w:fldChar w:fldCharType="separate"/>
      </w:r>
      <w:r>
        <w:t>165</w:t>
      </w:r>
      <w:r>
        <w:fldChar w:fldCharType="end"/>
      </w:r>
    </w:p>
    <w:p w14:paraId="4B256197" w14:textId="375A8A7C" w:rsidR="00345AC6" w:rsidRPr="00384918" w:rsidRDefault="00345AC6">
      <w:pPr>
        <w:pStyle w:val="TOC2"/>
        <w:rPr>
          <w:rFonts w:ascii="Calibri" w:hAnsi="Calibri"/>
          <w:sz w:val="22"/>
          <w:szCs w:val="22"/>
          <w:lang w:eastAsia="en-GB"/>
        </w:rPr>
      </w:pPr>
      <w:r>
        <w:t>8.34</w:t>
      </w:r>
      <w:r w:rsidRPr="00384918">
        <w:rPr>
          <w:rFonts w:ascii="Calibri" w:hAnsi="Calibri"/>
          <w:sz w:val="22"/>
          <w:szCs w:val="22"/>
          <w:lang w:eastAsia="en-GB"/>
        </w:rPr>
        <w:tab/>
      </w:r>
      <w:r>
        <w:t>MRFP Re-register</w:t>
      </w:r>
      <w:r>
        <w:tab/>
      </w:r>
      <w:r>
        <w:fldChar w:fldCharType="begin" w:fldLock="1"/>
      </w:r>
      <w:r>
        <w:instrText xml:space="preserve"> PAGEREF _Toc97571454 \h </w:instrText>
      </w:r>
      <w:r>
        <w:fldChar w:fldCharType="separate"/>
      </w:r>
      <w:r>
        <w:t>165</w:t>
      </w:r>
      <w:r>
        <w:fldChar w:fldCharType="end"/>
      </w:r>
    </w:p>
    <w:p w14:paraId="741DC541" w14:textId="629A7FC7" w:rsidR="00345AC6" w:rsidRPr="00384918" w:rsidRDefault="00345AC6">
      <w:pPr>
        <w:pStyle w:val="TOC2"/>
        <w:rPr>
          <w:rFonts w:ascii="Calibri" w:hAnsi="Calibri"/>
          <w:sz w:val="22"/>
          <w:szCs w:val="22"/>
          <w:lang w:eastAsia="en-GB"/>
        </w:rPr>
      </w:pPr>
      <w:r>
        <w:t>8.35</w:t>
      </w:r>
      <w:r w:rsidRPr="00384918">
        <w:rPr>
          <w:rFonts w:ascii="Calibri" w:hAnsi="Calibri"/>
          <w:sz w:val="22"/>
          <w:szCs w:val="22"/>
          <w:lang w:eastAsia="en-GB"/>
        </w:rPr>
        <w:tab/>
      </w:r>
      <w:r>
        <w:t>MRFC Re-registration Ordered by MRFC</w:t>
      </w:r>
      <w:r>
        <w:tab/>
      </w:r>
      <w:r>
        <w:fldChar w:fldCharType="begin" w:fldLock="1"/>
      </w:r>
      <w:r>
        <w:instrText xml:space="preserve"> PAGEREF _Toc97571455 \h </w:instrText>
      </w:r>
      <w:r>
        <w:fldChar w:fldCharType="separate"/>
      </w:r>
      <w:r>
        <w:t>166</w:t>
      </w:r>
      <w:r>
        <w:fldChar w:fldCharType="end"/>
      </w:r>
    </w:p>
    <w:p w14:paraId="352541EE" w14:textId="1F1D4BFA" w:rsidR="00345AC6" w:rsidRPr="00384918" w:rsidRDefault="00345AC6">
      <w:pPr>
        <w:pStyle w:val="TOC2"/>
        <w:rPr>
          <w:rFonts w:ascii="Calibri" w:hAnsi="Calibri"/>
          <w:sz w:val="22"/>
          <w:szCs w:val="22"/>
          <w:lang w:eastAsia="en-GB"/>
        </w:rPr>
      </w:pPr>
      <w:r>
        <w:t>8.36</w:t>
      </w:r>
      <w:r w:rsidRPr="00384918">
        <w:rPr>
          <w:rFonts w:ascii="Calibri" w:hAnsi="Calibri"/>
          <w:sz w:val="22"/>
          <w:szCs w:val="22"/>
          <w:lang w:eastAsia="en-GB"/>
        </w:rPr>
        <w:tab/>
      </w:r>
      <w:r>
        <w:t>Audit Value</w:t>
      </w:r>
      <w:r>
        <w:tab/>
      </w:r>
      <w:r>
        <w:fldChar w:fldCharType="begin" w:fldLock="1"/>
      </w:r>
      <w:r>
        <w:instrText xml:space="preserve"> PAGEREF _Toc97571456 \h </w:instrText>
      </w:r>
      <w:r>
        <w:fldChar w:fldCharType="separate"/>
      </w:r>
      <w:r>
        <w:t>166</w:t>
      </w:r>
      <w:r>
        <w:fldChar w:fldCharType="end"/>
      </w:r>
    </w:p>
    <w:p w14:paraId="715F0FEA" w14:textId="73AAF174" w:rsidR="00345AC6" w:rsidRPr="00384918" w:rsidRDefault="00345AC6">
      <w:pPr>
        <w:pStyle w:val="TOC2"/>
        <w:rPr>
          <w:rFonts w:ascii="Calibri" w:hAnsi="Calibri"/>
          <w:sz w:val="22"/>
          <w:szCs w:val="22"/>
          <w:lang w:eastAsia="en-GB"/>
        </w:rPr>
      </w:pPr>
      <w:r>
        <w:t>8.37</w:t>
      </w:r>
      <w:r w:rsidRPr="00384918">
        <w:rPr>
          <w:rFonts w:ascii="Calibri" w:hAnsi="Calibri"/>
          <w:sz w:val="22"/>
          <w:szCs w:val="22"/>
          <w:lang w:eastAsia="en-GB"/>
        </w:rPr>
        <w:tab/>
      </w:r>
      <w:r>
        <w:t>Audit Capability</w:t>
      </w:r>
      <w:r>
        <w:tab/>
      </w:r>
      <w:r>
        <w:fldChar w:fldCharType="begin" w:fldLock="1"/>
      </w:r>
      <w:r>
        <w:instrText xml:space="preserve"> PAGEREF _Toc97571457 \h </w:instrText>
      </w:r>
      <w:r>
        <w:fldChar w:fldCharType="separate"/>
      </w:r>
      <w:r>
        <w:t>167</w:t>
      </w:r>
      <w:r>
        <w:fldChar w:fldCharType="end"/>
      </w:r>
    </w:p>
    <w:p w14:paraId="66F276A5" w14:textId="1729E148" w:rsidR="00345AC6" w:rsidRPr="00384918" w:rsidRDefault="00345AC6">
      <w:pPr>
        <w:pStyle w:val="TOC2"/>
        <w:rPr>
          <w:rFonts w:ascii="Calibri" w:hAnsi="Calibri"/>
          <w:sz w:val="22"/>
          <w:szCs w:val="22"/>
          <w:lang w:eastAsia="en-GB"/>
        </w:rPr>
      </w:pPr>
      <w:r>
        <w:t>8.38</w:t>
      </w:r>
      <w:r w:rsidRPr="00384918">
        <w:rPr>
          <w:rFonts w:ascii="Calibri" w:hAnsi="Calibri"/>
          <w:sz w:val="22"/>
          <w:szCs w:val="22"/>
          <w:lang w:eastAsia="en-GB"/>
        </w:rPr>
        <w:tab/>
      </w:r>
      <w:r>
        <w:t>Capability Update</w:t>
      </w:r>
      <w:r>
        <w:tab/>
      </w:r>
      <w:r>
        <w:fldChar w:fldCharType="begin" w:fldLock="1"/>
      </w:r>
      <w:r>
        <w:instrText xml:space="preserve"> PAGEREF _Toc97571458 \h </w:instrText>
      </w:r>
      <w:r>
        <w:fldChar w:fldCharType="separate"/>
      </w:r>
      <w:r>
        <w:t>167</w:t>
      </w:r>
      <w:r>
        <w:fldChar w:fldCharType="end"/>
      </w:r>
    </w:p>
    <w:p w14:paraId="7EBE94D8" w14:textId="30B6F4BD" w:rsidR="00345AC6" w:rsidRPr="00384918" w:rsidRDefault="00345AC6">
      <w:pPr>
        <w:pStyle w:val="TOC2"/>
        <w:rPr>
          <w:rFonts w:ascii="Calibri" w:hAnsi="Calibri"/>
          <w:sz w:val="22"/>
          <w:szCs w:val="22"/>
          <w:lang w:eastAsia="en-GB"/>
        </w:rPr>
      </w:pPr>
      <w:r>
        <w:t>8.39</w:t>
      </w:r>
      <w:r w:rsidRPr="00384918">
        <w:rPr>
          <w:rFonts w:ascii="Calibri" w:hAnsi="Calibri"/>
          <w:sz w:val="22"/>
          <w:szCs w:val="22"/>
          <w:lang w:eastAsia="en-GB"/>
        </w:rPr>
        <w:tab/>
      </w:r>
      <w:r>
        <w:t>MRFC Out of Service</w:t>
      </w:r>
      <w:r>
        <w:tab/>
      </w:r>
      <w:r>
        <w:fldChar w:fldCharType="begin" w:fldLock="1"/>
      </w:r>
      <w:r>
        <w:instrText xml:space="preserve"> PAGEREF _Toc97571459 \h </w:instrText>
      </w:r>
      <w:r>
        <w:fldChar w:fldCharType="separate"/>
      </w:r>
      <w:r>
        <w:t>168</w:t>
      </w:r>
      <w:r>
        <w:fldChar w:fldCharType="end"/>
      </w:r>
    </w:p>
    <w:p w14:paraId="70611ACD" w14:textId="270343D7" w:rsidR="00345AC6" w:rsidRPr="00384918" w:rsidRDefault="00345AC6">
      <w:pPr>
        <w:pStyle w:val="TOC2"/>
        <w:rPr>
          <w:rFonts w:ascii="Calibri" w:hAnsi="Calibri"/>
          <w:sz w:val="22"/>
          <w:szCs w:val="22"/>
          <w:lang w:eastAsia="en-GB"/>
        </w:rPr>
      </w:pPr>
      <w:r>
        <w:t>8.40</w:t>
      </w:r>
      <w:r w:rsidRPr="00384918">
        <w:rPr>
          <w:rFonts w:ascii="Calibri" w:hAnsi="Calibri"/>
          <w:sz w:val="22"/>
          <w:szCs w:val="22"/>
          <w:lang w:eastAsia="en-GB"/>
        </w:rPr>
        <w:tab/>
      </w:r>
      <w:r>
        <w:t>MRFP Resource Congestion Handling - Activate</w:t>
      </w:r>
      <w:r>
        <w:tab/>
      </w:r>
      <w:r>
        <w:fldChar w:fldCharType="begin" w:fldLock="1"/>
      </w:r>
      <w:r>
        <w:instrText xml:space="preserve"> PAGEREF _Toc97571460 \h </w:instrText>
      </w:r>
      <w:r>
        <w:fldChar w:fldCharType="separate"/>
      </w:r>
      <w:r>
        <w:t>168</w:t>
      </w:r>
      <w:r>
        <w:fldChar w:fldCharType="end"/>
      </w:r>
    </w:p>
    <w:p w14:paraId="584E1FE2" w14:textId="53EA9CEF" w:rsidR="00345AC6" w:rsidRPr="00384918" w:rsidRDefault="00345AC6">
      <w:pPr>
        <w:pStyle w:val="TOC2"/>
        <w:rPr>
          <w:rFonts w:ascii="Calibri" w:hAnsi="Calibri"/>
          <w:sz w:val="22"/>
          <w:szCs w:val="22"/>
          <w:lang w:eastAsia="en-GB"/>
        </w:rPr>
      </w:pPr>
      <w:r>
        <w:t>8.41</w:t>
      </w:r>
      <w:r w:rsidRPr="00384918">
        <w:rPr>
          <w:rFonts w:ascii="Calibri" w:hAnsi="Calibri"/>
          <w:sz w:val="22"/>
          <w:szCs w:val="22"/>
          <w:lang w:eastAsia="en-GB"/>
        </w:rPr>
        <w:tab/>
      </w:r>
      <w:r>
        <w:t>MRFP Resource Congestion Handling - Indication</w:t>
      </w:r>
      <w:r>
        <w:tab/>
      </w:r>
      <w:r>
        <w:fldChar w:fldCharType="begin" w:fldLock="1"/>
      </w:r>
      <w:r>
        <w:instrText xml:space="preserve"> PAGEREF _Toc97571461 \h </w:instrText>
      </w:r>
      <w:r>
        <w:fldChar w:fldCharType="separate"/>
      </w:r>
      <w:r>
        <w:t>169</w:t>
      </w:r>
      <w:r>
        <w:fldChar w:fldCharType="end"/>
      </w:r>
    </w:p>
    <w:p w14:paraId="482A1338" w14:textId="509F55A0" w:rsidR="00345AC6" w:rsidRPr="00384918" w:rsidRDefault="00345AC6">
      <w:pPr>
        <w:pStyle w:val="TOC2"/>
        <w:rPr>
          <w:rFonts w:ascii="Calibri" w:hAnsi="Calibri"/>
          <w:sz w:val="22"/>
          <w:szCs w:val="22"/>
          <w:lang w:eastAsia="en-GB"/>
        </w:rPr>
      </w:pPr>
      <w:r>
        <w:t>8.42</w:t>
      </w:r>
      <w:r w:rsidRPr="00384918">
        <w:rPr>
          <w:rFonts w:ascii="Calibri" w:hAnsi="Calibri"/>
          <w:sz w:val="22"/>
          <w:szCs w:val="22"/>
          <w:lang w:eastAsia="en-GB"/>
        </w:rPr>
        <w:tab/>
      </w:r>
      <w:r>
        <w:t>Command Reject</w:t>
      </w:r>
      <w:r>
        <w:tab/>
      </w:r>
      <w:r>
        <w:fldChar w:fldCharType="begin" w:fldLock="1"/>
      </w:r>
      <w:r>
        <w:instrText xml:space="preserve"> PAGEREF _Toc97571462 \h </w:instrText>
      </w:r>
      <w:r>
        <w:fldChar w:fldCharType="separate"/>
      </w:r>
      <w:r>
        <w:t>169</w:t>
      </w:r>
      <w:r>
        <w:fldChar w:fldCharType="end"/>
      </w:r>
    </w:p>
    <w:p w14:paraId="11301753" w14:textId="45337919" w:rsidR="00345AC6" w:rsidRPr="00384918" w:rsidRDefault="00345AC6">
      <w:pPr>
        <w:pStyle w:val="TOC3"/>
        <w:rPr>
          <w:rFonts w:ascii="Calibri" w:hAnsi="Calibri"/>
          <w:sz w:val="22"/>
          <w:szCs w:val="22"/>
          <w:lang w:eastAsia="en-GB"/>
        </w:rPr>
      </w:pPr>
      <w:r>
        <w:t>8.43</w:t>
      </w:r>
      <w:r w:rsidRPr="00384918">
        <w:rPr>
          <w:rFonts w:ascii="Calibri" w:hAnsi="Calibri"/>
          <w:sz w:val="22"/>
          <w:szCs w:val="22"/>
        </w:rPr>
        <w:tab/>
      </w:r>
      <w:r>
        <w:t>Termination heartbeat indication</w:t>
      </w:r>
      <w:r>
        <w:tab/>
      </w:r>
      <w:r>
        <w:fldChar w:fldCharType="begin" w:fldLock="1"/>
      </w:r>
      <w:r>
        <w:instrText xml:space="preserve"> PAGEREF _Toc97571463 \h </w:instrText>
      </w:r>
      <w:r>
        <w:fldChar w:fldCharType="separate"/>
      </w:r>
      <w:r>
        <w:t>170</w:t>
      </w:r>
      <w:r>
        <w:fldChar w:fldCharType="end"/>
      </w:r>
    </w:p>
    <w:p w14:paraId="7CFB85AB" w14:textId="3AE5F287" w:rsidR="00345AC6" w:rsidRPr="00384918" w:rsidRDefault="00345AC6">
      <w:pPr>
        <w:pStyle w:val="TOC2"/>
        <w:rPr>
          <w:rFonts w:ascii="Calibri" w:hAnsi="Calibri"/>
          <w:sz w:val="22"/>
          <w:szCs w:val="22"/>
          <w:lang w:eastAsia="en-GB"/>
        </w:rPr>
      </w:pPr>
      <w:r>
        <w:t>8.44</w:t>
      </w:r>
      <w:r w:rsidRPr="00384918">
        <w:rPr>
          <w:rFonts w:ascii="Calibri" w:hAnsi="Calibri"/>
          <w:sz w:val="22"/>
          <w:szCs w:val="22"/>
          <w:lang w:eastAsia="en-GB"/>
        </w:rPr>
        <w:tab/>
      </w:r>
      <w:r>
        <w:t>Configure BFCP Termination</w:t>
      </w:r>
      <w:r>
        <w:tab/>
      </w:r>
      <w:r>
        <w:fldChar w:fldCharType="begin" w:fldLock="1"/>
      </w:r>
      <w:r>
        <w:instrText xml:space="preserve"> PAGEREF _Toc97571464 \h </w:instrText>
      </w:r>
      <w:r>
        <w:fldChar w:fldCharType="separate"/>
      </w:r>
      <w:r>
        <w:t>170</w:t>
      </w:r>
      <w:r>
        <w:fldChar w:fldCharType="end"/>
      </w:r>
    </w:p>
    <w:p w14:paraId="5843EC01" w14:textId="11A55260" w:rsidR="00345AC6" w:rsidRPr="00384918" w:rsidRDefault="00345AC6">
      <w:pPr>
        <w:pStyle w:val="TOC2"/>
        <w:rPr>
          <w:rFonts w:ascii="Calibri" w:hAnsi="Calibri"/>
          <w:sz w:val="22"/>
          <w:szCs w:val="22"/>
          <w:lang w:eastAsia="en-GB"/>
        </w:rPr>
      </w:pPr>
      <w:r>
        <w:t>8.</w:t>
      </w:r>
      <w:r>
        <w:rPr>
          <w:lang w:eastAsia="zh-CN"/>
        </w:rPr>
        <w:t>45</w:t>
      </w:r>
      <w:r w:rsidRPr="00384918">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_Toc97571465 \h </w:instrText>
      </w:r>
      <w:r>
        <w:fldChar w:fldCharType="separate"/>
      </w:r>
      <w:r>
        <w:t>171</w:t>
      </w:r>
      <w:r>
        <w:fldChar w:fldCharType="end"/>
      </w:r>
    </w:p>
    <w:p w14:paraId="40C1B802" w14:textId="48A27009" w:rsidR="00345AC6" w:rsidRPr="00384918" w:rsidRDefault="00345AC6">
      <w:pPr>
        <w:pStyle w:val="TOC2"/>
        <w:rPr>
          <w:rFonts w:ascii="Calibri" w:hAnsi="Calibri"/>
          <w:sz w:val="22"/>
          <w:szCs w:val="22"/>
          <w:lang w:eastAsia="en-GB"/>
        </w:rPr>
      </w:pPr>
      <w:r>
        <w:t>8.</w:t>
      </w:r>
      <w:r>
        <w:rPr>
          <w:lang w:eastAsia="zh-CN"/>
        </w:rPr>
        <w:t>46</w:t>
      </w:r>
      <w:r w:rsidRPr="00384918">
        <w:rPr>
          <w:rFonts w:ascii="Calibri" w:hAnsi="Calibri"/>
          <w:sz w:val="22"/>
          <w:szCs w:val="22"/>
          <w:lang w:eastAsia="en-GB"/>
        </w:rPr>
        <w:tab/>
      </w:r>
      <w:r>
        <w:rPr>
          <w:lang w:eastAsia="zh-CN"/>
        </w:rPr>
        <w:t>Designate Floor Chair</w:t>
      </w:r>
      <w:r>
        <w:tab/>
      </w:r>
      <w:r>
        <w:fldChar w:fldCharType="begin" w:fldLock="1"/>
      </w:r>
      <w:r>
        <w:instrText xml:space="preserve"> PAGEREF _Toc97571466 \h </w:instrText>
      </w:r>
      <w:r>
        <w:fldChar w:fldCharType="separate"/>
      </w:r>
      <w:r>
        <w:t>172</w:t>
      </w:r>
      <w:r>
        <w:fldChar w:fldCharType="end"/>
      </w:r>
    </w:p>
    <w:p w14:paraId="62BCEFCE" w14:textId="6471A94E" w:rsidR="00345AC6" w:rsidRPr="00384918" w:rsidRDefault="00345AC6">
      <w:pPr>
        <w:pStyle w:val="TOC2"/>
        <w:rPr>
          <w:rFonts w:ascii="Calibri" w:hAnsi="Calibri"/>
          <w:sz w:val="22"/>
          <w:szCs w:val="22"/>
          <w:lang w:eastAsia="en-GB"/>
        </w:rPr>
      </w:pPr>
      <w:r>
        <w:t>8.</w:t>
      </w:r>
      <w:r>
        <w:rPr>
          <w:lang w:eastAsia="zh-CN"/>
        </w:rPr>
        <w:t>47</w:t>
      </w:r>
      <w:r w:rsidRPr="00384918">
        <w:rPr>
          <w:rFonts w:ascii="Calibri" w:hAnsi="Calibri"/>
          <w:sz w:val="22"/>
          <w:szCs w:val="22"/>
          <w:lang w:eastAsia="en-GB"/>
        </w:rPr>
        <w:tab/>
      </w:r>
      <w:r>
        <w:rPr>
          <w:lang w:eastAsia="zh-CN"/>
        </w:rPr>
        <w:t>Floor Request Decision</w:t>
      </w:r>
      <w:r>
        <w:tab/>
      </w:r>
      <w:r>
        <w:fldChar w:fldCharType="begin" w:fldLock="1"/>
      </w:r>
      <w:r>
        <w:instrText xml:space="preserve"> PAGEREF _Toc97571467 \h </w:instrText>
      </w:r>
      <w:r>
        <w:fldChar w:fldCharType="separate"/>
      </w:r>
      <w:r>
        <w:t>172</w:t>
      </w:r>
      <w:r>
        <w:fldChar w:fldCharType="end"/>
      </w:r>
    </w:p>
    <w:p w14:paraId="05488BD4" w14:textId="29CCA070" w:rsidR="00345AC6" w:rsidRPr="00384918" w:rsidRDefault="00345AC6">
      <w:pPr>
        <w:pStyle w:val="TOC2"/>
        <w:rPr>
          <w:rFonts w:ascii="Calibri" w:hAnsi="Calibri"/>
          <w:sz w:val="22"/>
          <w:szCs w:val="22"/>
          <w:lang w:eastAsia="en-GB"/>
        </w:rPr>
      </w:pPr>
      <w:r>
        <w:t>8.</w:t>
      </w:r>
      <w:r>
        <w:rPr>
          <w:lang w:eastAsia="zh-CN"/>
        </w:rPr>
        <w:t>48</w:t>
      </w:r>
      <w:r w:rsidRPr="00384918">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_Toc97571468 \h </w:instrText>
      </w:r>
      <w:r>
        <w:fldChar w:fldCharType="separate"/>
      </w:r>
      <w:r>
        <w:t>172</w:t>
      </w:r>
      <w:r>
        <w:fldChar w:fldCharType="end"/>
      </w:r>
    </w:p>
    <w:p w14:paraId="4B28FD43" w14:textId="094939CC" w:rsidR="00345AC6" w:rsidRPr="00384918" w:rsidRDefault="00345AC6">
      <w:pPr>
        <w:pStyle w:val="TOC2"/>
        <w:rPr>
          <w:rFonts w:ascii="Calibri" w:hAnsi="Calibri"/>
          <w:sz w:val="22"/>
          <w:szCs w:val="22"/>
          <w:lang w:eastAsia="en-GB"/>
        </w:rPr>
      </w:pPr>
      <w:r>
        <w:t>8.</w:t>
      </w:r>
      <w:r>
        <w:rPr>
          <w:lang w:eastAsia="zh-CN"/>
        </w:rPr>
        <w:t>49</w:t>
      </w:r>
      <w:r w:rsidRPr="00384918">
        <w:rPr>
          <w:rFonts w:ascii="Calibri" w:hAnsi="Calibri"/>
          <w:sz w:val="22"/>
          <w:szCs w:val="22"/>
          <w:lang w:eastAsia="en-GB"/>
        </w:rPr>
        <w:tab/>
      </w:r>
      <w:r>
        <w:rPr>
          <w:lang w:eastAsia="zh-CN"/>
        </w:rPr>
        <w:t>Confirm Media Update</w:t>
      </w:r>
      <w:r>
        <w:tab/>
      </w:r>
      <w:r>
        <w:fldChar w:fldCharType="begin" w:fldLock="1"/>
      </w:r>
      <w:r>
        <w:instrText xml:space="preserve"> PAGEREF _Toc97571469 \h </w:instrText>
      </w:r>
      <w:r>
        <w:fldChar w:fldCharType="separate"/>
      </w:r>
      <w:r>
        <w:t>173</w:t>
      </w:r>
      <w:r>
        <w:fldChar w:fldCharType="end"/>
      </w:r>
    </w:p>
    <w:p w14:paraId="7E88C47C" w14:textId="291E6B48" w:rsidR="00345AC6" w:rsidRPr="00384918" w:rsidRDefault="00345AC6">
      <w:pPr>
        <w:pStyle w:val="TOC2"/>
        <w:rPr>
          <w:rFonts w:ascii="Calibri" w:hAnsi="Calibri"/>
          <w:sz w:val="22"/>
          <w:szCs w:val="22"/>
          <w:lang w:eastAsia="en-GB"/>
        </w:rPr>
      </w:pPr>
      <w:r>
        <w:t>8.</w:t>
      </w:r>
      <w:r>
        <w:rPr>
          <w:lang w:eastAsia="zh-CN"/>
        </w:rPr>
        <w:t>50</w:t>
      </w:r>
      <w:r w:rsidRPr="00384918">
        <w:rPr>
          <w:rFonts w:ascii="Calibri" w:hAnsi="Calibri"/>
          <w:sz w:val="22"/>
          <w:szCs w:val="22"/>
          <w:lang w:eastAsia="en-GB"/>
        </w:rPr>
        <w:tab/>
      </w:r>
      <w:r>
        <w:rPr>
          <w:lang w:eastAsia="zh-CN"/>
        </w:rPr>
        <w:t>Configure Granted Quota</w:t>
      </w:r>
      <w:r>
        <w:tab/>
      </w:r>
      <w:r>
        <w:fldChar w:fldCharType="begin" w:fldLock="1"/>
      </w:r>
      <w:r>
        <w:instrText xml:space="preserve"> PAGEREF _Toc97571470 \h </w:instrText>
      </w:r>
      <w:r>
        <w:fldChar w:fldCharType="separate"/>
      </w:r>
      <w:r>
        <w:t>173</w:t>
      </w:r>
      <w:r>
        <w:fldChar w:fldCharType="end"/>
      </w:r>
    </w:p>
    <w:p w14:paraId="5FE6BE62" w14:textId="2640003E" w:rsidR="00345AC6" w:rsidRPr="00384918" w:rsidRDefault="00345AC6">
      <w:pPr>
        <w:pStyle w:val="TOC2"/>
        <w:rPr>
          <w:rFonts w:ascii="Calibri" w:hAnsi="Calibri"/>
          <w:sz w:val="22"/>
          <w:szCs w:val="22"/>
          <w:lang w:eastAsia="en-GB"/>
        </w:rPr>
      </w:pPr>
      <w:r>
        <w:t>8.</w:t>
      </w:r>
      <w:r>
        <w:rPr>
          <w:lang w:eastAsia="zh-CN"/>
        </w:rPr>
        <w:t>51</w:t>
      </w:r>
      <w:r w:rsidRPr="00384918">
        <w:rPr>
          <w:rFonts w:ascii="Calibri" w:hAnsi="Calibri"/>
          <w:sz w:val="22"/>
          <w:szCs w:val="22"/>
          <w:lang w:eastAsia="en-GB"/>
        </w:rPr>
        <w:tab/>
      </w:r>
      <w:r>
        <w:rPr>
          <w:lang w:eastAsia="zh-CN"/>
        </w:rPr>
        <w:t>Report Message Statistics</w:t>
      </w:r>
      <w:r>
        <w:tab/>
      </w:r>
      <w:r>
        <w:fldChar w:fldCharType="begin" w:fldLock="1"/>
      </w:r>
      <w:r>
        <w:instrText xml:space="preserve"> PAGEREF _Toc97571471 \h </w:instrText>
      </w:r>
      <w:r>
        <w:fldChar w:fldCharType="separate"/>
      </w:r>
      <w:r>
        <w:t>174</w:t>
      </w:r>
      <w:r>
        <w:fldChar w:fldCharType="end"/>
      </w:r>
    </w:p>
    <w:p w14:paraId="3222A0D3" w14:textId="64991C9C" w:rsidR="00345AC6" w:rsidRPr="00384918" w:rsidRDefault="00345AC6">
      <w:pPr>
        <w:pStyle w:val="TOC2"/>
        <w:rPr>
          <w:rFonts w:ascii="Calibri" w:hAnsi="Calibri"/>
          <w:sz w:val="22"/>
          <w:szCs w:val="22"/>
          <w:lang w:eastAsia="en-GB"/>
        </w:rPr>
      </w:pPr>
      <w:r>
        <w:t>8.</w:t>
      </w:r>
      <w:r>
        <w:rPr>
          <w:lang w:eastAsia="zh-CN"/>
        </w:rPr>
        <w:t>52</w:t>
      </w:r>
      <w:r w:rsidRPr="00384918">
        <w:rPr>
          <w:rFonts w:ascii="Calibri" w:hAnsi="Calibri"/>
          <w:sz w:val="22"/>
          <w:szCs w:val="22"/>
          <w:lang w:eastAsia="en-GB"/>
        </w:rPr>
        <w:tab/>
      </w:r>
      <w:r>
        <w:rPr>
          <w:lang w:eastAsia="zh-CN"/>
        </w:rPr>
        <w:t>Configure Filtering Rules</w:t>
      </w:r>
      <w:r>
        <w:tab/>
      </w:r>
      <w:r>
        <w:fldChar w:fldCharType="begin" w:fldLock="1"/>
      </w:r>
      <w:r>
        <w:instrText xml:space="preserve"> PAGEREF _Toc97571472 \h </w:instrText>
      </w:r>
      <w:r>
        <w:fldChar w:fldCharType="separate"/>
      </w:r>
      <w:r>
        <w:t>175</w:t>
      </w:r>
      <w:r>
        <w:fldChar w:fldCharType="end"/>
      </w:r>
    </w:p>
    <w:p w14:paraId="758095B7" w14:textId="33E3B75D" w:rsidR="00345AC6" w:rsidRPr="00384918" w:rsidRDefault="00345AC6">
      <w:pPr>
        <w:pStyle w:val="TOC2"/>
        <w:rPr>
          <w:rFonts w:ascii="Calibri" w:hAnsi="Calibri"/>
          <w:sz w:val="22"/>
          <w:szCs w:val="22"/>
          <w:lang w:eastAsia="en-GB"/>
        </w:rPr>
      </w:pPr>
      <w:r>
        <w:t>8.53</w:t>
      </w:r>
      <w:r w:rsidRPr="00384918">
        <w:rPr>
          <w:rFonts w:ascii="Calibri" w:hAnsi="Calibri"/>
          <w:sz w:val="22"/>
          <w:szCs w:val="22"/>
        </w:rPr>
        <w:tab/>
      </w:r>
      <w:r>
        <w:rPr>
          <w:lang w:eastAsia="zh-CN"/>
        </w:rPr>
        <w:t>Start message record</w:t>
      </w:r>
      <w:r>
        <w:tab/>
      </w:r>
      <w:r>
        <w:fldChar w:fldCharType="begin" w:fldLock="1"/>
      </w:r>
      <w:r>
        <w:instrText xml:space="preserve"> PAGEREF _Toc97571473 \h </w:instrText>
      </w:r>
      <w:r>
        <w:fldChar w:fldCharType="separate"/>
      </w:r>
      <w:r>
        <w:t>175</w:t>
      </w:r>
      <w:r>
        <w:fldChar w:fldCharType="end"/>
      </w:r>
    </w:p>
    <w:p w14:paraId="60FC903B" w14:textId="0348B295" w:rsidR="00345AC6" w:rsidRPr="00384918" w:rsidRDefault="00345AC6">
      <w:pPr>
        <w:pStyle w:val="TOC2"/>
        <w:rPr>
          <w:rFonts w:ascii="Calibri" w:hAnsi="Calibri"/>
          <w:sz w:val="22"/>
          <w:szCs w:val="22"/>
          <w:lang w:eastAsia="en-GB"/>
        </w:rPr>
      </w:pPr>
      <w:r>
        <w:t>8.54</w:t>
      </w:r>
      <w:r w:rsidRPr="00384918">
        <w:rPr>
          <w:rFonts w:ascii="Calibri" w:hAnsi="Calibri"/>
          <w:sz w:val="22"/>
          <w:szCs w:val="22"/>
        </w:rPr>
        <w:tab/>
      </w:r>
      <w:r>
        <w:rPr>
          <w:lang w:eastAsia="zh-CN"/>
        </w:rPr>
        <w:t>Stop message record</w:t>
      </w:r>
      <w:r>
        <w:tab/>
      </w:r>
      <w:r>
        <w:fldChar w:fldCharType="begin" w:fldLock="1"/>
      </w:r>
      <w:r>
        <w:instrText xml:space="preserve"> PAGEREF _Toc97571474 \h </w:instrText>
      </w:r>
      <w:r>
        <w:fldChar w:fldCharType="separate"/>
      </w:r>
      <w:r>
        <w:t>176</w:t>
      </w:r>
      <w:r>
        <w:fldChar w:fldCharType="end"/>
      </w:r>
    </w:p>
    <w:p w14:paraId="5435FFEC" w14:textId="15501CEA" w:rsidR="00345AC6" w:rsidRPr="00384918" w:rsidRDefault="00345AC6">
      <w:pPr>
        <w:pStyle w:val="TOC2"/>
        <w:rPr>
          <w:rFonts w:ascii="Calibri" w:hAnsi="Calibri"/>
          <w:sz w:val="22"/>
          <w:szCs w:val="22"/>
          <w:lang w:eastAsia="en-GB"/>
        </w:rPr>
      </w:pPr>
      <w:r>
        <w:t>8.55</w:t>
      </w:r>
      <w:r w:rsidRPr="00384918">
        <w:rPr>
          <w:rFonts w:ascii="Calibri" w:hAnsi="Calibri"/>
          <w:sz w:val="22"/>
          <w:szCs w:val="22"/>
        </w:rPr>
        <w:tab/>
      </w:r>
      <w:r>
        <w:rPr>
          <w:lang w:eastAsia="zh-CN"/>
        </w:rPr>
        <w:t>Message record completed</w:t>
      </w:r>
      <w:r>
        <w:tab/>
      </w:r>
      <w:r>
        <w:fldChar w:fldCharType="begin" w:fldLock="1"/>
      </w:r>
      <w:r>
        <w:instrText xml:space="preserve"> PAGEREF _Toc97571475 \h </w:instrText>
      </w:r>
      <w:r>
        <w:fldChar w:fldCharType="separate"/>
      </w:r>
      <w:r>
        <w:t>176</w:t>
      </w:r>
      <w:r>
        <w:fldChar w:fldCharType="end"/>
      </w:r>
    </w:p>
    <w:p w14:paraId="36A7EE6E" w14:textId="5A1A0D23" w:rsidR="00345AC6" w:rsidRPr="00384918" w:rsidRDefault="00345AC6">
      <w:pPr>
        <w:pStyle w:val="TOC2"/>
        <w:rPr>
          <w:rFonts w:ascii="Calibri" w:hAnsi="Calibri"/>
          <w:sz w:val="22"/>
          <w:szCs w:val="22"/>
          <w:lang w:eastAsia="en-GB"/>
        </w:rPr>
      </w:pPr>
      <w:r>
        <w:t>8.56</w:t>
      </w:r>
      <w:r w:rsidRPr="00384918">
        <w:rPr>
          <w:rFonts w:ascii="Calibri" w:hAnsi="Calibri"/>
          <w:sz w:val="22"/>
          <w:szCs w:val="22"/>
        </w:rPr>
        <w:tab/>
      </w:r>
      <w:r>
        <w:rPr>
          <w:lang w:eastAsia="zh-CN"/>
        </w:rPr>
        <w:t>Start playing message</w:t>
      </w:r>
      <w:r>
        <w:tab/>
      </w:r>
      <w:r>
        <w:fldChar w:fldCharType="begin" w:fldLock="1"/>
      </w:r>
      <w:r>
        <w:instrText xml:space="preserve"> PAGEREF _Toc97571476 \h </w:instrText>
      </w:r>
      <w:r>
        <w:fldChar w:fldCharType="separate"/>
      </w:r>
      <w:r>
        <w:t>177</w:t>
      </w:r>
      <w:r>
        <w:fldChar w:fldCharType="end"/>
      </w:r>
    </w:p>
    <w:p w14:paraId="6372C8CD" w14:textId="30B944DE" w:rsidR="00345AC6" w:rsidRPr="00384918" w:rsidRDefault="00345AC6">
      <w:pPr>
        <w:pStyle w:val="TOC2"/>
        <w:rPr>
          <w:rFonts w:ascii="Calibri" w:hAnsi="Calibri"/>
          <w:sz w:val="22"/>
          <w:szCs w:val="22"/>
          <w:lang w:eastAsia="en-GB"/>
        </w:rPr>
      </w:pPr>
      <w:r>
        <w:t>8.57</w:t>
      </w:r>
      <w:r w:rsidRPr="00384918">
        <w:rPr>
          <w:rFonts w:ascii="Calibri" w:hAnsi="Calibri"/>
          <w:sz w:val="22"/>
          <w:szCs w:val="22"/>
        </w:rPr>
        <w:tab/>
      </w:r>
      <w:r>
        <w:rPr>
          <w:lang w:eastAsia="zh-CN"/>
        </w:rPr>
        <w:t>Stop playing message</w:t>
      </w:r>
      <w:r>
        <w:tab/>
      </w:r>
      <w:r>
        <w:fldChar w:fldCharType="begin" w:fldLock="1"/>
      </w:r>
      <w:r>
        <w:instrText xml:space="preserve"> PAGEREF _Toc97571477 \h </w:instrText>
      </w:r>
      <w:r>
        <w:fldChar w:fldCharType="separate"/>
      </w:r>
      <w:r>
        <w:t>177</w:t>
      </w:r>
      <w:r>
        <w:fldChar w:fldCharType="end"/>
      </w:r>
    </w:p>
    <w:p w14:paraId="458E4E51" w14:textId="48589C63" w:rsidR="00345AC6" w:rsidRPr="00384918" w:rsidRDefault="00345AC6">
      <w:pPr>
        <w:pStyle w:val="TOC2"/>
        <w:rPr>
          <w:rFonts w:ascii="Calibri" w:hAnsi="Calibri"/>
          <w:sz w:val="22"/>
          <w:szCs w:val="22"/>
          <w:lang w:eastAsia="en-GB"/>
        </w:rPr>
      </w:pPr>
      <w:r>
        <w:t>8.58</w:t>
      </w:r>
      <w:r w:rsidRPr="00384918">
        <w:rPr>
          <w:rFonts w:ascii="Calibri" w:hAnsi="Calibri"/>
          <w:sz w:val="22"/>
          <w:szCs w:val="22"/>
        </w:rPr>
        <w:tab/>
      </w:r>
      <w:r>
        <w:rPr>
          <w:lang w:eastAsia="zh-CN"/>
        </w:rPr>
        <w:t>Playing message completed</w:t>
      </w:r>
      <w:r>
        <w:tab/>
      </w:r>
      <w:r>
        <w:fldChar w:fldCharType="begin" w:fldLock="1"/>
      </w:r>
      <w:r>
        <w:instrText xml:space="preserve"> PAGEREF _Toc97571478 \h </w:instrText>
      </w:r>
      <w:r>
        <w:fldChar w:fldCharType="separate"/>
      </w:r>
      <w:r>
        <w:t>178</w:t>
      </w:r>
      <w:r>
        <w:fldChar w:fldCharType="end"/>
      </w:r>
    </w:p>
    <w:p w14:paraId="7F5F5E33" w14:textId="75A3B671" w:rsidR="00345AC6" w:rsidRPr="00384918" w:rsidRDefault="00345AC6">
      <w:pPr>
        <w:pStyle w:val="TOC2"/>
        <w:rPr>
          <w:rFonts w:ascii="Calibri" w:hAnsi="Calibri"/>
          <w:sz w:val="22"/>
          <w:szCs w:val="22"/>
          <w:lang w:eastAsia="en-GB"/>
        </w:rPr>
      </w:pPr>
      <w:r>
        <w:t>8.</w:t>
      </w:r>
      <w:r>
        <w:rPr>
          <w:lang w:eastAsia="zh-CN"/>
        </w:rPr>
        <w:t>59</w:t>
      </w:r>
      <w:r w:rsidRPr="00384918">
        <w:rPr>
          <w:rFonts w:ascii="Calibri" w:hAnsi="Calibri"/>
          <w:sz w:val="22"/>
          <w:szCs w:val="22"/>
          <w:lang w:eastAsia="en-GB"/>
        </w:rPr>
        <w:tab/>
      </w:r>
      <w:r>
        <w:t>Modify Media</w:t>
      </w:r>
      <w:r>
        <w:tab/>
      </w:r>
      <w:r>
        <w:fldChar w:fldCharType="begin" w:fldLock="1"/>
      </w:r>
      <w:r>
        <w:instrText xml:space="preserve"> PAGEREF _Toc97571479 \h </w:instrText>
      </w:r>
      <w:r>
        <w:fldChar w:fldCharType="separate"/>
      </w:r>
      <w:r>
        <w:t>178</w:t>
      </w:r>
      <w:r>
        <w:fldChar w:fldCharType="end"/>
      </w:r>
    </w:p>
    <w:p w14:paraId="08ADD67F" w14:textId="661CAEDF" w:rsidR="00345AC6" w:rsidRPr="00384918" w:rsidRDefault="00345AC6">
      <w:pPr>
        <w:pStyle w:val="TOC2"/>
        <w:rPr>
          <w:rFonts w:ascii="Calibri" w:hAnsi="Calibri"/>
          <w:sz w:val="22"/>
          <w:szCs w:val="22"/>
          <w:lang w:eastAsia="en-GB"/>
        </w:rPr>
      </w:pPr>
      <w:r>
        <w:t>8.60</w:t>
      </w:r>
      <w:r w:rsidRPr="00384918">
        <w:rPr>
          <w:rFonts w:ascii="Calibri" w:hAnsi="Calibri"/>
          <w:sz w:val="22"/>
          <w:szCs w:val="22"/>
        </w:rPr>
        <w:tab/>
      </w:r>
      <w:r>
        <w:rPr>
          <w:lang w:eastAsia="zh-CN"/>
        </w:rPr>
        <w:t>ECN Failure Indication</w:t>
      </w:r>
      <w:r>
        <w:tab/>
      </w:r>
      <w:r>
        <w:fldChar w:fldCharType="begin" w:fldLock="1"/>
      </w:r>
      <w:r>
        <w:instrText xml:space="preserve"> PAGEREF _Toc97571480 \h </w:instrText>
      </w:r>
      <w:r>
        <w:fldChar w:fldCharType="separate"/>
      </w:r>
      <w:r>
        <w:t>179</w:t>
      </w:r>
      <w:r>
        <w:fldChar w:fldCharType="end"/>
      </w:r>
    </w:p>
    <w:p w14:paraId="100A854E" w14:textId="547330A2" w:rsidR="00345AC6" w:rsidRPr="00384918" w:rsidRDefault="00345AC6">
      <w:pPr>
        <w:pStyle w:val="TOC2"/>
        <w:rPr>
          <w:rFonts w:ascii="Calibri" w:hAnsi="Calibri"/>
          <w:sz w:val="22"/>
          <w:szCs w:val="22"/>
          <w:lang w:eastAsia="en-GB"/>
        </w:rPr>
      </w:pPr>
      <w:r>
        <w:t>8.</w:t>
      </w:r>
      <w:r>
        <w:rPr>
          <w:lang w:eastAsia="zh-CN"/>
        </w:rPr>
        <w:t>61</w:t>
      </w:r>
      <w:r w:rsidRPr="00384918">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_Toc97571481 \h </w:instrText>
      </w:r>
      <w:r>
        <w:fldChar w:fldCharType="separate"/>
      </w:r>
      <w:r>
        <w:t>180</w:t>
      </w:r>
      <w:r>
        <w:fldChar w:fldCharType="end"/>
      </w:r>
    </w:p>
    <w:p w14:paraId="7EA8B987" w14:textId="1F5D45A8" w:rsidR="00345AC6" w:rsidRPr="00384918" w:rsidRDefault="00345AC6">
      <w:pPr>
        <w:pStyle w:val="TOC2"/>
        <w:rPr>
          <w:rFonts w:ascii="Calibri" w:hAnsi="Calibri"/>
          <w:sz w:val="22"/>
          <w:szCs w:val="22"/>
          <w:lang w:eastAsia="en-GB"/>
        </w:rPr>
      </w:pPr>
      <w:r>
        <w:t>8.</w:t>
      </w:r>
      <w:r>
        <w:rPr>
          <w:lang w:eastAsia="zh-CN"/>
        </w:rPr>
        <w:t>62</w:t>
      </w:r>
      <w:r w:rsidRPr="00384918">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_Toc97571482 \h </w:instrText>
      </w:r>
      <w:r>
        <w:fldChar w:fldCharType="separate"/>
      </w:r>
      <w:r>
        <w:t>180</w:t>
      </w:r>
      <w:r>
        <w:fldChar w:fldCharType="end"/>
      </w:r>
    </w:p>
    <w:p w14:paraId="29E27917" w14:textId="34F2ACE3" w:rsidR="00345AC6" w:rsidRPr="00384918" w:rsidRDefault="00345AC6">
      <w:pPr>
        <w:pStyle w:val="TOC2"/>
        <w:rPr>
          <w:rFonts w:ascii="Calibri" w:hAnsi="Calibri"/>
          <w:sz w:val="22"/>
          <w:szCs w:val="22"/>
          <w:lang w:eastAsia="en-GB"/>
        </w:rPr>
      </w:pPr>
      <w:r>
        <w:t>8.</w:t>
      </w:r>
      <w:r>
        <w:rPr>
          <w:lang w:eastAsia="ko-KR"/>
        </w:rPr>
        <w:t>63</w:t>
      </w:r>
      <w:r w:rsidRPr="00384918">
        <w:rPr>
          <w:rFonts w:ascii="Calibri" w:hAnsi="Calibri"/>
          <w:sz w:val="22"/>
          <w:szCs w:val="22"/>
          <w:lang w:eastAsia="en-GB"/>
        </w:rPr>
        <w:tab/>
      </w:r>
      <w:r>
        <w:t>Notify TCP connection establishment Failure Indication</w:t>
      </w:r>
      <w:r>
        <w:tab/>
      </w:r>
      <w:r>
        <w:fldChar w:fldCharType="begin" w:fldLock="1"/>
      </w:r>
      <w:r>
        <w:instrText xml:space="preserve"> PAGEREF _Toc97571483 \h </w:instrText>
      </w:r>
      <w:r>
        <w:fldChar w:fldCharType="separate"/>
      </w:r>
      <w:r>
        <w:t>181</w:t>
      </w:r>
      <w:r>
        <w:fldChar w:fldCharType="end"/>
      </w:r>
    </w:p>
    <w:p w14:paraId="704C235F" w14:textId="3A24C7C3" w:rsidR="00345AC6" w:rsidRPr="00384918" w:rsidRDefault="00345AC6">
      <w:pPr>
        <w:pStyle w:val="TOC2"/>
        <w:rPr>
          <w:rFonts w:ascii="Calibri" w:hAnsi="Calibri"/>
          <w:sz w:val="22"/>
          <w:szCs w:val="22"/>
          <w:lang w:eastAsia="en-GB"/>
        </w:rPr>
      </w:pPr>
      <w:r w:rsidRPr="00345AC6">
        <w:t>8.</w:t>
      </w:r>
      <w:r w:rsidRPr="00345AC6">
        <w:rPr>
          <w:lang w:eastAsia="ko-KR"/>
        </w:rPr>
        <w:t>64</w:t>
      </w:r>
      <w:r w:rsidRPr="00384918">
        <w:rPr>
          <w:rFonts w:ascii="Calibri" w:hAnsi="Calibri"/>
          <w:sz w:val="22"/>
          <w:szCs w:val="22"/>
          <w:lang w:eastAsia="en-GB"/>
        </w:rPr>
        <w:tab/>
      </w:r>
      <w:r w:rsidRPr="00B90567">
        <w:rPr>
          <w:lang w:val="fr-FR"/>
        </w:rPr>
        <w:t>Notify TLS session establishment Failure Indication</w:t>
      </w:r>
      <w:r>
        <w:tab/>
      </w:r>
      <w:r>
        <w:fldChar w:fldCharType="begin" w:fldLock="1"/>
      </w:r>
      <w:r>
        <w:instrText xml:space="preserve"> PAGEREF _Toc97571484 \h </w:instrText>
      </w:r>
      <w:r>
        <w:fldChar w:fldCharType="separate"/>
      </w:r>
      <w:r>
        <w:t>181</w:t>
      </w:r>
      <w:r>
        <w:fldChar w:fldCharType="end"/>
      </w:r>
    </w:p>
    <w:p w14:paraId="33F5E04F" w14:textId="04532BDC" w:rsidR="00345AC6" w:rsidRPr="00384918" w:rsidRDefault="00345AC6">
      <w:pPr>
        <w:pStyle w:val="TOC2"/>
        <w:rPr>
          <w:rFonts w:ascii="Calibri" w:hAnsi="Calibri"/>
          <w:sz w:val="22"/>
          <w:szCs w:val="22"/>
          <w:lang w:eastAsia="en-GB"/>
        </w:rPr>
      </w:pPr>
      <w:r>
        <w:t>8.</w:t>
      </w:r>
      <w:r>
        <w:rPr>
          <w:lang w:eastAsia="zh-CN"/>
        </w:rPr>
        <w:t>65</w:t>
      </w:r>
      <w:r w:rsidRPr="00384918">
        <w:rPr>
          <w:rFonts w:ascii="Calibri" w:hAnsi="Calibri"/>
          <w:sz w:val="22"/>
          <w:szCs w:val="22"/>
          <w:lang w:eastAsia="en-GB"/>
        </w:rPr>
        <w:tab/>
      </w:r>
      <w:r>
        <w:rPr>
          <w:lang w:eastAsia="zh-CN"/>
        </w:rPr>
        <w:t>CLUE Message Send</w:t>
      </w:r>
      <w:r>
        <w:tab/>
      </w:r>
      <w:r>
        <w:fldChar w:fldCharType="begin" w:fldLock="1"/>
      </w:r>
      <w:r>
        <w:instrText xml:space="preserve"> PAGEREF _Toc97571485 \h </w:instrText>
      </w:r>
      <w:r>
        <w:fldChar w:fldCharType="separate"/>
      </w:r>
      <w:r>
        <w:t>182</w:t>
      </w:r>
      <w:r>
        <w:fldChar w:fldCharType="end"/>
      </w:r>
    </w:p>
    <w:p w14:paraId="7AAB06A5" w14:textId="58F48617" w:rsidR="00345AC6" w:rsidRPr="00384918" w:rsidRDefault="00345AC6">
      <w:pPr>
        <w:pStyle w:val="TOC2"/>
        <w:rPr>
          <w:rFonts w:ascii="Calibri" w:hAnsi="Calibri"/>
          <w:sz w:val="22"/>
          <w:szCs w:val="22"/>
          <w:lang w:eastAsia="en-GB"/>
        </w:rPr>
      </w:pPr>
      <w:r>
        <w:t>8.</w:t>
      </w:r>
      <w:r>
        <w:rPr>
          <w:lang w:eastAsia="zh-CN"/>
        </w:rPr>
        <w:t>66</w:t>
      </w:r>
      <w:r w:rsidRPr="00384918">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_Toc97571486 \h </w:instrText>
      </w:r>
      <w:r>
        <w:fldChar w:fldCharType="separate"/>
      </w:r>
      <w:r>
        <w:t>182</w:t>
      </w:r>
      <w:r>
        <w:fldChar w:fldCharType="end"/>
      </w:r>
    </w:p>
    <w:p w14:paraId="0E2AE0E1" w14:textId="423948B6" w:rsidR="00345AC6" w:rsidRPr="00384918" w:rsidRDefault="00345AC6" w:rsidP="00345AC6">
      <w:pPr>
        <w:pStyle w:val="TOC8"/>
        <w:rPr>
          <w:rFonts w:ascii="Calibri" w:hAnsi="Calibri"/>
          <w:b w:val="0"/>
          <w:szCs w:val="22"/>
          <w:lang w:eastAsia="en-GB"/>
        </w:rPr>
      </w:pPr>
      <w:r>
        <w:t>Annex A (informative):</w:t>
      </w:r>
      <w:r w:rsidRPr="00384918">
        <w:rPr>
          <w:rFonts w:ascii="Calibri" w:hAnsi="Calibri"/>
          <w:b w:val="0"/>
          <w:szCs w:val="22"/>
          <w:lang w:eastAsia="en-GB"/>
        </w:rPr>
        <w:tab/>
      </w:r>
      <w:r>
        <w:t>Change history</w:t>
      </w:r>
      <w:r>
        <w:tab/>
      </w:r>
      <w:r>
        <w:fldChar w:fldCharType="begin" w:fldLock="1"/>
      </w:r>
      <w:r>
        <w:instrText xml:space="preserve"> PAGEREF _Toc97571487 \h </w:instrText>
      </w:r>
      <w:r>
        <w:fldChar w:fldCharType="separate"/>
      </w:r>
      <w:r>
        <w:t>182</w:t>
      </w:r>
      <w:r>
        <w:fldChar w:fldCharType="end"/>
      </w:r>
    </w:p>
    <w:p w14:paraId="0B22C8B7" w14:textId="1E01D1CF" w:rsidR="00080512" w:rsidRPr="004D3578" w:rsidRDefault="00A243F9">
      <w:r>
        <w:rPr>
          <w:noProof/>
          <w:sz w:val="22"/>
        </w:rPr>
        <w:fldChar w:fldCharType="end"/>
      </w:r>
    </w:p>
    <w:p w14:paraId="507ADAB0" w14:textId="77777777" w:rsidR="00080512" w:rsidRDefault="00080512" w:rsidP="00232AAD">
      <w:pPr>
        <w:pStyle w:val="Heading1"/>
      </w:pPr>
      <w:r w:rsidRPr="004D3578">
        <w:br w:type="page"/>
      </w:r>
      <w:bookmarkStart w:id="8" w:name="foreword"/>
      <w:bookmarkStart w:id="9" w:name="_Toc2086433"/>
      <w:bookmarkStart w:id="10" w:name="_Toc97571192"/>
      <w:bookmarkEnd w:id="8"/>
      <w:r w:rsidRPr="004D3578">
        <w:lastRenderedPageBreak/>
        <w:t>Foreword</w:t>
      </w:r>
      <w:bookmarkEnd w:id="9"/>
      <w:bookmarkEnd w:id="10"/>
    </w:p>
    <w:p w14:paraId="14247359" w14:textId="77777777"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
      </w:pPr>
      <w:r w:rsidRPr="004D3578">
        <w:t>Version x.y.z</w:t>
      </w:r>
    </w:p>
    <w:p w14:paraId="253772F8" w14:textId="77777777" w:rsidR="00080512" w:rsidRPr="004D3578" w:rsidRDefault="00080512">
      <w:pPr>
        <w:pStyle w:val="B1"/>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232AAD">
      <w:pPr>
        <w:pStyle w:val="Heading1"/>
      </w:pPr>
      <w:bookmarkStart w:id="12" w:name="introduction"/>
      <w:bookmarkStart w:id="13" w:name="_Toc9597135"/>
      <w:bookmarkStart w:id="14" w:name="_Toc97571193"/>
      <w:bookmarkEnd w:id="12"/>
      <w:r w:rsidRPr="00EF20F7">
        <w:t>1</w:t>
      </w:r>
      <w:r w:rsidRPr="00EF20F7">
        <w:tab/>
        <w:t>Scope</w:t>
      </w:r>
      <w:bookmarkEnd w:id="13"/>
      <w:bookmarkEnd w:id="14"/>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F01DABA"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w:t>
      </w:r>
      <w:r w:rsidR="00C84D2E">
        <w:t>3GPP 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232AAD">
      <w:pPr>
        <w:pStyle w:val="Heading1"/>
      </w:pPr>
      <w:bookmarkStart w:id="15" w:name="_Toc9597136"/>
      <w:bookmarkStart w:id="16" w:name="_Toc97571194"/>
      <w:r w:rsidRPr="00EF20F7">
        <w:t>2</w:t>
      </w:r>
      <w:r w:rsidRPr="00EF20F7">
        <w:tab/>
        <w:t>References</w:t>
      </w:r>
      <w:bookmarkEnd w:id="15"/>
      <w:bookmarkEnd w:id="16"/>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
      </w:pPr>
      <w:r w:rsidRPr="00EF20F7">
        <w:t>-</w:t>
      </w:r>
      <w:r w:rsidRPr="00EF20F7">
        <w:tab/>
        <w:t>For a specific reference, subsequent revisions do not apply.</w:t>
      </w:r>
    </w:p>
    <w:p w14:paraId="7D183779" w14:textId="77777777" w:rsidR="009E159F" w:rsidRPr="00EF20F7" w:rsidRDefault="009E159F" w:rsidP="009E159F">
      <w:pPr>
        <w:pStyle w:val="B1"/>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0F653C99" w:rsidR="009E159F" w:rsidRPr="00EF20F7" w:rsidRDefault="009E159F" w:rsidP="009E159F">
      <w:pPr>
        <w:pStyle w:val="EX"/>
      </w:pPr>
      <w:r w:rsidRPr="00EF20F7">
        <w:t>[</w:t>
      </w:r>
      <w:r w:rsidRPr="00EF20F7">
        <w:rPr>
          <w:noProof/>
        </w:rPr>
        <w:t>1</w:t>
      </w:r>
      <w:r w:rsidRPr="00EF20F7">
        <w:t>]</w:t>
      </w:r>
      <w:r w:rsidRPr="00EF20F7">
        <w:tab/>
      </w:r>
      <w:r w:rsidR="00C84D2E">
        <w:t>3GPP TS</w:t>
      </w:r>
      <w:r w:rsidR="00172963">
        <w:t> </w:t>
      </w:r>
      <w:r w:rsidR="00172963" w:rsidRPr="00EF20F7">
        <w:t>2</w:t>
      </w:r>
      <w:r w:rsidRPr="00EF20F7">
        <w:t>3.228: "IP Multimedia Subsystem (IMS); Stage 2".</w:t>
      </w:r>
    </w:p>
    <w:p w14:paraId="327D48B7" w14:textId="59E752B0" w:rsidR="009E159F" w:rsidRPr="00EF20F7" w:rsidRDefault="009E159F" w:rsidP="009E159F">
      <w:pPr>
        <w:pStyle w:val="EX"/>
        <w:rPr>
          <w:lang w:eastAsia="zh-CN"/>
        </w:rPr>
      </w:pPr>
      <w:r w:rsidRPr="00EF20F7">
        <w:t>[2]</w:t>
      </w:r>
      <w:r w:rsidRPr="00EF20F7">
        <w:tab/>
      </w:r>
      <w:r w:rsidR="00C84D2E">
        <w:t>3GPP 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75C04A17" w:rsidR="009E159F" w:rsidRPr="00EF20F7" w:rsidRDefault="009E159F" w:rsidP="009E159F">
      <w:pPr>
        <w:pStyle w:val="EX"/>
        <w:rPr>
          <w:lang w:eastAsia="zh-CN"/>
        </w:rPr>
      </w:pPr>
      <w:r w:rsidRPr="00EF20F7">
        <w:t>[4]</w:t>
      </w:r>
      <w:r w:rsidRPr="00EF20F7">
        <w:tab/>
      </w:r>
      <w:r w:rsidR="00C84D2E">
        <w:rPr>
          <w:lang w:eastAsia="zh-CN"/>
        </w:rPr>
        <w:t>3GPP 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7EA1665A" w:rsidR="009E159F" w:rsidRPr="00EF20F7" w:rsidRDefault="009E159F" w:rsidP="009E159F">
      <w:pPr>
        <w:pStyle w:val="EX"/>
        <w:rPr>
          <w:lang w:eastAsia="zh-CN"/>
        </w:rPr>
      </w:pPr>
      <w:r w:rsidRPr="00EF20F7">
        <w:rPr>
          <w:lang w:eastAsia="zh-CN"/>
        </w:rPr>
        <w:t>[5]</w:t>
      </w:r>
      <w:r w:rsidRPr="00EF20F7">
        <w:tab/>
      </w:r>
      <w:r w:rsidR="00C84D2E">
        <w:t>3GPP 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1103EDE4"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r>
      <w:r w:rsidR="00C84D2E">
        <w:t>3GPP 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06F5C7EE" w:rsidR="009E159F" w:rsidRPr="00EF20F7" w:rsidRDefault="009E159F" w:rsidP="009E159F">
      <w:pPr>
        <w:pStyle w:val="EX"/>
      </w:pPr>
      <w:r w:rsidRPr="00EF20F7">
        <w:rPr>
          <w:lang w:eastAsia="zh-CN"/>
        </w:rPr>
        <w:t>[9]</w:t>
      </w:r>
      <w:r w:rsidRPr="00EF20F7">
        <w:rPr>
          <w:lang w:eastAsia="zh-CN"/>
        </w:rPr>
        <w:tab/>
      </w:r>
      <w:r w:rsidR="00C84D2E">
        <w:t>3GPP TS</w:t>
      </w:r>
      <w:r w:rsidR="00172963">
        <w:t> </w:t>
      </w:r>
      <w:r w:rsidR="00172963" w:rsidRPr="00EF20F7">
        <w:t>2</w:t>
      </w:r>
      <w:r w:rsidRPr="00EF20F7">
        <w:t>9.163: "Interworking between the IP Multimedia (IM) Core Network (CN) subsystem and Circuit Switched (CS) networks".</w:t>
      </w:r>
    </w:p>
    <w:p w14:paraId="5CD16275" w14:textId="253B74D6"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00C84D2E">
        <w:t>IETF RFC </w:t>
      </w:r>
      <w:r w:rsidRPr="00EF20F7">
        <w:t>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1035112E" w:rsidR="009E159F" w:rsidRPr="00EF20F7" w:rsidRDefault="009E159F" w:rsidP="009E159F">
      <w:pPr>
        <w:pStyle w:val="EX"/>
      </w:pPr>
      <w:r w:rsidRPr="00EF20F7">
        <w:rPr>
          <w:lang w:eastAsia="zh-CN"/>
        </w:rPr>
        <w:t>[16]</w:t>
      </w:r>
      <w:r w:rsidRPr="00EF20F7">
        <w:rPr>
          <w:lang w:eastAsia="zh-CN"/>
        </w:rPr>
        <w:tab/>
      </w:r>
      <w:r w:rsidR="00C84D2E">
        <w:t>3GPP 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6E13C9F7" w:rsidR="009E159F" w:rsidRPr="00EF20F7" w:rsidRDefault="009E159F" w:rsidP="009E159F">
      <w:pPr>
        <w:pStyle w:val="EX"/>
        <w:rPr>
          <w:lang w:eastAsia="zh-CN"/>
        </w:rPr>
      </w:pPr>
      <w:r w:rsidRPr="00EF20F7">
        <w:rPr>
          <w:lang w:eastAsia="zh-CN"/>
        </w:rPr>
        <w:t>[17]</w:t>
      </w:r>
      <w:r w:rsidRPr="00EF20F7">
        <w:rPr>
          <w:lang w:eastAsia="zh-CN"/>
        </w:rPr>
        <w:tab/>
      </w:r>
      <w:r w:rsidR="00C84D2E">
        <w:rPr>
          <w:lang w:eastAsia="zh-CN"/>
        </w:rPr>
        <w:t>3GPP 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DB426BF" w:rsidR="009E159F" w:rsidRPr="00EF20F7" w:rsidRDefault="009E159F" w:rsidP="009E159F">
      <w:pPr>
        <w:pStyle w:val="EX"/>
      </w:pPr>
      <w:r w:rsidRPr="00EF20F7">
        <w:rPr>
          <w:lang w:eastAsia="zh-CN"/>
        </w:rPr>
        <w:t>[18]</w:t>
      </w:r>
      <w:r w:rsidRPr="00EF20F7">
        <w:rPr>
          <w:lang w:eastAsia="zh-CN"/>
        </w:rPr>
        <w:tab/>
      </w:r>
      <w:r w:rsidR="00C84D2E">
        <w:rPr>
          <w:lang w:eastAsia="zh-CN"/>
        </w:rPr>
        <w:t>IETF RFC </w:t>
      </w:r>
      <w:r w:rsidRPr="00EF20F7">
        <w:t>4975: "The Message Session Relay Protocol (MSRP)".</w:t>
      </w:r>
    </w:p>
    <w:p w14:paraId="3AEF2494" w14:textId="4D86C864" w:rsidR="009E159F" w:rsidRPr="00EF20F7" w:rsidRDefault="009E159F" w:rsidP="009E159F">
      <w:pPr>
        <w:pStyle w:val="EX"/>
        <w:rPr>
          <w:lang w:eastAsia="zh-CN"/>
        </w:rPr>
      </w:pPr>
      <w:r w:rsidRPr="00EF20F7">
        <w:rPr>
          <w:lang w:eastAsia="zh-CN"/>
        </w:rPr>
        <w:t>[19]</w:t>
      </w:r>
      <w:r w:rsidRPr="00EF20F7">
        <w:rPr>
          <w:lang w:eastAsia="zh-CN"/>
        </w:rPr>
        <w:tab/>
      </w:r>
      <w:r w:rsidR="00C84D2E">
        <w:t>IETF RFC </w:t>
      </w:r>
      <w:r w:rsidRPr="00EF20F7">
        <w:rPr>
          <w:lang w:eastAsia="zh-CN"/>
        </w:rPr>
        <w:t>4376</w:t>
      </w:r>
      <w:r w:rsidRPr="00EF20F7">
        <w:t>: "Requirements for Floor Control Protocols".</w:t>
      </w:r>
    </w:p>
    <w:p w14:paraId="035B171D" w14:textId="3116BA5F" w:rsidR="009E159F" w:rsidRPr="00EF20F7" w:rsidRDefault="009E159F" w:rsidP="009E159F">
      <w:pPr>
        <w:pStyle w:val="EX"/>
      </w:pPr>
      <w:r w:rsidRPr="00EF20F7">
        <w:rPr>
          <w:lang w:eastAsia="zh-CN"/>
        </w:rPr>
        <w:t>[20]</w:t>
      </w:r>
      <w:r w:rsidRPr="00EF20F7">
        <w:rPr>
          <w:lang w:eastAsia="zh-CN"/>
        </w:rPr>
        <w:tab/>
      </w:r>
      <w:r w:rsidR="00C84D2E">
        <w:t>IETF RFC </w:t>
      </w:r>
      <w:r w:rsidRPr="00EF20F7">
        <w:rPr>
          <w:lang w:eastAsia="zh-CN"/>
        </w:rPr>
        <w:t>4582</w:t>
      </w:r>
      <w:r w:rsidRPr="00EF20F7">
        <w:t>: "The Binary Floor Control Protocol (BFCP)".</w:t>
      </w:r>
    </w:p>
    <w:p w14:paraId="589262BD" w14:textId="5256FDE6" w:rsidR="009E159F" w:rsidRPr="00EF20F7" w:rsidRDefault="009E159F" w:rsidP="009E159F">
      <w:pPr>
        <w:pStyle w:val="EX"/>
        <w:rPr>
          <w:lang w:eastAsia="zh-CN"/>
        </w:rPr>
      </w:pPr>
      <w:r w:rsidRPr="00EF20F7">
        <w:rPr>
          <w:lang w:eastAsia="zh-CN"/>
        </w:rPr>
        <w:t>[21]</w:t>
      </w:r>
      <w:r w:rsidRPr="00EF20F7">
        <w:rPr>
          <w:lang w:eastAsia="zh-CN"/>
        </w:rPr>
        <w:tab/>
      </w:r>
      <w:r w:rsidR="00C84D2E">
        <w:t>IETF RFC </w:t>
      </w:r>
      <w:r w:rsidRPr="00EF20F7">
        <w:rPr>
          <w:lang w:eastAsia="zh-CN"/>
        </w:rPr>
        <w:t>4583</w:t>
      </w:r>
      <w:r w:rsidRPr="00EF20F7">
        <w:t>: "Session Description Protocol (SDP) Format for Binary Floor Control Protocol (BFCP) Streams".</w:t>
      </w:r>
    </w:p>
    <w:p w14:paraId="02E2D723" w14:textId="63CDA345" w:rsidR="009E159F" w:rsidRPr="00EF20F7" w:rsidRDefault="009E159F" w:rsidP="009E159F">
      <w:pPr>
        <w:pStyle w:val="EX"/>
      </w:pPr>
      <w:r w:rsidRPr="00EF20F7">
        <w:t>[</w:t>
      </w:r>
      <w:r w:rsidRPr="00EF20F7">
        <w:rPr>
          <w:lang w:eastAsia="zh-CN"/>
        </w:rPr>
        <w:t>22</w:t>
      </w:r>
      <w:r w:rsidRPr="00EF20F7">
        <w:t>]</w:t>
      </w:r>
      <w:r>
        <w:tab/>
      </w:r>
      <w:r w:rsidR="00C84D2E">
        <w:t>3GPP 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22347434" w:rsidR="009E159F" w:rsidRPr="00EF20F7" w:rsidRDefault="009E159F" w:rsidP="009E159F">
      <w:pPr>
        <w:pStyle w:val="EX"/>
      </w:pPr>
      <w:r w:rsidRPr="00EF20F7">
        <w:t>[24]</w:t>
      </w:r>
      <w:r w:rsidRPr="00EF20F7">
        <w:tab/>
      </w:r>
      <w:r w:rsidR="00C84D2E">
        <w:t>IETF RFC </w:t>
      </w:r>
      <w:r w:rsidRPr="00EF20F7">
        <w:t>3168: "The Addition of Explicit Congestion Notification (ECN) to IP".</w:t>
      </w:r>
    </w:p>
    <w:p w14:paraId="075CC01F" w14:textId="7DC59BA0" w:rsidR="009E159F" w:rsidRPr="00EF20F7" w:rsidRDefault="009E159F" w:rsidP="009E159F">
      <w:pPr>
        <w:pStyle w:val="EX"/>
      </w:pPr>
      <w:r w:rsidRPr="00EF20F7">
        <w:t>[25]</w:t>
      </w:r>
      <w:r w:rsidRPr="00EF20F7">
        <w:tab/>
      </w:r>
      <w:r w:rsidR="00C84D2E">
        <w:t>IETF RFC </w:t>
      </w:r>
      <w:r w:rsidRPr="00EF20F7">
        <w:t>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232AAD">
      <w:pPr>
        <w:pStyle w:val="EX"/>
      </w:pPr>
      <w:r w:rsidRPr="00232AAD">
        <w:t>[28]</w:t>
      </w:r>
      <w:r w:rsidRPr="00232AAD">
        <w:tab/>
        <w:t>IETF RFC 6236: "Negotiation of Generic Image Attributes in the Session Description Protocol (SDP)".</w:t>
      </w:r>
    </w:p>
    <w:p w14:paraId="5C46311D" w14:textId="3E4E63ED"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00496BF5">
        <w:t>Void.</w:t>
      </w:r>
    </w:p>
    <w:p w14:paraId="0BD71E53" w14:textId="2F5F9741" w:rsidR="009E159F" w:rsidRPr="00EF20F7" w:rsidRDefault="009E159F" w:rsidP="009E159F">
      <w:pPr>
        <w:pStyle w:val="EX"/>
      </w:pPr>
      <w:r w:rsidRPr="00EF20F7">
        <w:t>[30]</w:t>
      </w:r>
      <w:r w:rsidRPr="00EF20F7">
        <w:tab/>
      </w:r>
      <w:r w:rsidR="00C84D2E">
        <w:t>3GPP 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5AF3B346" w:rsidR="009E159F" w:rsidRPr="00EF20F7" w:rsidRDefault="009E159F" w:rsidP="009E159F">
      <w:pPr>
        <w:pStyle w:val="EX"/>
      </w:pPr>
      <w:r w:rsidRPr="00EF20F7">
        <w:t>[32]</w:t>
      </w:r>
      <w:r w:rsidRPr="00EF20F7">
        <w:tab/>
      </w:r>
      <w:r w:rsidR="00C84D2E">
        <w:t>Void.</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232AAD">
      <w:pPr>
        <w:pStyle w:val="EX"/>
      </w:pPr>
      <w:r w:rsidRPr="00232AAD">
        <w:t>[51]</w:t>
      </w:r>
      <w:r w:rsidRPr="00232AAD">
        <w:tab/>
        <w:t>IETF RFC </w:t>
      </w:r>
      <w:r w:rsidRPr="00232AAD">
        <w:rPr>
          <w:rFonts w:hint="eastAsia"/>
        </w:rPr>
        <w:t>6525</w:t>
      </w:r>
      <w:r w:rsidRPr="00232AAD">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r w:rsidRPr="00145D10">
        <w:t>RFC </w:t>
      </w:r>
      <w:r>
        <w:t>8853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r w:rsidRPr="00145D10">
        <w:t>RFC </w:t>
      </w:r>
      <w:r>
        <w:t>8851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343AC05C" w:rsidR="009E159F"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F02D77E" w14:textId="72A42F85" w:rsidR="00496BF5" w:rsidRPr="00517867" w:rsidRDefault="003B7DBA" w:rsidP="00496BF5">
      <w:pPr>
        <w:pStyle w:val="EX"/>
      </w:pPr>
      <w:bookmarkStart w:id="18" w:name="_Hlk94817023"/>
      <w:r>
        <w:t>[66]</w:t>
      </w:r>
      <w:r w:rsidR="00496BF5" w:rsidRPr="00517867">
        <w:tab/>
        <w:t>IETF RFC 8445: "Interactive Connectivity Establishment (ICE): A Protocol for Network Address Translator (NAT) Traversal".</w:t>
      </w:r>
    </w:p>
    <w:p w14:paraId="4CF26030" w14:textId="6A6D409A" w:rsidR="00496BF5" w:rsidRPr="00EF20F7" w:rsidRDefault="003B7DBA" w:rsidP="005E27BA">
      <w:pPr>
        <w:pStyle w:val="EX"/>
      </w:pPr>
      <w:r>
        <w:t>[67]</w:t>
      </w:r>
      <w:r w:rsidR="00496BF5" w:rsidRPr="00517867">
        <w:tab/>
        <w:t>IETF RFC 8839: "Session Description Protocol (SDP) Offer/Answer Procedures for Interactive Connectivity Establishment (ICE)".</w:t>
      </w:r>
      <w:bookmarkEnd w:id="18"/>
    </w:p>
    <w:p w14:paraId="24212FC3" w14:textId="77777777" w:rsidR="009E159F" w:rsidRPr="00EF20F7" w:rsidRDefault="009E159F" w:rsidP="00232AAD">
      <w:pPr>
        <w:pStyle w:val="Heading1"/>
      </w:pPr>
      <w:bookmarkStart w:id="19" w:name="_Toc9597137"/>
      <w:bookmarkStart w:id="20" w:name="_Toc97571195"/>
      <w:r w:rsidRPr="00EF20F7">
        <w:t>3</w:t>
      </w:r>
      <w:r w:rsidRPr="00EF20F7">
        <w:tab/>
        <w:t>Definitions, symbols and abbreviations</w:t>
      </w:r>
      <w:bookmarkEnd w:id="19"/>
      <w:bookmarkEnd w:id="20"/>
    </w:p>
    <w:p w14:paraId="283221A2" w14:textId="77777777" w:rsidR="009E159F" w:rsidRPr="00EF20F7" w:rsidRDefault="009E159F" w:rsidP="00232AAD">
      <w:pPr>
        <w:pStyle w:val="Heading2"/>
      </w:pPr>
      <w:bookmarkStart w:id="21" w:name="_Toc9597138"/>
      <w:bookmarkStart w:id="22" w:name="_Toc97571196"/>
      <w:r w:rsidRPr="00EF20F7">
        <w:t>3.1</w:t>
      </w:r>
      <w:r w:rsidRPr="00EF20F7">
        <w:tab/>
        <w:t>Definitions</w:t>
      </w:r>
      <w:bookmarkEnd w:id="21"/>
      <w:bookmarkEnd w:id="22"/>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232AAD">
      <w:pPr>
        <w:pStyle w:val="EW"/>
      </w:pPr>
      <w:r w:rsidRPr="00232AAD">
        <w:rPr>
          <w:rFonts w:hint="eastAsia"/>
          <w:b/>
        </w:rPr>
        <w:t>CLUE</w:t>
      </w:r>
      <w:r w:rsidRPr="00232AAD">
        <w:rPr>
          <w:b/>
        </w:rPr>
        <w:t>:</w:t>
      </w:r>
      <w:r w:rsidRPr="00232AAD">
        <w:tab/>
      </w:r>
      <w:r w:rsidRPr="00232AAD">
        <w:rPr>
          <w:rFonts w:hint="eastAsia"/>
        </w:rPr>
        <w:t xml:space="preserve">The </w:t>
      </w:r>
      <w:r w:rsidRPr="00232AAD">
        <w:t>acronym for "ControLling mUltiple streams for</w:t>
      </w:r>
      <w:r w:rsidRPr="00232AAD">
        <w:rPr>
          <w:rFonts w:hint="eastAsia"/>
        </w:rPr>
        <w:t xml:space="preserve"> </w:t>
      </w:r>
      <w:r w:rsidRPr="00232AAD">
        <w:t>tElepresence", which is the name of the IETF working group in which</w:t>
      </w:r>
      <w:r w:rsidRPr="00232AAD">
        <w:rPr>
          <w:rFonts w:hint="eastAsia"/>
        </w:rPr>
        <w:t xml:space="preserve"> the requirements and protocol for telepresence are</w:t>
      </w:r>
      <w:r w:rsidRPr="00232AAD">
        <w:t xml:space="preserve"> developed</w:t>
      </w:r>
      <w:r w:rsidRPr="00232AAD">
        <w:rPr>
          <w:rFonts w:hint="eastAsia"/>
        </w:rPr>
        <w:t xml:space="preserve">. </w:t>
      </w:r>
      <w:r w:rsidRPr="00232AAD">
        <w:t xml:space="preserve">CLUE-something refers to something that has been designed by the </w:t>
      </w:r>
      <w:r w:rsidRPr="00232AAD">
        <w:rPr>
          <w:rFonts w:hint="eastAsia"/>
        </w:rPr>
        <w:t xml:space="preserve">IETF </w:t>
      </w:r>
      <w:r w:rsidRPr="00232AAD">
        <w:t>CLUE working group</w:t>
      </w:r>
      <w:r w:rsidRPr="00232AAD">
        <w:rPr>
          <w:rFonts w:hint="eastAsia"/>
        </w:rPr>
        <w:t>, e.g, CLUE protocol and CLUE data channel</w:t>
      </w:r>
      <w:r w:rsidRPr="00232AAD">
        <w:t>.</w:t>
      </w:r>
    </w:p>
    <w:p w14:paraId="50E8FD0C" w14:textId="77777777" w:rsidR="009E159F" w:rsidRPr="00EF20F7" w:rsidRDefault="009E159F" w:rsidP="00232AAD">
      <w:pPr>
        <w:pStyle w:val="EW"/>
      </w:pPr>
      <w:r w:rsidRPr="00232AAD">
        <w:rPr>
          <w:b/>
        </w:rPr>
        <w:t>End-to-end security:</w:t>
      </w:r>
      <w:r w:rsidRPr="00232AAD">
        <w:tab/>
        <w:t>media protection between the IMS UE and the MRFP without being terminated by any intermediary node.</w:t>
      </w:r>
    </w:p>
    <w:p w14:paraId="1540A5D4" w14:textId="13B37C0D" w:rsidR="009E159F" w:rsidRPr="00EF20F7" w:rsidRDefault="009E159F" w:rsidP="009E159F">
      <w:pPr>
        <w:pStyle w:val="EW"/>
      </w:pPr>
      <w:r w:rsidRPr="00EF20F7">
        <w:rPr>
          <w:b/>
        </w:rPr>
        <w:t>Full ICE:</w:t>
      </w:r>
      <w:r>
        <w:tab/>
      </w:r>
      <w:r w:rsidRPr="00EF20F7">
        <w:t xml:space="preserve">The full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6C268224" w14:textId="52AAC684" w:rsidR="009E159F" w:rsidRPr="00EF20F7" w:rsidRDefault="009E159F" w:rsidP="009E159F">
      <w:pPr>
        <w:pStyle w:val="EW"/>
      </w:pPr>
      <w:r w:rsidRPr="00EF20F7">
        <w:rPr>
          <w:b/>
        </w:rPr>
        <w:t>ICE lite:</w:t>
      </w:r>
      <w:r>
        <w:tab/>
      </w:r>
      <w:r w:rsidRPr="00EF20F7">
        <w:t xml:space="preserve">The lite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39E10257"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11DD5302" w14:textId="57E92C3B" w:rsidR="009E159F" w:rsidRPr="00EF20F7" w:rsidRDefault="009E159F" w:rsidP="009E159F">
      <w:pPr>
        <w:pStyle w:val="EW"/>
      </w:pPr>
      <w:r w:rsidRPr="00EF20F7">
        <w:rPr>
          <w:b/>
        </w:rPr>
        <w:t>Multimedia Resource Function Processor:</w:t>
      </w:r>
      <w:r w:rsidRPr="00EF20F7">
        <w:tab/>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232AAD">
      <w:pPr>
        <w:pStyle w:val="Heading2"/>
      </w:pPr>
      <w:bookmarkStart w:id="23" w:name="_Toc9597139"/>
      <w:bookmarkStart w:id="24" w:name="_Toc97571197"/>
      <w:r w:rsidRPr="00EF20F7">
        <w:t>3.2</w:t>
      </w:r>
      <w:r w:rsidRPr="00EF20F7">
        <w:tab/>
        <w:t>Symbols</w:t>
      </w:r>
      <w:bookmarkEnd w:id="23"/>
      <w:bookmarkEnd w:id="24"/>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232AAD">
      <w:pPr>
        <w:pStyle w:val="Heading2"/>
      </w:pPr>
      <w:bookmarkStart w:id="25" w:name="_Toc9597140"/>
      <w:bookmarkStart w:id="26" w:name="_Toc97571198"/>
      <w:r w:rsidRPr="00EF20F7">
        <w:lastRenderedPageBreak/>
        <w:t>3.3</w:t>
      </w:r>
      <w:r w:rsidRPr="00EF20F7">
        <w:tab/>
        <w:t>Abbreviations</w:t>
      </w:r>
      <w:bookmarkEnd w:id="25"/>
      <w:bookmarkEnd w:id="26"/>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44F05A4C" w14:textId="77777777" w:rsidR="009E159F" w:rsidRPr="00EF20F7" w:rsidRDefault="009E159F" w:rsidP="00232AAD">
      <w:pPr>
        <w:pStyle w:val="EW"/>
      </w:pPr>
      <w:r w:rsidRPr="00232AAD">
        <w:t>AMR-WB IO</w:t>
      </w:r>
      <w:r w:rsidRPr="00232AAD">
        <w:tab/>
        <w:t>Adaptive Multi-Rate - WideBand Inter-operable Mode, included in the EVS codec</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bookmarkStart w:id="27" w:name="_MCCTEMPBM_CRPT25350005___5"/>
      <w:r w:rsidRPr="00EF20F7">
        <w:rPr>
          <w:color w:val="000000"/>
        </w:rPr>
        <w:t>CVO</w:t>
      </w:r>
      <w:r w:rsidRPr="00EF20F7">
        <w:rPr>
          <w:color w:val="000000"/>
        </w:rPr>
        <w:tab/>
        <w:t>Coordination of Video Orientation</w:t>
      </w:r>
    </w:p>
    <w:bookmarkEnd w:id="27"/>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232AAD">
      <w:pPr>
        <w:pStyle w:val="EW"/>
      </w:pPr>
      <w:r w:rsidRPr="00232AAD">
        <w:t>EVS</w:t>
      </w:r>
      <w:r w:rsidRPr="00232AAD">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232AAD">
      <w:pPr>
        <w:pStyle w:val="EW"/>
      </w:pPr>
      <w:r w:rsidRPr="00232AAD">
        <w:t>I</w:t>
      </w:r>
      <w:r w:rsidRPr="00232AAD">
        <w:rPr>
          <w:rFonts w:hint="eastAsia"/>
        </w:rPr>
        <w:t>CE</w:t>
      </w:r>
      <w:r w:rsidRPr="00232AAD">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232AAD">
      <w:pPr>
        <w:pStyle w:val="Heading1"/>
      </w:pPr>
      <w:bookmarkStart w:id="28" w:name="_Toc9597141"/>
      <w:bookmarkStart w:id="29" w:name="_Toc97571199"/>
      <w:r w:rsidRPr="00EF20F7">
        <w:lastRenderedPageBreak/>
        <w:t>4</w:t>
      </w:r>
      <w:r w:rsidRPr="00EF20F7">
        <w:tab/>
        <w:t>Architecture</w:t>
      </w:r>
      <w:bookmarkEnd w:id="28"/>
      <w:bookmarkEnd w:id="29"/>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09.9pt;height:211pt" o:ole="">
            <v:imagedata r:id="rId11" o:title=""/>
          </v:shape>
          <o:OLEObject Type="Embed" ProgID="Visio.Drawing.11" ShapeID="_x0000_i1027" DrawAspect="Content" ObjectID="_1708184199" r:id="rId12"/>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
      </w:pPr>
      <w:r w:rsidRPr="00EF20F7">
        <w:t>-</w:t>
      </w:r>
      <w:r w:rsidRPr="00EF20F7">
        <w:tab/>
        <w:t>Control the media stream resources in the MRFP.</w:t>
      </w:r>
    </w:p>
    <w:p w14:paraId="2F0D5601" w14:textId="77777777" w:rsidR="009E159F" w:rsidRPr="00EF20F7" w:rsidRDefault="009E159F" w:rsidP="009E159F">
      <w:pPr>
        <w:pStyle w:val="B1"/>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
      </w:pPr>
      <w:r w:rsidRPr="00EF20F7">
        <w:t>-</w:t>
      </w:r>
      <w:r w:rsidRPr="00EF20F7">
        <w:tab/>
        <w:t>Generation of CDRs.</w:t>
      </w:r>
    </w:p>
    <w:p w14:paraId="4F00D6DE" w14:textId="77777777" w:rsidR="009E159F" w:rsidRPr="00EF20F7" w:rsidRDefault="009E159F" w:rsidP="009E159F">
      <w:pPr>
        <w:pStyle w:val="B1"/>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
      </w:pPr>
      <w:r w:rsidRPr="00EF20F7">
        <w:t>-</w:t>
      </w:r>
      <w:r w:rsidRPr="00EF20F7">
        <w:tab/>
        <w:t>Control of the bearer on the Mb reference point.</w:t>
      </w:r>
    </w:p>
    <w:p w14:paraId="2F62EE4B" w14:textId="77777777" w:rsidR="009E159F" w:rsidRPr="00EF20F7" w:rsidRDefault="009E159F" w:rsidP="009E159F">
      <w:pPr>
        <w:pStyle w:val="B1"/>
      </w:pPr>
      <w:r w:rsidRPr="00EF20F7">
        <w:t>-</w:t>
      </w:r>
      <w:r w:rsidRPr="00EF20F7">
        <w:tab/>
        <w:t>Provide resources to be controlled by the MRFC.</w:t>
      </w:r>
    </w:p>
    <w:p w14:paraId="015C92B5" w14:textId="77777777" w:rsidR="009E159F" w:rsidRPr="00EF20F7" w:rsidRDefault="009E159F" w:rsidP="009E159F">
      <w:pPr>
        <w:pStyle w:val="B1"/>
      </w:pPr>
      <w:r w:rsidRPr="00EF20F7">
        <w:t>-</w:t>
      </w:r>
      <w:r w:rsidRPr="00EF20F7">
        <w:tab/>
        <w:t>Mixing of incoming media streams (e.g. for multiple parties).</w:t>
      </w:r>
    </w:p>
    <w:p w14:paraId="5774ECF7" w14:textId="77777777" w:rsidR="009E159F" w:rsidRPr="00EF20F7" w:rsidRDefault="009E159F" w:rsidP="009E159F">
      <w:pPr>
        <w:pStyle w:val="B1"/>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
      </w:pPr>
      <w:r w:rsidRPr="00EF20F7">
        <w:t>-</w:t>
      </w:r>
      <w:r w:rsidRPr="00EF20F7">
        <w:tab/>
        <w:t>Media stream processing (e.g. audio transcoding, media analysis).</w:t>
      </w:r>
    </w:p>
    <w:p w14:paraId="73B2B7B3" w14:textId="77777777" w:rsidR="009E159F" w:rsidRPr="00EF20F7" w:rsidRDefault="009E159F" w:rsidP="009E159F">
      <w:pPr>
        <w:pStyle w:val="B1"/>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t>The Mp reference point allows an MRFC to control media stream resources provided by an MRFP.</w:t>
      </w:r>
    </w:p>
    <w:p w14:paraId="30A59DB4" w14:textId="77777777" w:rsidR="009E159F" w:rsidRPr="00EF20F7" w:rsidRDefault="009E159F" w:rsidP="00232AAD">
      <w:pPr>
        <w:pStyle w:val="Heading1"/>
        <w:rPr>
          <w:lang w:eastAsia="zh-CN"/>
        </w:rPr>
      </w:pPr>
      <w:bookmarkStart w:id="30" w:name="_Toc9597142"/>
      <w:bookmarkStart w:id="31" w:name="_Toc97571200"/>
      <w:r w:rsidRPr="00EF20F7">
        <w:rPr>
          <w:lang w:eastAsia="zh-CN"/>
        </w:rPr>
        <w:lastRenderedPageBreak/>
        <w:t>5</w:t>
      </w:r>
      <w:r w:rsidRPr="00EF20F7">
        <w:tab/>
        <w:t>Functional Requirements</w:t>
      </w:r>
      <w:bookmarkEnd w:id="30"/>
      <w:bookmarkEnd w:id="31"/>
    </w:p>
    <w:p w14:paraId="5C9FC9DF" w14:textId="77777777" w:rsidR="009E159F" w:rsidRPr="00EF20F7" w:rsidRDefault="009E159F" w:rsidP="00232AAD">
      <w:pPr>
        <w:pStyle w:val="Heading2"/>
      </w:pPr>
      <w:bookmarkStart w:id="32" w:name="_Toc9597143"/>
      <w:bookmarkStart w:id="33" w:name="_Toc97571201"/>
      <w:r w:rsidRPr="00EF20F7">
        <w:t>5.1</w:t>
      </w:r>
      <w:r w:rsidRPr="00EF20F7">
        <w:tab/>
        <w:t>General</w:t>
      </w:r>
      <w:bookmarkEnd w:id="32"/>
      <w:bookmarkEnd w:id="33"/>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232AAD">
      <w:pPr>
        <w:pStyle w:val="Heading2"/>
      </w:pPr>
      <w:bookmarkStart w:id="34" w:name="_Toc9597144"/>
      <w:bookmarkStart w:id="35" w:name="_Toc97571202"/>
      <w:r w:rsidRPr="00EF20F7">
        <w:t>5.2</w:t>
      </w:r>
      <w:r w:rsidRPr="00EF20F7">
        <w:tab/>
        <w:t>Play Tone</w:t>
      </w:r>
      <w:bookmarkEnd w:id="34"/>
      <w:bookmarkEnd w:id="35"/>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232AAD">
      <w:pPr>
        <w:pStyle w:val="Heading2"/>
      </w:pPr>
      <w:bookmarkStart w:id="36" w:name="_Toc9597145"/>
      <w:bookmarkStart w:id="37" w:name="_Toc97571203"/>
      <w:r w:rsidRPr="00EF20F7">
        <w:t>5.3</w:t>
      </w:r>
      <w:r w:rsidRPr="00EF20F7">
        <w:tab/>
        <w:t>Play Announcement</w:t>
      </w:r>
      <w:bookmarkEnd w:id="36"/>
      <w:bookmarkEnd w:id="37"/>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
      </w:pPr>
      <w:r w:rsidRPr="00EF20F7">
        <w:t>-</w:t>
      </w:r>
      <w:r w:rsidRPr="00EF20F7">
        <w:tab/>
        <w:t>Date/Day/Month</w:t>
      </w:r>
    </w:p>
    <w:p w14:paraId="2B4BE026" w14:textId="77777777" w:rsidR="009E159F" w:rsidRPr="00EF20F7" w:rsidRDefault="009E159F" w:rsidP="009E159F">
      <w:pPr>
        <w:pStyle w:val="B1"/>
        <w:rPr>
          <w:lang w:eastAsia="zh-CN"/>
        </w:rPr>
      </w:pPr>
      <w:r w:rsidRPr="00EF20F7">
        <w:t>-</w:t>
      </w:r>
      <w:r w:rsidRPr="00EF20F7">
        <w:tab/>
        <w:t>Time</w:t>
      </w:r>
    </w:p>
    <w:p w14:paraId="18E2CECD" w14:textId="77777777" w:rsidR="009E159F" w:rsidRPr="00EF20F7" w:rsidRDefault="009E159F" w:rsidP="009E159F">
      <w:pPr>
        <w:pStyle w:val="B1"/>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
      </w:pPr>
      <w:r w:rsidRPr="00EF20F7">
        <w:t>-</w:t>
      </w:r>
      <w:r w:rsidRPr="00EF20F7">
        <w:tab/>
        <w:t>Money (currency)</w:t>
      </w:r>
    </w:p>
    <w:p w14:paraId="192E2286" w14:textId="77777777" w:rsidR="009E159F" w:rsidRPr="00EF20F7" w:rsidRDefault="009E159F" w:rsidP="009E159F">
      <w:pPr>
        <w:pStyle w:val="B1"/>
      </w:pPr>
      <w:r w:rsidRPr="00EF20F7">
        <w:t>-</w:t>
      </w:r>
      <w:r w:rsidRPr="00EF20F7">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t>3 in</w:t>
        </w:r>
      </w:smartTag>
      <w:r w:rsidRPr="00EF20F7">
        <w:t xml:space="preserve"> the queue")</w:t>
      </w:r>
    </w:p>
    <w:p w14:paraId="19EF1FC3" w14:textId="77777777" w:rsidR="009E159F" w:rsidRPr="00EF20F7" w:rsidRDefault="009E159F" w:rsidP="009E159F">
      <w:pPr>
        <w:pStyle w:val="B1"/>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lastRenderedPageBreak/>
        <w:t>The MRFP shall indicate error cases such as announcement not played successfully.</w:t>
      </w:r>
      <w:r w:rsidRPr="00EF20F7">
        <w:tab/>
      </w:r>
    </w:p>
    <w:p w14:paraId="47F61FE5" w14:textId="77777777" w:rsidR="009E159F" w:rsidRPr="00EF20F7" w:rsidRDefault="009E159F" w:rsidP="00232AAD">
      <w:pPr>
        <w:pStyle w:val="Heading2"/>
      </w:pPr>
      <w:bookmarkStart w:id="38" w:name="_Toc9597146"/>
      <w:bookmarkStart w:id="39" w:name="_Toc97571204"/>
      <w:r w:rsidRPr="00EF20F7">
        <w:t>5.4</w:t>
      </w:r>
      <w:r w:rsidRPr="00EF20F7">
        <w:tab/>
        <w:t>Text to Speech</w:t>
      </w:r>
      <w:bookmarkEnd w:id="38"/>
      <w:bookmarkEnd w:id="39"/>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232AAD">
      <w:pPr>
        <w:pStyle w:val="Heading2"/>
      </w:pPr>
      <w:bookmarkStart w:id="40" w:name="_Toc9597147"/>
      <w:bookmarkStart w:id="41" w:name="_Toc97571205"/>
      <w:r w:rsidRPr="00EF20F7">
        <w:t>5.5</w:t>
      </w:r>
      <w:r w:rsidRPr="00EF20F7">
        <w:tab/>
        <w:t>Audio Record</w:t>
      </w:r>
      <w:bookmarkEnd w:id="40"/>
      <w:bookmarkEnd w:id="41"/>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2D773DF1" w:rsidR="009E159F" w:rsidRPr="00EF20F7" w:rsidRDefault="009E159F" w:rsidP="009E159F">
      <w:pPr>
        <w:rPr>
          <w:lang w:eastAsia="zh-CN"/>
        </w:rPr>
      </w:pPr>
      <w:r w:rsidRPr="00EF20F7">
        <w:rPr>
          <w:lang w:eastAsia="zh-CN"/>
        </w:rPr>
        <w:t xml:space="preserve">The MRFP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lastRenderedPageBreak/>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232AAD">
      <w:pPr>
        <w:pStyle w:val="Heading2"/>
        <w:rPr>
          <w:rFonts w:eastAsia="SimSun"/>
          <w:lang w:eastAsia="zh-CN"/>
        </w:rPr>
      </w:pPr>
      <w:bookmarkStart w:id="42" w:name="_Toc9597148"/>
      <w:bookmarkStart w:id="43" w:name="_Toc97571206"/>
      <w:r w:rsidRPr="00EF20F7">
        <w:t>5.6</w:t>
      </w:r>
      <w:r w:rsidRPr="00EF20F7">
        <w:tab/>
        <w:t>DTMF Collection</w:t>
      </w:r>
      <w:bookmarkEnd w:id="42"/>
      <w:bookmarkEnd w:id="43"/>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1FDCA1C0" w:rsidR="009E159F" w:rsidRPr="00EF20F7" w:rsidRDefault="009E159F" w:rsidP="009E159F">
      <w:pPr>
        <w:rPr>
          <w:lang w:eastAsia="zh-CN"/>
        </w:rPr>
      </w:pPr>
      <w:r w:rsidRPr="00EF20F7">
        <w:rPr>
          <w:lang w:eastAsia="zh-CN"/>
        </w:rPr>
        <w:t xml:space="preserve">The MRFP shall report DTMF Digits detected as RTP Telephony Events (see </w:t>
      </w:r>
      <w:r w:rsidR="00C84D2E">
        <w:rPr>
          <w:lang w:eastAsia="zh-CN"/>
        </w:rPr>
        <w:t>IETF RFC </w:t>
      </w:r>
      <w:r w:rsidRPr="00EF20F7">
        <w:rPr>
          <w:lang w:eastAsia="zh-CN"/>
        </w:rPr>
        <w:t>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232AAD">
      <w:pPr>
        <w:pStyle w:val="Heading2"/>
      </w:pPr>
      <w:bookmarkStart w:id="44" w:name="_Toc9597149"/>
      <w:bookmarkStart w:id="45" w:name="_Toc97571207"/>
      <w:r w:rsidRPr="00EF20F7">
        <w:t>5.7</w:t>
      </w:r>
      <w:r w:rsidRPr="00EF20F7">
        <w:tab/>
        <w:t>Automatic Speech Recognition</w:t>
      </w:r>
      <w:bookmarkEnd w:id="44"/>
      <w:bookmarkEnd w:id="45"/>
    </w:p>
    <w:p w14:paraId="0AA3CCB8" w14:textId="77777777" w:rsidR="009E159F" w:rsidRPr="00EF20F7" w:rsidRDefault="009E159F" w:rsidP="009E159F">
      <w:pPr>
        <w:rPr>
          <w:color w:val="000000"/>
          <w:lang w:eastAsia="zh-CN"/>
        </w:rPr>
      </w:pPr>
      <w:bookmarkStart w:id="46" w:name="_MCCTEMPBM_CRPT25350008___5"/>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bookmarkEnd w:id="46"/>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7E097011" w:rsidR="009E159F" w:rsidRPr="00EF20F7" w:rsidRDefault="009E159F" w:rsidP="009E159F">
      <w:pPr>
        <w:pStyle w:val="NO"/>
      </w:pPr>
      <w:r w:rsidRPr="00EF20F7">
        <w:lastRenderedPageBreak/>
        <w:t>NOTE:</w:t>
      </w:r>
      <w:r w:rsidRPr="00EF20F7">
        <w:tab/>
        <w:t xml:space="preserve">The mandatory recognition result format may be defined in Stage 3 specification </w:t>
      </w:r>
      <w:r w:rsidR="00C84D2E">
        <w:t>3GPP 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232AAD">
      <w:pPr>
        <w:pStyle w:val="Heading2"/>
        <w:rPr>
          <w:lang w:eastAsia="zh-CN"/>
        </w:rPr>
      </w:pPr>
      <w:bookmarkStart w:id="47" w:name="_Toc9597150"/>
      <w:bookmarkStart w:id="48" w:name="_Toc97571208"/>
      <w:r w:rsidRPr="00EF20F7">
        <w:t>5.8</w:t>
      </w:r>
      <w:r w:rsidRPr="00EF20F7">
        <w:tab/>
        <w:t>Play Multimedia</w:t>
      </w:r>
      <w:bookmarkEnd w:id="47"/>
      <w:bookmarkEnd w:id="48"/>
    </w:p>
    <w:p w14:paraId="3B6DA169" w14:textId="77777777" w:rsidR="009E159F" w:rsidRPr="00EF20F7" w:rsidRDefault="009E159F" w:rsidP="00232AAD">
      <w:pPr>
        <w:pStyle w:val="Heading3"/>
        <w:rPr>
          <w:u w:val="words"/>
          <w:lang w:eastAsia="zh-CN"/>
        </w:rPr>
      </w:pPr>
      <w:bookmarkStart w:id="49" w:name="_Toc9597151"/>
      <w:bookmarkStart w:id="50" w:name="_Toc97571209"/>
      <w:r w:rsidRPr="00EF20F7">
        <w:t>5.</w:t>
      </w:r>
      <w:r w:rsidRPr="00EF20F7">
        <w:rPr>
          <w:lang w:eastAsia="zh-CN"/>
        </w:rPr>
        <w:t>8</w:t>
      </w:r>
      <w:r w:rsidRPr="00EF20F7">
        <w:t>.</w:t>
      </w:r>
      <w:r w:rsidRPr="00EF20F7">
        <w:rPr>
          <w:lang w:eastAsia="zh-CN"/>
        </w:rPr>
        <w:t>1</w:t>
      </w:r>
      <w:r w:rsidRPr="00EF20F7">
        <w:tab/>
        <w:t>General Play Multimedia</w:t>
      </w:r>
      <w:bookmarkEnd w:id="49"/>
      <w:bookmarkEnd w:id="50"/>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39F2FA62"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232AAD">
      <w:pPr>
        <w:pStyle w:val="Heading3"/>
        <w:rPr>
          <w:u w:val="words"/>
          <w:lang w:eastAsia="zh-CN"/>
        </w:rPr>
      </w:pPr>
      <w:bookmarkStart w:id="51" w:name="_Toc9597152"/>
      <w:bookmarkStart w:id="52" w:name="_Toc97571210"/>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1"/>
      <w:bookmarkEnd w:id="52"/>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746D9CF8" w:rsidR="009E159F" w:rsidRPr="00EF20F7" w:rsidRDefault="009E159F" w:rsidP="009E159F">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232AAD">
      <w:pPr>
        <w:pStyle w:val="Heading2"/>
      </w:pPr>
      <w:bookmarkStart w:id="53" w:name="_Toc9597153"/>
      <w:bookmarkStart w:id="54" w:name="_Toc97571211"/>
      <w:r w:rsidRPr="00232AAD">
        <w:lastRenderedPageBreak/>
        <w:t>5.9</w:t>
      </w:r>
      <w:r w:rsidRPr="00232AAD">
        <w:tab/>
        <w:t>Multimedia Record</w:t>
      </w:r>
      <w:bookmarkEnd w:id="53"/>
      <w:bookmarkEnd w:id="54"/>
    </w:p>
    <w:p w14:paraId="568400EF" w14:textId="77777777" w:rsidR="009E159F" w:rsidRPr="00EF20F7" w:rsidRDefault="009E159F" w:rsidP="00232AAD">
      <w:pPr>
        <w:pStyle w:val="Heading3"/>
      </w:pPr>
      <w:bookmarkStart w:id="55" w:name="_Toc9597154"/>
      <w:bookmarkStart w:id="56" w:name="_Toc97571212"/>
      <w:r w:rsidRPr="00EF20F7">
        <w:t>5.</w:t>
      </w:r>
      <w:r w:rsidRPr="00EF20F7">
        <w:rPr>
          <w:lang w:eastAsia="zh-CN"/>
        </w:rPr>
        <w:t>9</w:t>
      </w:r>
      <w:r w:rsidRPr="00EF20F7">
        <w:t>.</w:t>
      </w:r>
      <w:r w:rsidRPr="00EF20F7">
        <w:rPr>
          <w:lang w:eastAsia="zh-CN"/>
        </w:rPr>
        <w:t>1</w:t>
      </w:r>
      <w:r w:rsidRPr="00EF20F7">
        <w:tab/>
        <w:t>General Multimedia Record</w:t>
      </w:r>
      <w:bookmarkEnd w:id="55"/>
      <w:bookmarkEnd w:id="56"/>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2567BA5C"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232AAD">
      <w:pPr>
        <w:pStyle w:val="Heading3"/>
        <w:rPr>
          <w:lang w:eastAsia="zh-CN"/>
        </w:rPr>
      </w:pPr>
      <w:bookmarkStart w:id="57" w:name="_Toc9597155"/>
      <w:bookmarkStart w:id="58" w:name="_Toc97571213"/>
      <w:r w:rsidRPr="00EF20F7">
        <w:rPr>
          <w:lang w:eastAsia="zh-CN"/>
        </w:rPr>
        <w:t>5.9.2</w:t>
      </w:r>
      <w:r w:rsidRPr="00EF20F7">
        <w:rPr>
          <w:lang w:eastAsia="zh-CN"/>
        </w:rPr>
        <w:tab/>
        <w:t>Message Record</w:t>
      </w:r>
      <w:bookmarkEnd w:id="57"/>
      <w:bookmarkEnd w:id="58"/>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1EEA51D6"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232AAD">
      <w:pPr>
        <w:pStyle w:val="Heading2"/>
      </w:pPr>
      <w:bookmarkStart w:id="59" w:name="_Toc9597156"/>
      <w:bookmarkStart w:id="60" w:name="_Toc97571214"/>
      <w:r w:rsidRPr="00EF20F7">
        <w:t>5.10</w:t>
      </w:r>
      <w:r w:rsidRPr="00EF20F7">
        <w:tab/>
        <w:t>Audio Conference</w:t>
      </w:r>
      <w:bookmarkEnd w:id="59"/>
      <w:bookmarkEnd w:id="60"/>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53FE2D43"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bookmarkStart w:id="61" w:name="_MCCTEMPBM_CRPT25350010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1"/>
    <w:p w14:paraId="4C3CF41F" w14:textId="5AE14C64" w:rsidR="009E159F" w:rsidRPr="00EF20F7" w:rsidRDefault="009E159F" w:rsidP="009E159F">
      <w:pPr>
        <w:rPr>
          <w:lang w:eastAsia="zh-CN"/>
        </w:rPr>
      </w:pPr>
      <w:r w:rsidRPr="00EF20F7">
        <w:rPr>
          <w:lang w:eastAsia="zh-CN"/>
        </w:rPr>
        <w:lastRenderedPageBreak/>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232AAD">
      <w:pPr>
        <w:pStyle w:val="Heading2"/>
      </w:pPr>
      <w:bookmarkStart w:id="62" w:name="_Toc9597157"/>
      <w:bookmarkStart w:id="63" w:name="_Toc97571215"/>
      <w:r w:rsidRPr="00232AAD">
        <w:t>5.11</w:t>
      </w:r>
      <w:r w:rsidRPr="00232AAD">
        <w:tab/>
        <w:t>Multimedia Conference</w:t>
      </w:r>
      <w:bookmarkEnd w:id="62"/>
      <w:bookmarkEnd w:id="63"/>
    </w:p>
    <w:p w14:paraId="233EC877" w14:textId="77777777" w:rsidR="009E159F" w:rsidRPr="00EF20F7" w:rsidRDefault="009E159F" w:rsidP="00232AAD">
      <w:pPr>
        <w:pStyle w:val="Heading3"/>
      </w:pPr>
      <w:bookmarkStart w:id="64" w:name="_Toc9597158"/>
      <w:bookmarkStart w:id="65" w:name="_Toc97571216"/>
      <w:r w:rsidRPr="00EF20F7">
        <w:t>5.11.1</w:t>
      </w:r>
      <w:r w:rsidRPr="00EF20F7">
        <w:tab/>
        <w:t>General Multimedia Conferencing</w:t>
      </w:r>
      <w:bookmarkEnd w:id="64"/>
      <w:bookmarkEnd w:id="65"/>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07656419"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bookmarkStart w:id="66" w:name="_MCCTEMPBM_CRPT25350012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6"/>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232AAD">
      <w:pPr>
        <w:pStyle w:val="Heading3"/>
        <w:rPr>
          <w:lang w:eastAsia="zh-CN"/>
        </w:rPr>
      </w:pPr>
      <w:bookmarkStart w:id="67" w:name="_Toc9597159"/>
      <w:bookmarkStart w:id="68" w:name="_Toc97571217"/>
      <w:r w:rsidRPr="00EF20F7">
        <w:rPr>
          <w:lang w:eastAsia="zh-CN"/>
        </w:rPr>
        <w:t>5.11.2</w:t>
      </w:r>
      <w:r w:rsidRPr="00EF20F7">
        <w:rPr>
          <w:lang w:eastAsia="zh-CN"/>
        </w:rPr>
        <w:tab/>
        <w:t>Message Conferencing</w:t>
      </w:r>
      <w:bookmarkEnd w:id="67"/>
      <w:bookmarkEnd w:id="68"/>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28517849"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w:t>
      </w:r>
      <w:r w:rsidR="00C84D2E">
        <w:rPr>
          <w:noProof/>
          <w:lang w:eastAsia="zh-CN"/>
        </w:rPr>
        <w:t>3GPP 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5C9ACAF4" w14:textId="293389B9" w:rsidR="009E159F" w:rsidRPr="00EF20F7" w:rsidRDefault="009E159F" w:rsidP="009E159F">
      <w:pPr>
        <w:rPr>
          <w:noProof/>
          <w:lang w:eastAsia="zh-CN"/>
        </w:rPr>
      </w:pPr>
      <w:r w:rsidRPr="00EF20F7">
        <w:rPr>
          <w:noProof/>
          <w:lang w:eastAsia="zh-CN"/>
        </w:rPr>
        <w:t xml:space="preserve">The MRFP shall utilize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bookmarkStart w:id="69" w:name="_MCCTEMPBM_CRPT25350013___5"/>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
        <w:rPr>
          <w:lang w:eastAsia="zh-CN"/>
        </w:rPr>
      </w:pPr>
      <w:bookmarkStart w:id="70" w:name="_MCCTEMPBM_CRPT25350014___5"/>
      <w:bookmarkEnd w:id="69"/>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bookmarkEnd w:id="70"/>
    <w:p w14:paraId="14C45BD1" w14:textId="77777777" w:rsidR="009E159F" w:rsidRPr="00EF20F7" w:rsidRDefault="009E159F" w:rsidP="009E159F">
      <w:pPr>
        <w:pStyle w:val="B1"/>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232AAD">
      <w:pPr>
        <w:pStyle w:val="Heading3"/>
      </w:pPr>
      <w:bookmarkStart w:id="71" w:name="_Toc9597160"/>
      <w:bookmarkStart w:id="72" w:name="_Toc97571218"/>
      <w:r w:rsidRPr="00EF20F7">
        <w:t>5.11.3</w:t>
      </w:r>
      <w:r w:rsidRPr="00EF20F7">
        <w:tab/>
        <w:t xml:space="preserve">Multi-stream Multiparty </w:t>
      </w:r>
      <w:r w:rsidRPr="00EF20F7">
        <w:rPr>
          <w:lang w:eastAsia="ko-KR"/>
        </w:rPr>
        <w:t>Conferencing Media Handling</w:t>
      </w:r>
      <w:bookmarkEnd w:id="71"/>
      <w:bookmarkEnd w:id="72"/>
    </w:p>
    <w:p w14:paraId="09B82AAA" w14:textId="77777777" w:rsidR="009E159F" w:rsidRPr="00EF20F7" w:rsidRDefault="009E159F" w:rsidP="00232AAD">
      <w:pPr>
        <w:pStyle w:val="Heading4"/>
      </w:pPr>
      <w:bookmarkStart w:id="73" w:name="_Toc9597161"/>
      <w:bookmarkStart w:id="74" w:name="_Toc97571219"/>
      <w:r w:rsidRPr="00EF20F7">
        <w:t>5.11.3.1</w:t>
      </w:r>
      <w:r w:rsidRPr="00EF20F7">
        <w:tab/>
        <w:t>Introduction</w:t>
      </w:r>
      <w:bookmarkEnd w:id="73"/>
      <w:bookmarkEnd w:id="74"/>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232AAD">
      <w:pPr>
        <w:pStyle w:val="Heading4"/>
      </w:pPr>
      <w:bookmarkStart w:id="75" w:name="_Toc9597162"/>
      <w:bookmarkStart w:id="76" w:name="_Toc97571220"/>
      <w:r w:rsidRPr="00EF20F7">
        <w:t>5.11.3.2</w:t>
      </w:r>
      <w:r w:rsidRPr="00EF20F7">
        <w:tab/>
        <w:t>General MMCMH requirements</w:t>
      </w:r>
      <w:bookmarkEnd w:id="75"/>
      <w:bookmarkEnd w:id="76"/>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232AAD">
      <w:pPr>
        <w:pStyle w:val="Heading4"/>
      </w:pPr>
      <w:bookmarkStart w:id="77" w:name="_Toc9597163"/>
      <w:bookmarkStart w:id="78" w:name="_Toc97571221"/>
      <w:r w:rsidRPr="00EF20F7">
        <w:t>5.11.3.3</w:t>
      </w:r>
      <w:r w:rsidRPr="00EF20F7">
        <w:tab/>
        <w:t>N</w:t>
      </w:r>
      <w:r w:rsidRPr="00EF20F7">
        <w:rPr>
          <w:lang w:eastAsia="ko-KR"/>
        </w:rPr>
        <w:t>egotiation</w:t>
      </w:r>
      <w:r w:rsidRPr="00EF20F7">
        <w:rPr>
          <w:rFonts w:cs="Arial"/>
          <w:lang w:eastAsia="zh-CN"/>
        </w:rPr>
        <w:t xml:space="preserve"> in "dial-in" scenario</w:t>
      </w:r>
      <w:bookmarkEnd w:id="77"/>
      <w:bookmarkEnd w:id="78"/>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
      </w:pPr>
      <w:r w:rsidRPr="00EF20F7">
        <w:t>-</w:t>
      </w:r>
      <w:r w:rsidRPr="00EF20F7">
        <w:tab/>
        <w:t>an "a=simulcast" attribute; and</w:t>
      </w:r>
    </w:p>
    <w:p w14:paraId="3C07DC35" w14:textId="77777777" w:rsidR="009E159F" w:rsidRPr="00EF20F7" w:rsidRDefault="009E159F" w:rsidP="009E159F">
      <w:pPr>
        <w:pStyle w:val="B1"/>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
      </w:pPr>
      <w:r w:rsidRPr="00EF20F7">
        <w:lastRenderedPageBreak/>
        <w:t>-</w:t>
      </w:r>
      <w:r w:rsidRPr="00EF20F7">
        <w:tab/>
        <w:t>include the accepted simulcast streams in the SDP answer;</w:t>
      </w:r>
    </w:p>
    <w:p w14:paraId="4F44A85B" w14:textId="77777777" w:rsidR="009E159F" w:rsidRPr="00EF20F7" w:rsidRDefault="009E159F" w:rsidP="009E159F">
      <w:pPr>
        <w:pStyle w:val="B1"/>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232AAD">
      <w:pPr>
        <w:pStyle w:val="Heading4"/>
      </w:pPr>
      <w:bookmarkStart w:id="79" w:name="_Toc9597164"/>
      <w:bookmarkStart w:id="80" w:name="_Toc97571222"/>
      <w:r w:rsidRPr="00EF20F7">
        <w:t>5.11.3.4</w:t>
      </w:r>
      <w:r w:rsidRPr="00EF20F7">
        <w:tab/>
      </w:r>
      <w:r w:rsidRPr="00EF20F7">
        <w:rPr>
          <w:lang w:eastAsia="ko-KR"/>
        </w:rPr>
        <w:t>Negotiation</w:t>
      </w:r>
      <w:r w:rsidRPr="00EF20F7">
        <w:rPr>
          <w:rFonts w:cs="Arial"/>
          <w:lang w:eastAsia="zh-CN"/>
        </w:rPr>
        <w:t xml:space="preserve"> in "dial-out" scenario</w:t>
      </w:r>
      <w:bookmarkEnd w:id="79"/>
      <w:bookmarkEnd w:id="80"/>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
      </w:pPr>
      <w:r w:rsidRPr="00EF20F7">
        <w:t>-</w:t>
      </w:r>
      <w:r w:rsidRPr="00EF20F7">
        <w:tab/>
        <w:t>should offer an audio media stream as simulcasted media stream;</w:t>
      </w:r>
    </w:p>
    <w:p w14:paraId="37E2D04A" w14:textId="77777777" w:rsidR="009E159F" w:rsidRPr="00EF20F7" w:rsidRDefault="009E159F" w:rsidP="009E159F">
      <w:pPr>
        <w:pStyle w:val="B1"/>
      </w:pPr>
      <w:r w:rsidRPr="00EF20F7">
        <w:t>-</w:t>
      </w:r>
      <w:r w:rsidRPr="00EF20F7">
        <w:tab/>
        <w:t>should offer a main video media stream as simulcasted media stream;</w:t>
      </w:r>
    </w:p>
    <w:p w14:paraId="135D74F6" w14:textId="77777777" w:rsidR="009E159F" w:rsidRPr="00EF20F7" w:rsidRDefault="009E159F" w:rsidP="009E159F">
      <w:pPr>
        <w:pStyle w:val="B1"/>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
      </w:pPr>
      <w:r w:rsidRPr="00EF20F7">
        <w:t>-</w:t>
      </w:r>
      <w:r w:rsidRPr="00EF20F7">
        <w:tab/>
        <w:t>include selected payload types for each offered audio and video media stream;</w:t>
      </w:r>
    </w:p>
    <w:p w14:paraId="67CE95C1" w14:textId="77777777" w:rsidR="009E159F" w:rsidRPr="00EF20F7" w:rsidRDefault="009E159F" w:rsidP="009E159F">
      <w:pPr>
        <w:pStyle w:val="B1"/>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
      </w:pPr>
      <w:r w:rsidRPr="00EF20F7">
        <w:t>-</w:t>
      </w:r>
      <w:r w:rsidRPr="00EF20F7">
        <w:tab/>
        <w:t>selected payload types for each offered audio and video media stream;</w:t>
      </w:r>
    </w:p>
    <w:p w14:paraId="4485F80D" w14:textId="77777777" w:rsidR="009E159F" w:rsidRPr="00EF20F7" w:rsidRDefault="009E159F" w:rsidP="009E159F">
      <w:pPr>
        <w:pStyle w:val="B1"/>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
      </w:pPr>
      <w:r w:rsidRPr="00EF20F7">
        <w:t>-</w:t>
      </w:r>
      <w:r w:rsidRPr="00EF20F7">
        <w:tab/>
        <w:t>the remote IP address and the port for each accepted media stream;</w:t>
      </w:r>
    </w:p>
    <w:p w14:paraId="20476A98" w14:textId="77777777" w:rsidR="009E159F" w:rsidRPr="00EF20F7" w:rsidRDefault="009E159F" w:rsidP="009E159F">
      <w:pPr>
        <w:pStyle w:val="B1"/>
      </w:pPr>
      <w:r w:rsidRPr="00EF20F7">
        <w:t>-</w:t>
      </w:r>
      <w:r w:rsidRPr="00EF20F7">
        <w:tab/>
        <w:t>payload types for each accepted audio and video media stream;</w:t>
      </w:r>
    </w:p>
    <w:p w14:paraId="6ED10575" w14:textId="77777777" w:rsidR="009E159F" w:rsidRPr="00EF20F7" w:rsidRDefault="009E159F" w:rsidP="009E159F">
      <w:pPr>
        <w:pStyle w:val="B1"/>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232AAD">
      <w:pPr>
        <w:pStyle w:val="Heading4"/>
      </w:pPr>
      <w:bookmarkStart w:id="81" w:name="_Toc9597165"/>
      <w:bookmarkStart w:id="82" w:name="_Toc97571223"/>
      <w:r w:rsidRPr="00EF20F7">
        <w:t>5.11.3.5</w:t>
      </w:r>
      <w:r w:rsidRPr="00EF20F7">
        <w:tab/>
      </w:r>
      <w:r w:rsidRPr="00EF20F7">
        <w:rPr>
          <w:lang w:eastAsia="ko-KR"/>
        </w:rPr>
        <w:t>MMCMH</w:t>
      </w:r>
      <w:r w:rsidRPr="00EF20F7">
        <w:t xml:space="preserve"> handling at MRFP</w:t>
      </w:r>
      <w:bookmarkEnd w:id="81"/>
      <w:bookmarkEnd w:id="82"/>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232AAD">
      <w:pPr>
        <w:pStyle w:val="Heading2"/>
      </w:pPr>
      <w:bookmarkStart w:id="83" w:name="_Toc9597166"/>
      <w:bookmarkStart w:id="84" w:name="_Toc97571224"/>
      <w:r w:rsidRPr="00EF20F7">
        <w:t>5.12</w:t>
      </w:r>
      <w:r w:rsidRPr="00EF20F7">
        <w:tab/>
        <w:t>Audio Transcoding</w:t>
      </w:r>
      <w:bookmarkEnd w:id="83"/>
      <w:bookmarkEnd w:id="84"/>
    </w:p>
    <w:p w14:paraId="7D8592F3" w14:textId="77777777" w:rsidR="009E159F" w:rsidRPr="00EF20F7" w:rsidRDefault="009E159F" w:rsidP="00232AAD">
      <w:pPr>
        <w:pStyle w:val="Heading3"/>
      </w:pPr>
      <w:bookmarkStart w:id="85" w:name="_Toc9597167"/>
      <w:bookmarkStart w:id="86" w:name="_Toc97571225"/>
      <w:r w:rsidRPr="00EF20F7">
        <w:t>5.12.1</w:t>
      </w:r>
      <w:r w:rsidRPr="00EF20F7">
        <w:tab/>
        <w:t>General</w:t>
      </w:r>
      <w:bookmarkEnd w:id="85"/>
      <w:bookmarkEnd w:id="86"/>
    </w:p>
    <w:p w14:paraId="08637934" w14:textId="4C0E85D9"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w:t>
      </w:r>
      <w:r w:rsidR="00C84D2E">
        <w:t>3GPP TS</w:t>
      </w:r>
      <w:r w:rsidR="00172963">
        <w:t> </w:t>
      </w:r>
      <w:r w:rsidR="00172963" w:rsidRPr="00EF20F7">
        <w:t>2</w:t>
      </w:r>
      <w:r w:rsidRPr="00EF20F7">
        <w:t>6.114 [23].</w:t>
      </w:r>
    </w:p>
    <w:p w14:paraId="6B2D7C5B" w14:textId="77777777" w:rsidR="009E159F" w:rsidRPr="00EF20F7" w:rsidRDefault="009E159F" w:rsidP="00232AAD">
      <w:pPr>
        <w:pStyle w:val="Heading3"/>
      </w:pPr>
      <w:bookmarkStart w:id="87" w:name="_Toc9597168"/>
      <w:bookmarkStart w:id="88" w:name="_Toc97571226"/>
      <w:r w:rsidRPr="00EF20F7">
        <w:t>5.12.2</w:t>
      </w:r>
      <w:r w:rsidRPr="00EF20F7">
        <w:tab/>
        <w:t>Handling of common codec parameters</w:t>
      </w:r>
      <w:bookmarkEnd w:id="87"/>
      <w:bookmarkEnd w:id="88"/>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232AAD">
      <w:pPr>
        <w:pStyle w:val="Heading3"/>
      </w:pPr>
      <w:bookmarkStart w:id="89" w:name="_Toc9597169"/>
      <w:bookmarkStart w:id="90" w:name="_Toc97571227"/>
      <w:r w:rsidRPr="00EF20F7">
        <w:lastRenderedPageBreak/>
        <w:t>5.12.3</w:t>
      </w:r>
      <w:r w:rsidRPr="00EF20F7">
        <w:tab/>
        <w:t>Handling of the EVS speech codec</w:t>
      </w:r>
      <w:bookmarkEnd w:id="89"/>
      <w:bookmarkEnd w:id="90"/>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17B4096" w14:textId="77777777" w:rsidR="009E159F" w:rsidRPr="00EF20F7" w:rsidRDefault="009E159F" w:rsidP="009E159F">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07E1A3F9" w14:textId="77777777" w:rsidTr="005E27BA">
        <w:trPr>
          <w:jc w:val="center"/>
        </w:trPr>
        <w:tc>
          <w:tcPr>
            <w:tcW w:w="1561" w:type="dxa"/>
            <w:tcBorders>
              <w:top w:val="single" w:sz="12" w:space="0" w:color="auto"/>
              <w:bottom w:val="single" w:sz="12" w:space="0" w:color="auto"/>
            </w:tcBorders>
          </w:tcPr>
          <w:p w14:paraId="10698C78"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3C3E8021" w14:textId="77777777" w:rsidR="009E159F" w:rsidRPr="00EF20F7" w:rsidRDefault="009E159F" w:rsidP="005E27BA">
            <w:pPr>
              <w:pStyle w:val="TAH"/>
            </w:pPr>
            <w:r w:rsidRPr="00EF20F7">
              <w:t>Handling for EVS payload type added to an SDP offer</w:t>
            </w:r>
          </w:p>
        </w:tc>
        <w:tc>
          <w:tcPr>
            <w:tcW w:w="4111" w:type="dxa"/>
            <w:tcBorders>
              <w:top w:val="single" w:sz="12" w:space="0" w:color="auto"/>
              <w:bottom w:val="single" w:sz="12" w:space="0" w:color="auto"/>
            </w:tcBorders>
          </w:tcPr>
          <w:p w14:paraId="44C65618" w14:textId="77777777" w:rsidR="009E159F" w:rsidRPr="00EF20F7" w:rsidRDefault="009E159F" w:rsidP="005E27BA">
            <w:pPr>
              <w:pStyle w:val="TAH"/>
            </w:pPr>
            <w:r w:rsidRPr="00EF20F7">
              <w:t>Handling if offered EVS payload type is accepted in the SDP answer</w:t>
            </w:r>
          </w:p>
        </w:tc>
      </w:tr>
      <w:tr w:rsidR="009E159F" w:rsidRPr="00EF20F7" w14:paraId="45748653" w14:textId="77777777" w:rsidTr="005E27BA">
        <w:trPr>
          <w:jc w:val="center"/>
        </w:trPr>
        <w:tc>
          <w:tcPr>
            <w:tcW w:w="1561" w:type="dxa"/>
            <w:tcBorders>
              <w:top w:val="single" w:sz="12" w:space="0" w:color="auto"/>
            </w:tcBorders>
          </w:tcPr>
          <w:p w14:paraId="765C4558" w14:textId="77777777" w:rsidR="009E159F" w:rsidRPr="00EF20F7" w:rsidRDefault="009E159F" w:rsidP="005E27BA">
            <w:pPr>
              <w:pStyle w:val="TAL"/>
              <w:rPr>
                <w:bCs/>
              </w:rPr>
            </w:pPr>
            <w:r w:rsidRPr="00EF20F7">
              <w:rPr>
                <w:lang w:eastAsia="ja-JP"/>
              </w:rPr>
              <w:t>evs-mode-switch (NOTE 1)</w:t>
            </w:r>
          </w:p>
        </w:tc>
        <w:tc>
          <w:tcPr>
            <w:tcW w:w="3969" w:type="dxa"/>
            <w:tcBorders>
              <w:top w:val="single" w:sz="12" w:space="0" w:color="auto"/>
            </w:tcBorders>
          </w:tcPr>
          <w:p w14:paraId="4CDD4285" w14:textId="77777777" w:rsidR="009E159F" w:rsidRPr="00EF20F7" w:rsidRDefault="009E159F" w:rsidP="005E27BA">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5F4DC467" w14:textId="77777777" w:rsidR="009E159F" w:rsidRPr="00EF20F7" w:rsidRDefault="009E159F" w:rsidP="005E27BA">
            <w:pPr>
              <w:pStyle w:val="TAL"/>
            </w:pPr>
            <w:r w:rsidRPr="00EF20F7">
              <w:t>If the evs-mode-switch parameter is contained in the SDP answer, the MRFC shall forward this parameter to the MRFP for the termination towards the answerer in the remote descriptor.</w:t>
            </w:r>
          </w:p>
        </w:tc>
      </w:tr>
      <w:tr w:rsidR="009E159F" w:rsidRPr="00EF20F7" w14:paraId="4E19EB3B" w14:textId="77777777" w:rsidTr="005E27BA">
        <w:trPr>
          <w:jc w:val="center"/>
        </w:trPr>
        <w:tc>
          <w:tcPr>
            <w:tcW w:w="1561" w:type="dxa"/>
          </w:tcPr>
          <w:p w14:paraId="2251EF01"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3C4AAC77" w14:textId="77777777" w:rsidR="009E159F" w:rsidRPr="00EF20F7" w:rsidRDefault="009E159F" w:rsidP="005E27BA">
            <w:pPr>
              <w:pStyle w:val="TAL"/>
            </w:pPr>
            <w:r w:rsidRPr="00EF20F7">
              <w:t>If the MRFC is configured to negotiate using only the header-full EVS RTP payload format, the MRFC shall include the hf-only parameter with a value 1.</w:t>
            </w:r>
          </w:p>
        </w:tc>
        <w:tc>
          <w:tcPr>
            <w:tcW w:w="4111" w:type="dxa"/>
          </w:tcPr>
          <w:p w14:paraId="17C7266D" w14:textId="77777777" w:rsidR="009E159F" w:rsidRPr="00EF20F7" w:rsidRDefault="009E159F" w:rsidP="005E27BA">
            <w:pPr>
              <w:pStyle w:val="TAL"/>
            </w:pPr>
            <w:r w:rsidRPr="00EF20F7">
              <w:t>If the hf-only parameter is contained in the SDP answer, the MRFC shall forward this parameter to the MRFP in the remote descriptor.</w:t>
            </w:r>
          </w:p>
        </w:tc>
      </w:tr>
      <w:tr w:rsidR="009E159F" w:rsidRPr="00EF20F7" w14:paraId="73D7D88B" w14:textId="77777777" w:rsidTr="005E27BA">
        <w:trPr>
          <w:jc w:val="center"/>
        </w:trPr>
        <w:tc>
          <w:tcPr>
            <w:tcW w:w="1561" w:type="dxa"/>
          </w:tcPr>
          <w:p w14:paraId="536202C9"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7211B661" w14:textId="77777777" w:rsidR="009E159F" w:rsidRPr="00EF20F7" w:rsidRDefault="009E159F" w:rsidP="005E27BA">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2C8E8D84" w14:textId="77777777" w:rsidR="009E159F" w:rsidRPr="00EF20F7" w:rsidRDefault="009E159F" w:rsidP="005E27BA">
            <w:pPr>
              <w:pStyle w:val="TAL"/>
            </w:pPr>
            <w:r w:rsidRPr="00EF20F7">
              <w:t>If the dtx parameter is contained in the SDP answer, the MRFC shall forward this parameter to the MRFP in the remote descriptor.</w:t>
            </w:r>
          </w:p>
        </w:tc>
      </w:tr>
      <w:tr w:rsidR="009E159F" w:rsidRPr="00EF20F7" w14:paraId="65E27F7C" w14:textId="77777777" w:rsidTr="005E27BA">
        <w:trPr>
          <w:jc w:val="center"/>
        </w:trPr>
        <w:tc>
          <w:tcPr>
            <w:tcW w:w="1561" w:type="dxa"/>
          </w:tcPr>
          <w:p w14:paraId="3A9B334C"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6F0BCC8A" w14:textId="77777777" w:rsidR="009E159F" w:rsidRPr="00EF20F7" w:rsidRDefault="009E159F" w:rsidP="005E27BA">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32B2B37C"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0C9C5E83" w14:textId="77777777" w:rsidR="009E159F" w:rsidRPr="00EF20F7" w:rsidRDefault="009E159F" w:rsidP="005E27BA">
            <w:pPr>
              <w:pStyle w:val="TAL"/>
            </w:pPr>
            <w:r w:rsidRPr="00EF20F7">
              <w:t>If the dtx-recv parameter is contained in the SDP answer, the MRFC shall forward this parameter to the MRFP in the remote descriptor.</w:t>
            </w:r>
          </w:p>
        </w:tc>
      </w:tr>
      <w:tr w:rsidR="009E159F" w:rsidRPr="00EF20F7" w14:paraId="2887CB3A" w14:textId="77777777" w:rsidTr="005E27BA">
        <w:trPr>
          <w:jc w:val="center"/>
        </w:trPr>
        <w:tc>
          <w:tcPr>
            <w:tcW w:w="1561" w:type="dxa"/>
          </w:tcPr>
          <w:p w14:paraId="3D41A538"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1A6C21C6" w14:textId="77777777" w:rsidR="009E159F" w:rsidRPr="00EF20F7" w:rsidRDefault="009E159F" w:rsidP="005E27BA">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415866E5"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tc>
        <w:tc>
          <w:tcPr>
            <w:tcW w:w="4111" w:type="dxa"/>
          </w:tcPr>
          <w:p w14:paraId="77704158" w14:textId="77777777" w:rsidR="009E159F" w:rsidRPr="00EF20F7" w:rsidRDefault="009E159F" w:rsidP="005E27BA">
            <w:pPr>
              <w:pStyle w:val="TAL"/>
            </w:pPr>
            <w:r w:rsidRPr="00EF20F7">
              <w:t>If the br parameter is contained in the SDP answer, the MRFC shall forward this parameter to the MRFP in the remote descriptor.</w:t>
            </w:r>
          </w:p>
        </w:tc>
      </w:tr>
      <w:tr w:rsidR="009E159F" w:rsidRPr="00EF20F7" w14:paraId="69E742B0" w14:textId="77777777" w:rsidTr="005E27BA">
        <w:trPr>
          <w:jc w:val="center"/>
        </w:trPr>
        <w:tc>
          <w:tcPr>
            <w:tcW w:w="1561" w:type="dxa"/>
          </w:tcPr>
          <w:p w14:paraId="7C8C2617" w14:textId="77777777" w:rsidR="009E159F" w:rsidRPr="00EF20F7" w:rsidRDefault="009E159F" w:rsidP="005E27BA">
            <w:pPr>
              <w:pStyle w:val="TAL"/>
              <w:rPr>
                <w:bCs/>
              </w:rPr>
            </w:pPr>
            <w:r w:rsidRPr="00EF20F7">
              <w:rPr>
                <w:lang w:eastAsia="ja-JP"/>
              </w:rPr>
              <w:t>br-send (NOTE 1)</w:t>
            </w:r>
          </w:p>
        </w:tc>
        <w:tc>
          <w:tcPr>
            <w:tcW w:w="3969" w:type="dxa"/>
          </w:tcPr>
          <w:p w14:paraId="279E3F2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7CE8E21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tc>
        <w:tc>
          <w:tcPr>
            <w:tcW w:w="4111" w:type="dxa"/>
          </w:tcPr>
          <w:p w14:paraId="0D35F43B" w14:textId="77777777" w:rsidR="009E159F" w:rsidRPr="00EF20F7" w:rsidRDefault="009E159F" w:rsidP="005E27BA">
            <w:pPr>
              <w:pStyle w:val="TAL"/>
            </w:pPr>
            <w:r w:rsidRPr="00EF20F7">
              <w:t>If the br-send parameter is contained in the SDP answer, the MRFC shall forward this parameter to the MRFP in the remote descriptor.</w:t>
            </w:r>
          </w:p>
        </w:tc>
      </w:tr>
      <w:tr w:rsidR="009E159F" w:rsidRPr="00EF20F7" w14:paraId="63A87E03" w14:textId="77777777" w:rsidTr="005E27BA">
        <w:trPr>
          <w:jc w:val="center"/>
        </w:trPr>
        <w:tc>
          <w:tcPr>
            <w:tcW w:w="1561" w:type="dxa"/>
          </w:tcPr>
          <w:p w14:paraId="67F6502C" w14:textId="77777777" w:rsidR="009E159F" w:rsidRPr="00EF20F7" w:rsidRDefault="009E159F" w:rsidP="005E27BA">
            <w:pPr>
              <w:pStyle w:val="TAL"/>
              <w:rPr>
                <w:bCs/>
              </w:rPr>
            </w:pPr>
            <w:r w:rsidRPr="00EF20F7">
              <w:rPr>
                <w:lang w:eastAsia="ja-JP"/>
              </w:rPr>
              <w:t>br-recv (NOTE 1)</w:t>
            </w:r>
          </w:p>
        </w:tc>
        <w:tc>
          <w:tcPr>
            <w:tcW w:w="3969" w:type="dxa"/>
          </w:tcPr>
          <w:p w14:paraId="6F6E99F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0114E3AF" w14:textId="77777777" w:rsidR="009E159F" w:rsidRPr="00EF20F7" w:rsidRDefault="009E159F" w:rsidP="005E27BA">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96F7357" w14:textId="77777777" w:rsidR="009E159F" w:rsidRPr="00EF20F7" w:rsidRDefault="009E159F" w:rsidP="005E27BA">
            <w:pPr>
              <w:pStyle w:val="TAL"/>
            </w:pPr>
            <w:r w:rsidRPr="00EF20F7">
              <w:t>If the br-recv parameter is contained in the SDP answer, the MRFC shall forward this parameter to the MRFP in the remote descriptor.</w:t>
            </w:r>
          </w:p>
        </w:tc>
      </w:tr>
      <w:tr w:rsidR="009E159F" w:rsidRPr="00EF20F7" w14:paraId="27ADBE07" w14:textId="77777777" w:rsidTr="005E27BA">
        <w:trPr>
          <w:jc w:val="center"/>
        </w:trPr>
        <w:tc>
          <w:tcPr>
            <w:tcW w:w="1561" w:type="dxa"/>
          </w:tcPr>
          <w:p w14:paraId="51F72147" w14:textId="77777777" w:rsidR="009E159F" w:rsidRPr="00EF20F7" w:rsidRDefault="009E159F" w:rsidP="005E27BA">
            <w:pPr>
              <w:pStyle w:val="TAL"/>
              <w:rPr>
                <w:bCs/>
              </w:rPr>
            </w:pPr>
            <w:r w:rsidRPr="00EF20F7">
              <w:rPr>
                <w:lang w:eastAsia="ja-JP"/>
              </w:rPr>
              <w:t>bw (NOTE 1)</w:t>
            </w:r>
          </w:p>
        </w:tc>
        <w:tc>
          <w:tcPr>
            <w:tcW w:w="3969" w:type="dxa"/>
          </w:tcPr>
          <w:p w14:paraId="10C47D68" w14:textId="77777777" w:rsidR="009E159F" w:rsidRPr="00EF20F7" w:rsidRDefault="009E159F" w:rsidP="005E27BA">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5D0BC5BD" w14:textId="77777777" w:rsidR="009E159F" w:rsidRPr="00EF20F7" w:rsidRDefault="009E159F" w:rsidP="005E27BA">
            <w:pPr>
              <w:pStyle w:val="TAL"/>
            </w:pPr>
            <w:r w:rsidRPr="00EF20F7">
              <w:lastRenderedPageBreak/>
              <w:t>If the bw parameter is contained in the SDP answer, the MRFC shall forward this parameter to the MRFP in the remote descriptor.</w:t>
            </w:r>
          </w:p>
        </w:tc>
      </w:tr>
      <w:tr w:rsidR="009E159F" w:rsidRPr="00EF20F7" w14:paraId="0AD067C9" w14:textId="77777777" w:rsidTr="005E27BA">
        <w:trPr>
          <w:jc w:val="center"/>
        </w:trPr>
        <w:tc>
          <w:tcPr>
            <w:tcW w:w="1561" w:type="dxa"/>
          </w:tcPr>
          <w:p w14:paraId="4F5FC844" w14:textId="77777777" w:rsidR="009E159F" w:rsidRPr="00EF20F7" w:rsidRDefault="009E159F" w:rsidP="005E27BA">
            <w:pPr>
              <w:pStyle w:val="TAL"/>
              <w:rPr>
                <w:bCs/>
              </w:rPr>
            </w:pPr>
            <w:r w:rsidRPr="00EF20F7">
              <w:rPr>
                <w:lang w:eastAsia="ja-JP"/>
              </w:rPr>
              <w:t>bw-send  (NOTE 1)</w:t>
            </w:r>
          </w:p>
        </w:tc>
        <w:tc>
          <w:tcPr>
            <w:tcW w:w="3969" w:type="dxa"/>
          </w:tcPr>
          <w:p w14:paraId="2892BB9C"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20342086" w14:textId="77777777" w:rsidR="009E159F" w:rsidRPr="00EF20F7" w:rsidRDefault="009E159F" w:rsidP="005E27BA">
            <w:pPr>
              <w:pStyle w:val="TAL"/>
            </w:pPr>
            <w:r w:rsidRPr="00EF20F7">
              <w:t>If the bw-send parameter is contained in the SDP answer, the MRFC shall forward this parameter to the MRFP in the remote descriptor.</w:t>
            </w:r>
          </w:p>
        </w:tc>
      </w:tr>
      <w:tr w:rsidR="009E159F" w:rsidRPr="00EF20F7" w14:paraId="063D3A83" w14:textId="77777777" w:rsidTr="005E27BA">
        <w:trPr>
          <w:jc w:val="center"/>
        </w:trPr>
        <w:tc>
          <w:tcPr>
            <w:tcW w:w="1561" w:type="dxa"/>
          </w:tcPr>
          <w:p w14:paraId="782A38D9" w14:textId="77777777" w:rsidR="009E159F" w:rsidRPr="00EF20F7" w:rsidRDefault="009E159F" w:rsidP="005E27BA">
            <w:pPr>
              <w:pStyle w:val="TAL"/>
              <w:rPr>
                <w:bCs/>
              </w:rPr>
            </w:pPr>
            <w:r w:rsidRPr="00EF20F7">
              <w:rPr>
                <w:lang w:eastAsia="ja-JP"/>
              </w:rPr>
              <w:t>bw-recv (NOTE 1)</w:t>
            </w:r>
          </w:p>
        </w:tc>
        <w:tc>
          <w:tcPr>
            <w:tcW w:w="3969" w:type="dxa"/>
          </w:tcPr>
          <w:p w14:paraId="06D3CAD5"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0618F35F" w14:textId="77777777" w:rsidR="009E159F" w:rsidRPr="00EF20F7" w:rsidRDefault="009E159F" w:rsidP="005E27BA">
            <w:pPr>
              <w:pStyle w:val="TAL"/>
            </w:pPr>
            <w:r w:rsidRPr="00EF20F7">
              <w:t>If the bw-recv parameter is contained in the SDP answer, the MRFC shall forward this parameter to the MRFP in the remote descriptor.</w:t>
            </w:r>
          </w:p>
        </w:tc>
      </w:tr>
      <w:tr w:rsidR="009E159F" w:rsidRPr="00EF20F7" w14:paraId="27158898" w14:textId="77777777" w:rsidTr="005E27BA">
        <w:trPr>
          <w:jc w:val="center"/>
        </w:trPr>
        <w:tc>
          <w:tcPr>
            <w:tcW w:w="1561" w:type="dxa"/>
            <w:tcBorders>
              <w:bottom w:val="single" w:sz="4" w:space="0" w:color="auto"/>
            </w:tcBorders>
          </w:tcPr>
          <w:p w14:paraId="75FA7380" w14:textId="77777777" w:rsidR="009E159F" w:rsidRPr="00EF20F7" w:rsidRDefault="009E159F" w:rsidP="005E27BA">
            <w:pPr>
              <w:pStyle w:val="TAL"/>
              <w:rPr>
                <w:bCs/>
              </w:rPr>
            </w:pPr>
            <w:r w:rsidRPr="00EF20F7">
              <w:rPr>
                <w:lang w:eastAsia="ja-JP"/>
              </w:rPr>
              <w:t>cmr (NOTE 1)</w:t>
            </w:r>
          </w:p>
        </w:tc>
        <w:tc>
          <w:tcPr>
            <w:tcW w:w="3969" w:type="dxa"/>
            <w:tcBorders>
              <w:bottom w:val="single" w:sz="4" w:space="0" w:color="auto"/>
            </w:tcBorders>
          </w:tcPr>
          <w:p w14:paraId="242DF362" w14:textId="77777777" w:rsidR="009E159F" w:rsidRPr="00EF20F7" w:rsidRDefault="009E159F" w:rsidP="005E27BA">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11DEB013" w14:textId="77777777" w:rsidR="009E159F" w:rsidRPr="00EF20F7" w:rsidRDefault="009E159F" w:rsidP="005E27BA">
            <w:pPr>
              <w:pStyle w:val="TAL"/>
            </w:pPr>
            <w:r w:rsidRPr="00EF20F7">
              <w:t>If the cmr parameter is contained in the SDP answer, the MRFC shall forward this parameter to the MRFP in the remote descriptor.</w:t>
            </w:r>
          </w:p>
        </w:tc>
      </w:tr>
      <w:tr w:rsidR="009E159F" w:rsidRPr="00EF20F7" w14:paraId="3AF3106C" w14:textId="77777777" w:rsidTr="005E27BA">
        <w:trPr>
          <w:jc w:val="center"/>
        </w:trPr>
        <w:tc>
          <w:tcPr>
            <w:tcW w:w="1561" w:type="dxa"/>
            <w:tcBorders>
              <w:top w:val="single" w:sz="4" w:space="0" w:color="auto"/>
              <w:bottom w:val="single" w:sz="4" w:space="0" w:color="auto"/>
            </w:tcBorders>
          </w:tcPr>
          <w:p w14:paraId="0025F1D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ABB3E36" w14:textId="77777777" w:rsidR="009E159F" w:rsidRPr="00EF20F7" w:rsidRDefault="009E159F" w:rsidP="005E27BA">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C4E828D" w14:textId="77777777" w:rsidR="009E159F" w:rsidRPr="00EF20F7" w:rsidRDefault="009E159F" w:rsidP="005E27BA">
            <w:pPr>
              <w:pStyle w:val="TAL"/>
            </w:pPr>
            <w:r w:rsidRPr="00EF20F7">
              <w:t>If the ch-aw-recv parameter is contained in the SDP answer, the MRFC shall forward this parameter to the MRFP in the remote descriptor.</w:t>
            </w:r>
          </w:p>
        </w:tc>
      </w:tr>
      <w:tr w:rsidR="009E159F" w:rsidRPr="00EF20F7" w14:paraId="1C00AD66" w14:textId="77777777" w:rsidTr="005E27BA">
        <w:trPr>
          <w:jc w:val="center"/>
        </w:trPr>
        <w:tc>
          <w:tcPr>
            <w:tcW w:w="1561" w:type="dxa"/>
            <w:tcBorders>
              <w:bottom w:val="single" w:sz="4" w:space="0" w:color="auto"/>
            </w:tcBorders>
          </w:tcPr>
          <w:p w14:paraId="19C9D7BA"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6F65C1E6" w14:textId="77777777" w:rsidR="009E159F" w:rsidRPr="00EF20F7" w:rsidRDefault="009E159F" w:rsidP="005E27BA">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DCC91C3" w14:textId="77777777" w:rsidR="009E159F" w:rsidRPr="00EF20F7" w:rsidRDefault="009E159F" w:rsidP="005E27BA">
            <w:pPr>
              <w:pStyle w:val="TAL"/>
            </w:pPr>
            <w:r w:rsidRPr="00EF20F7">
              <w:t>If the "number of channels" parameter is contained in the SDP answer, the MRFC shall forward this parameter to the MRFP in the remote descriptor.</w:t>
            </w:r>
          </w:p>
        </w:tc>
      </w:tr>
      <w:tr w:rsidR="009E159F" w:rsidRPr="00EF20F7" w14:paraId="158287B8" w14:textId="77777777" w:rsidTr="005E27BA">
        <w:trPr>
          <w:jc w:val="center"/>
        </w:trPr>
        <w:tc>
          <w:tcPr>
            <w:tcW w:w="1561" w:type="dxa"/>
            <w:tcBorders>
              <w:top w:val="single" w:sz="4" w:space="0" w:color="auto"/>
              <w:bottom w:val="single" w:sz="4" w:space="0" w:color="auto"/>
            </w:tcBorders>
          </w:tcPr>
          <w:p w14:paraId="6108E770"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2DA3952C" w14:textId="77777777" w:rsidR="009E159F" w:rsidRPr="00EF20F7" w:rsidRDefault="009E159F" w:rsidP="005E27BA">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79E7885" w14:textId="77777777" w:rsidR="009E159F" w:rsidRPr="00EF20F7" w:rsidRDefault="009E159F" w:rsidP="005E27BA">
            <w:pPr>
              <w:pStyle w:val="TAL"/>
            </w:pPr>
            <w:r w:rsidRPr="00EF20F7">
              <w:t>If the ch-send parameter is contained in the SDP answer, the MRFC shall forward this parameter to the MRFP in the remote descriptor.</w:t>
            </w:r>
          </w:p>
        </w:tc>
      </w:tr>
      <w:tr w:rsidR="009E159F" w:rsidRPr="00EF20F7" w14:paraId="2C7D6A77" w14:textId="77777777" w:rsidTr="005E27BA">
        <w:trPr>
          <w:jc w:val="center"/>
        </w:trPr>
        <w:tc>
          <w:tcPr>
            <w:tcW w:w="1561" w:type="dxa"/>
            <w:tcBorders>
              <w:top w:val="single" w:sz="4" w:space="0" w:color="auto"/>
              <w:bottom w:val="single" w:sz="4" w:space="0" w:color="auto"/>
            </w:tcBorders>
          </w:tcPr>
          <w:p w14:paraId="4B9D6BFE" w14:textId="77777777" w:rsidR="009E159F" w:rsidRPr="00EF20F7" w:rsidRDefault="009E159F" w:rsidP="005E27BA">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144DA6B" w14:textId="77777777" w:rsidR="009E159F" w:rsidRPr="00EF20F7" w:rsidRDefault="009E159F" w:rsidP="005E27BA">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97C3154" w14:textId="77777777" w:rsidR="009E159F" w:rsidRPr="00EF20F7" w:rsidRDefault="009E159F" w:rsidP="005E27BA">
            <w:pPr>
              <w:pStyle w:val="TAL"/>
            </w:pPr>
            <w:r w:rsidRPr="00EF20F7">
              <w:t>If the ch-recv parameter is contained in the SDP answer, the MRFC shall forward this parameter to the MRFP in the remote descriptor.</w:t>
            </w:r>
          </w:p>
        </w:tc>
      </w:tr>
      <w:tr w:rsidR="009E159F" w:rsidRPr="00EF20F7" w14:paraId="50A9C754" w14:textId="77777777" w:rsidTr="005E27BA">
        <w:trPr>
          <w:jc w:val="center"/>
        </w:trPr>
        <w:tc>
          <w:tcPr>
            <w:tcW w:w="1561" w:type="dxa"/>
            <w:tcBorders>
              <w:top w:val="single" w:sz="4" w:space="0" w:color="auto"/>
              <w:bottom w:val="single" w:sz="4" w:space="0" w:color="auto"/>
            </w:tcBorders>
          </w:tcPr>
          <w:p w14:paraId="626A0FF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9F2CA60" w14:textId="77777777" w:rsidR="009E159F" w:rsidRPr="00EF20F7" w:rsidRDefault="009E159F" w:rsidP="005E27BA">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124A8A56" w14:textId="77777777" w:rsidR="009E159F" w:rsidRPr="00EF20F7" w:rsidRDefault="009E159F" w:rsidP="005E27BA">
            <w:pPr>
              <w:pStyle w:val="TAL"/>
            </w:pPr>
            <w:r w:rsidRPr="00EF20F7">
              <w:t>If the mode-set parameter is contained in the SDP answer, the MRFC shall forward this parameter to the MRFP in the remote descriptor.</w:t>
            </w:r>
          </w:p>
        </w:tc>
      </w:tr>
      <w:tr w:rsidR="009E159F" w:rsidRPr="00EF20F7" w14:paraId="03BA31E0" w14:textId="77777777" w:rsidTr="005E27BA">
        <w:trPr>
          <w:jc w:val="center"/>
        </w:trPr>
        <w:tc>
          <w:tcPr>
            <w:tcW w:w="1561" w:type="dxa"/>
            <w:tcBorders>
              <w:top w:val="single" w:sz="4" w:space="0" w:color="auto"/>
              <w:bottom w:val="single" w:sz="4" w:space="0" w:color="auto"/>
            </w:tcBorders>
          </w:tcPr>
          <w:p w14:paraId="1C50C34D" w14:textId="77777777" w:rsidR="009E159F" w:rsidRPr="00EF20F7" w:rsidRDefault="009E159F" w:rsidP="005E27BA">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1611605" w14:textId="77777777" w:rsidR="009E159F" w:rsidRPr="00EF20F7" w:rsidRDefault="009E159F" w:rsidP="005E27BA">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6496AEBB" w14:textId="77777777" w:rsidR="009E159F" w:rsidRPr="00EF20F7" w:rsidRDefault="009E159F" w:rsidP="005E27BA">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9E159F" w:rsidRPr="00EF20F7" w14:paraId="6B5E3AB8" w14:textId="77777777" w:rsidTr="005E27BA">
        <w:trPr>
          <w:jc w:val="center"/>
        </w:trPr>
        <w:tc>
          <w:tcPr>
            <w:tcW w:w="1561" w:type="dxa"/>
            <w:tcBorders>
              <w:top w:val="single" w:sz="4" w:space="0" w:color="auto"/>
              <w:bottom w:val="single" w:sz="4" w:space="0" w:color="auto"/>
            </w:tcBorders>
          </w:tcPr>
          <w:p w14:paraId="19180E1B" w14:textId="77777777" w:rsidR="009E159F" w:rsidRPr="00EF20F7" w:rsidRDefault="009E159F" w:rsidP="005E27BA">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4AE1F055" w14:textId="77777777" w:rsidR="009E159F" w:rsidRPr="00EF20F7" w:rsidRDefault="009E159F" w:rsidP="005E27BA">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58CDD481" w14:textId="77777777" w:rsidR="009E159F" w:rsidRPr="00EF20F7" w:rsidRDefault="009E159F" w:rsidP="005E27BA">
            <w:pPr>
              <w:pStyle w:val="TAL"/>
            </w:pPr>
            <w:r w:rsidRPr="00EF20F7">
              <w:t>If the mode-change-capability parameter is contained in the SDP answer, the MRFC may forward this parameter to the MRFP in the remote descriptor.</w:t>
            </w:r>
          </w:p>
        </w:tc>
      </w:tr>
      <w:tr w:rsidR="009E159F" w:rsidRPr="00EF20F7" w14:paraId="72A28E05" w14:textId="77777777" w:rsidTr="005E27BA">
        <w:trPr>
          <w:jc w:val="center"/>
        </w:trPr>
        <w:tc>
          <w:tcPr>
            <w:tcW w:w="1561" w:type="dxa"/>
            <w:tcBorders>
              <w:top w:val="single" w:sz="4" w:space="0" w:color="auto"/>
              <w:bottom w:val="single" w:sz="4" w:space="0" w:color="auto"/>
            </w:tcBorders>
          </w:tcPr>
          <w:p w14:paraId="18FF873A"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DF38295" w14:textId="77777777" w:rsidR="009E159F" w:rsidRPr="00EF20F7" w:rsidRDefault="009E159F" w:rsidP="005E27BA">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21E53EAF" w14:textId="77777777" w:rsidR="009E159F" w:rsidRPr="00EF20F7" w:rsidRDefault="009E159F" w:rsidP="005E27BA">
            <w:pPr>
              <w:pStyle w:val="TAL"/>
            </w:pPr>
            <w:r w:rsidRPr="00EF20F7">
              <w:t>If the mode-change-neighbor parameter is contained in the SDP answer, the MRFC shall forward this parameter to the MRFP in the remote descriptor.</w:t>
            </w:r>
          </w:p>
        </w:tc>
      </w:tr>
      <w:tr w:rsidR="009E159F" w:rsidRPr="00EF20F7" w14:paraId="621A2814" w14:textId="77777777" w:rsidTr="005E27BA">
        <w:trPr>
          <w:jc w:val="center"/>
        </w:trPr>
        <w:tc>
          <w:tcPr>
            <w:tcW w:w="1561" w:type="dxa"/>
            <w:tcBorders>
              <w:top w:val="single" w:sz="4" w:space="0" w:color="auto"/>
              <w:bottom w:val="single" w:sz="4" w:space="0" w:color="auto"/>
            </w:tcBorders>
          </w:tcPr>
          <w:p w14:paraId="612F5CD6"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10963DE" w14:textId="77777777" w:rsidR="009E159F" w:rsidRPr="00EF20F7" w:rsidRDefault="009E159F" w:rsidP="005E27BA">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10492B98" w14:textId="77777777" w:rsidR="009E159F" w:rsidRPr="00EF20F7" w:rsidRDefault="009E159F" w:rsidP="005E27BA">
            <w:pPr>
              <w:pStyle w:val="TAL"/>
            </w:pPr>
            <w:r w:rsidRPr="00EF20F7">
              <w:t>If the max-red parameter is contained in the SDP answer, the MRFC shall forward this parameter to the MRFP in the remote descriptor.</w:t>
            </w:r>
          </w:p>
        </w:tc>
      </w:tr>
      <w:tr w:rsidR="009E159F" w:rsidRPr="00EF20F7" w14:paraId="6FDB6DDD" w14:textId="77777777" w:rsidTr="005E27BA">
        <w:trPr>
          <w:jc w:val="center"/>
        </w:trPr>
        <w:tc>
          <w:tcPr>
            <w:tcW w:w="1561" w:type="dxa"/>
            <w:tcBorders>
              <w:top w:val="single" w:sz="4" w:space="0" w:color="auto"/>
              <w:bottom w:val="single" w:sz="4" w:space="0" w:color="auto"/>
            </w:tcBorders>
          </w:tcPr>
          <w:p w14:paraId="20807A82" w14:textId="77777777" w:rsidR="009E159F" w:rsidRPr="00EF20F7" w:rsidRDefault="009E159F" w:rsidP="005E27BA">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7BE88EA3"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23B4F303" w14:textId="77777777" w:rsidR="009E159F" w:rsidRPr="00EF20F7" w:rsidRDefault="009E159F" w:rsidP="005E27BA">
            <w:pPr>
              <w:pStyle w:val="TAL"/>
            </w:pPr>
            <w:r w:rsidRPr="00EF20F7">
              <w:t>If the 3gpp_mtsi_app_adapt attribute is contained in the SDP answer, the MRFC shall forward this parameter to the MRFP in the remote descriptor.</w:t>
            </w:r>
          </w:p>
        </w:tc>
      </w:tr>
      <w:tr w:rsidR="009E159F" w:rsidRPr="00EF20F7" w14:paraId="2FBD0E8B" w14:textId="77777777" w:rsidTr="005E27BA">
        <w:trPr>
          <w:jc w:val="center"/>
        </w:trPr>
        <w:tc>
          <w:tcPr>
            <w:tcW w:w="9641" w:type="dxa"/>
            <w:gridSpan w:val="3"/>
            <w:tcBorders>
              <w:top w:val="single" w:sz="12" w:space="0" w:color="auto"/>
            </w:tcBorders>
          </w:tcPr>
          <w:p w14:paraId="5012A4D4"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764A486E"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1AC9A7FD"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453E4A7C"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01BC4C05" w14:textId="72AA060B" w:rsidR="009E159F" w:rsidRPr="00EF20F7" w:rsidRDefault="009E159F" w:rsidP="005E27BA">
            <w:pPr>
              <w:pStyle w:val="TAN"/>
            </w:pPr>
            <w:r w:rsidRPr="00EF20F7">
              <w:t>NOTE 5:</w:t>
            </w:r>
            <w:r w:rsidRPr="00EF20F7">
              <w:tab/>
              <w:t xml:space="preserve">This MIME parameter of the EVS RTP payload type is defined in </w:t>
            </w:r>
            <w:r w:rsidR="00C84D2E">
              <w:t>IETF RFC </w:t>
            </w:r>
            <w:r w:rsidRPr="00EF20F7">
              <w:t>4867</w:t>
            </w:r>
            <w:r w:rsidR="00172963">
              <w:t> </w:t>
            </w:r>
            <w:r w:rsidR="00172963" w:rsidRPr="00EF20F7">
              <w:t>[</w:t>
            </w:r>
            <w:r w:rsidRPr="00EF20F7">
              <w:t xml:space="preserve">45]. It is encapsulated within the SDP "a=fmtp" attribute defined </w:t>
            </w:r>
            <w:r w:rsidR="00C84D2E">
              <w:t>IETF RFC </w:t>
            </w:r>
            <w:r w:rsidRPr="00EF20F7">
              <w:t>4566</w:t>
            </w:r>
            <w:r w:rsidR="00172963">
              <w:t> </w:t>
            </w:r>
            <w:r w:rsidR="00172963" w:rsidRPr="00EF20F7">
              <w:t>[</w:t>
            </w:r>
            <w:r w:rsidRPr="00EF20F7">
              <w:t>44].</w:t>
            </w:r>
          </w:p>
        </w:tc>
      </w:tr>
    </w:tbl>
    <w:p w14:paraId="02E3C338" w14:textId="77777777" w:rsidR="009E159F" w:rsidRPr="00EF20F7" w:rsidRDefault="009E159F" w:rsidP="009E159F"/>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7A197655" w14:textId="77777777" w:rsidR="009E159F" w:rsidRPr="00EF20F7" w:rsidRDefault="009E159F" w:rsidP="009E159F">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0B7AA6E6" w14:textId="77777777" w:rsidTr="005E27BA">
        <w:trPr>
          <w:jc w:val="center"/>
        </w:trPr>
        <w:tc>
          <w:tcPr>
            <w:tcW w:w="1561" w:type="dxa"/>
            <w:tcBorders>
              <w:top w:val="single" w:sz="12" w:space="0" w:color="auto"/>
              <w:bottom w:val="single" w:sz="12" w:space="0" w:color="auto"/>
            </w:tcBorders>
          </w:tcPr>
          <w:p w14:paraId="3DDDA1AD"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7A903AFE" w14:textId="77777777" w:rsidR="009E159F" w:rsidRPr="00EF20F7" w:rsidRDefault="009E159F" w:rsidP="005E27BA">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0A34179D" w14:textId="77777777" w:rsidR="009E159F" w:rsidRPr="00EF20F7" w:rsidRDefault="009E159F" w:rsidP="005E27BA">
            <w:pPr>
              <w:pStyle w:val="TAH"/>
            </w:pPr>
            <w:r w:rsidRPr="00EF20F7">
              <w:t>EVS payload type supplied in the SDP answer</w:t>
            </w:r>
          </w:p>
        </w:tc>
      </w:tr>
      <w:tr w:rsidR="009E159F" w:rsidRPr="00EF20F7" w14:paraId="68776BD4" w14:textId="77777777" w:rsidTr="005E27BA">
        <w:trPr>
          <w:jc w:val="center"/>
        </w:trPr>
        <w:tc>
          <w:tcPr>
            <w:tcW w:w="1561" w:type="dxa"/>
            <w:tcBorders>
              <w:top w:val="single" w:sz="12" w:space="0" w:color="auto"/>
            </w:tcBorders>
          </w:tcPr>
          <w:p w14:paraId="7B617641" w14:textId="77777777" w:rsidR="009E159F" w:rsidRPr="00EF20F7" w:rsidRDefault="009E159F" w:rsidP="005E27BA">
            <w:pPr>
              <w:pStyle w:val="TAL"/>
            </w:pPr>
            <w:r w:rsidRPr="00EF20F7">
              <w:rPr>
                <w:rFonts w:eastAsia="Gulim"/>
              </w:rPr>
              <w:t>evs-mode-switch</w:t>
            </w:r>
            <w:r w:rsidRPr="00EF20F7">
              <w:t xml:space="preserve"> (NOTE 1)</w:t>
            </w:r>
          </w:p>
        </w:tc>
        <w:tc>
          <w:tcPr>
            <w:tcW w:w="3969" w:type="dxa"/>
            <w:tcBorders>
              <w:top w:val="single" w:sz="12" w:space="0" w:color="auto"/>
            </w:tcBorders>
          </w:tcPr>
          <w:p w14:paraId="65029E5C" w14:textId="77777777" w:rsidR="009E159F" w:rsidRPr="00EF20F7" w:rsidRDefault="009E159F" w:rsidP="005E27BA">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30822E47" w14:textId="77777777" w:rsidR="009E159F" w:rsidRPr="00EF20F7" w:rsidRDefault="009E159F" w:rsidP="005E27BA">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0D362121" w14:textId="77777777" w:rsidR="009E159F" w:rsidRPr="00EF20F7" w:rsidRDefault="009E159F" w:rsidP="005E27BA">
            <w:pPr>
              <w:pStyle w:val="TAL"/>
            </w:pPr>
            <w:r w:rsidRPr="00EF20F7">
              <w:t>Otherwise, if the MRFC decides to interwork between AMR-WB and EVS, it shall include the evs-mode-switch with value 1.</w:t>
            </w:r>
          </w:p>
          <w:p w14:paraId="70A19F77" w14:textId="77777777" w:rsidR="009E159F" w:rsidRPr="00EF20F7" w:rsidRDefault="009E159F" w:rsidP="005E27BA">
            <w:pPr>
              <w:pStyle w:val="TAL"/>
            </w:pPr>
            <w:r w:rsidRPr="00EF20F7">
              <w:t>Otherwise the MRFC shall not include the evs-mode-switch.</w:t>
            </w:r>
          </w:p>
          <w:p w14:paraId="036F8614" w14:textId="77777777" w:rsidR="009E159F" w:rsidRPr="00EF20F7" w:rsidRDefault="009E159F" w:rsidP="005E27BA">
            <w:pPr>
              <w:pStyle w:val="TAL"/>
            </w:pPr>
            <w:r w:rsidRPr="00EF20F7">
              <w:t>If the MRFC supplies the evs-mode-switch in the SDP answer, it shall also supply it to the MRFP in the local descriptor for the termination towards the offerer with the same value.</w:t>
            </w:r>
          </w:p>
        </w:tc>
      </w:tr>
      <w:tr w:rsidR="009E159F" w:rsidRPr="00EF20F7" w14:paraId="30CAF1A9" w14:textId="77777777" w:rsidTr="005E27BA">
        <w:trPr>
          <w:jc w:val="center"/>
        </w:trPr>
        <w:tc>
          <w:tcPr>
            <w:tcW w:w="1561" w:type="dxa"/>
          </w:tcPr>
          <w:p w14:paraId="4870978E"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2272FFE0" w14:textId="77777777" w:rsidR="009E159F" w:rsidRPr="00EF20F7" w:rsidRDefault="009E159F" w:rsidP="005E27BA">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30CEED52" w14:textId="77777777" w:rsidR="009E159F" w:rsidRPr="00EF20F7" w:rsidRDefault="009E159F" w:rsidP="005E27BA">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0D733E6E" w14:textId="77777777" w:rsidR="009E159F" w:rsidRPr="00EF20F7" w:rsidRDefault="009E159F" w:rsidP="005E27BA">
            <w:pPr>
              <w:pStyle w:val="TAL"/>
            </w:pPr>
            <w:r w:rsidRPr="00EF20F7">
              <w:t>Otherwise, the MRFC may include the hf-only parameter with a value matching negotiated values of possible other EVS call legs in the conference.</w:t>
            </w:r>
          </w:p>
          <w:p w14:paraId="192EBB0F" w14:textId="77777777" w:rsidR="009E159F" w:rsidRPr="00EF20F7" w:rsidRDefault="009E159F" w:rsidP="005E27BA">
            <w:pPr>
              <w:pStyle w:val="TAL"/>
            </w:pPr>
            <w:r w:rsidRPr="00EF20F7">
              <w:t>If the MRFC supplies the hf-only parameter in the SDP answer, it shall also supply it to the MRFP in the local descriptor for the termination towards the offerer with the same value.</w:t>
            </w:r>
          </w:p>
        </w:tc>
      </w:tr>
      <w:tr w:rsidR="009E159F" w:rsidRPr="00EF20F7" w14:paraId="7B4C69EF" w14:textId="77777777" w:rsidTr="005E27BA">
        <w:trPr>
          <w:jc w:val="center"/>
        </w:trPr>
        <w:tc>
          <w:tcPr>
            <w:tcW w:w="1561" w:type="dxa"/>
          </w:tcPr>
          <w:p w14:paraId="74A5B79C"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1481C600" w14:textId="77777777" w:rsidR="009E159F" w:rsidRPr="00EF20F7" w:rsidRDefault="009E159F" w:rsidP="005E27BA">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519597E2" w14:textId="77777777" w:rsidR="009E159F" w:rsidRPr="00EF20F7" w:rsidRDefault="009E159F" w:rsidP="005E27BA">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72F0A78B" w14:textId="77777777" w:rsidR="009E159F" w:rsidRPr="00EF20F7" w:rsidRDefault="009E159F" w:rsidP="005E27BA">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155875A9" w14:textId="77777777" w:rsidR="009E159F" w:rsidRPr="00EF20F7" w:rsidRDefault="009E159F" w:rsidP="005E27BA">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7DA6991A" w14:textId="77777777" w:rsidR="009E159F" w:rsidRPr="00EF20F7" w:rsidRDefault="009E159F" w:rsidP="005E27BA">
            <w:pPr>
              <w:pStyle w:val="TAL"/>
            </w:pPr>
            <w:r w:rsidRPr="00EF20F7">
              <w:t>If the MRFC supplies the dtx parameter in the SDP answer, it shall also supply it to the MRFP in the local descriptor for the termination towards the offerer with the same value.</w:t>
            </w:r>
          </w:p>
        </w:tc>
      </w:tr>
      <w:tr w:rsidR="009E159F" w:rsidRPr="00EF20F7" w14:paraId="29C03754" w14:textId="77777777" w:rsidTr="005E27BA">
        <w:trPr>
          <w:jc w:val="center"/>
        </w:trPr>
        <w:tc>
          <w:tcPr>
            <w:tcW w:w="1561" w:type="dxa"/>
          </w:tcPr>
          <w:p w14:paraId="3D8900D1"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4BF129AB" w14:textId="77777777" w:rsidR="009E159F" w:rsidRPr="00EF20F7" w:rsidRDefault="009E159F" w:rsidP="005E27BA">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7DD8537E" w14:textId="77777777" w:rsidR="009E159F" w:rsidRPr="00EF20F7" w:rsidRDefault="009E159F" w:rsidP="005E27BA">
            <w:pPr>
              <w:pStyle w:val="TAL"/>
            </w:pPr>
            <w:r w:rsidRPr="00EF20F7">
              <w:t>If no dtx parameter is included in the SDP answer and if the reception of DTX is not desired, the MRFC shall include in the SDP answer the dtx-recv parameter with a value 0.</w:t>
            </w:r>
          </w:p>
          <w:p w14:paraId="6F0808D3"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p w14:paraId="224770D4" w14:textId="77777777" w:rsidR="009E159F" w:rsidRPr="00EF20F7" w:rsidRDefault="009E159F" w:rsidP="005E27BA">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9E159F" w:rsidRPr="00EF20F7" w14:paraId="0CF7F661" w14:textId="77777777" w:rsidTr="005E27BA">
        <w:trPr>
          <w:jc w:val="center"/>
        </w:trPr>
        <w:tc>
          <w:tcPr>
            <w:tcW w:w="1561" w:type="dxa"/>
          </w:tcPr>
          <w:p w14:paraId="4E1761D7"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72114427" w14:textId="77777777" w:rsidR="009E159F" w:rsidRPr="00EF20F7" w:rsidRDefault="009E159F" w:rsidP="005E27BA">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B707E36" w14:textId="77777777" w:rsidR="009E159F" w:rsidRPr="00EF20F7" w:rsidRDefault="009E159F" w:rsidP="005E27BA">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45A6A2C7" w14:textId="77777777" w:rsidR="009E159F" w:rsidRPr="00EF20F7" w:rsidRDefault="009E159F" w:rsidP="005E27BA">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24BF78DF" w14:textId="77777777" w:rsidR="009E159F" w:rsidRPr="00EF20F7" w:rsidRDefault="009E159F" w:rsidP="005E27BA">
            <w:pPr>
              <w:pStyle w:val="TAL"/>
            </w:pPr>
            <w:r w:rsidRPr="00EF20F7">
              <w:t>Otherwise the MRFC shall not include this parameter in the answer.</w:t>
            </w:r>
          </w:p>
          <w:p w14:paraId="608CCEEA"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p w14:paraId="14EAC0ED" w14:textId="77777777" w:rsidR="009E159F" w:rsidRPr="00EF20F7" w:rsidRDefault="009E159F" w:rsidP="005E27BA">
            <w:pPr>
              <w:pStyle w:val="TAL"/>
            </w:pPr>
            <w:r w:rsidRPr="00EF20F7">
              <w:t>If the MRFC supplies the br parameter in the SDP answer, it shall also supply to the MRFP the br parameter in the local descriptor for the termination towards the offerer with the same value.</w:t>
            </w:r>
          </w:p>
        </w:tc>
      </w:tr>
      <w:tr w:rsidR="009E159F" w:rsidRPr="00EF20F7" w14:paraId="282E231C" w14:textId="77777777" w:rsidTr="005E27BA">
        <w:trPr>
          <w:jc w:val="center"/>
        </w:trPr>
        <w:tc>
          <w:tcPr>
            <w:tcW w:w="1561" w:type="dxa"/>
          </w:tcPr>
          <w:p w14:paraId="1FB39625" w14:textId="77777777" w:rsidR="009E159F" w:rsidRPr="00EF20F7" w:rsidRDefault="009E159F" w:rsidP="005E27BA">
            <w:pPr>
              <w:pStyle w:val="TAL"/>
              <w:rPr>
                <w:bCs/>
              </w:rPr>
            </w:pPr>
            <w:r w:rsidRPr="00EF20F7">
              <w:rPr>
                <w:lang w:eastAsia="ja-JP"/>
              </w:rPr>
              <w:lastRenderedPageBreak/>
              <w:t>br-send (NOTE 1)</w:t>
            </w:r>
          </w:p>
        </w:tc>
        <w:tc>
          <w:tcPr>
            <w:tcW w:w="3969" w:type="dxa"/>
          </w:tcPr>
          <w:p w14:paraId="4793D80B" w14:textId="77777777" w:rsidR="009E159F" w:rsidRPr="00EF20F7" w:rsidRDefault="009E159F" w:rsidP="005E27BA">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DD3E63B" w14:textId="77777777" w:rsidR="009E159F" w:rsidRPr="00EF20F7" w:rsidRDefault="009E159F" w:rsidP="005E27BA">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15341CCF" w14:textId="77777777" w:rsidR="009E159F" w:rsidRPr="00EF20F7" w:rsidRDefault="009E159F" w:rsidP="005E27BA">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0B41ED98" w14:textId="77777777" w:rsidR="009E159F" w:rsidRPr="00EF20F7" w:rsidRDefault="009E159F" w:rsidP="005E27BA">
            <w:pPr>
              <w:pStyle w:val="TAL"/>
            </w:pPr>
            <w:r w:rsidRPr="00EF20F7">
              <w:t>Otherwise the MRFC shall not include the br-send parameter in the SDP answer.</w:t>
            </w:r>
          </w:p>
          <w:p w14:paraId="7B44A320"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13330AB3" w14:textId="77777777" w:rsidR="009E159F" w:rsidRPr="00EF20F7" w:rsidRDefault="009E159F" w:rsidP="005E27BA">
            <w:pPr>
              <w:pStyle w:val="TAL"/>
            </w:pPr>
            <w:r w:rsidRPr="00EF20F7">
              <w:t>If the MRFC supplies the br-send parameter in the SDP answer, it shall also supply to the MRFP the br-send parameter in the local descriptor for the termination towards the offerer with the same value.</w:t>
            </w:r>
          </w:p>
        </w:tc>
      </w:tr>
      <w:tr w:rsidR="009E159F" w:rsidRPr="00EF20F7" w14:paraId="7EF7741B" w14:textId="77777777" w:rsidTr="005E27BA">
        <w:trPr>
          <w:jc w:val="center"/>
        </w:trPr>
        <w:tc>
          <w:tcPr>
            <w:tcW w:w="1561" w:type="dxa"/>
          </w:tcPr>
          <w:p w14:paraId="0D05B7DA" w14:textId="77777777" w:rsidR="009E159F" w:rsidRPr="00EF20F7" w:rsidRDefault="009E159F" w:rsidP="005E27BA">
            <w:pPr>
              <w:pStyle w:val="TAL"/>
              <w:rPr>
                <w:bCs/>
              </w:rPr>
            </w:pPr>
            <w:r w:rsidRPr="00EF20F7">
              <w:rPr>
                <w:lang w:eastAsia="ja-JP"/>
              </w:rPr>
              <w:t>br-recv (NOTE 1)</w:t>
            </w:r>
          </w:p>
        </w:tc>
        <w:tc>
          <w:tcPr>
            <w:tcW w:w="3969" w:type="dxa"/>
          </w:tcPr>
          <w:p w14:paraId="2F6ACF08" w14:textId="77777777" w:rsidR="009E159F" w:rsidRPr="00EF20F7" w:rsidRDefault="009E159F" w:rsidP="005E27BA">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2F953F86" w14:textId="77777777" w:rsidR="009E159F" w:rsidRPr="00EF20F7" w:rsidRDefault="009E159F" w:rsidP="005E27BA">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0BB2B473" w14:textId="77777777" w:rsidR="009E159F" w:rsidRPr="00EF20F7" w:rsidRDefault="009E159F" w:rsidP="005E27BA">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61C15F2A" w14:textId="77777777" w:rsidR="009E159F" w:rsidRPr="00EF20F7" w:rsidRDefault="009E159F" w:rsidP="005E27BA">
            <w:pPr>
              <w:pStyle w:val="TAL"/>
            </w:pPr>
            <w:r w:rsidRPr="00EF20F7">
              <w:t>Otherwise the MRFC shall not include the br-recv parameter in the SDP answer.</w:t>
            </w:r>
          </w:p>
          <w:p w14:paraId="526CC1B9" w14:textId="77777777" w:rsidR="009E159F" w:rsidRPr="00EF20F7" w:rsidRDefault="009E159F" w:rsidP="005E27BA">
            <w:pPr>
              <w:pStyle w:val="TAL"/>
            </w:pPr>
            <w:r w:rsidRPr="00EF20F7">
              <w:t>If the MRFC also supplies the bw or bw-recv parameter, the value of the br-recv parameter shall be compatible with the values of those parameters.</w:t>
            </w:r>
          </w:p>
          <w:p w14:paraId="3150AC87" w14:textId="77777777" w:rsidR="009E159F" w:rsidRPr="00EF20F7" w:rsidRDefault="009E159F" w:rsidP="005E27BA">
            <w:pPr>
              <w:pStyle w:val="TAL"/>
            </w:pPr>
            <w:r w:rsidRPr="00EF20F7">
              <w:t>If the MRFC supplies the br-recv parameter in the SDP answer, it shall also supply to the MRFP the br-recv parameter in the local descriptor for the termination towards the offerer with the same value.</w:t>
            </w:r>
          </w:p>
        </w:tc>
      </w:tr>
      <w:tr w:rsidR="009E159F" w:rsidRPr="00EF20F7" w14:paraId="19C4A369" w14:textId="77777777" w:rsidTr="005E27BA">
        <w:trPr>
          <w:jc w:val="center"/>
        </w:trPr>
        <w:tc>
          <w:tcPr>
            <w:tcW w:w="1561" w:type="dxa"/>
          </w:tcPr>
          <w:p w14:paraId="762E316E" w14:textId="77777777" w:rsidR="009E159F" w:rsidRPr="00EF20F7" w:rsidRDefault="009E159F" w:rsidP="005E27BA">
            <w:pPr>
              <w:pStyle w:val="TAL"/>
              <w:rPr>
                <w:bCs/>
              </w:rPr>
            </w:pPr>
            <w:r w:rsidRPr="00EF20F7">
              <w:rPr>
                <w:lang w:eastAsia="ja-JP"/>
              </w:rPr>
              <w:lastRenderedPageBreak/>
              <w:t>bw (NOTE 1)</w:t>
            </w:r>
          </w:p>
        </w:tc>
        <w:tc>
          <w:tcPr>
            <w:tcW w:w="3969" w:type="dxa"/>
          </w:tcPr>
          <w:p w14:paraId="652B5274" w14:textId="77777777" w:rsidR="009E159F" w:rsidRPr="00EF20F7" w:rsidRDefault="009E159F" w:rsidP="005E27BA">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4A0711F8" w14:textId="77777777" w:rsidR="009E159F" w:rsidRPr="00EF20F7" w:rsidRDefault="009E159F" w:rsidP="005E27BA">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0C492B2B" w14:textId="77777777" w:rsidR="009E159F" w:rsidRPr="00EF20F7" w:rsidRDefault="009E159F" w:rsidP="005E27BA">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6E09BC74" w14:textId="77777777" w:rsidR="009E159F" w:rsidRPr="00EF20F7" w:rsidRDefault="009E159F" w:rsidP="005E27BA">
            <w:pPr>
              <w:pStyle w:val="TAL"/>
            </w:pPr>
            <w:r w:rsidRPr="00EF20F7">
              <w:t>Otherwise the MRFC shall not include this parameter in the SDP answer.</w:t>
            </w:r>
          </w:p>
          <w:p w14:paraId="068F91F3" w14:textId="77777777" w:rsidR="009E159F" w:rsidRPr="00EF20F7" w:rsidRDefault="009E159F" w:rsidP="005E27BA">
            <w:pPr>
              <w:pStyle w:val="TAL"/>
            </w:pPr>
            <w:r w:rsidRPr="00EF20F7">
              <w:t>If the MRFC also supplies the br, br-send or br-recv parameter, the value of the bw parameter shall be compatible with the values of those parameters.</w:t>
            </w:r>
          </w:p>
          <w:p w14:paraId="4CDEC8A8" w14:textId="77777777" w:rsidR="009E159F" w:rsidRPr="00EF20F7" w:rsidRDefault="009E159F" w:rsidP="005E27BA">
            <w:pPr>
              <w:pStyle w:val="TAL"/>
            </w:pPr>
            <w:r w:rsidRPr="00EF20F7">
              <w:t>If the MRFC supplies the bw parameter in the SDP answer, it shall also supply to the MRFP the bw parameter in the local descriptor for the termination towards the offerer with the same value.</w:t>
            </w:r>
          </w:p>
        </w:tc>
      </w:tr>
      <w:tr w:rsidR="009E159F" w:rsidRPr="00EF20F7" w14:paraId="534A8FAD" w14:textId="77777777" w:rsidTr="005E27BA">
        <w:trPr>
          <w:jc w:val="center"/>
        </w:trPr>
        <w:tc>
          <w:tcPr>
            <w:tcW w:w="1561" w:type="dxa"/>
          </w:tcPr>
          <w:p w14:paraId="27BDA679" w14:textId="77777777" w:rsidR="009E159F" w:rsidRPr="00EF20F7" w:rsidRDefault="009E159F" w:rsidP="005E27BA">
            <w:pPr>
              <w:pStyle w:val="TAL"/>
              <w:rPr>
                <w:bCs/>
              </w:rPr>
            </w:pPr>
            <w:r w:rsidRPr="00EF20F7">
              <w:rPr>
                <w:lang w:eastAsia="ja-JP"/>
              </w:rPr>
              <w:t>bw-send (NOTE 1)</w:t>
            </w:r>
          </w:p>
        </w:tc>
        <w:tc>
          <w:tcPr>
            <w:tcW w:w="3969" w:type="dxa"/>
          </w:tcPr>
          <w:p w14:paraId="31A833B2" w14:textId="77777777" w:rsidR="009E159F" w:rsidRPr="00EF20F7" w:rsidRDefault="009E159F" w:rsidP="005E27BA">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CD3EEEF" w14:textId="77777777" w:rsidR="009E159F" w:rsidRPr="00EF20F7" w:rsidRDefault="009E159F" w:rsidP="005E27BA">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0982144E"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E51A0C4" w14:textId="77777777" w:rsidR="009E159F" w:rsidRPr="00EF20F7" w:rsidRDefault="009E159F" w:rsidP="005E27BA">
            <w:pPr>
              <w:pStyle w:val="TAL"/>
            </w:pPr>
            <w:r w:rsidRPr="00EF20F7">
              <w:t>Otherwise the MRFC shall not include the br-send parameter in the SDP answer.</w:t>
            </w:r>
          </w:p>
          <w:p w14:paraId="7C91746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732AFD76" w14:textId="77777777" w:rsidR="009E159F" w:rsidRPr="00EF20F7" w:rsidRDefault="009E159F" w:rsidP="005E27BA">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9E159F" w:rsidRPr="00EF20F7" w14:paraId="6E03AB03" w14:textId="77777777" w:rsidTr="005E27BA">
        <w:trPr>
          <w:jc w:val="center"/>
        </w:trPr>
        <w:tc>
          <w:tcPr>
            <w:tcW w:w="1561" w:type="dxa"/>
          </w:tcPr>
          <w:p w14:paraId="6E76CAC5" w14:textId="77777777" w:rsidR="009E159F" w:rsidRPr="00EF20F7" w:rsidRDefault="009E159F" w:rsidP="005E27BA">
            <w:pPr>
              <w:pStyle w:val="TAL"/>
              <w:rPr>
                <w:bCs/>
              </w:rPr>
            </w:pPr>
            <w:r w:rsidRPr="00EF20F7">
              <w:rPr>
                <w:lang w:eastAsia="ja-JP"/>
              </w:rPr>
              <w:lastRenderedPageBreak/>
              <w:t>bw-recv (NOTE 1)</w:t>
            </w:r>
          </w:p>
        </w:tc>
        <w:tc>
          <w:tcPr>
            <w:tcW w:w="3969" w:type="dxa"/>
          </w:tcPr>
          <w:p w14:paraId="5E4DC91F" w14:textId="77777777" w:rsidR="009E159F" w:rsidRPr="00EF20F7" w:rsidRDefault="009E159F" w:rsidP="005E27BA">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69299748" w14:textId="77777777" w:rsidR="009E159F" w:rsidRPr="00EF20F7" w:rsidRDefault="009E159F" w:rsidP="005E27BA">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7B9D8A02"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65C45B4C" w14:textId="77777777" w:rsidR="009E159F" w:rsidRPr="00EF20F7" w:rsidRDefault="009E159F" w:rsidP="005E27BA">
            <w:pPr>
              <w:pStyle w:val="TAL"/>
            </w:pPr>
            <w:r w:rsidRPr="00EF20F7">
              <w:t>Otherwise the MRFC shall not include the bw-recv parameter in the SDP answer.</w:t>
            </w:r>
          </w:p>
          <w:p w14:paraId="38EF5418" w14:textId="77777777" w:rsidR="009E159F" w:rsidRPr="00EF20F7" w:rsidRDefault="009E159F" w:rsidP="005E27BA">
            <w:pPr>
              <w:pStyle w:val="TAL"/>
            </w:pPr>
            <w:r w:rsidRPr="00EF20F7">
              <w:t>If the MRFC also supplies the br or br-recv parameter, the value of the bw-recv parameter shall be compatible with the values of those parameters.</w:t>
            </w:r>
          </w:p>
          <w:p w14:paraId="5079DC42" w14:textId="77777777" w:rsidR="009E159F" w:rsidRPr="00EF20F7" w:rsidRDefault="009E159F" w:rsidP="005E27BA">
            <w:pPr>
              <w:pStyle w:val="TAL"/>
            </w:pPr>
            <w:r w:rsidRPr="00EF20F7">
              <w:t>If the MRFC supplies the bw-send parameter in the SDP answer, it shall also supply it to the MRFP in the local descriptor for the termination towards the offerer with the same value.</w:t>
            </w:r>
          </w:p>
        </w:tc>
      </w:tr>
      <w:tr w:rsidR="009E159F" w:rsidRPr="00EF20F7" w14:paraId="684B1EDD" w14:textId="77777777" w:rsidTr="005E27BA">
        <w:trPr>
          <w:jc w:val="center"/>
        </w:trPr>
        <w:tc>
          <w:tcPr>
            <w:tcW w:w="1561" w:type="dxa"/>
            <w:tcBorders>
              <w:bottom w:val="single" w:sz="4" w:space="0" w:color="auto"/>
            </w:tcBorders>
          </w:tcPr>
          <w:p w14:paraId="1DC48688" w14:textId="77777777" w:rsidR="009E159F" w:rsidRPr="00EF20F7" w:rsidRDefault="009E159F" w:rsidP="005E27BA">
            <w:pPr>
              <w:pStyle w:val="TAL"/>
              <w:rPr>
                <w:lang w:eastAsia="ja-JP"/>
              </w:rPr>
            </w:pPr>
            <w:r w:rsidRPr="00EF20F7">
              <w:rPr>
                <w:lang w:eastAsia="ja-JP"/>
              </w:rPr>
              <w:t>cmr (NOTE 1)</w:t>
            </w:r>
          </w:p>
        </w:tc>
        <w:tc>
          <w:tcPr>
            <w:tcW w:w="3969" w:type="dxa"/>
            <w:tcBorders>
              <w:bottom w:val="single" w:sz="4" w:space="0" w:color="auto"/>
            </w:tcBorders>
          </w:tcPr>
          <w:p w14:paraId="1769CD60" w14:textId="77777777" w:rsidR="009E159F" w:rsidRPr="00EF20F7" w:rsidRDefault="009E159F" w:rsidP="005E27BA">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50F897AB" w14:textId="77777777" w:rsidR="009E159F" w:rsidRPr="00EF20F7" w:rsidRDefault="009E159F" w:rsidP="005E27BA">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6BDF5302" w14:textId="77777777" w:rsidR="009E159F" w:rsidRPr="00EF20F7" w:rsidRDefault="009E159F" w:rsidP="005E27BA">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71807666" w14:textId="77777777" w:rsidR="009E159F" w:rsidRPr="00EF20F7" w:rsidRDefault="009E159F" w:rsidP="005E27BA">
            <w:pPr>
              <w:pStyle w:val="TAL"/>
            </w:pPr>
            <w:r w:rsidRPr="00EF20F7">
              <w:t>If the MRFC supplies the cmr parameter in the SDP answer, it shall also supply it to the MRFP in the local descriptor for the termination towards the offerer with the same value.</w:t>
            </w:r>
          </w:p>
        </w:tc>
      </w:tr>
      <w:tr w:rsidR="009E159F" w:rsidRPr="00EF20F7" w14:paraId="58A90074" w14:textId="77777777" w:rsidTr="005E27BA">
        <w:trPr>
          <w:jc w:val="center"/>
        </w:trPr>
        <w:tc>
          <w:tcPr>
            <w:tcW w:w="1561" w:type="dxa"/>
            <w:tcBorders>
              <w:top w:val="single" w:sz="4" w:space="0" w:color="auto"/>
              <w:bottom w:val="single" w:sz="4" w:space="0" w:color="auto"/>
            </w:tcBorders>
          </w:tcPr>
          <w:p w14:paraId="24EBEF3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0A44A5D0" w14:textId="77777777" w:rsidR="009E159F" w:rsidRPr="00EF20F7" w:rsidRDefault="009E159F" w:rsidP="005E27BA">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699E313" w14:textId="77777777" w:rsidR="009E159F" w:rsidRPr="00EF20F7" w:rsidRDefault="009E159F" w:rsidP="005E27BA">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E159F" w:rsidRPr="00EF20F7" w14:paraId="34CB4880" w14:textId="77777777" w:rsidTr="005E27BA">
        <w:trPr>
          <w:jc w:val="center"/>
        </w:trPr>
        <w:tc>
          <w:tcPr>
            <w:tcW w:w="1561" w:type="dxa"/>
            <w:tcBorders>
              <w:bottom w:val="single" w:sz="4" w:space="0" w:color="auto"/>
            </w:tcBorders>
          </w:tcPr>
          <w:p w14:paraId="668356F4"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57ABAF4C"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7070DC96"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9E159F" w:rsidRPr="00EF20F7" w14:paraId="00C77A22" w14:textId="77777777" w:rsidTr="005E27BA">
        <w:trPr>
          <w:jc w:val="center"/>
        </w:trPr>
        <w:tc>
          <w:tcPr>
            <w:tcW w:w="1561" w:type="dxa"/>
            <w:tcBorders>
              <w:top w:val="single" w:sz="4" w:space="0" w:color="auto"/>
              <w:bottom w:val="single" w:sz="4" w:space="0" w:color="auto"/>
            </w:tcBorders>
          </w:tcPr>
          <w:p w14:paraId="75A92074"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744EE6B1" w14:textId="77777777" w:rsidR="009E159F" w:rsidRPr="00EF20F7" w:rsidRDefault="009E159F" w:rsidP="005E27BA">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11F50B84" w14:textId="77777777" w:rsidR="009E159F" w:rsidRPr="00EF20F7" w:rsidRDefault="009E159F" w:rsidP="005E27BA">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9E159F" w:rsidRPr="00EF20F7" w14:paraId="416BB30E" w14:textId="77777777" w:rsidTr="005E27BA">
        <w:trPr>
          <w:jc w:val="center"/>
        </w:trPr>
        <w:tc>
          <w:tcPr>
            <w:tcW w:w="1561" w:type="dxa"/>
            <w:tcBorders>
              <w:top w:val="single" w:sz="4" w:space="0" w:color="auto"/>
              <w:bottom w:val="single" w:sz="4" w:space="0" w:color="auto"/>
            </w:tcBorders>
          </w:tcPr>
          <w:p w14:paraId="7FA52026" w14:textId="77777777" w:rsidR="009E159F" w:rsidRPr="00EF20F7" w:rsidRDefault="009E159F" w:rsidP="005E27BA">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CCF3BAD" w14:textId="77777777" w:rsidR="009E159F" w:rsidRPr="00EF20F7" w:rsidRDefault="009E159F" w:rsidP="005E27BA">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35315A8D" w14:textId="77777777" w:rsidR="009E159F" w:rsidRPr="00EF20F7" w:rsidRDefault="009E159F" w:rsidP="005E27BA">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9E159F" w:rsidRPr="00EF20F7" w14:paraId="2BBFFB2B" w14:textId="77777777" w:rsidTr="005E27BA">
        <w:trPr>
          <w:jc w:val="center"/>
        </w:trPr>
        <w:tc>
          <w:tcPr>
            <w:tcW w:w="1561" w:type="dxa"/>
            <w:tcBorders>
              <w:top w:val="single" w:sz="4" w:space="0" w:color="auto"/>
              <w:bottom w:val="single" w:sz="4" w:space="0" w:color="auto"/>
            </w:tcBorders>
          </w:tcPr>
          <w:p w14:paraId="5BC1062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71555B1" w14:textId="77777777" w:rsidR="009E159F" w:rsidRPr="00EF20F7" w:rsidRDefault="009E159F" w:rsidP="005E27BA">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852D23" w14:textId="77777777" w:rsidR="009E159F" w:rsidRPr="00EF20F7" w:rsidRDefault="009E159F" w:rsidP="005E27BA">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8215648" w14:textId="77777777" w:rsidR="009E159F" w:rsidRPr="00EF20F7" w:rsidRDefault="009E159F" w:rsidP="005E27BA">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51F7D555" w14:textId="77777777" w:rsidR="009E159F" w:rsidRPr="00EF20F7" w:rsidRDefault="009E159F" w:rsidP="005E27BA">
            <w:pPr>
              <w:pStyle w:val="TAL"/>
            </w:pPr>
            <w:r w:rsidRPr="00EF20F7">
              <w:t>If the MRFC supplies the mode-set parameter in the SDP answer, it shall also supply it to the MRFP in the local descriptor for the termination towards the offerer with the same value.</w:t>
            </w:r>
          </w:p>
        </w:tc>
      </w:tr>
      <w:tr w:rsidR="009E159F" w:rsidRPr="00EF20F7" w14:paraId="5FB5D9EF" w14:textId="77777777" w:rsidTr="005E27BA">
        <w:trPr>
          <w:jc w:val="center"/>
        </w:trPr>
        <w:tc>
          <w:tcPr>
            <w:tcW w:w="1561" w:type="dxa"/>
            <w:tcBorders>
              <w:top w:val="single" w:sz="4" w:space="0" w:color="auto"/>
              <w:bottom w:val="single" w:sz="4" w:space="0" w:color="auto"/>
            </w:tcBorders>
          </w:tcPr>
          <w:p w14:paraId="7F135990" w14:textId="77777777" w:rsidR="009E159F" w:rsidRPr="00EF20F7" w:rsidRDefault="009E159F" w:rsidP="005E27BA">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245FEB51" w14:textId="77777777" w:rsidR="009E159F" w:rsidRPr="00EF20F7" w:rsidRDefault="009E159F" w:rsidP="005E27BA">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ED33B99" w14:textId="77777777" w:rsidR="009E159F" w:rsidRPr="00EF20F7" w:rsidRDefault="009E159F" w:rsidP="005E27BA">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14:paraId="58A226C3"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7A0D3895" w14:textId="77777777" w:rsidTr="005E27BA">
        <w:trPr>
          <w:jc w:val="center"/>
        </w:trPr>
        <w:tc>
          <w:tcPr>
            <w:tcW w:w="1561" w:type="dxa"/>
            <w:tcBorders>
              <w:top w:val="single" w:sz="4" w:space="0" w:color="auto"/>
              <w:bottom w:val="single" w:sz="4" w:space="0" w:color="auto"/>
            </w:tcBorders>
          </w:tcPr>
          <w:p w14:paraId="5E769085" w14:textId="77777777" w:rsidR="009E159F" w:rsidRPr="00EF20F7" w:rsidRDefault="009E159F" w:rsidP="005E27BA">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05933156" w14:textId="77777777" w:rsidR="009E159F" w:rsidRPr="00EF20F7" w:rsidRDefault="009E159F" w:rsidP="005E27BA">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7AD85CBF" w14:textId="77777777" w:rsidR="009E159F" w:rsidRPr="00EF20F7" w:rsidRDefault="009E159F" w:rsidP="005E27BA">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596B078B"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0C2A9490" w14:textId="77777777" w:rsidTr="005E27BA">
        <w:trPr>
          <w:jc w:val="center"/>
        </w:trPr>
        <w:tc>
          <w:tcPr>
            <w:tcW w:w="1561" w:type="dxa"/>
            <w:tcBorders>
              <w:top w:val="single" w:sz="4" w:space="0" w:color="auto"/>
              <w:bottom w:val="single" w:sz="4" w:space="0" w:color="auto"/>
            </w:tcBorders>
          </w:tcPr>
          <w:p w14:paraId="6840AB35"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3F4EC7E" w14:textId="77777777" w:rsidR="009E159F" w:rsidRPr="00EF20F7" w:rsidRDefault="009E159F" w:rsidP="005E27BA">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6216841" w14:textId="77777777" w:rsidR="009E159F" w:rsidRPr="00EF20F7" w:rsidRDefault="009E159F" w:rsidP="005E27BA">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3AA94E38" w14:textId="77777777" w:rsidR="009E159F" w:rsidRPr="00EF20F7" w:rsidRDefault="009E159F" w:rsidP="005E27BA">
            <w:pPr>
              <w:pStyle w:val="TAL"/>
            </w:pPr>
            <w:r w:rsidRPr="00EF20F7">
              <w:t>If the MRFC supplies the mode-change-neighbor parameter in the SDP answer, it shall also supply it to the MRFP in the local descriptor for the termination towards the offerer with the same value.</w:t>
            </w:r>
          </w:p>
        </w:tc>
      </w:tr>
      <w:tr w:rsidR="009E159F" w:rsidRPr="00EF20F7" w14:paraId="768DD6EB" w14:textId="77777777" w:rsidTr="005E27BA">
        <w:trPr>
          <w:jc w:val="center"/>
        </w:trPr>
        <w:tc>
          <w:tcPr>
            <w:tcW w:w="1561" w:type="dxa"/>
            <w:tcBorders>
              <w:top w:val="single" w:sz="4" w:space="0" w:color="auto"/>
              <w:bottom w:val="single" w:sz="4" w:space="0" w:color="auto"/>
            </w:tcBorders>
          </w:tcPr>
          <w:p w14:paraId="58920019"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41AAA3A" w14:textId="77777777" w:rsidR="009E159F" w:rsidRPr="00EF20F7" w:rsidRDefault="009E159F" w:rsidP="005E27BA">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E016988" w14:textId="77777777" w:rsidR="009E159F" w:rsidRPr="00EF20F7" w:rsidRDefault="009E159F" w:rsidP="005E27BA">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573A66FD" w14:textId="77777777" w:rsidR="009E159F" w:rsidRPr="00EF20F7" w:rsidRDefault="009E159F" w:rsidP="005E27BA">
            <w:pPr>
              <w:pStyle w:val="TAL"/>
            </w:pPr>
            <w:r w:rsidRPr="00EF20F7">
              <w:t>If the MRFC supplies the max-red parameter in the SDP answer, it shall also supply it to the MRFP in the local descriptor for the termination towards the offerer with the same value.</w:t>
            </w:r>
          </w:p>
        </w:tc>
      </w:tr>
      <w:tr w:rsidR="009E159F" w:rsidRPr="00EF20F7" w14:paraId="492142CD" w14:textId="77777777" w:rsidTr="005E27BA">
        <w:trPr>
          <w:jc w:val="center"/>
        </w:trPr>
        <w:tc>
          <w:tcPr>
            <w:tcW w:w="1561" w:type="dxa"/>
            <w:tcBorders>
              <w:top w:val="single" w:sz="4" w:space="0" w:color="auto"/>
              <w:bottom w:val="single" w:sz="4" w:space="0" w:color="auto"/>
            </w:tcBorders>
          </w:tcPr>
          <w:p w14:paraId="3A7ADB80" w14:textId="77777777" w:rsidR="009E159F" w:rsidRPr="00EF20F7" w:rsidRDefault="009E159F" w:rsidP="005E27BA">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16438728" w14:textId="77777777" w:rsidR="009E159F" w:rsidRPr="00EF20F7" w:rsidRDefault="009E159F" w:rsidP="005E27BA">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37A4D236"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E159F" w:rsidRPr="00EF20F7" w14:paraId="0E1E55AF" w14:textId="77777777" w:rsidTr="005E27BA">
        <w:trPr>
          <w:jc w:val="center"/>
        </w:trPr>
        <w:tc>
          <w:tcPr>
            <w:tcW w:w="9640" w:type="dxa"/>
            <w:gridSpan w:val="3"/>
            <w:tcBorders>
              <w:top w:val="single" w:sz="12" w:space="0" w:color="auto"/>
            </w:tcBorders>
          </w:tcPr>
          <w:p w14:paraId="1C0C7C81"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26112606"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7AEC80C1"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5E145E61"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4E75893A" w14:textId="77777777" w:rsidR="009E159F" w:rsidRPr="00EF20F7" w:rsidRDefault="009E159F" w:rsidP="005E27BA">
            <w:pPr>
              <w:pStyle w:val="TAN"/>
            </w:pPr>
            <w:r w:rsidRPr="00EF20F7">
              <w:t>NOTE 5:</w:t>
            </w:r>
            <w:r w:rsidRPr="00EF20F7">
              <w:tab/>
              <w:t>This MIME parameter of the EVS RTP payload type is defined in IETF RFC 4867 [45]. It is encapsulated within the SDP "a=fmtp" attribute defined IETF RFC 4566 [44].</w:t>
            </w:r>
          </w:p>
        </w:tc>
      </w:tr>
    </w:tbl>
    <w:p w14:paraId="3CC9C55C" w14:textId="77777777" w:rsidR="009E159F" w:rsidRPr="00EF20F7" w:rsidRDefault="009E159F" w:rsidP="009E159F"/>
    <w:p w14:paraId="23A52966" w14:textId="77777777" w:rsidR="009E159F" w:rsidRPr="00EF20F7"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1231F2C4" w14:textId="77777777" w:rsidR="009E159F" w:rsidRPr="00EF20F7" w:rsidRDefault="009E159F" w:rsidP="00232AAD">
      <w:pPr>
        <w:pStyle w:val="Heading2"/>
      </w:pPr>
      <w:bookmarkStart w:id="91" w:name="_Toc9597170"/>
      <w:bookmarkStart w:id="92" w:name="_Toc97571228"/>
      <w:r w:rsidRPr="00EF20F7">
        <w:t>5.13</w:t>
      </w:r>
      <w:r w:rsidRPr="00EF20F7">
        <w:tab/>
        <w:t>Video Transcoding</w:t>
      </w:r>
      <w:bookmarkEnd w:id="91"/>
      <w:bookmarkEnd w:id="92"/>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232AAD">
      <w:pPr>
        <w:pStyle w:val="Heading2"/>
      </w:pPr>
      <w:bookmarkStart w:id="93" w:name="_Toc9597171"/>
      <w:bookmarkStart w:id="94" w:name="_Toc97571229"/>
      <w:r w:rsidRPr="00EF20F7">
        <w:t>5.14</w:t>
      </w:r>
      <w:r w:rsidRPr="00EF20F7">
        <w:tab/>
        <w:t>Floor Control Service Requirement</w:t>
      </w:r>
      <w:bookmarkEnd w:id="93"/>
      <w:bookmarkEnd w:id="94"/>
    </w:p>
    <w:p w14:paraId="364CA5C0" w14:textId="77777777" w:rsidR="009E159F" w:rsidRPr="00EF20F7" w:rsidRDefault="009E159F" w:rsidP="00232AAD">
      <w:pPr>
        <w:pStyle w:val="Heading3"/>
        <w:rPr>
          <w:lang w:eastAsia="zh-CN"/>
        </w:rPr>
      </w:pPr>
      <w:bookmarkStart w:id="95" w:name="_Toc9597172"/>
      <w:bookmarkStart w:id="96" w:name="_Toc97571230"/>
      <w:r w:rsidRPr="00EF20F7">
        <w:rPr>
          <w:lang w:eastAsia="zh-CN"/>
        </w:rPr>
        <w:t>5.14.1</w:t>
      </w:r>
      <w:r w:rsidRPr="00EF20F7">
        <w:rPr>
          <w:lang w:eastAsia="zh-CN"/>
        </w:rPr>
        <w:tab/>
        <w:t>General</w:t>
      </w:r>
      <w:bookmarkEnd w:id="95"/>
      <w:bookmarkEnd w:id="96"/>
    </w:p>
    <w:p w14:paraId="357F7C22" w14:textId="233F828E"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w:t>
      </w:r>
      <w:r w:rsidR="00C84D2E">
        <w:t>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232AAD">
      <w:pPr>
        <w:pStyle w:val="Heading3"/>
        <w:rPr>
          <w:lang w:eastAsia="zh-CN"/>
        </w:rPr>
      </w:pPr>
      <w:bookmarkStart w:id="97" w:name="_Toc9597173"/>
      <w:bookmarkStart w:id="98" w:name="_Toc97571231"/>
      <w:r w:rsidRPr="00EF20F7">
        <w:rPr>
          <w:lang w:eastAsia="zh-CN"/>
        </w:rPr>
        <w:t>5.14.2</w:t>
      </w:r>
      <w:r w:rsidRPr="00EF20F7">
        <w:rPr>
          <w:lang w:eastAsia="zh-CN"/>
        </w:rPr>
        <w:tab/>
        <w:t>Architecture</w:t>
      </w:r>
      <w:bookmarkEnd w:id="97"/>
      <w:bookmarkEnd w:id="98"/>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80.05pt;height:223.5pt" o:ole="">
            <v:imagedata r:id="rId13" o:title=""/>
          </v:shape>
          <o:OLEObject Type="Embed" ProgID="Visio.Drawing.11" ShapeID="_x0000_i1028" DrawAspect="Content" ObjectID="_1708184200" r:id="rId14"/>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FC57562" w:rsidR="009E159F" w:rsidRPr="00EF20F7" w:rsidRDefault="009E159F" w:rsidP="009E159F">
      <w:pPr>
        <w:pStyle w:val="B1"/>
      </w:pPr>
      <w:r w:rsidRPr="00EF20F7">
        <w:t>-</w:t>
      </w:r>
      <w:r w:rsidRPr="00EF20F7">
        <w:tab/>
        <w:t xml:space="preserve">User Equipment (UE), a UE shall support the "Client" role of BFCP as specified by </w:t>
      </w:r>
      <w:r w:rsidR="00C84D2E">
        <w:t>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3E8B1512" w:rsidR="009E159F" w:rsidRPr="00EF20F7" w:rsidRDefault="009E159F" w:rsidP="009E159F">
      <w:pPr>
        <w:pStyle w:val="B1"/>
      </w:pPr>
      <w:r w:rsidRPr="00EF20F7">
        <w:t>-</w:t>
      </w:r>
      <w:r w:rsidRPr="00EF20F7">
        <w:tab/>
        <w:t xml:space="preserve">Floor Participant, the Floor Participant shall support general Client operations and Floor Participant operations as described in </w:t>
      </w:r>
      <w:r w:rsidR="00C84D2E">
        <w:t>IETF RFC </w:t>
      </w:r>
      <w:r w:rsidRPr="00EF20F7">
        <w:t>4582 [20].</w:t>
      </w:r>
    </w:p>
    <w:p w14:paraId="6452868F" w14:textId="3E80D043" w:rsidR="009E159F" w:rsidRPr="00EF20F7" w:rsidRDefault="009E159F" w:rsidP="009E159F">
      <w:pPr>
        <w:pStyle w:val="B1"/>
      </w:pPr>
      <w:r w:rsidRPr="00EF20F7">
        <w:t>-</w:t>
      </w:r>
      <w:r w:rsidRPr="00EF20F7">
        <w:tab/>
        <w:t xml:space="preserve">Floor Chair, the Floor Chair shall support Client operations and Floor Chair operations as described in </w:t>
      </w:r>
      <w:r w:rsidR="00C84D2E">
        <w:t>IETF RFC </w:t>
      </w:r>
      <w:r w:rsidRPr="00EF20F7">
        <w:t>4582 [20].</w:t>
      </w:r>
    </w:p>
    <w:p w14:paraId="4D0109CB" w14:textId="04C0335A" w:rsidR="009E159F" w:rsidRPr="00EF20F7" w:rsidRDefault="009E159F" w:rsidP="009E159F">
      <w:pPr>
        <w:pStyle w:val="B1"/>
        <w:rPr>
          <w:lang w:eastAsia="zh-CN"/>
        </w:rPr>
      </w:pPr>
      <w:r w:rsidRPr="00EF20F7">
        <w:t>-</w:t>
      </w:r>
      <w:r w:rsidRPr="00EF20F7">
        <w:tab/>
        <w:t xml:space="preserve">Floor Control Server, the Floor Control Server (FCS) shall support Floor Control Server operations as described in </w:t>
      </w:r>
      <w:r w:rsidR="00C84D2E">
        <w:t>IETF RFC </w:t>
      </w:r>
      <w:r w:rsidRPr="00EF20F7">
        <w:t>4582 [20].</w:t>
      </w:r>
    </w:p>
    <w:p w14:paraId="3BE19586" w14:textId="77777777" w:rsidR="009E159F" w:rsidRPr="00EF20F7" w:rsidRDefault="009E159F" w:rsidP="00232AAD">
      <w:pPr>
        <w:pStyle w:val="Heading3"/>
        <w:rPr>
          <w:lang w:eastAsia="zh-CN"/>
        </w:rPr>
      </w:pPr>
      <w:bookmarkStart w:id="99" w:name="_Toc9597174"/>
      <w:bookmarkStart w:id="100" w:name="_Toc97571232"/>
      <w:r w:rsidRPr="00EF20F7">
        <w:rPr>
          <w:lang w:eastAsia="zh-CN"/>
        </w:rPr>
        <w:t>5.14.3</w:t>
      </w:r>
      <w:r w:rsidRPr="00EF20F7">
        <w:rPr>
          <w:lang w:eastAsia="zh-CN"/>
        </w:rPr>
        <w:tab/>
        <w:t>Services Requirements</w:t>
      </w:r>
      <w:bookmarkEnd w:id="99"/>
      <w:bookmarkEnd w:id="100"/>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
      </w:pPr>
      <w:r w:rsidRPr="00EF20F7">
        <w:t>-</w:t>
      </w:r>
      <w:r w:rsidRPr="00EF20F7">
        <w:tab/>
        <w:t>Whether the Floor control is in use or not.</w:t>
      </w:r>
    </w:p>
    <w:p w14:paraId="37B3A108" w14:textId="77777777" w:rsidR="009E159F" w:rsidRPr="00EF20F7" w:rsidRDefault="009E159F" w:rsidP="009E159F">
      <w:pPr>
        <w:pStyle w:val="B1"/>
      </w:pPr>
      <w:r w:rsidRPr="00EF20F7">
        <w:t>-</w:t>
      </w:r>
      <w:r w:rsidRPr="00EF20F7">
        <w:tab/>
        <w:t>The algorithm to be used in granting the Floor.</w:t>
      </w:r>
    </w:p>
    <w:p w14:paraId="01359237" w14:textId="77777777" w:rsidR="009E159F" w:rsidRPr="00EF20F7" w:rsidRDefault="009E159F" w:rsidP="009E159F">
      <w:pPr>
        <w:pStyle w:val="B1"/>
        <w:ind w:firstLine="0"/>
      </w:pPr>
      <w:bookmarkStart w:id="101" w:name="_PERM_MCCTEMPBM_CRPT25350015___3"/>
      <w:r w:rsidRPr="00EF20F7">
        <w:t>The following algorithms shall be supported:</w:t>
      </w:r>
    </w:p>
    <w:p w14:paraId="7F370771" w14:textId="77777777" w:rsidR="009E159F" w:rsidRPr="00EF20F7" w:rsidRDefault="009E159F" w:rsidP="009E159F">
      <w:pPr>
        <w:pStyle w:val="B1"/>
        <w:ind w:firstLine="0"/>
      </w:pPr>
      <w:r w:rsidRPr="00EF20F7">
        <w:t>-</w:t>
      </w:r>
      <w:r w:rsidRPr="00EF20F7">
        <w:tab/>
        <w:t>FCFS (First Come First Served)</w:t>
      </w:r>
    </w:p>
    <w:p w14:paraId="7D25747B" w14:textId="77777777" w:rsidR="009E159F" w:rsidRPr="00EF20F7" w:rsidRDefault="009E159F" w:rsidP="009E159F">
      <w:pPr>
        <w:pStyle w:val="B1"/>
        <w:ind w:firstLine="0"/>
        <w:rPr>
          <w:lang w:eastAsia="zh-CN"/>
        </w:rPr>
      </w:pPr>
      <w:r w:rsidRPr="00EF20F7">
        <w:t>The following algorithms may be supported:</w:t>
      </w:r>
    </w:p>
    <w:p w14:paraId="20F296C9" w14:textId="77777777" w:rsidR="009E159F" w:rsidRPr="00EF20F7" w:rsidRDefault="009E159F" w:rsidP="009E159F">
      <w:pPr>
        <w:pStyle w:val="B1"/>
        <w:ind w:firstLine="0"/>
      </w:pPr>
      <w:r w:rsidRPr="00EF20F7">
        <w:t>-</w:t>
      </w:r>
      <w:r w:rsidRPr="00EF20F7">
        <w:tab/>
        <w:t>Chair-Controlled</w:t>
      </w:r>
    </w:p>
    <w:bookmarkEnd w:id="101"/>
    <w:p w14:paraId="158F597D" w14:textId="77777777" w:rsidR="009E159F" w:rsidRPr="00EF20F7" w:rsidRDefault="009E159F" w:rsidP="009E159F">
      <w:pPr>
        <w:pStyle w:val="B1"/>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
      </w:pPr>
      <w:r w:rsidRPr="00EF20F7">
        <w:lastRenderedPageBreak/>
        <w:t>-</w:t>
      </w:r>
      <w:r w:rsidRPr="00EF20F7">
        <w:tab/>
        <w:t>To assign and modify the Floor Chair, if the Floor is Chair-controlled.</w:t>
      </w:r>
    </w:p>
    <w:p w14:paraId="4C8B2678" w14:textId="77777777" w:rsidR="009E159F" w:rsidRPr="00EF20F7" w:rsidRDefault="009E159F" w:rsidP="00232AAD">
      <w:pPr>
        <w:pStyle w:val="B1"/>
      </w:pPr>
      <w:r w:rsidRPr="00232AAD">
        <w:t>The MRF may support the following:</w:t>
      </w:r>
    </w:p>
    <w:p w14:paraId="114F9E6A" w14:textId="77777777" w:rsidR="009E159F" w:rsidRPr="00EF20F7" w:rsidRDefault="009E159F" w:rsidP="009E159F">
      <w:pPr>
        <w:pStyle w:val="B1"/>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371B1B9C" w:rsidR="009E159F" w:rsidRPr="00EF20F7" w:rsidRDefault="009E159F" w:rsidP="009E159F">
      <w:r w:rsidRPr="00EF20F7">
        <w:t xml:space="preserve">2. The MRF, acting as FCS, shall support the communication with the Floor Participants and the Floor Chairs according to the BFCP protocol as described in </w:t>
      </w:r>
      <w:r w:rsidR="00C84D2E">
        <w:t>IETF RFC </w:t>
      </w:r>
      <w:r w:rsidRPr="00EF20F7">
        <w:t>4582 [20] , providing:</w:t>
      </w:r>
    </w:p>
    <w:p w14:paraId="77681B59" w14:textId="77777777" w:rsidR="009E159F" w:rsidRPr="00EF20F7" w:rsidRDefault="009E159F" w:rsidP="009E159F">
      <w:pPr>
        <w:pStyle w:val="B1"/>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232AAD">
      <w:pPr>
        <w:pStyle w:val="Heading3"/>
        <w:rPr>
          <w:lang w:eastAsia="zh-CN"/>
        </w:rPr>
      </w:pPr>
      <w:bookmarkStart w:id="102" w:name="_Toc9597175"/>
      <w:bookmarkStart w:id="103" w:name="_Toc97571233"/>
      <w:r w:rsidRPr="00EF20F7">
        <w:rPr>
          <w:lang w:eastAsia="zh-CN"/>
        </w:rPr>
        <w:t>5.14.4</w:t>
      </w:r>
      <w:r w:rsidRPr="00EF20F7">
        <w:rPr>
          <w:lang w:eastAsia="zh-CN"/>
        </w:rPr>
        <w:tab/>
        <w:t>Information Flows</w:t>
      </w:r>
      <w:bookmarkEnd w:id="102"/>
      <w:bookmarkEnd w:id="103"/>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232AAD">
      <w:pPr>
        <w:pStyle w:val="Heading4"/>
      </w:pPr>
      <w:bookmarkStart w:id="104" w:name="_Toc9597176"/>
      <w:bookmarkStart w:id="105" w:name="_Toc97571234"/>
      <w:r w:rsidRPr="00EF20F7">
        <w:t>5.14.4.1</w:t>
      </w:r>
      <w:r w:rsidRPr="00EF20F7">
        <w:tab/>
        <w:t>User requesting the F</w:t>
      </w:r>
      <w:r w:rsidRPr="00EF20F7">
        <w:rPr>
          <w:rFonts w:eastAsia="SimSun"/>
        </w:rPr>
        <w:t>loor</w:t>
      </w:r>
      <w:r w:rsidRPr="00EF20F7">
        <w:t xml:space="preserve"> during a conference</w:t>
      </w:r>
      <w:bookmarkEnd w:id="104"/>
      <w:bookmarkEnd w:id="105"/>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45pt;height:271.1pt" o:ole="">
            <v:imagedata r:id="rId15" o:title=""/>
          </v:shape>
          <o:OLEObject Type="Embed" ProgID="Visio.Drawing.11" ShapeID="_x0000_i1029" DrawAspect="Content" ObjectID="_1708184201" r:id="rId16"/>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bookmarkStart w:id="106" w:name="_MCCTEMPBM_CRPT25350017___4"/>
    </w:p>
    <w:bookmarkEnd w:id="106"/>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35C5C9C3" w:rsidR="009E159F" w:rsidRPr="00EF20F7" w:rsidRDefault="009E159F" w:rsidP="009E159F">
      <w:pPr>
        <w:tabs>
          <w:tab w:val="num" w:pos="1440"/>
        </w:tabs>
      </w:pPr>
      <w:r w:rsidRPr="00EF20F7">
        <w:lastRenderedPageBreak/>
        <w:t xml:space="preserve">The UE#1 requests the MRF for the Floor of the "right to talk". The message format is described in </w:t>
      </w:r>
      <w:r w:rsidR="00C84D2E">
        <w:t>IETF RFC </w:t>
      </w:r>
      <w:r w:rsidRPr="00EF20F7">
        <w:t>4582 [20].</w:t>
      </w:r>
    </w:p>
    <w:p w14:paraId="5E0A3FEB" w14:textId="77777777" w:rsidR="009E159F" w:rsidRPr="00EF20F7" w:rsidRDefault="009E159F" w:rsidP="009E159F">
      <w:pPr>
        <w:tabs>
          <w:tab w:val="num" w:pos="1440"/>
        </w:tabs>
      </w:pPr>
      <w:r w:rsidRPr="00EF20F7">
        <w:t>3. FloorStatus</w:t>
      </w:r>
    </w:p>
    <w:p w14:paraId="4A43090A" w14:textId="7B7A49C7" w:rsidR="009E159F" w:rsidRPr="00EF20F7" w:rsidRDefault="009E159F" w:rsidP="009E159F">
      <w:pPr>
        <w:tabs>
          <w:tab w:val="num" w:pos="1440"/>
        </w:tabs>
      </w:pPr>
      <w:r w:rsidRPr="00EF20F7">
        <w:t xml:space="preserve">The MRF notifies the UE#2 the Floor request from UE#1. The message format is described in </w:t>
      </w:r>
      <w:r w:rsidR="00C84D2E">
        <w:t>IETF RFC </w:t>
      </w:r>
      <w:r w:rsidRPr="00EF20F7">
        <w:t>4582[20].</w:t>
      </w:r>
    </w:p>
    <w:p w14:paraId="08BEA957" w14:textId="77777777" w:rsidR="009E159F" w:rsidRPr="00EF20F7" w:rsidRDefault="009E159F" w:rsidP="009E159F">
      <w:pPr>
        <w:tabs>
          <w:tab w:val="num" w:pos="1440"/>
        </w:tabs>
      </w:pPr>
      <w:r w:rsidRPr="00EF20F7">
        <w:t>4. ChairAction</w:t>
      </w:r>
    </w:p>
    <w:p w14:paraId="157326E1" w14:textId="037B1AA7" w:rsidR="009E159F" w:rsidRPr="00EF20F7" w:rsidRDefault="009E159F" w:rsidP="009E159F">
      <w:pPr>
        <w:tabs>
          <w:tab w:val="num" w:pos="1440"/>
        </w:tabs>
      </w:pPr>
      <w:r w:rsidRPr="00EF20F7">
        <w:t xml:space="preserve">The UE#2 grants the Floor request and sends instruction to the MRF to action. The message format is described in </w:t>
      </w:r>
      <w:r w:rsidR="00C84D2E">
        <w:t>IETF RFC </w:t>
      </w:r>
      <w:r w:rsidRPr="00EF20F7">
        <w:t>4582[20].</w:t>
      </w:r>
    </w:p>
    <w:p w14:paraId="7DA74905" w14:textId="77777777" w:rsidR="009E159F" w:rsidRPr="00EF20F7" w:rsidRDefault="009E159F" w:rsidP="009E159F">
      <w:pPr>
        <w:tabs>
          <w:tab w:val="num" w:pos="1440"/>
        </w:tabs>
      </w:pPr>
      <w:r w:rsidRPr="00EF20F7">
        <w:t>5. ChairActionAck</w:t>
      </w:r>
    </w:p>
    <w:p w14:paraId="15A9495E" w14:textId="129317C4" w:rsidR="009E159F" w:rsidRPr="00EF20F7" w:rsidRDefault="009E159F" w:rsidP="009E159F">
      <w:pPr>
        <w:tabs>
          <w:tab w:val="num" w:pos="1440"/>
        </w:tabs>
      </w:pPr>
      <w:r w:rsidRPr="00EF20F7">
        <w:t xml:space="preserve">The MRF acknowledges the ChairAction message. The message format is described in </w:t>
      </w:r>
      <w:r w:rsidR="00C84D2E">
        <w:t>IETF RFC </w:t>
      </w:r>
      <w:r w:rsidRPr="00EF20F7">
        <w:t>4582[20].</w:t>
      </w:r>
    </w:p>
    <w:p w14:paraId="1A705B11" w14:textId="77777777" w:rsidR="009E159F" w:rsidRPr="00EF20F7" w:rsidRDefault="009E159F" w:rsidP="009E159F">
      <w:pPr>
        <w:tabs>
          <w:tab w:val="num" w:pos="1440"/>
        </w:tabs>
      </w:pPr>
      <w:r w:rsidRPr="00EF20F7">
        <w:t>6. Floor RequestStatus</w:t>
      </w:r>
    </w:p>
    <w:p w14:paraId="63624C54" w14:textId="1125C045" w:rsidR="009E159F" w:rsidRPr="00EF20F7" w:rsidRDefault="009E159F" w:rsidP="009E159F">
      <w:pPr>
        <w:tabs>
          <w:tab w:val="num" w:pos="1440"/>
        </w:tabs>
      </w:pPr>
      <w:r w:rsidRPr="00EF20F7">
        <w:t xml:space="preserve">The MRF informs UE#1 about the status of their Floor requests. The message format is described in </w:t>
      </w:r>
      <w:r w:rsidR="00C84D2E">
        <w:t>IETF RFC </w:t>
      </w:r>
      <w:r w:rsidRPr="00EF20F7">
        <w:t>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232AAD">
      <w:pPr>
        <w:pStyle w:val="Heading4"/>
      </w:pPr>
      <w:bookmarkStart w:id="107" w:name="_Toc9597177"/>
      <w:bookmarkStart w:id="108" w:name="_Toc97571235"/>
      <w:r w:rsidRPr="00EF20F7">
        <w:t>5.14.4.2</w:t>
      </w:r>
      <w:r w:rsidRPr="00EF20F7">
        <w:tab/>
        <w:t xml:space="preserve">User releasing the Floor during a </w:t>
      </w:r>
      <w:r w:rsidRPr="00EF20F7">
        <w:rPr>
          <w:rFonts w:eastAsia="SimSun"/>
        </w:rPr>
        <w:t>conference</w:t>
      </w:r>
      <w:bookmarkEnd w:id="107"/>
      <w:bookmarkEnd w:id="108"/>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bookmarkStart w:id="109" w:name="_MCCTEMPBM_CRPT25350018___4"/>
    </w:p>
    <w:bookmarkEnd w:id="109"/>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3.55pt;height:211.6pt" o:ole="">
            <v:imagedata r:id="rId17" o:title=""/>
          </v:shape>
          <o:OLEObject Type="Embed" ProgID="Visio.Drawing.11" ShapeID="_x0000_i1030" DrawAspect="Content" ObjectID="_1708184202" r:id="rId18"/>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bookmarkStart w:id="110" w:name="_MCCTEMPBM_CRPT25350019___4"/>
    </w:p>
    <w:bookmarkEnd w:id="110"/>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02779BC7" w:rsidR="009E159F" w:rsidRPr="00EF20F7" w:rsidRDefault="009E159F" w:rsidP="009E159F">
      <w:pPr>
        <w:tabs>
          <w:tab w:val="num" w:pos="1440"/>
        </w:tabs>
      </w:pPr>
      <w:r w:rsidRPr="00EF20F7">
        <w:lastRenderedPageBreak/>
        <w:t xml:space="preserve">The UE#1 requests to release the MRF for the Floor of the "right to talk". The message format is described in </w:t>
      </w:r>
      <w:r w:rsidR="00C84D2E">
        <w:t>IETF RFC </w:t>
      </w:r>
      <w:r w:rsidRPr="00EF20F7">
        <w:t>4582 [20].</w:t>
      </w:r>
    </w:p>
    <w:p w14:paraId="22F6CB03" w14:textId="77777777" w:rsidR="009E159F" w:rsidRPr="00EF20F7" w:rsidRDefault="009E159F" w:rsidP="009E159F">
      <w:pPr>
        <w:tabs>
          <w:tab w:val="num" w:pos="1440"/>
        </w:tabs>
      </w:pPr>
      <w:r w:rsidRPr="00EF20F7">
        <w:t>3. FloorStatus</w:t>
      </w:r>
    </w:p>
    <w:p w14:paraId="70D700D6" w14:textId="759C0E6E" w:rsidR="009E159F" w:rsidRPr="00EF20F7" w:rsidRDefault="009E159F" w:rsidP="009E159F">
      <w:pPr>
        <w:tabs>
          <w:tab w:val="num" w:pos="1440"/>
        </w:tabs>
      </w:pPr>
      <w:r w:rsidRPr="00EF20F7">
        <w:t xml:space="preserve">The MRF notifies the UE#2 the Floor release request from UE#1. The message format is described in </w:t>
      </w:r>
      <w:r w:rsidR="00C84D2E">
        <w:t>IETF RFC </w:t>
      </w:r>
      <w:r w:rsidRPr="00EF20F7">
        <w:t>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52D5009C" w:rsidR="009E159F" w:rsidRPr="00EF20F7" w:rsidRDefault="009E159F" w:rsidP="009E159F">
      <w:pPr>
        <w:tabs>
          <w:tab w:val="num" w:pos="1440"/>
        </w:tabs>
      </w:pPr>
      <w:r w:rsidRPr="00EF20F7">
        <w:t xml:space="preserve">The MRF informs UE#1 about the status of the Floor release request. The message format is described in </w:t>
      </w:r>
      <w:r w:rsidR="00C84D2E">
        <w:t>IETF RFC </w:t>
      </w:r>
      <w:r w:rsidRPr="00EF20F7">
        <w:t>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232AAD">
      <w:pPr>
        <w:pStyle w:val="Heading3"/>
        <w:rPr>
          <w:lang w:eastAsia="zh-CN"/>
        </w:rPr>
      </w:pPr>
      <w:bookmarkStart w:id="111" w:name="_Toc9597178"/>
      <w:bookmarkStart w:id="112" w:name="_Toc97571236"/>
      <w:r w:rsidRPr="00EF20F7">
        <w:rPr>
          <w:lang w:eastAsia="zh-CN"/>
        </w:rPr>
        <w:t>5.14.5</w:t>
      </w:r>
      <w:r w:rsidRPr="00EF20F7">
        <w:rPr>
          <w:lang w:eastAsia="zh-CN"/>
        </w:rPr>
        <w:tab/>
        <w:t>Requirements on Mp interface</w:t>
      </w:r>
      <w:bookmarkEnd w:id="111"/>
      <w:bookmarkEnd w:id="112"/>
    </w:p>
    <w:p w14:paraId="572490B0" w14:textId="77777777" w:rsidR="009E159F" w:rsidRPr="00EF20F7" w:rsidRDefault="009E159F" w:rsidP="00232AAD">
      <w:pPr>
        <w:pStyle w:val="Heading3"/>
        <w:rPr>
          <w:lang w:eastAsia="zh-CN"/>
        </w:rPr>
      </w:pPr>
      <w:bookmarkStart w:id="113" w:name="_Toc9597179"/>
      <w:bookmarkStart w:id="114" w:name="_Toc97571237"/>
      <w:r w:rsidRPr="00EF20F7">
        <w:rPr>
          <w:lang w:eastAsia="zh-CN"/>
        </w:rPr>
        <w:t>5.14.5.1</w:t>
      </w:r>
      <w:r w:rsidRPr="00EF20F7">
        <w:rPr>
          <w:lang w:eastAsia="zh-CN"/>
        </w:rPr>
        <w:tab/>
        <w:t>Requirements for MRFP based FCS</w:t>
      </w:r>
      <w:bookmarkEnd w:id="113"/>
      <w:bookmarkEnd w:id="114"/>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bookmarkStart w:id="115" w:name="_MCCTEMPBM_CRPT25350020___5"/>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bookmarkEnd w:id="115"/>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232AAD">
      <w:pPr>
        <w:pStyle w:val="Heading2"/>
      </w:pPr>
      <w:bookmarkStart w:id="116" w:name="_Toc9597180"/>
      <w:bookmarkStart w:id="117" w:name="_Toc97571238"/>
      <w:r w:rsidRPr="00EF20F7">
        <w:t>5.15</w:t>
      </w:r>
      <w:r>
        <w:tab/>
      </w:r>
      <w:r w:rsidRPr="00EF20F7">
        <w:t>Explicit Congestion Notification Service Requirement</w:t>
      </w:r>
      <w:bookmarkEnd w:id="116"/>
      <w:bookmarkEnd w:id="117"/>
    </w:p>
    <w:p w14:paraId="3B2D9566" w14:textId="77777777" w:rsidR="009E159F" w:rsidRPr="00EF20F7" w:rsidRDefault="009E159F" w:rsidP="00232AAD">
      <w:pPr>
        <w:pStyle w:val="Heading3"/>
        <w:rPr>
          <w:lang w:eastAsia="zh-CN"/>
        </w:rPr>
      </w:pPr>
      <w:bookmarkStart w:id="118" w:name="_Toc9597181"/>
      <w:bookmarkStart w:id="119" w:name="_Toc97571239"/>
      <w:r w:rsidRPr="00EF20F7">
        <w:rPr>
          <w:lang w:eastAsia="zh-CN"/>
        </w:rPr>
        <w:t>5.15.1</w:t>
      </w:r>
      <w:r w:rsidRPr="00EF20F7">
        <w:rPr>
          <w:lang w:eastAsia="zh-CN"/>
        </w:rPr>
        <w:tab/>
        <w:t>General</w:t>
      </w:r>
      <w:bookmarkEnd w:id="118"/>
      <w:bookmarkEnd w:id="119"/>
    </w:p>
    <w:p w14:paraId="5EC93103" w14:textId="24AC2809" w:rsidR="009E159F" w:rsidRPr="00EF20F7" w:rsidRDefault="009E159F" w:rsidP="009E159F">
      <w:r w:rsidRPr="00EF20F7">
        <w:t xml:space="preserve">A MRFC/MRFP may support Multimedia Telephony using Explicit Congestion Notification see </w:t>
      </w:r>
      <w:r w:rsidR="00C84D2E">
        <w:t>IETF RFC </w:t>
      </w:r>
      <w:r w:rsidRPr="00EF20F7">
        <w:t>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63F8EAF4" w:rsidR="009E159F" w:rsidRPr="00EF20F7" w:rsidRDefault="009E159F" w:rsidP="009E159F">
      <w:pPr>
        <w:pStyle w:val="B1"/>
      </w:pPr>
      <w:r w:rsidRPr="00EF20F7">
        <w:t>-</w:t>
      </w:r>
      <w:r w:rsidRPr="00EF20F7">
        <w:tab/>
        <w:t xml:space="preserve">support SDP ability to negotiate ECN as described in </w:t>
      </w:r>
      <w:r w:rsidR="00C84D2E">
        <w:t>3GPP 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232AAD">
      <w:r w:rsidRPr="00232AAD">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232AAD">
      <w:pPr>
        <w:pStyle w:val="Heading2"/>
      </w:pPr>
      <w:bookmarkStart w:id="120" w:name="_Toc9597182"/>
      <w:bookmarkStart w:id="121" w:name="_Toc97571240"/>
      <w:r w:rsidRPr="00EF20F7">
        <w:t>5.16</w:t>
      </w:r>
      <w:r w:rsidRPr="00EF20F7">
        <w:tab/>
        <w:t>Multimedia Priority Service (MPS) Support</w:t>
      </w:r>
      <w:bookmarkEnd w:id="120"/>
      <w:bookmarkEnd w:id="121"/>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232AAD">
      <w:pPr>
        <w:pStyle w:val="Heading2"/>
      </w:pPr>
      <w:bookmarkStart w:id="122" w:name="_Toc9597183"/>
      <w:bookmarkStart w:id="123" w:name="_Toc97571241"/>
      <w:r w:rsidRPr="00EF20F7">
        <w:t>5.17</w:t>
      </w:r>
      <w:r w:rsidRPr="00EF20F7">
        <w:tab/>
        <w:t>Coordination of Video Orientation</w:t>
      </w:r>
      <w:bookmarkEnd w:id="122"/>
      <w:bookmarkEnd w:id="123"/>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232AAD">
      <w:pPr>
        <w:pStyle w:val="Heading2"/>
      </w:pPr>
      <w:bookmarkStart w:id="124" w:name="_Toc9597184"/>
      <w:bookmarkStart w:id="125" w:name="_Toc97571242"/>
      <w:r w:rsidRPr="00EF20F7">
        <w:t>5.18</w:t>
      </w:r>
      <w:r w:rsidRPr="00EF20F7">
        <w:tab/>
        <w:t>Generic image attributes</w:t>
      </w:r>
      <w:bookmarkEnd w:id="124"/>
      <w:bookmarkEnd w:id="125"/>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232AAD">
      <w:pPr>
        <w:pStyle w:val="Heading2"/>
        <w:rPr>
          <w:lang w:eastAsia="zh-CN"/>
        </w:rPr>
      </w:pPr>
      <w:bookmarkStart w:id="126" w:name="_Toc9597185"/>
      <w:bookmarkStart w:id="127" w:name="_Toc97571243"/>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26"/>
      <w:bookmarkEnd w:id="127"/>
    </w:p>
    <w:p w14:paraId="1737F12F" w14:textId="77777777" w:rsidR="009E159F" w:rsidRPr="00EF20F7" w:rsidRDefault="009E159F" w:rsidP="00232AAD">
      <w:pPr>
        <w:pStyle w:val="Heading3"/>
      </w:pPr>
      <w:bookmarkStart w:id="128" w:name="_Toc9597186"/>
      <w:bookmarkStart w:id="129" w:name="_Toc97571244"/>
      <w:r w:rsidRPr="00EF20F7">
        <w:t>5.19.1</w:t>
      </w:r>
      <w:r w:rsidRPr="00EF20F7">
        <w:tab/>
        <w:t>General</w:t>
      </w:r>
      <w:bookmarkEnd w:id="128"/>
      <w:bookmarkEnd w:id="129"/>
    </w:p>
    <w:p w14:paraId="582C6519" w14:textId="67BFDE44"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w:t>
      </w:r>
      <w:bookmarkStart w:id="130" w:name="_Hlk94798235"/>
      <w:r w:rsidR="00496BF5">
        <w:t>IETF </w:t>
      </w:r>
      <w:r w:rsidR="00496BF5" w:rsidRPr="00412A42">
        <w:t>RFC 8445 </w:t>
      </w:r>
      <w:r w:rsidR="003B7DBA">
        <w:t>[66]</w:t>
      </w:r>
      <w:r w:rsidR="00496BF5" w:rsidRPr="00412A42">
        <w:t xml:space="preserve"> and </w:t>
      </w:r>
      <w:r w:rsidR="00496BF5">
        <w:t>IETF </w:t>
      </w:r>
      <w:r w:rsidR="00496BF5" w:rsidRPr="00412A42">
        <w:t>RFC 8839 </w:t>
      </w:r>
      <w:r w:rsidR="003B7DBA">
        <w:t>[67]</w:t>
      </w:r>
      <w:bookmarkEnd w:id="130"/>
      <w:r w:rsidR="00496BF5">
        <w:t>,</w:t>
      </w:r>
      <w:r w:rsidRPr="00EF20F7">
        <w:rPr>
          <w:rFonts w:hint="eastAsia"/>
          <w:lang w:eastAsia="zh-CN"/>
        </w:rPr>
        <w:t xml:space="preserve"> </w:t>
      </w:r>
      <w:r w:rsidRPr="00EF20F7">
        <w:t xml:space="preserve">and 3GPP TS 24.229 [30] </w:t>
      </w:r>
      <w:r w:rsidRPr="00EF20F7">
        <w:rPr>
          <w:rFonts w:hint="eastAsia"/>
          <w:lang w:eastAsia="zh-CN"/>
        </w:rPr>
        <w:t xml:space="preserve">for NAT traversal as required by </w:t>
      </w:r>
      <w:r w:rsidR="00C84D2E">
        <w:rPr>
          <w:rFonts w:hint="eastAsia"/>
          <w:lang w:eastAsia="zh-CN"/>
        </w:rPr>
        <w:t>3GPP 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312D770A" w:rsidR="009E159F" w:rsidRPr="00EF20F7" w:rsidRDefault="009E159F" w:rsidP="009E159F">
      <w:pPr>
        <w:rPr>
          <w:i/>
        </w:rPr>
      </w:pPr>
      <w:r w:rsidRPr="00EF20F7">
        <w:t xml:space="preserve">Support of full ICE functionality is optional, but if ICE is supported, the MRFC and MRFP shall at least support ICE lite as specified in </w:t>
      </w:r>
      <w:r w:rsidR="00496BF5">
        <w:t>IETF</w:t>
      </w:r>
      <w:r w:rsidR="003B7DBA">
        <w:t> </w:t>
      </w:r>
      <w:r w:rsidR="00496BF5">
        <w:t>RFC</w:t>
      </w:r>
      <w:r w:rsidR="003B7DBA">
        <w:t> </w:t>
      </w:r>
      <w:r w:rsidR="00496BF5">
        <w:t>8445</w:t>
      </w:r>
      <w:r w:rsidR="003B7DBA">
        <w:t> [66]</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6A9DF3B6" w:rsidR="009E159F" w:rsidRPr="00EF20F7" w:rsidRDefault="009E159F" w:rsidP="009E159F">
      <w:pPr>
        <w:pStyle w:val="NO"/>
      </w:pPr>
      <w:r w:rsidRPr="00EF20F7">
        <w:t>NOTE:</w:t>
      </w:r>
      <w:r w:rsidRPr="00EF20F7">
        <w:tab/>
        <w:t xml:space="preserve">MRFC and MRFP are not located behind a NAT from perspective of the ICE deployment model according to </w:t>
      </w:r>
      <w:r w:rsidR="00496BF5">
        <w:t>f</w:t>
      </w:r>
      <w:r w:rsidR="00496BF5" w:rsidRPr="00EF20F7">
        <w:t>igure </w:t>
      </w:r>
      <w:r w:rsidRPr="00EF20F7">
        <w:t xml:space="preserve">1 in </w:t>
      </w:r>
      <w:r w:rsidR="00496BF5">
        <w:t>IETF</w:t>
      </w:r>
      <w:r w:rsidR="003B7DBA">
        <w:t> </w:t>
      </w:r>
      <w:r w:rsidR="00496BF5">
        <w:t>RFC</w:t>
      </w:r>
      <w:r w:rsidR="003B7DBA">
        <w:t> </w:t>
      </w:r>
      <w:r w:rsidR="00496BF5">
        <w:t>8445</w:t>
      </w:r>
      <w:r w:rsidR="003B7DBA">
        <w:t> [66]</w:t>
      </w:r>
      <w:r w:rsidRPr="00EF20F7">
        <w:t>.</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232AAD">
      <w:pPr>
        <w:pStyle w:val="Heading3"/>
      </w:pPr>
      <w:bookmarkStart w:id="131" w:name="_Toc9597187"/>
      <w:bookmarkStart w:id="132" w:name="_Toc97571245"/>
      <w:r w:rsidRPr="00EF20F7">
        <w:t>5.19.2</w:t>
      </w:r>
      <w:r w:rsidRPr="00EF20F7">
        <w:tab/>
        <w:t>ICE lite</w:t>
      </w:r>
      <w:bookmarkEnd w:id="131"/>
      <w:bookmarkEnd w:id="132"/>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0180E18F" w:rsidR="009E159F" w:rsidRPr="00EF20F7" w:rsidRDefault="00496BF5" w:rsidP="009E159F">
      <w:pPr>
        <w:pStyle w:val="NO"/>
      </w:pPr>
      <w:bookmarkStart w:id="133" w:name="_MCCTEMPBM_CRPT25350022___5"/>
      <w:r w:rsidRPr="00EF20F7">
        <w:t>NOTE</w:t>
      </w:r>
      <w:r>
        <w:t> </w:t>
      </w:r>
      <w:r w:rsidR="009E159F" w:rsidRPr="00EF20F7">
        <w:t>1:</w:t>
      </w:r>
      <w:r w:rsidR="009E159F" w:rsidRPr="00EF20F7">
        <w:tab/>
        <w:t>Requesting only one host candidate per m-line prevents that the MRFC will receive "</w:t>
      </w:r>
      <w:r w:rsidR="009E159F" w:rsidRPr="00EF20F7">
        <w:rPr>
          <w:color w:val="000000"/>
        </w:rPr>
        <w:t>a=remote-candidates" SDP attributes in a subsequent SDP. Requesting separate ufrag and password for each media line simplifies H.248 encoding.</w:t>
      </w:r>
    </w:p>
    <w:bookmarkEnd w:id="133"/>
    <w:p w14:paraId="0E13F9F7"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5CC3E319" w14:textId="77777777" w:rsidR="00496BF5" w:rsidRPr="00EF20F7" w:rsidRDefault="00496BF5" w:rsidP="00496BF5">
      <w:pPr>
        <w:pStyle w:val="B1"/>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61EC1DEE"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3A452A39" w14:textId="3A084344"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r>
        <w:t xml:space="preserve"> and</w:t>
      </w:r>
    </w:p>
    <w:p w14:paraId="0A71A2BA" w14:textId="77777777" w:rsidR="00496BF5" w:rsidRPr="00EF20F7" w:rsidRDefault="00496BF5" w:rsidP="00496BF5">
      <w:pPr>
        <w:pStyle w:val="B1"/>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
      </w:pPr>
      <w:r w:rsidRPr="00EF20F7">
        <w:lastRenderedPageBreak/>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0D062D33"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4100B4E6"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
      </w:pPr>
      <w:r w:rsidRPr="00EF20F7">
        <w:t>-</w:t>
      </w:r>
      <w:r w:rsidRPr="00EF20F7">
        <w:tab/>
        <w:t>shall include the "a=ice-lite" attribute in the SDP offer.</w:t>
      </w:r>
    </w:p>
    <w:p w14:paraId="3E0FCFD2" w14:textId="77777777" w:rsidR="009E159F" w:rsidRPr="00EF20F7" w:rsidRDefault="009E159F" w:rsidP="009E159F">
      <w:pPr>
        <w:rPr>
          <w:color w:val="000000"/>
        </w:rPr>
      </w:pPr>
      <w:bookmarkStart w:id="134" w:name="_MCCTEMPBM_CRPT25350023___5"/>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4"/>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5C838296"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xml:space="preserve"> 7.2 of </w:t>
      </w:r>
      <w:r w:rsidR="00496BF5">
        <w:t>IETF RFC 8445 </w:t>
      </w:r>
      <w:r w:rsidR="003B7DBA">
        <w:t>[66]</w:t>
      </w:r>
      <w:r w:rsidRPr="00EF20F7">
        <w:t>.</w:t>
      </w:r>
    </w:p>
    <w:p w14:paraId="7122CA12" w14:textId="2D471B9F"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xml:space="preserve"> 7.2 of </w:t>
      </w:r>
      <w:r w:rsidR="00496BF5">
        <w:t>IETF RFC 8445 </w:t>
      </w:r>
      <w:r w:rsidR="003B7DBA">
        <w:t>[66]</w:t>
      </w:r>
      <w:r w:rsidRPr="00EF20F7">
        <w:t>. Once a STUN binding request with the "USE-CANDIDATE" flag has been received, the MRFP may send media towards the source of the binding request.</w:t>
      </w:r>
    </w:p>
    <w:p w14:paraId="5EAF10FE" w14:textId="77777777" w:rsidR="009E159F" w:rsidRPr="00EF20F7" w:rsidRDefault="009E159F" w:rsidP="00232AAD">
      <w:pPr>
        <w:pStyle w:val="Heading3"/>
      </w:pPr>
      <w:bookmarkStart w:id="135" w:name="_Toc9597188"/>
      <w:bookmarkStart w:id="136" w:name="_Toc97571246"/>
      <w:r w:rsidRPr="00EF20F7">
        <w:t>5.19.3</w:t>
      </w:r>
      <w:r w:rsidRPr="00EF20F7">
        <w:tab/>
        <w:t>Full ICE</w:t>
      </w:r>
      <w:bookmarkEnd w:id="135"/>
      <w:bookmarkEnd w:id="136"/>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bookmarkStart w:id="137" w:name="_MCCTEMPBM_CRPT25350024___5"/>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4B5835BA" w14:textId="77777777" w:rsidR="00496BF5" w:rsidRPr="007F74C9" w:rsidRDefault="00496BF5" w:rsidP="00496BF5">
      <w:pPr>
        <w:pStyle w:val="B1"/>
      </w:pPr>
      <w:bookmarkStart w:id="138" w:name="_Toc9597189"/>
      <w:bookmarkEnd w:id="137"/>
      <w:r w:rsidRPr="007F74C9">
        <w:t>-</w:t>
      </w:r>
      <w:r w:rsidRPr="007F74C9">
        <w:tab/>
      </w:r>
      <w:r>
        <w:t xml:space="preserve">shall request the </w:t>
      </w:r>
      <w:r w:rsidRPr="00EF20F7">
        <w:t>MRFP</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1211F6D1" w14:textId="77777777"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56367D07"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03674BDD"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CD61A5A"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2CBDC9F6"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07F99EFD"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0E55015E" w14:textId="77777777" w:rsidR="00496BF5" w:rsidRDefault="00496BF5" w:rsidP="00496BF5">
      <w:pPr>
        <w:pStyle w:val="B1"/>
      </w:pPr>
      <w:r>
        <w:lastRenderedPageBreak/>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answer;</w:t>
      </w:r>
    </w:p>
    <w:p w14:paraId="6E222220" w14:textId="77777777"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2E84218F" w14:textId="57163933" w:rsidR="00496BF5" w:rsidRPr="00EF20F7" w:rsidRDefault="00496BF5" w:rsidP="00496BF5">
      <w:pPr>
        <w:pStyle w:val="B1"/>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1E082F36"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3B07F04D"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3A9A90F7" w14:textId="77777777" w:rsidR="00496BF5" w:rsidRPr="00EF20F7" w:rsidRDefault="00496BF5" w:rsidP="00496BF5">
      <w:pPr>
        <w:pStyle w:val="B1"/>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56B82926" w14:textId="77777777" w:rsidR="00496BF5" w:rsidRPr="00EF20F7" w:rsidRDefault="00496BF5" w:rsidP="00496BF5">
      <w:r w:rsidRPr="00EF20F7">
        <w:t>If the MRFC sends an SDP offer towards a call leg where ICE is to be applied, the MRFC:</w:t>
      </w:r>
    </w:p>
    <w:p w14:paraId="720F7357" w14:textId="77777777" w:rsidR="00496BF5" w:rsidRPr="00EF20F7" w:rsidRDefault="00496BF5" w:rsidP="00496BF5">
      <w:pPr>
        <w:pStyle w:val="B1"/>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55C8B6F5" w14:textId="77777777" w:rsidR="00496BF5" w:rsidRPr="007F74C9" w:rsidRDefault="00496BF5" w:rsidP="00496BF5">
      <w:pPr>
        <w:pStyle w:val="B1"/>
      </w:pPr>
      <w:r w:rsidRPr="007F74C9">
        <w:t>-</w:t>
      </w:r>
      <w:r w:rsidRPr="007F74C9">
        <w:tab/>
      </w:r>
      <w:r>
        <w:t xml:space="preserve">shall request the </w:t>
      </w:r>
      <w:r w:rsidRPr="00EF20F7">
        <w:t>MRFP</w:t>
      </w:r>
      <w:r>
        <w:t xml:space="preserve"> to</w:t>
      </w:r>
      <w:r w:rsidRPr="007F74C9">
        <w:t xml:space="preserve"> provide the pacing value for connectivity checks;</w:t>
      </w:r>
    </w:p>
    <w:p w14:paraId="101FB3A4" w14:textId="73C8F6FF"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2B3B5DDE"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1F8CC579" w14:textId="77777777" w:rsidR="00496BF5" w:rsidRDefault="00496BF5" w:rsidP="00496BF5">
      <w:pPr>
        <w:pStyle w:val="B1"/>
      </w:pPr>
      <w:r>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offer; and</w:t>
      </w:r>
    </w:p>
    <w:p w14:paraId="768072CB"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38C0CCA8" w14:textId="77777777" w:rsidR="00496BF5" w:rsidRPr="00EF20F7" w:rsidRDefault="00496BF5" w:rsidP="00496BF5">
      <w:r w:rsidRPr="00EF20F7">
        <w:t>If the MRFC then receives an SDP answer with candidate information from the call leg where ICE is to be applied, the MRFC:</w:t>
      </w:r>
    </w:p>
    <w:p w14:paraId="57782D0F"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38658519"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9AFD218"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591BBD88"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1842E9F1" w14:textId="28B3AE2A" w:rsidR="00496BF5" w:rsidRPr="00EF20F7" w:rsidRDefault="00496BF5" w:rsidP="00496BF5">
      <w:pPr>
        <w:pStyle w:val="B1"/>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5A158CBB"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07C4B508"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2061B83E" w14:textId="77777777" w:rsidR="00496BF5" w:rsidRPr="00EF20F7" w:rsidRDefault="00496BF5" w:rsidP="00496BF5">
      <w:pPr>
        <w:pStyle w:val="B1"/>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5FE5EF2C" w14:textId="77777777" w:rsidR="00496BF5" w:rsidRPr="00EF20F7" w:rsidRDefault="00496BF5" w:rsidP="00496BF5">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13156439" w14:textId="42928530" w:rsidR="00496BF5" w:rsidRPr="00EF20F7" w:rsidRDefault="00496BF5" w:rsidP="00496BF5">
      <w:r w:rsidRPr="00EF20F7">
        <w:t xml:space="preserve">When the MRFC is informed by the MRFP about successful candidate pairs determined by the connectivity checks, the MRFC shall send a new SDP offer to its peer with contents according to </w:t>
      </w:r>
      <w:r>
        <w:t>clause 4.4.1</w:t>
      </w:r>
      <w:r w:rsidRPr="00EF20F7">
        <w:t xml:space="preserve"> of </w:t>
      </w:r>
      <w:r>
        <w:t>IETF </w:t>
      </w:r>
      <w:r w:rsidRPr="00412A42">
        <w:t>RFC 8839 </w:t>
      </w:r>
      <w:r w:rsidR="003B7DBA">
        <w:t>[67]</w:t>
      </w:r>
      <w:r w:rsidRPr="00EF20F7">
        <w:t xml:space="preserve"> if it has the controlling role and the highest-priority candidate pair differs from the default candidates in previous SDP.</w:t>
      </w:r>
    </w:p>
    <w:p w14:paraId="36B28E23" w14:textId="77777777" w:rsidR="00496BF5" w:rsidRPr="00EF20F7" w:rsidRDefault="00496BF5" w:rsidP="00496BF5">
      <w:pPr>
        <w:rPr>
          <w:color w:val="000000"/>
        </w:rPr>
      </w:pPr>
      <w:bookmarkStart w:id="139" w:name="_MCCTEMPBM_CRPT25350025___5"/>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9"/>
    <w:p w14:paraId="7B03ADBA" w14:textId="77777777" w:rsidR="00496BF5" w:rsidRPr="00EF20F7" w:rsidRDefault="00496BF5" w:rsidP="00496BF5">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572CB0AE" w14:textId="2E5A8D71" w:rsidR="00496BF5" w:rsidRPr="0052456A" w:rsidRDefault="00496BF5" w:rsidP="00496BF5">
      <w:r w:rsidRPr="0052456A">
        <w:lastRenderedPageBreak/>
        <w:t xml:space="preserve">When receiving a request to provide </w:t>
      </w:r>
      <w:r>
        <w:t>a</w:t>
      </w:r>
      <w:r w:rsidRPr="0052456A">
        <w:t xml:space="preserve"> desired pacing value for connectivity checks (Ta timer value), the </w:t>
      </w:r>
      <w:r w:rsidRPr="00EF20F7">
        <w:t>MRFP</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EF20F7">
        <w:t>MRFP</w:t>
      </w:r>
      <w:r w:rsidRPr="0052456A">
        <w:t xml:space="preserve"> shall </w:t>
      </w:r>
      <w:r>
        <w:t xml:space="preserve">compare the own </w:t>
      </w:r>
      <w:r w:rsidRPr="0052456A">
        <w:t xml:space="preserve">desired </w:t>
      </w:r>
      <w:r>
        <w:t xml:space="preserve">Ta timer value with the Ta timer value provided by the </w:t>
      </w:r>
      <w:r w:rsidRPr="00EF20F7">
        <w:t>MRFC</w:t>
      </w:r>
      <w:r>
        <w:t xml:space="preserve"> and shall use the higher value </w:t>
      </w:r>
      <w:r w:rsidRPr="0052456A">
        <w:t>for connectivity checks</w:t>
      </w:r>
      <w:r>
        <w:t xml:space="preserve"> (as specified in IETF </w:t>
      </w:r>
      <w:r w:rsidRPr="00412A42">
        <w:t>RFC 8445 </w:t>
      </w:r>
      <w:r w:rsidR="003B7DBA">
        <w:t>[66]</w:t>
      </w:r>
      <w:r>
        <w:t>).</w:t>
      </w:r>
    </w:p>
    <w:p w14:paraId="6882E3A4" w14:textId="72D12EF6" w:rsidR="00496BF5" w:rsidRPr="00EF20F7" w:rsidRDefault="00496BF5" w:rsidP="00496BF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w:t>
      </w:r>
    </w:p>
    <w:p w14:paraId="00640205" w14:textId="23B6DD54" w:rsidR="00496BF5" w:rsidRPr="00EF20F7" w:rsidRDefault="00496BF5" w:rsidP="00496BF5">
      <w:r w:rsidRPr="00EF20F7">
        <w:t xml:space="preserve">When receiving a request to act as STUN server, the MRFP shall be prepared to answer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 Once a STUN binding request with the "USE-CANDIDATE" flag has been received, the MRFP may send media towards the source of the binding request.</w:t>
      </w:r>
    </w:p>
    <w:p w14:paraId="17AE1B76" w14:textId="77777777" w:rsidR="00496BF5" w:rsidRPr="00EF20F7" w:rsidRDefault="00496BF5" w:rsidP="00496BF5">
      <w:r w:rsidRPr="00EF20F7">
        <w:t>When receiving a request to perform connectivity checks and to report connectivity check results, the IMS AGW:</w:t>
      </w:r>
    </w:p>
    <w:p w14:paraId="0D6046B4" w14:textId="18B7CAAD" w:rsidR="00496BF5" w:rsidRPr="00EF20F7" w:rsidRDefault="00496BF5" w:rsidP="00496BF5">
      <w:pPr>
        <w:pStyle w:val="B1"/>
      </w:pPr>
      <w:r w:rsidRPr="00EF20F7">
        <w:t>-</w:t>
      </w:r>
      <w:r w:rsidRPr="00EF20F7">
        <w:tab/>
        <w:t xml:space="preserve">shall compute ICE candidate pairs </w:t>
      </w:r>
      <w:r w:rsidRPr="00EF20F7">
        <w:rPr>
          <w:lang w:eastAsia="zh-CN"/>
        </w:rPr>
        <w:t xml:space="preserve">according to </w:t>
      </w:r>
      <w:r>
        <w:rPr>
          <w:lang w:eastAsia="zh-CN"/>
        </w:rPr>
        <w:t>clause 6.1.2</w:t>
      </w:r>
      <w:r w:rsidRPr="00EF20F7">
        <w:rPr>
          <w:lang w:eastAsia="zh-CN"/>
        </w:rPr>
        <w:t xml:space="preserve"> of </w:t>
      </w:r>
      <w:r>
        <w:t>IETF </w:t>
      </w:r>
      <w:r w:rsidRPr="00412A42">
        <w:t>RFC 8445 </w:t>
      </w:r>
      <w:r w:rsidR="003B7DBA">
        <w:t>[66]</w:t>
      </w:r>
      <w:r w:rsidRPr="00EF20F7">
        <w:t>;</w:t>
      </w:r>
    </w:p>
    <w:p w14:paraId="41851827" w14:textId="3B46D88E" w:rsidR="00496BF5" w:rsidRPr="00EF20F7" w:rsidRDefault="00496BF5" w:rsidP="00496BF5">
      <w:pPr>
        <w:pStyle w:val="B1"/>
      </w:pPr>
      <w:r w:rsidRPr="00EF20F7">
        <w:t>-</w:t>
      </w:r>
      <w:r w:rsidRPr="00EF20F7">
        <w:tab/>
        <w:t xml:space="preserve">shall schedule checks for the ICE candidate pairs </w:t>
      </w:r>
      <w:r w:rsidRPr="00EF20F7">
        <w:rPr>
          <w:lang w:eastAsia="zh-CN"/>
        </w:rPr>
        <w:t xml:space="preserve">according to </w:t>
      </w:r>
      <w:r>
        <w:rPr>
          <w:lang w:eastAsia="zh-CN"/>
        </w:rPr>
        <w:t>clause 6.1.4</w:t>
      </w:r>
      <w:r w:rsidRPr="00EF20F7">
        <w:rPr>
          <w:lang w:eastAsia="zh-CN"/>
        </w:rPr>
        <w:t xml:space="preserve"> of </w:t>
      </w:r>
      <w:r>
        <w:t>IETF </w:t>
      </w:r>
      <w:r w:rsidRPr="00412A42">
        <w:t>RFC 8445 </w:t>
      </w:r>
      <w:r w:rsidR="003B7DBA">
        <w:t>[66]</w:t>
      </w:r>
      <w:r w:rsidRPr="00EF20F7">
        <w:t>;</w:t>
      </w:r>
    </w:p>
    <w:p w14:paraId="29FC5503" w14:textId="26B005DA" w:rsidR="00496BF5" w:rsidRPr="00EF20F7" w:rsidRDefault="00496BF5" w:rsidP="00496BF5">
      <w:pPr>
        <w:pStyle w:val="B1"/>
      </w:pPr>
      <w:r w:rsidRPr="00EF20F7">
        <w:t>-</w:t>
      </w:r>
      <w:r w:rsidRPr="00EF20F7">
        <w:tab/>
        <w:t xml:space="preserve">shall send STUN connectivity checks for the scheduled checks </w:t>
      </w:r>
      <w:r w:rsidRPr="00EF20F7">
        <w:rPr>
          <w:lang w:eastAsia="zh-CN"/>
        </w:rPr>
        <w:t xml:space="preserve">according to </w:t>
      </w:r>
      <w:r>
        <w:rPr>
          <w:lang w:eastAsia="zh-CN"/>
        </w:rPr>
        <w:t>clause </w:t>
      </w:r>
      <w:r w:rsidRPr="00EF20F7">
        <w:rPr>
          <w:lang w:eastAsia="zh-CN"/>
        </w:rPr>
        <w:t>7.</w:t>
      </w:r>
      <w:r>
        <w:rPr>
          <w:lang w:eastAsia="zh-CN"/>
        </w:rPr>
        <w:t>2</w:t>
      </w:r>
      <w:r w:rsidRPr="00EF20F7">
        <w:rPr>
          <w:lang w:eastAsia="zh-CN"/>
        </w:rPr>
        <w:t xml:space="preserve"> of </w:t>
      </w:r>
      <w:r>
        <w:t>IETF </w:t>
      </w:r>
      <w:r w:rsidRPr="00412A42">
        <w:t>RFC 8445 </w:t>
      </w:r>
      <w:r w:rsidR="003B7DBA">
        <w:t>[66]</w:t>
      </w:r>
      <w:r w:rsidRPr="00EF20F7">
        <w:t>;</w:t>
      </w:r>
    </w:p>
    <w:p w14:paraId="50560CA9" w14:textId="77777777" w:rsidR="00496BF5" w:rsidRPr="00EF20F7" w:rsidRDefault="00496BF5" w:rsidP="00496BF5">
      <w:pPr>
        <w:pStyle w:val="B1"/>
      </w:pPr>
      <w:r w:rsidRPr="00EF20F7">
        <w:t>-</w:t>
      </w:r>
      <w:r w:rsidRPr="00EF20F7">
        <w:tab/>
        <w:t>shall inform the MRFC about successful candidate pairs determined by the connectivity checks;</w:t>
      </w:r>
    </w:p>
    <w:p w14:paraId="10308E8F" w14:textId="77777777" w:rsidR="00496BF5" w:rsidRPr="00EF20F7" w:rsidRDefault="00496BF5" w:rsidP="00496BF5">
      <w:pPr>
        <w:pStyle w:val="B1"/>
      </w:pPr>
      <w:r w:rsidRPr="00EF20F7">
        <w:t>-</w:t>
      </w:r>
      <w:r w:rsidRPr="00EF20F7">
        <w:tab/>
        <w:t>shall inform the MRFC about new peer reflexive candidate(s) discovered by the connectivity checks; and</w:t>
      </w:r>
    </w:p>
    <w:p w14:paraId="31D9AB4A" w14:textId="77777777" w:rsidR="00496BF5" w:rsidRPr="00EF20F7" w:rsidRDefault="00496BF5" w:rsidP="00496BF5">
      <w:pPr>
        <w:pStyle w:val="B1"/>
      </w:pPr>
      <w:r w:rsidRPr="00EF20F7">
        <w:t>-</w:t>
      </w:r>
      <w:r w:rsidRPr="00EF20F7">
        <w:tab/>
        <w:t>should send media using the highest priority candidate pair for which connectivity checks have been completed.</w:t>
      </w:r>
    </w:p>
    <w:p w14:paraId="068CF739" w14:textId="77777777" w:rsidR="00496BF5" w:rsidRPr="00EF20F7" w:rsidRDefault="00496BF5" w:rsidP="00496BF5">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232AAD">
      <w:pPr>
        <w:pStyle w:val="Heading2"/>
      </w:pPr>
      <w:bookmarkStart w:id="140" w:name="_Toc97571247"/>
      <w:r w:rsidRPr="00EF20F7">
        <w:t>5.20</w:t>
      </w:r>
      <w:r w:rsidRPr="00EF20F7">
        <w:tab/>
        <w:t>IMS Media Plane Security</w:t>
      </w:r>
      <w:bookmarkEnd w:id="138"/>
      <w:bookmarkEnd w:id="140"/>
    </w:p>
    <w:p w14:paraId="4A11ECF4" w14:textId="77777777" w:rsidR="009E159F" w:rsidRPr="00EF20F7" w:rsidRDefault="009E159F" w:rsidP="00232AAD">
      <w:pPr>
        <w:pStyle w:val="Heading3"/>
      </w:pPr>
      <w:bookmarkStart w:id="141" w:name="_Toc9597190"/>
      <w:bookmarkStart w:id="142" w:name="_Toc97571248"/>
      <w:r w:rsidRPr="00EF20F7">
        <w:t>5.20.1</w:t>
      </w:r>
      <w:r w:rsidRPr="00EF20F7">
        <w:tab/>
        <w:t>General</w:t>
      </w:r>
      <w:bookmarkEnd w:id="141"/>
      <w:bookmarkEnd w:id="142"/>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3A1E526C" w:rsidR="009E159F" w:rsidRPr="00EF20F7" w:rsidRDefault="009E159F" w:rsidP="009E159F">
      <w:pPr>
        <w:rPr>
          <w:lang w:val="en-US"/>
        </w:rPr>
      </w:pPr>
      <w:r w:rsidRPr="00EF20F7">
        <w:rPr>
          <w:lang w:val="en-US"/>
        </w:rPr>
        <w:t xml:space="preserve">E2e security for TCP based media using TLS and KMS is applicable for MSRP (see </w:t>
      </w:r>
      <w:r w:rsidR="00C84D2E">
        <w:rPr>
          <w:lang w:val="en-US"/>
        </w:rPr>
        <w:t>IETF RFC </w:t>
      </w:r>
      <w:r w:rsidRPr="00EF20F7">
        <w:t>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232AAD">
      <w:pPr>
        <w:pStyle w:val="Heading3"/>
        <w:rPr>
          <w:lang w:val="en-US"/>
        </w:rPr>
      </w:pPr>
      <w:bookmarkStart w:id="143" w:name="_Toc9597191"/>
      <w:bookmarkStart w:id="144" w:name="_Toc97571249"/>
      <w:r w:rsidRPr="00EF20F7">
        <w:rPr>
          <w:lang w:val="en-US"/>
        </w:rPr>
        <w:t>5.20.2</w:t>
      </w:r>
      <w:r w:rsidRPr="00EF20F7">
        <w:rPr>
          <w:lang w:val="en-US"/>
        </w:rPr>
        <w:tab/>
        <w:t>End-to-end security for TCP-based media using TLS</w:t>
      </w:r>
      <w:bookmarkEnd w:id="143"/>
      <w:bookmarkEnd w:id="144"/>
    </w:p>
    <w:p w14:paraId="2BF51059" w14:textId="1C57EBB5" w:rsidR="009E159F" w:rsidRPr="00EF20F7" w:rsidRDefault="009E159F" w:rsidP="009E159F">
      <w:r w:rsidRPr="00EF20F7">
        <w:t>The e2e protection of the TCP based media relies on the usage of TLS according to the TLS profile</w:t>
      </w:r>
      <w:r w:rsidR="00C84D2E">
        <w:t>s</w:t>
      </w:r>
      <w:r w:rsidRPr="00EF20F7">
        <w:t xml:space="preserv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lastRenderedPageBreak/>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1ABCFAF2" w:rsidR="009E159F" w:rsidRPr="00EF20F7" w:rsidRDefault="009E159F" w:rsidP="009E159F">
      <w:r w:rsidRPr="00EF20F7">
        <w:t xml:space="preserve">According to the TLS profile specified in Annex E of </w:t>
      </w:r>
      <w:r w:rsidR="00C84D2E">
        <w:t>3GPP TS</w:t>
      </w:r>
      <w:r w:rsidRPr="00EF20F7">
        <w:t> 33.310 [47], the MRFP shall accept TLS renegotiation only if it is secured according to IETF RFC 5746 [46].</w:t>
      </w:r>
    </w:p>
    <w:p w14:paraId="13971DFD" w14:textId="77777777" w:rsidR="009E159F" w:rsidRPr="00EF20F7" w:rsidRDefault="009E159F" w:rsidP="009E159F">
      <w:pPr>
        <w:pStyle w:val="NO"/>
      </w:pPr>
      <w:bookmarkStart w:id="145" w:name="_MCCTEMPBM_CRPT25350026___5"/>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bookmarkEnd w:id="145"/>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
      </w:pPr>
      <w:r w:rsidRPr="00EF20F7">
        <w:t>-</w:t>
      </w:r>
      <w:r w:rsidRPr="00EF20F7">
        <w:tab/>
        <w:t>prepare the media security offer in the SDP body of the SIP INVITE request;</w:t>
      </w:r>
    </w:p>
    <w:p w14:paraId="3FD96F1D" w14:textId="77777777" w:rsidR="009E159F" w:rsidRPr="00EF20F7" w:rsidRDefault="009E159F" w:rsidP="009E159F">
      <w:pPr>
        <w:pStyle w:val="B1"/>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
      </w:pPr>
      <w:r w:rsidRPr="00EF20F7">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
      </w:pPr>
      <w:r w:rsidRPr="00EF20F7">
        <w:t>-</w:t>
      </w:r>
      <w:r w:rsidRPr="00EF20F7">
        <w:tab/>
        <w:t>include the MIKEY-TICKET response in the generated TRANSFER_RESP message;</w:t>
      </w:r>
    </w:p>
    <w:p w14:paraId="627CCFCD" w14:textId="77777777" w:rsidR="009E159F" w:rsidRPr="00EF20F7" w:rsidRDefault="009E159F" w:rsidP="009E159F">
      <w:pPr>
        <w:pStyle w:val="B1"/>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
      </w:pPr>
      <w:r w:rsidRPr="00EF20F7">
        <w:lastRenderedPageBreak/>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
      </w:pPr>
      <w:r w:rsidRPr="00EF20F7">
        <w:t>-</w:t>
      </w:r>
      <w:r w:rsidRPr="00EF20F7">
        <w:tab/>
        <w:t>use the received PSK in the TLS handshake; and</w:t>
      </w:r>
    </w:p>
    <w:p w14:paraId="6FBF1CAB" w14:textId="3A55E31B" w:rsidR="009E159F" w:rsidRPr="00EF20F7" w:rsidRDefault="009E159F" w:rsidP="009E159F">
      <w:pPr>
        <w:pStyle w:val="B1"/>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232AAD">
      <w:pPr>
        <w:pStyle w:val="Heading3"/>
      </w:pPr>
      <w:bookmarkStart w:id="146" w:name="_Toc9597192"/>
      <w:bookmarkStart w:id="147" w:name="_Toc97571250"/>
      <w:r w:rsidRPr="00EF20F7">
        <w:t>5.20.3</w:t>
      </w:r>
      <w:r w:rsidRPr="00EF20F7">
        <w:tab/>
        <w:t>Specific requirements for session based messaging (MSRP)</w:t>
      </w:r>
      <w:bookmarkEnd w:id="146"/>
      <w:bookmarkEnd w:id="147"/>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232AAD">
      <w:pPr>
        <w:pStyle w:val="Heading3"/>
      </w:pPr>
      <w:bookmarkStart w:id="148" w:name="_Toc9597193"/>
      <w:bookmarkStart w:id="149" w:name="_Toc97571251"/>
      <w:r w:rsidRPr="00EF20F7">
        <w:t>5.20.4</w:t>
      </w:r>
      <w:r w:rsidRPr="00EF20F7">
        <w:tab/>
        <w:t>Specific requirements for conferencing (BFCP)</w:t>
      </w:r>
      <w:bookmarkEnd w:id="148"/>
      <w:bookmarkEnd w:id="149"/>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232AAD">
      <w:pPr>
        <w:pStyle w:val="Heading2"/>
      </w:pPr>
      <w:bookmarkStart w:id="150" w:name="_Toc9597194"/>
      <w:bookmarkStart w:id="151" w:name="_Toc97571252"/>
      <w:r w:rsidRPr="00EF20F7">
        <w:lastRenderedPageBreak/>
        <w:t>5.21</w:t>
      </w:r>
      <w:r w:rsidRPr="00EF20F7">
        <w:tab/>
        <w:t>TCP bearer connection control</w:t>
      </w:r>
      <w:bookmarkEnd w:id="150"/>
      <w:bookmarkEnd w:id="151"/>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
      </w:pPr>
      <w:r w:rsidRPr="00EF20F7">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
      </w:pPr>
      <w:r w:rsidRPr="00EF20F7">
        <w:t>-</w:t>
      </w:r>
      <w:r w:rsidRPr="00EF20F7">
        <w:tab/>
        <w:t>report TCP connection establishment related failures to the MRFC.</w:t>
      </w:r>
    </w:p>
    <w:p w14:paraId="40A40B49" w14:textId="77777777" w:rsidR="009E159F" w:rsidRPr="00EF20F7" w:rsidRDefault="009E159F" w:rsidP="00232AAD">
      <w:pPr>
        <w:pStyle w:val="Heading2"/>
      </w:pPr>
      <w:bookmarkStart w:id="152" w:name="_Toc9597195"/>
      <w:bookmarkStart w:id="153" w:name="_Toc97571253"/>
      <w:r w:rsidRPr="00EF20F7">
        <w:t>5.22</w:t>
      </w:r>
      <w:r w:rsidRPr="00EF20F7">
        <w:tab/>
      </w:r>
      <w:r w:rsidRPr="00EF20F7">
        <w:rPr>
          <w:rFonts w:hint="eastAsia"/>
          <w:lang w:eastAsia="zh-CN"/>
        </w:rPr>
        <w:t>Support of Telepresence</w:t>
      </w:r>
      <w:bookmarkEnd w:id="152"/>
      <w:bookmarkEnd w:id="153"/>
    </w:p>
    <w:p w14:paraId="7051CBC1" w14:textId="77777777" w:rsidR="009E159F" w:rsidRPr="00EF20F7" w:rsidRDefault="009E159F" w:rsidP="00232AAD">
      <w:pPr>
        <w:pStyle w:val="Heading3"/>
        <w:rPr>
          <w:lang w:eastAsia="zh-CN"/>
        </w:rPr>
      </w:pPr>
      <w:bookmarkStart w:id="154" w:name="_Toc9597196"/>
      <w:bookmarkStart w:id="155" w:name="_Toc97571254"/>
      <w:r w:rsidRPr="00EF20F7">
        <w:rPr>
          <w:rFonts w:hint="eastAsia"/>
          <w:lang w:eastAsia="zh-CN"/>
        </w:rPr>
        <w:t>5.22.1</w:t>
      </w:r>
      <w:r w:rsidRPr="00EF20F7">
        <w:tab/>
      </w:r>
      <w:r w:rsidRPr="00EF20F7">
        <w:rPr>
          <w:rFonts w:hint="eastAsia"/>
          <w:lang w:eastAsia="zh-CN"/>
        </w:rPr>
        <w:t>General</w:t>
      </w:r>
      <w:bookmarkEnd w:id="154"/>
      <w:bookmarkEnd w:id="155"/>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232AAD">
      <w:pPr>
        <w:pStyle w:val="Heading3"/>
        <w:rPr>
          <w:lang w:eastAsia="zh-CN"/>
        </w:rPr>
      </w:pPr>
      <w:bookmarkStart w:id="156" w:name="_Toc9597197"/>
      <w:bookmarkStart w:id="157" w:name="_Toc97571255"/>
      <w:r w:rsidRPr="00EF20F7">
        <w:rPr>
          <w:rFonts w:hint="eastAsia"/>
          <w:lang w:eastAsia="zh-CN"/>
        </w:rPr>
        <w:lastRenderedPageBreak/>
        <w:t>5.22.2</w:t>
      </w:r>
      <w:r w:rsidRPr="00EF20F7">
        <w:tab/>
        <w:t xml:space="preserve">Characteristics of the </w:t>
      </w:r>
      <w:r w:rsidRPr="00EF20F7">
        <w:rPr>
          <w:rFonts w:hint="eastAsia"/>
          <w:lang w:eastAsia="zh-CN"/>
        </w:rPr>
        <w:t>Telepresence support</w:t>
      </w:r>
      <w:bookmarkEnd w:id="156"/>
      <w:bookmarkEnd w:id="157"/>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
      </w:pPr>
      <w:r w:rsidRPr="00EF20F7">
        <w:rPr>
          <w:rFonts w:hint="eastAsia"/>
          <w:lang w:eastAsia="zh-CN"/>
        </w:rPr>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232AAD">
      <w:pPr>
        <w:pStyle w:val="Heading3"/>
        <w:rPr>
          <w:lang w:eastAsia="zh-CN"/>
        </w:rPr>
      </w:pPr>
      <w:bookmarkStart w:id="158" w:name="_Toc9597198"/>
      <w:bookmarkStart w:id="159" w:name="_Toc97571256"/>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58"/>
      <w:bookmarkEnd w:id="159"/>
    </w:p>
    <w:p w14:paraId="7FF8AA55" w14:textId="29E645A9" w:rsidR="005E27BA" w:rsidRPr="00EF20F7" w:rsidRDefault="005E27BA" w:rsidP="005E27BA">
      <w:pPr>
        <w:rPr>
          <w:lang w:eastAsia="zh-CN"/>
        </w:rPr>
      </w:pPr>
      <w:r w:rsidRPr="00EF20F7">
        <w:rPr>
          <w:lang w:eastAsia="zh-CN"/>
        </w:rPr>
        <w:t xml:space="preserve">For establishing a CLUE data channel an SDP-based "SCTP over DTLS" data channel negotiation mechanism is used. SDP offer/answer transactions between the MRFC and the served TP UE are based on the SDP offer/answer procedure </w:t>
      </w:r>
      <w:r w:rsidRPr="00EF20F7">
        <w:rPr>
          <w:lang w:eastAsia="zh-CN"/>
        </w:rPr>
        <w:lastRenderedPageBreak/>
        <w:t>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
      </w:pPr>
      <w:r w:rsidRPr="00EF20F7">
        <w:t>-</w:t>
      </w:r>
      <w:r w:rsidRPr="00EF20F7">
        <w:tab/>
        <w:t>"m=" line with "UDP/DTLS/SCTP" as transport protocol and UDP port;</w:t>
      </w:r>
    </w:p>
    <w:p w14:paraId="2885396A" w14:textId="7F61AA0E" w:rsidR="005E27BA" w:rsidRPr="00EF20F7" w:rsidRDefault="005E27BA" w:rsidP="005E27BA">
      <w:pPr>
        <w:pStyle w:val="B1"/>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232AAD">
      <w:pPr>
        <w:pStyle w:val="Heading3"/>
        <w:rPr>
          <w:lang w:eastAsia="zh-CN"/>
        </w:rPr>
      </w:pPr>
      <w:bookmarkStart w:id="160" w:name="_Toc9597199"/>
      <w:bookmarkStart w:id="161" w:name="_Toc97571257"/>
      <w:r w:rsidRPr="00EF20F7">
        <w:rPr>
          <w:rFonts w:hint="eastAsia"/>
          <w:lang w:eastAsia="zh-CN"/>
        </w:rPr>
        <w:lastRenderedPageBreak/>
        <w:t>5.22.4</w:t>
      </w:r>
      <w:r w:rsidRPr="00EF20F7">
        <w:tab/>
      </w:r>
      <w:r w:rsidRPr="00EF20F7">
        <w:rPr>
          <w:rFonts w:hint="eastAsia"/>
          <w:lang w:eastAsia="zh-CN"/>
        </w:rPr>
        <w:t>Release of CLUE d</w:t>
      </w:r>
      <w:r w:rsidRPr="00EF20F7">
        <w:t>ata channel</w:t>
      </w:r>
      <w:bookmarkEnd w:id="160"/>
      <w:bookmarkEnd w:id="161"/>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232AAD">
      <w:pPr>
        <w:pStyle w:val="Heading3"/>
        <w:rPr>
          <w:lang w:eastAsia="zh-CN"/>
        </w:rPr>
      </w:pPr>
      <w:bookmarkStart w:id="162" w:name="_Toc9597200"/>
      <w:bookmarkStart w:id="163" w:name="_Toc97571258"/>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62"/>
      <w:bookmarkEnd w:id="163"/>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232AAD">
      <w:pPr>
        <w:pStyle w:val="Heading2"/>
      </w:pPr>
      <w:bookmarkStart w:id="164" w:name="_Toc97571259"/>
      <w:r w:rsidRPr="00232AAD">
        <w:t>5.23</w:t>
      </w:r>
      <w:r w:rsidRPr="00232AAD">
        <w:tab/>
        <w:t>SDP Capability Negotiation (SDPCapNeg)</w:t>
      </w:r>
      <w:bookmarkEnd w:id="164"/>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232AAD">
      <w:pPr>
        <w:pStyle w:val="NO"/>
        <w:rPr>
          <w:rFonts w:eastAsia="Batang"/>
        </w:rPr>
      </w:pPr>
      <w:r w:rsidRPr="00232AAD">
        <w:rPr>
          <w:rFonts w:eastAsia="Batang"/>
        </w:rPr>
        <w:t>NOTE:</w:t>
      </w:r>
      <w:r w:rsidRPr="00232AAD">
        <w:rPr>
          <w:rFonts w:eastAsia="Batang"/>
        </w:rPr>
        <w:tab/>
      </w:r>
      <w:r w:rsidRPr="00232AAD">
        <w:rPr>
          <w:rFonts w:hint="eastAsia"/>
        </w:rPr>
        <w:t xml:space="preserve">The additional benefit of signalling SDPCapNeg between the MRFC and the MRFP is to check the resource availability for the corresponding configurations and to avoid the further session failure in case of </w:t>
      </w:r>
      <w:r w:rsidRPr="00232AAD">
        <w:t>inadequate</w:t>
      </w:r>
      <w:r w:rsidRPr="00232AAD">
        <w:rPr>
          <w:rFonts w:hint="eastAsia"/>
        </w:rPr>
        <w:t xml:space="preserve"> resources for the configuration changes in the final confirmation. However, due to the extra resources reserved only during the call establishment phase, there is increased risk of call establishment failure</w:t>
      </w:r>
      <w:r w:rsidRPr="00232AAD">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legacy SDP attributes</w:t>
      </w:r>
      <w:r w:rsidRPr="00232AAD">
        <w:t xml:space="preserve"> as specified in IETF RFC </w:t>
      </w:r>
      <w:r w:rsidRPr="00232AAD">
        <w:rPr>
          <w:rFonts w:hint="eastAsia"/>
        </w:rPr>
        <w:t>4566</w:t>
      </w:r>
      <w:r w:rsidRPr="00232AAD">
        <w:t> [</w:t>
      </w:r>
      <w:r w:rsidRPr="00232AAD">
        <w:rPr>
          <w:rFonts w:hint="eastAsia"/>
        </w:rPr>
        <w:t>53</w:t>
      </w:r>
      <w:r w:rsidRPr="00232AAD">
        <w:t>]</w:t>
      </w:r>
      <w:r w:rsidRPr="00232AAD">
        <w:rPr>
          <w:rFonts w:hint="eastAsia"/>
        </w:rPr>
        <w:t xml:space="preserve"> to do the mapping of </w:t>
      </w:r>
      <w:r w:rsidRPr="00232AAD">
        <w:t xml:space="preserve">actual and potential configurations </w:t>
      </w:r>
      <w:r w:rsidRPr="00232AAD">
        <w:rPr>
          <w:rFonts w:hint="eastAsia"/>
        </w:rPr>
        <w:t>with the H.248 ReserveGroup concept; or</w:t>
      </w:r>
    </w:p>
    <w:p w14:paraId="350C63CB"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SDP extensions for SDP capability negotiation</w:t>
      </w:r>
      <w:r w:rsidRPr="00232AAD">
        <w:t xml:space="preserve"> as specified in IETF RFC 5939 [53]</w:t>
      </w:r>
      <w:r w:rsidRPr="00232AAD">
        <w:rPr>
          <w:rFonts w:hint="eastAsia"/>
        </w:rPr>
        <w:t>, if supported by the MRFP.</w:t>
      </w:r>
    </w:p>
    <w:p w14:paraId="375D1FD0" w14:textId="77777777" w:rsidR="009E159F" w:rsidRPr="00EF20F7" w:rsidRDefault="009E159F" w:rsidP="009E159F">
      <w:r w:rsidRPr="00EF20F7">
        <w:rPr>
          <w:rFonts w:hint="eastAsia"/>
          <w:lang w:eastAsia="zh-CN"/>
        </w:rPr>
        <w:lastRenderedPageBreak/>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232AAD">
      <w:pPr>
        <w:pStyle w:val="Heading2"/>
      </w:pPr>
      <w:bookmarkStart w:id="165" w:name="_Toc9597201"/>
      <w:bookmarkStart w:id="166" w:name="_Toc97571260"/>
      <w:r w:rsidRPr="00EF20F7">
        <w:t>5.24</w:t>
      </w:r>
      <w:r w:rsidRPr="00EF20F7">
        <w:tab/>
        <w:t>Video Region-of-Interest (ROI)</w:t>
      </w:r>
      <w:bookmarkEnd w:id="165"/>
      <w:bookmarkEnd w:id="166"/>
    </w:p>
    <w:p w14:paraId="53501177" w14:textId="77777777" w:rsidR="009E159F" w:rsidRPr="00EF20F7" w:rsidRDefault="009E159F" w:rsidP="00232AAD">
      <w:pPr>
        <w:pStyle w:val="Heading3"/>
      </w:pPr>
      <w:bookmarkStart w:id="167" w:name="_Toc9597202"/>
      <w:bookmarkStart w:id="168" w:name="_Toc97571261"/>
      <w:r w:rsidRPr="00EF20F7">
        <w:t>5.24.1</w:t>
      </w:r>
      <w:r w:rsidRPr="00EF20F7">
        <w:tab/>
        <w:t>General</w:t>
      </w:r>
      <w:bookmarkEnd w:id="167"/>
      <w:bookmarkEnd w:id="168"/>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232AAD">
      <w:pPr>
        <w:pStyle w:val="Heading3"/>
      </w:pPr>
      <w:bookmarkStart w:id="169" w:name="_Toc9597203"/>
      <w:bookmarkStart w:id="170" w:name="_Toc97571262"/>
      <w:r w:rsidRPr="00EF20F7">
        <w:t>5.24.2</w:t>
      </w:r>
      <w:r w:rsidRPr="00EF20F7">
        <w:tab/>
        <w:t>"Far End Camera Control" mode</w:t>
      </w:r>
      <w:bookmarkEnd w:id="169"/>
      <w:bookmarkEnd w:id="170"/>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lastRenderedPageBreak/>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232AAD">
      <w:pPr>
        <w:pStyle w:val="B2"/>
      </w:pPr>
      <w:r w:rsidRPr="00232AAD">
        <w:t>-</w:t>
      </w:r>
      <w:r w:rsidRPr="00232AAD">
        <w:tab/>
        <w:t>only one of the SDP offers from the MRFC shall contain "a=sendonly" and remaining SDP offers from the MRFC shall contain "a=recvonly".</w:t>
      </w:r>
    </w:p>
    <w:p w14:paraId="21EB1E1A" w14:textId="77777777" w:rsidR="009E159F" w:rsidRPr="00EF20F7" w:rsidRDefault="009E159F" w:rsidP="00232AAD">
      <w:pPr>
        <w:pStyle w:val="B2"/>
        <w:rPr>
          <w:szCs w:val="24"/>
        </w:rPr>
      </w:pPr>
      <w:r w:rsidRPr="00232AAD">
        <w:t>-</w:t>
      </w:r>
      <w:r w:rsidRPr="00232AAD">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232AAD">
      <w:pPr>
        <w:pStyle w:val="Heading3"/>
      </w:pPr>
      <w:bookmarkStart w:id="171" w:name="_Toc9597204"/>
      <w:bookmarkStart w:id="172" w:name="_Toc97571263"/>
      <w:r w:rsidRPr="00EF20F7">
        <w:t>5.24.3</w:t>
      </w:r>
      <w:r w:rsidRPr="00EF20F7">
        <w:tab/>
        <w:t>"Predefined ROI" mode</w:t>
      </w:r>
      <w:bookmarkEnd w:id="171"/>
      <w:bookmarkEnd w:id="172"/>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lastRenderedPageBreak/>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
      </w:pPr>
      <w:r w:rsidRPr="00EF20F7">
        <w:t>b)</w:t>
      </w:r>
      <w:r w:rsidRPr="00EF20F7">
        <w:tab/>
        <w:t>if the MRFC determines to offer Predefined ROI:</w:t>
      </w:r>
    </w:p>
    <w:p w14:paraId="6D572A0B" w14:textId="77777777" w:rsidR="009E159F" w:rsidRPr="00EF20F7" w:rsidRDefault="009E159F" w:rsidP="00232AAD">
      <w:pPr>
        <w:pStyle w:val="B2"/>
        <w:rPr>
          <w:szCs w:val="24"/>
        </w:rPr>
      </w:pPr>
      <w:r w:rsidRPr="00232AAD">
        <w:t>-</w:t>
      </w:r>
      <w:r w:rsidRPr="00232AAD">
        <w:tab/>
        <w:t>at the termination towards the ROI sending client, the MRFC shall include the "Predefined ROI Sent" information element when seizing resources in the MRFP to indicate to the MRFP that it shall signal RTCP "FB ROI" feedback message(s) related to predefined ROI on that termination and request the MRFP to assign the related resources for the corresponding RTCP control flow to convey pre-defined ROI information;</w:t>
      </w:r>
    </w:p>
    <w:p w14:paraId="43F4E188" w14:textId="77777777" w:rsidR="009E159F" w:rsidRPr="00EF20F7" w:rsidRDefault="009E159F" w:rsidP="00232AAD">
      <w:pPr>
        <w:pStyle w:val="B2"/>
        <w:rPr>
          <w:szCs w:val="24"/>
        </w:rPr>
      </w:pPr>
      <w:r w:rsidRPr="00232AAD">
        <w:t>-</w:t>
      </w:r>
      <w:r w:rsidRPr="00232AAD">
        <w:tab/>
        <w:t>at a termination towards an ROI receiving client, the MRFC shall include the "Predefined ROI Received" information element when seizing resources in the MRFP to indicate to the MRFP that it shall accept RTCP "FB ROI" feedback message(s) related to predefined ROI on that termination and 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232AAD">
      <w:pPr>
        <w:pStyle w:val="Heading3"/>
      </w:pPr>
      <w:bookmarkStart w:id="173" w:name="_Toc9597205"/>
      <w:bookmarkStart w:id="174" w:name="_Toc97571264"/>
      <w:r w:rsidRPr="00EF20F7">
        <w:lastRenderedPageBreak/>
        <w:t>5.24.</w:t>
      </w:r>
      <w:r w:rsidRPr="00EF20F7">
        <w:rPr>
          <w:rFonts w:hint="eastAsia"/>
          <w:lang w:eastAsia="zh-CN"/>
        </w:rPr>
        <w:t>4</w:t>
      </w:r>
      <w:r w:rsidRPr="00EF20F7">
        <w:tab/>
        <w:t>"Arbitrary ROI"</w:t>
      </w:r>
      <w:r w:rsidRPr="00EF20F7">
        <w:rPr>
          <w:rFonts w:hint="eastAsia"/>
          <w:lang w:eastAsia="zh-CN"/>
        </w:rPr>
        <w:t xml:space="preserve"> mode</w:t>
      </w:r>
      <w:bookmarkEnd w:id="173"/>
      <w:bookmarkEnd w:id="174"/>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
      </w:pPr>
      <w:r w:rsidRPr="00EF20F7">
        <w:t>b)</w:t>
      </w:r>
      <w:r w:rsidRPr="00EF20F7">
        <w:tab/>
        <w:t>if the MRFC determines to offer Arbitrary ROI:</w:t>
      </w:r>
    </w:p>
    <w:p w14:paraId="39AEF6AA" w14:textId="77777777" w:rsidR="009E159F" w:rsidRPr="00EF20F7" w:rsidRDefault="009E159F" w:rsidP="00232AAD">
      <w:pPr>
        <w:pStyle w:val="B2"/>
        <w:rPr>
          <w:szCs w:val="24"/>
        </w:rPr>
      </w:pPr>
      <w:r w:rsidRPr="00232AAD">
        <w:t>-</w:t>
      </w:r>
      <w:r w:rsidRPr="00232AAD">
        <w:tab/>
        <w:t>at the termination towards the ROI-sending client, the MRFC shall include the "Arbitrary ROI Sent" information element when seizing resources in the MRFP to indicate to the MRFP that it shall signal RTCP "FB ROI" feedback message(s) related to arbitrary ROI on that termination and request the MRFP to assign the related resources for the corresponding RTCP control flow to convey arbitrary ROI information;</w:t>
      </w:r>
    </w:p>
    <w:p w14:paraId="0839B01A" w14:textId="77777777" w:rsidR="009E159F" w:rsidRPr="00EF20F7" w:rsidRDefault="009E159F" w:rsidP="00232AAD">
      <w:pPr>
        <w:pStyle w:val="B2"/>
        <w:rPr>
          <w:szCs w:val="24"/>
        </w:rPr>
      </w:pPr>
      <w:r w:rsidRPr="00232AAD">
        <w:t>-</w:t>
      </w:r>
      <w:r w:rsidRPr="00232AAD">
        <w:tab/>
        <w:t>at a termination towards an ROI-receiving client, the MRFC shall include the "Arbitrary ROI Received" information element when seizing resources in the MRFP to indicate to the MRFP that it shall accept RTCP "FB ROI" feedback message(s) related to arbitrary ROI on that termination and 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lastRenderedPageBreak/>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232AAD">
      <w:pPr>
        <w:pStyle w:val="Heading2"/>
        <w:rPr>
          <w:lang w:eastAsia="zh-CN"/>
        </w:rPr>
      </w:pPr>
      <w:bookmarkStart w:id="175" w:name="_Toc9597206"/>
      <w:bookmarkStart w:id="176" w:name="_Toc97571265"/>
      <w:r w:rsidRPr="00EF20F7">
        <w:t>5.</w:t>
      </w:r>
      <w:r w:rsidRPr="00EF20F7">
        <w:rPr>
          <w:lang w:eastAsia="zh-CN"/>
        </w:rPr>
        <w:t>25</w:t>
      </w:r>
      <w:r w:rsidRPr="00EF20F7">
        <w:tab/>
        <w:t>Rate adaptation for media endpoints</w:t>
      </w:r>
      <w:bookmarkEnd w:id="175"/>
      <w:bookmarkEnd w:id="176"/>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232AAD">
      <w:pPr>
        <w:pStyle w:val="Heading2"/>
      </w:pPr>
      <w:bookmarkStart w:id="177" w:name="_Toc9597207"/>
      <w:bookmarkStart w:id="178" w:name="_Toc97571266"/>
      <w:r w:rsidRPr="00EF20F7">
        <w:lastRenderedPageBreak/>
        <w:t>5.26</w:t>
      </w:r>
      <w:r w:rsidRPr="00EF20F7">
        <w:tab/>
        <w:t>RTCP Codec Control Commands and Indications</w:t>
      </w:r>
      <w:bookmarkEnd w:id="177"/>
      <w:bookmarkEnd w:id="178"/>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
      </w:pPr>
      <w:r w:rsidRPr="00EF20F7">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232AAD">
      <w:pPr>
        <w:pStyle w:val="Heading2"/>
        <w:rPr>
          <w:lang w:eastAsia="ko-KR"/>
        </w:rPr>
      </w:pPr>
      <w:bookmarkStart w:id="179" w:name="_Toc9597208"/>
      <w:bookmarkStart w:id="180" w:name="_Toc97571267"/>
      <w:r w:rsidRPr="00256A79">
        <w:t>5.</w:t>
      </w:r>
      <w:r>
        <w:t>27</w:t>
      </w:r>
      <w:r w:rsidRPr="00256A79">
        <w:tab/>
      </w:r>
      <w:r>
        <w:rPr>
          <w:lang w:eastAsia="ko-KR"/>
        </w:rPr>
        <w:t>Delay Budget Information (DBI)</w:t>
      </w:r>
      <w:bookmarkEnd w:id="179"/>
      <w:bookmarkEnd w:id="180"/>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lastRenderedPageBreak/>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232AAD">
      <w:pPr>
        <w:pStyle w:val="Heading1"/>
        <w:rPr>
          <w:lang w:eastAsia="zh-CN"/>
        </w:rPr>
      </w:pPr>
      <w:bookmarkStart w:id="181" w:name="_Toc9597209"/>
      <w:bookmarkStart w:id="182" w:name="_Toc97571268"/>
      <w:r w:rsidRPr="00EF20F7">
        <w:rPr>
          <w:lang w:eastAsia="zh-CN"/>
        </w:rPr>
        <w:t>6</w:t>
      </w:r>
      <w:r w:rsidRPr="00EF20F7">
        <w:tab/>
        <w:t>MRFC-MRFP Procedures</w:t>
      </w:r>
      <w:bookmarkEnd w:id="181"/>
      <w:bookmarkEnd w:id="182"/>
    </w:p>
    <w:p w14:paraId="5ED281D6" w14:textId="77777777" w:rsidR="009E159F" w:rsidRPr="00EF20F7" w:rsidRDefault="009E159F" w:rsidP="00232AAD">
      <w:pPr>
        <w:pStyle w:val="Heading2"/>
      </w:pPr>
      <w:bookmarkStart w:id="183" w:name="_Toc9597210"/>
      <w:bookmarkStart w:id="184" w:name="_Toc97571269"/>
      <w:r w:rsidRPr="00EF20F7">
        <w:t>6.1</w:t>
      </w:r>
      <w:r w:rsidRPr="00EF20F7">
        <w:tab/>
        <w:t>Non-Call Related Procedures</w:t>
      </w:r>
      <w:bookmarkEnd w:id="183"/>
      <w:bookmarkEnd w:id="184"/>
    </w:p>
    <w:p w14:paraId="4CCBD2B2" w14:textId="77777777" w:rsidR="009E159F" w:rsidRPr="00EF20F7" w:rsidRDefault="009E159F" w:rsidP="00232AAD">
      <w:pPr>
        <w:pStyle w:val="Heading3"/>
        <w:rPr>
          <w:lang w:eastAsia="zh-CN"/>
        </w:rPr>
      </w:pPr>
      <w:bookmarkStart w:id="185" w:name="_Toc9597211"/>
      <w:bookmarkStart w:id="186" w:name="_Toc9757127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w:t>
        </w:r>
        <w:r w:rsidRPr="00EF20F7">
          <w:rPr>
            <w:lang w:eastAsia="zh-CN"/>
          </w:rPr>
          <w:tab/>
        </w:r>
      </w:smartTag>
      <w:r w:rsidRPr="00EF20F7">
        <w:rPr>
          <w:lang w:eastAsia="zh-CN"/>
        </w:rPr>
        <w:t>General</w:t>
      </w:r>
      <w:bookmarkEnd w:id="185"/>
      <w:bookmarkEnd w:id="186"/>
    </w:p>
    <w:p w14:paraId="425EDC58" w14:textId="4B78DC5E" w:rsidR="009E159F" w:rsidRPr="00EF20F7" w:rsidRDefault="009E159F" w:rsidP="009E159F">
      <w:pPr>
        <w:spacing w:after="0"/>
        <w:rPr>
          <w:lang w:eastAsia="zh-CN"/>
        </w:rPr>
      </w:pPr>
      <w:r w:rsidRPr="00EF20F7">
        <w:rPr>
          <w:lang w:eastAsia="zh-CN"/>
        </w:rPr>
        <w:t xml:space="preserve">The non-call related procedures are based on corresponding procedures of </w:t>
      </w:r>
      <w:r w:rsidR="00C84D2E">
        <w:rPr>
          <w:lang w:eastAsia="zh-CN"/>
        </w:rPr>
        <w:t>3GPP 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232AAD">
      <w:pPr>
        <w:pStyle w:val="Heading3"/>
        <w:rPr>
          <w:lang w:eastAsia="zh-CN"/>
        </w:rPr>
      </w:pPr>
      <w:bookmarkStart w:id="187" w:name="_Toc9597212"/>
      <w:bookmarkStart w:id="188" w:name="_Toc9757127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6.1.2</w:t>
        </w:r>
        <w:r w:rsidRPr="00EF20F7">
          <w:rPr>
            <w:lang w:eastAsia="zh-CN"/>
          </w:rPr>
          <w:tab/>
        </w:r>
      </w:smartTag>
      <w:r w:rsidRPr="00EF20F7">
        <w:rPr>
          <w:lang w:eastAsia="zh-CN"/>
        </w:rPr>
        <w:t>MRFP Unavailable</w:t>
      </w:r>
      <w:bookmarkEnd w:id="187"/>
      <w:bookmarkEnd w:id="188"/>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
      </w:pPr>
      <w:r w:rsidRPr="00EF20F7">
        <w:t>1.</w:t>
      </w:r>
      <w:r w:rsidRPr="00EF20F7">
        <w:tab/>
        <w:t>The signalling connection is unavailable</w:t>
      </w:r>
    </w:p>
    <w:p w14:paraId="75855B50" w14:textId="77777777" w:rsidR="009E159F" w:rsidRPr="00EF20F7" w:rsidRDefault="00345AC6" w:rsidP="009E159F">
      <w:pPr>
        <w:pStyle w:val="TH"/>
      </w:pPr>
      <w:r>
        <w:pict w14:anchorId="7C5143F6">
          <v:shape id="_x0000_i1031" type="#_x0000_t75" style="width:3in;height:125.85pt">
            <v:imagedata r:id="rId19"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.1: Signalling connection failure</w:t>
      </w:r>
    </w:p>
    <w:p w14:paraId="4651CD3F" w14:textId="77777777" w:rsidR="009E159F" w:rsidRPr="00EF20F7" w:rsidRDefault="009E159F" w:rsidP="009E159F">
      <w:pPr>
        <w:pStyle w:val="B1"/>
      </w:pPr>
      <w:r w:rsidRPr="00EF20F7">
        <w:t>2.</w:t>
      </w:r>
      <w:r w:rsidRPr="00EF20F7">
        <w:tab/>
        <w:t>The MRFP indicates the failure condition to all connected MRFCs</w:t>
      </w:r>
    </w:p>
    <w:p w14:paraId="4B3BD0D6" w14:textId="77777777" w:rsidR="009E159F" w:rsidRPr="00EF20F7" w:rsidRDefault="00345AC6" w:rsidP="009E159F">
      <w:pPr>
        <w:pStyle w:val="TH"/>
      </w:pPr>
      <w:r>
        <w:pict w14:anchorId="54A9256F">
          <v:shape id="_x0000_i1032" type="#_x0000_t75" style="width:3in;height:125.85pt">
            <v:imagedata r:id="rId20"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232AAD">
      <w:pPr>
        <w:pStyle w:val="Heading3"/>
        <w:rPr>
          <w:lang w:eastAsia="zh-CN"/>
        </w:rPr>
      </w:pPr>
      <w:bookmarkStart w:id="189" w:name="_Toc9597213"/>
      <w:bookmarkStart w:id="190" w:name="_Toc9757127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6.1.3</w:t>
        </w:r>
        <w:r w:rsidRPr="00EF20F7">
          <w:rPr>
            <w:lang w:eastAsia="zh-CN"/>
          </w:rPr>
          <w:tab/>
        </w:r>
      </w:smartTag>
      <w:r w:rsidRPr="00EF20F7">
        <w:rPr>
          <w:lang w:eastAsia="zh-CN"/>
        </w:rPr>
        <w:t>MRFP Available</w:t>
      </w:r>
      <w:bookmarkEnd w:id="189"/>
      <w:bookmarkEnd w:id="190"/>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345AC6" w:rsidP="009E159F">
      <w:pPr>
        <w:pStyle w:val="TH"/>
      </w:pPr>
      <w:r>
        <w:lastRenderedPageBreak/>
        <w:pict w14:anchorId="780DF0E8">
          <v:shape id="_x0000_i1033" type="#_x0000_t75" style="width:3in;height:125.85pt">
            <v:imagedata r:id="rId21"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.1: Communication goes up</w:t>
      </w:r>
    </w:p>
    <w:p w14:paraId="2A8E70AB" w14:textId="77777777" w:rsidR="009E159F" w:rsidRPr="00EF20F7" w:rsidRDefault="009E159F" w:rsidP="009E159F">
      <w:pPr>
        <w:pStyle w:val="B1"/>
      </w:pPr>
      <w:r w:rsidRPr="00EF20F7">
        <w:t>2.</w:t>
      </w:r>
      <w:r w:rsidRPr="00EF20F7">
        <w:tab/>
        <w:t>MRFP restoration/maintenance unlocking indication.</w:t>
      </w:r>
    </w:p>
    <w:p w14:paraId="358529F6" w14:textId="77777777" w:rsidR="009E159F" w:rsidRPr="00EF20F7" w:rsidRDefault="009E159F" w:rsidP="00232AAD">
      <w:r w:rsidRPr="00232AAD">
        <w:t>The MRFP indicates to all connected MRFCs that normal operation has resumed.</w:t>
      </w:r>
    </w:p>
    <w:p w14:paraId="50A7940A" w14:textId="77777777" w:rsidR="009E159F" w:rsidRPr="00EF20F7" w:rsidRDefault="00345AC6" w:rsidP="009E159F">
      <w:pPr>
        <w:pStyle w:val="TH"/>
      </w:pPr>
      <w:r>
        <w:pict w14:anchorId="49DFEF77">
          <v:shape id="_x0000_i1034" type="#_x0000_t75" style="width:3in;height:125.85pt">
            <v:imagedata r:id="rId22"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bookmarkStart w:id="191" w:name="_MCCTEMPBM_CRPT25350034___7"/>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232AAD">
      <w:pPr>
        <w:pStyle w:val="Heading3"/>
        <w:rPr>
          <w:lang w:eastAsia="zh-CN"/>
        </w:rPr>
      </w:pPr>
      <w:bookmarkStart w:id="192" w:name="_Toc9597214"/>
      <w:bookmarkStart w:id="193" w:name="_Toc97571273"/>
      <w:bookmarkEnd w:id="19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6.1.4</w:t>
        </w:r>
        <w:r w:rsidRPr="00EF20F7">
          <w:rPr>
            <w:lang w:eastAsia="zh-CN"/>
          </w:rPr>
          <w:tab/>
        </w:r>
      </w:smartTag>
      <w:r w:rsidRPr="00EF20F7">
        <w:rPr>
          <w:lang w:eastAsia="zh-CN"/>
        </w:rPr>
        <w:t>MRFP Recovery</w:t>
      </w:r>
      <w:bookmarkEnd w:id="192"/>
      <w:bookmarkEnd w:id="193"/>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345AC6" w:rsidP="009E159F">
      <w:pPr>
        <w:pStyle w:val="TH"/>
      </w:pPr>
      <w:r>
        <w:pict w14:anchorId="2EF27363">
          <v:shape id="_x0000_i1035" type="#_x0000_t75" style="width:3in;height:125.85pt">
            <v:imagedata r:id="rId23"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.1: MRFP Restoration</w:t>
      </w:r>
    </w:p>
    <w:p w14:paraId="7B2602BB" w14:textId="77777777" w:rsidR="009E159F" w:rsidRPr="00EF20F7" w:rsidRDefault="00345AC6" w:rsidP="009E159F">
      <w:pPr>
        <w:pStyle w:val="TH"/>
      </w:pPr>
      <w:r>
        <w:lastRenderedPageBreak/>
        <w:pict w14:anchorId="26415790">
          <v:shape id="_x0000_i1036" type="#_x0000_t75" style="width:3in;height:125.85pt">
            <v:imagedata r:id="rId24"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232AAD">
      <w:pPr>
        <w:pStyle w:val="Heading3"/>
        <w:rPr>
          <w:lang w:eastAsia="zh-CN"/>
        </w:rPr>
      </w:pPr>
      <w:bookmarkStart w:id="194" w:name="_Toc9597215"/>
      <w:bookmarkStart w:id="195" w:name="_Toc9757127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6.1.5</w:t>
        </w:r>
        <w:r w:rsidRPr="00EF20F7">
          <w:rPr>
            <w:lang w:eastAsia="zh-CN"/>
          </w:rPr>
          <w:tab/>
        </w:r>
      </w:smartTag>
      <w:r w:rsidRPr="00EF20F7">
        <w:rPr>
          <w:lang w:eastAsia="zh-CN"/>
        </w:rPr>
        <w:t>MRFC Recovery</w:t>
      </w:r>
      <w:bookmarkEnd w:id="194"/>
      <w:bookmarkEnd w:id="195"/>
    </w:p>
    <w:p w14:paraId="21FE0DDD" w14:textId="77777777" w:rsidR="009E159F" w:rsidRPr="00EF20F7" w:rsidRDefault="009E159F" w:rsidP="00232AAD">
      <w:pPr>
        <w:pStyle w:val="Heading4"/>
      </w:pPr>
      <w:bookmarkStart w:id="196" w:name="_Toc9597216"/>
      <w:bookmarkStart w:id="197" w:name="_Toc97571275"/>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.1</w:t>
      </w:r>
      <w:r w:rsidRPr="00EF20F7">
        <w:tab/>
        <w:t>General</w:t>
      </w:r>
      <w:bookmarkEnd w:id="196"/>
      <w:bookmarkEnd w:id="197"/>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232AAD">
      <w:pPr>
        <w:pStyle w:val="Heading4"/>
      </w:pPr>
      <w:bookmarkStart w:id="198" w:name="_Toc9597217"/>
      <w:bookmarkStart w:id="199" w:name="_Toc97571276"/>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w:t>
      </w:r>
      <w:r w:rsidRPr="00EF20F7">
        <w:tab/>
        <w:t>MRFC Restoration</w:t>
      </w:r>
      <w:bookmarkEnd w:id="198"/>
      <w:bookmarkEnd w:id="199"/>
    </w:p>
    <w:p w14:paraId="428B7057" w14:textId="77777777" w:rsidR="009E159F" w:rsidRPr="00EF20F7" w:rsidRDefault="00345AC6" w:rsidP="009E159F">
      <w:pPr>
        <w:pStyle w:val="TH"/>
      </w:pPr>
      <w:r>
        <w:pict w14:anchorId="33C8E470">
          <v:shape id="_x0000_i1037" type="#_x0000_t75" style="width:3in;height:179.7pt">
            <v:imagedata r:id="rId25"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t>Normal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232AAD">
      <w:pPr>
        <w:pStyle w:val="Heading3"/>
        <w:rPr>
          <w:lang w:eastAsia="zh-CN"/>
        </w:rPr>
      </w:pPr>
      <w:bookmarkStart w:id="200" w:name="_Toc9597218"/>
      <w:bookmarkStart w:id="201" w:name="_Toc9757127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6.1.6</w:t>
        </w:r>
        <w:r w:rsidRPr="00EF20F7">
          <w:rPr>
            <w:lang w:eastAsia="zh-CN"/>
          </w:rPr>
          <w:tab/>
        </w:r>
      </w:smartTag>
      <w:r w:rsidRPr="00EF20F7">
        <w:rPr>
          <w:lang w:eastAsia="zh-CN"/>
        </w:rPr>
        <w:t>MRFP Re-register</w:t>
      </w:r>
      <w:bookmarkEnd w:id="200"/>
      <w:bookmarkEnd w:id="201"/>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345AC6" w:rsidP="009E159F">
      <w:pPr>
        <w:pStyle w:val="TH"/>
      </w:pPr>
      <w:r>
        <w:lastRenderedPageBreak/>
        <w:pict w14:anchorId="3CF06E36">
          <v:shape id="_x0000_i1038" type="#_x0000_t75" style="width:3in;height:125.85pt">
            <v:imagedata r:id="rId26"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6.1.6</w:t>
        </w:r>
      </w:smartTag>
      <w:r w:rsidRPr="00EF20F7">
        <w:t>.1: Re-registration of an MRFP</w:t>
      </w:r>
    </w:p>
    <w:p w14:paraId="3F154DAB" w14:textId="77777777" w:rsidR="009E159F" w:rsidRPr="00EF20F7" w:rsidRDefault="009E159F" w:rsidP="00232AAD">
      <w:pPr>
        <w:pStyle w:val="Heading3"/>
        <w:rPr>
          <w:lang w:eastAsia="zh-CN"/>
        </w:rPr>
      </w:pPr>
      <w:bookmarkStart w:id="202" w:name="_Toc9597219"/>
      <w:bookmarkStart w:id="203" w:name="_Toc9757127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6.1.7</w:t>
        </w:r>
        <w:r w:rsidRPr="00EF20F7">
          <w:rPr>
            <w:lang w:eastAsia="zh-CN"/>
          </w:rPr>
          <w:tab/>
        </w:r>
      </w:smartTag>
      <w:r w:rsidRPr="00EF20F7">
        <w:rPr>
          <w:lang w:eastAsia="zh-CN"/>
        </w:rPr>
        <w:t>MRFP Re-registration Ordered by MRFC</w:t>
      </w:r>
      <w:bookmarkEnd w:id="202"/>
      <w:bookmarkEnd w:id="203"/>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345AC6" w:rsidP="009E159F">
      <w:pPr>
        <w:pStyle w:val="TH"/>
      </w:pPr>
      <w:r>
        <w:pict w14:anchorId="6EC0D911">
          <v:shape id="_x0000_i1039" type="#_x0000_t75" style="width:3in;height:125.85pt">
            <v:imagedata r:id="rId27"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232AAD">
      <w:pPr>
        <w:pStyle w:val="Heading3"/>
        <w:rPr>
          <w:lang w:eastAsia="zh-CN"/>
        </w:rPr>
      </w:pPr>
      <w:bookmarkStart w:id="204" w:name="_Toc9597220"/>
      <w:bookmarkStart w:id="205" w:name="_Toc9757127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6.1.8</w:t>
        </w:r>
        <w:r w:rsidRPr="00EF20F7">
          <w:rPr>
            <w:lang w:eastAsia="zh-CN"/>
          </w:rPr>
          <w:tab/>
          <w:t>A</w:t>
        </w:r>
      </w:smartTag>
      <w:r w:rsidRPr="00EF20F7">
        <w:rPr>
          <w:lang w:eastAsia="zh-CN"/>
        </w:rPr>
        <w:t>udit of MRFP</w:t>
      </w:r>
      <w:bookmarkEnd w:id="204"/>
      <w:bookmarkEnd w:id="205"/>
    </w:p>
    <w:p w14:paraId="222C67C1" w14:textId="77777777" w:rsidR="009E159F" w:rsidRPr="00EF20F7" w:rsidRDefault="009E159F" w:rsidP="00232AAD">
      <w:pPr>
        <w:pStyle w:val="Heading4"/>
      </w:pPr>
      <w:bookmarkStart w:id="206" w:name="_Toc9597221"/>
      <w:bookmarkStart w:id="207" w:name="_Toc97571280"/>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w:t>
      </w:r>
      <w:r w:rsidRPr="00EF20F7">
        <w:tab/>
        <w:t>Audit of Value</w:t>
      </w:r>
      <w:bookmarkEnd w:id="206"/>
      <w:bookmarkEnd w:id="207"/>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345AC6" w:rsidP="009E159F">
      <w:pPr>
        <w:pStyle w:val="TH"/>
      </w:pPr>
      <w:r>
        <w:pict w14:anchorId="77545E01">
          <v:shape id="_x0000_i1040" type="#_x0000_t75" style="width:3in;height:125.85pt">
            <v:imagedata r:id="rId28"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.1.1: Audit Value</w:t>
      </w:r>
    </w:p>
    <w:p w14:paraId="0FB11602" w14:textId="77777777" w:rsidR="009E159F" w:rsidRPr="00EF20F7" w:rsidRDefault="009E159F" w:rsidP="00232AAD">
      <w:pPr>
        <w:pStyle w:val="Heading3"/>
      </w:pPr>
      <w:bookmarkStart w:id="208" w:name="_Toc9597222"/>
      <w:bookmarkStart w:id="209" w:name="_Toc97571281"/>
      <w:smartTag w:uri="urn:schemas-microsoft-com:office:smarttags" w:element="chsdate">
        <w:smartTagPr>
          <w:attr w:name="Year" w:val="1899"/>
          <w:attr w:name="Month" w:val="12"/>
          <w:attr w:name="Day" w:val="30"/>
          <w:attr w:name="IsLunarDate" w:val="False"/>
          <w:attr w:name="IsROCDate" w:val="False"/>
        </w:smartTagPr>
        <w:r w:rsidRPr="00EF20F7">
          <w:lastRenderedPageBreak/>
          <w:t>6.1.8</w:t>
        </w:r>
      </w:smartTag>
      <w:r w:rsidRPr="00EF20F7">
        <w:t>.2</w:t>
      </w:r>
      <w:r w:rsidRPr="00EF20F7">
        <w:tab/>
        <w:t>Audit of Capability</w:t>
      </w:r>
      <w:bookmarkEnd w:id="208"/>
      <w:bookmarkEnd w:id="209"/>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345AC6" w:rsidP="009E159F">
      <w:pPr>
        <w:pStyle w:val="TH"/>
      </w:pPr>
      <w:r>
        <w:pict w14:anchorId="7AA73DE0">
          <v:shape id="_x0000_i1041" type="#_x0000_t75" style="width:3in;height:125.85pt">
            <v:imagedata r:id="rId29"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.2.1: Audit Capability</w:t>
      </w:r>
    </w:p>
    <w:p w14:paraId="2C52AD6B" w14:textId="77777777" w:rsidR="009E159F" w:rsidRPr="00EF20F7" w:rsidRDefault="009E159F" w:rsidP="009E159F">
      <w:pPr>
        <w:keepNext/>
        <w:keepLines/>
        <w:jc w:val="center"/>
      </w:pPr>
      <w:bookmarkStart w:id="210" w:name="_MCCTEMPBM_CRPT25350035___4"/>
    </w:p>
    <w:p w14:paraId="7AD3BC28" w14:textId="77777777" w:rsidR="009E159F" w:rsidRPr="00EF20F7" w:rsidRDefault="009E159F" w:rsidP="00232AAD">
      <w:pPr>
        <w:pStyle w:val="Heading3"/>
        <w:rPr>
          <w:lang w:eastAsia="zh-CN"/>
        </w:rPr>
      </w:pPr>
      <w:bookmarkStart w:id="211" w:name="_Toc9597223"/>
      <w:bookmarkStart w:id="212" w:name="_Toc97571282"/>
      <w:bookmarkEnd w:id="21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6.1.9</w:t>
        </w:r>
        <w:r w:rsidRPr="00EF20F7">
          <w:rPr>
            <w:lang w:eastAsia="zh-CN"/>
          </w:rPr>
          <w:tab/>
        </w:r>
      </w:smartTag>
      <w:r w:rsidRPr="00EF20F7">
        <w:rPr>
          <w:lang w:eastAsia="zh-CN"/>
        </w:rPr>
        <w:t>MRFP Capability Change</w:t>
      </w:r>
      <w:bookmarkEnd w:id="211"/>
      <w:bookmarkEnd w:id="212"/>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345AC6" w:rsidP="009E159F">
      <w:pPr>
        <w:pStyle w:val="TH"/>
      </w:pPr>
      <w:r>
        <w:pict w14:anchorId="7CFDC1C4">
          <v:shape id="_x0000_i1042" type="#_x0000_t75" style="width:3in;height:125.85pt">
            <v:imagedata r:id="rId30"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232AAD">
      <w:pPr>
        <w:pStyle w:val="Heading3"/>
        <w:rPr>
          <w:lang w:eastAsia="zh-CN"/>
        </w:rPr>
      </w:pPr>
      <w:bookmarkStart w:id="213" w:name="_Toc9597224"/>
      <w:bookmarkStart w:id="214" w:name="_Toc9757128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6.1.10</w:t>
        </w:r>
        <w:r w:rsidRPr="00EF20F7">
          <w:rPr>
            <w:lang w:eastAsia="zh-CN"/>
          </w:rPr>
          <w:tab/>
        </w:r>
      </w:smartTag>
      <w:r w:rsidRPr="00EF20F7">
        <w:rPr>
          <w:lang w:eastAsia="zh-CN"/>
        </w:rPr>
        <w:t>MRFC Out of service</w:t>
      </w:r>
      <w:bookmarkEnd w:id="213"/>
      <w:bookmarkEnd w:id="214"/>
    </w:p>
    <w:p w14:paraId="23119DD2" w14:textId="77777777" w:rsidR="009E159F" w:rsidRPr="00EF20F7" w:rsidRDefault="00345AC6" w:rsidP="009E159F">
      <w:pPr>
        <w:pStyle w:val="TH"/>
      </w:pPr>
      <w:r>
        <w:pict w14:anchorId="2DFF8519">
          <v:shape id="_x0000_i1043" type="#_x0000_t75" style="width:3in;height:125.85pt">
            <v:imagedata r:id="rId31"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232AAD">
      <w:pPr>
        <w:pStyle w:val="Heading3"/>
        <w:rPr>
          <w:lang w:eastAsia="zh-CN"/>
        </w:rPr>
      </w:pPr>
      <w:bookmarkStart w:id="215" w:name="_Toc9597225"/>
      <w:bookmarkStart w:id="216" w:name="_Toc9757128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6.1.11</w:t>
        </w:r>
        <w:r w:rsidRPr="00EF20F7">
          <w:rPr>
            <w:lang w:eastAsia="zh-CN"/>
          </w:rPr>
          <w:tab/>
        </w:r>
      </w:smartTag>
      <w:r w:rsidRPr="00EF20F7">
        <w:rPr>
          <w:lang w:eastAsia="zh-CN"/>
        </w:rPr>
        <w:t>MRFP Resource Congestion Handling – Activate</w:t>
      </w:r>
      <w:bookmarkEnd w:id="215"/>
      <w:bookmarkEnd w:id="216"/>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345AC6" w:rsidP="009E159F">
      <w:pPr>
        <w:pStyle w:val="TH"/>
      </w:pPr>
      <w:r>
        <w:pict w14:anchorId="3EA1E487">
          <v:shape id="_x0000_i1044" type="#_x0000_t75" style="width:3in;height:125.85pt">
            <v:imagedata r:id="rId32"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6.1.11</w:t>
        </w:r>
      </w:smartTag>
      <w:r w:rsidRPr="00EF20F7">
        <w:t>.1: MRFP Resource Congestion Handling - Activate</w:t>
      </w:r>
    </w:p>
    <w:p w14:paraId="00AFFE00" w14:textId="77777777" w:rsidR="009E159F" w:rsidRPr="00EF20F7" w:rsidRDefault="009E159F" w:rsidP="00232AAD">
      <w:pPr>
        <w:pStyle w:val="Heading3"/>
      </w:pPr>
      <w:bookmarkStart w:id="217" w:name="_Toc9597226"/>
      <w:bookmarkStart w:id="218" w:name="_Toc9757128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6.1.12</w:t>
        </w:r>
        <w:r w:rsidRPr="00EF20F7">
          <w:rPr>
            <w:lang w:eastAsia="zh-CN"/>
          </w:rPr>
          <w:tab/>
        </w:r>
      </w:smartTag>
      <w:r w:rsidRPr="00EF20F7">
        <w:rPr>
          <w:lang w:eastAsia="zh-CN"/>
        </w:rPr>
        <w:t>MRFP Resource Congestion Handling -Indication</w:t>
      </w:r>
      <w:bookmarkEnd w:id="217"/>
      <w:bookmarkEnd w:id="218"/>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345AC6" w:rsidP="009E159F">
      <w:pPr>
        <w:pStyle w:val="TH"/>
      </w:pPr>
      <w:r>
        <w:pict w14:anchorId="63C8DDB7">
          <v:shape id="_x0000_i1045" type="#_x0000_t75" style="width:3in;height:125.85pt">
            <v:imagedata r:id="rId33"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6.1.12</w:t>
        </w:r>
      </w:smartTag>
      <w:r w:rsidRPr="00EF20F7">
        <w:t>.1: MRFP Resource Congestion Handling-Indication</w:t>
      </w:r>
    </w:p>
    <w:p w14:paraId="72E9B5CF" w14:textId="77777777" w:rsidR="009E159F" w:rsidRPr="00EF20F7" w:rsidRDefault="009E159F" w:rsidP="00232AAD">
      <w:pPr>
        <w:pStyle w:val="Heading2"/>
      </w:pPr>
      <w:bookmarkStart w:id="219" w:name="_Toc9597227"/>
      <w:bookmarkStart w:id="220" w:name="_Toc97571286"/>
      <w:r w:rsidRPr="00EF20F7">
        <w:rPr>
          <w:lang w:eastAsia="zh-CN"/>
        </w:rPr>
        <w:t>6.1.13</w:t>
      </w:r>
      <w:r w:rsidRPr="00EF20F7">
        <w:rPr>
          <w:lang w:eastAsia="zh-CN"/>
        </w:rPr>
        <w:tab/>
      </w:r>
      <w:r w:rsidRPr="00EF20F7">
        <w:t>Hanging termination detection</w:t>
      </w:r>
      <w:bookmarkEnd w:id="219"/>
      <w:bookmarkEnd w:id="220"/>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2.85pt;height:130.25pt" o:ole="">
            <v:imagedata r:id="rId34" o:title=""/>
          </v:shape>
          <o:OLEObject Type="Embed" ProgID="Visio.Drawing.11" ShapeID="_x0000_i1046" DrawAspect="Content" ObjectID="_1708184203" r:id="rId35"/>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232AAD">
      <w:pPr>
        <w:pStyle w:val="Heading2"/>
        <w:rPr>
          <w:lang w:eastAsia="zh-CN"/>
        </w:rPr>
      </w:pPr>
      <w:bookmarkStart w:id="221" w:name="_Toc9597228"/>
      <w:bookmarkStart w:id="222" w:name="_Toc97571287"/>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21"/>
      <w:bookmarkEnd w:id="222"/>
    </w:p>
    <w:p w14:paraId="55F8DA90" w14:textId="77777777" w:rsidR="009E159F" w:rsidRPr="00EF20F7" w:rsidRDefault="009E159F" w:rsidP="00232AAD">
      <w:pPr>
        <w:pStyle w:val="Heading3"/>
        <w:rPr>
          <w:lang w:eastAsia="zh-CN"/>
        </w:rPr>
      </w:pPr>
      <w:bookmarkStart w:id="223" w:name="_Toc9597229"/>
      <w:bookmarkStart w:id="224" w:name="_Toc9757128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r w:rsidRPr="00EF20F7">
          <w:rPr>
            <w:lang w:eastAsia="zh-CN"/>
          </w:rPr>
          <w:tab/>
          <w:t>P</w:t>
        </w:r>
      </w:smartTag>
      <w:r w:rsidRPr="00EF20F7">
        <w:rPr>
          <w:lang w:eastAsia="zh-CN"/>
        </w:rPr>
        <w:t>lay Tone Procedure</w:t>
      </w:r>
      <w:bookmarkEnd w:id="223"/>
      <w:bookmarkEnd w:id="224"/>
    </w:p>
    <w:p w14:paraId="46E5B0B6" w14:textId="77777777" w:rsidR="009E159F" w:rsidRPr="00EF20F7" w:rsidRDefault="009E159F" w:rsidP="00232AAD">
      <w:pPr>
        <w:pStyle w:val="Heading4"/>
        <w:rPr>
          <w:rFonts w:eastAsia="Batang"/>
        </w:rPr>
      </w:pPr>
      <w:bookmarkStart w:id="225" w:name="_Toc9597230"/>
      <w:bookmarkStart w:id="226" w:name="_Toc9757128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.1</w:t>
      </w:r>
      <w:r w:rsidRPr="00EF20F7">
        <w:rPr>
          <w:rFonts w:eastAsia="Batang"/>
        </w:rPr>
        <w:tab/>
        <w:t>General</w:t>
      </w:r>
      <w:bookmarkEnd w:id="225"/>
      <w:bookmarkEnd w:id="226"/>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232AAD">
      <w:pPr>
        <w:pStyle w:val="Heading4"/>
      </w:pPr>
      <w:bookmarkStart w:id="227" w:name="_Toc9597231"/>
      <w:bookmarkStart w:id="228" w:name="_Toc97571290"/>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.2</w:t>
      </w:r>
      <w:r w:rsidRPr="00EF20F7">
        <w:tab/>
        <w:t>Send tone</w:t>
      </w:r>
      <w:bookmarkEnd w:id="227"/>
      <w:bookmarkEnd w:id="228"/>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
        <w:rPr>
          <w:lang w:eastAsia="zh-CN"/>
        </w:rPr>
      </w:pPr>
      <w:r w:rsidRPr="00EF20F7">
        <w:t>-</w:t>
      </w:r>
      <w:r w:rsidRPr="00EF20F7">
        <w:tab/>
        <w:t>the duration has elapsed or:</w:t>
      </w:r>
    </w:p>
    <w:p w14:paraId="0490F801" w14:textId="77777777" w:rsidR="009E159F" w:rsidRPr="00EF20F7" w:rsidRDefault="009E159F" w:rsidP="009E159F">
      <w:pPr>
        <w:pStyle w:val="B1"/>
        <w:rPr>
          <w:lang w:eastAsia="zh-CN"/>
        </w:rPr>
      </w:pPr>
      <w:r w:rsidRPr="00EF20F7">
        <w:t>-</w:t>
      </w:r>
      <w:r w:rsidRPr="00EF20F7">
        <w:tab/>
        <w:t>a DTMF digit is detected by the MRFP or:</w:t>
      </w:r>
    </w:p>
    <w:p w14:paraId="4886F031" w14:textId="77777777" w:rsidR="009E159F" w:rsidRPr="00EF20F7" w:rsidRDefault="009E159F" w:rsidP="009E159F">
      <w:pPr>
        <w:pStyle w:val="B1"/>
        <w:rPr>
          <w:lang w:eastAsia="zh-CN"/>
        </w:rPr>
      </w:pPr>
      <w:r w:rsidRPr="00EF20F7">
        <w:t>-</w:t>
      </w:r>
      <w:r w:rsidRPr="00EF20F7">
        <w:tab/>
        <w:t>the sending tone is not successful.</w:t>
      </w:r>
    </w:p>
    <w:p w14:paraId="7BB9599F" w14:textId="77777777" w:rsidR="009E159F" w:rsidRPr="00EF20F7" w:rsidRDefault="009E159F" w:rsidP="00232AAD">
      <w:pPr>
        <w:pStyle w:val="Heading4"/>
      </w:pPr>
      <w:bookmarkStart w:id="229" w:name="_Toc9597232"/>
      <w:bookmarkStart w:id="230" w:name="_Toc97571291"/>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.3</w:t>
      </w:r>
      <w:r w:rsidRPr="00EF20F7">
        <w:tab/>
        <w:t>Stop tone</w:t>
      </w:r>
      <w:bookmarkEnd w:id="229"/>
      <w:bookmarkEnd w:id="230"/>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232AAD">
      <w:pPr>
        <w:pStyle w:val="Heading4"/>
        <w:rPr>
          <w:rFonts w:eastAsia="Batang"/>
        </w:rPr>
      </w:pPr>
      <w:bookmarkStart w:id="231" w:name="_Toc9597233"/>
      <w:bookmarkStart w:id="232" w:name="_Toc9757129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.4</w:t>
      </w:r>
      <w:r w:rsidRPr="00EF20F7">
        <w:tab/>
      </w:r>
      <w:r w:rsidRPr="00EF20F7">
        <w:rPr>
          <w:rFonts w:eastAsia="Batang"/>
        </w:rPr>
        <w:t>Tone completed</w:t>
      </w:r>
      <w:bookmarkEnd w:id="231"/>
      <w:bookmarkEnd w:id="232"/>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232AAD">
      <w:pPr>
        <w:pStyle w:val="Heading4"/>
        <w:rPr>
          <w:rFonts w:eastAsia="Batang"/>
        </w:rPr>
      </w:pPr>
      <w:bookmarkStart w:id="233" w:name="_Toc9597234"/>
      <w:bookmarkStart w:id="234" w:name="_Toc9757129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6.2.1</w:t>
        </w:r>
      </w:smartTag>
      <w:r w:rsidRPr="00EF20F7">
        <w:rPr>
          <w:rFonts w:eastAsia="Batang"/>
        </w:rPr>
        <w:t>.5</w:t>
      </w:r>
      <w:r w:rsidRPr="00EF20F7">
        <w:tab/>
      </w:r>
      <w:r w:rsidRPr="00EF20F7">
        <w:rPr>
          <w:rFonts w:eastAsia="Batang"/>
        </w:rPr>
        <w:t>Message sequence chart</w:t>
      </w:r>
      <w:bookmarkEnd w:id="233"/>
      <w:bookmarkEnd w:id="234"/>
    </w:p>
    <w:p w14:paraId="4DB6230C"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345AC6" w:rsidP="009E159F">
      <w:pPr>
        <w:pStyle w:val="TH"/>
        <w:rPr>
          <w:lang w:eastAsia="zh-CN"/>
        </w:rPr>
      </w:pPr>
      <w:r>
        <w:pict w14:anchorId="7E249E9B">
          <v:shape id="_x0000_i1047" type="#_x0000_t75" style="width:480.85pt;height:359.35pt">
            <v:imagedata r:id="rId36"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232AAD">
      <w:pPr>
        <w:pStyle w:val="Heading3"/>
        <w:rPr>
          <w:lang w:eastAsia="zh-CN"/>
        </w:rPr>
      </w:pPr>
      <w:bookmarkStart w:id="235" w:name="_Toc9597235"/>
      <w:bookmarkStart w:id="236" w:name="_Toc9757129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r w:rsidRPr="00EF20F7">
          <w:rPr>
            <w:lang w:eastAsia="zh-CN"/>
          </w:rPr>
          <w:tab/>
          <w:t>P</w:t>
        </w:r>
      </w:smartTag>
      <w:r w:rsidRPr="00EF20F7">
        <w:rPr>
          <w:lang w:eastAsia="zh-CN"/>
        </w:rPr>
        <w:t>lay Announcement Procedure</w:t>
      </w:r>
      <w:bookmarkEnd w:id="235"/>
      <w:bookmarkEnd w:id="236"/>
    </w:p>
    <w:p w14:paraId="68D997CE" w14:textId="77777777" w:rsidR="009E159F" w:rsidRPr="00EF20F7" w:rsidRDefault="009E159F" w:rsidP="00232AAD">
      <w:pPr>
        <w:pStyle w:val="Heading4"/>
        <w:rPr>
          <w:rFonts w:eastAsia="SimSun"/>
          <w:lang w:eastAsia="zh-CN"/>
        </w:rPr>
      </w:pPr>
      <w:bookmarkStart w:id="237" w:name="_Toc9597236"/>
      <w:bookmarkStart w:id="238" w:name="_Toc97571295"/>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w:t>
      </w:r>
      <w:r w:rsidRPr="00EF20F7">
        <w:tab/>
        <w:t>General</w:t>
      </w:r>
      <w:bookmarkEnd w:id="237"/>
      <w:bookmarkEnd w:id="238"/>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232AAD">
      <w:pPr>
        <w:pStyle w:val="Heading4"/>
        <w:rPr>
          <w:rFonts w:eastAsia="Batang"/>
        </w:rPr>
      </w:pPr>
      <w:bookmarkStart w:id="239" w:name="_Toc9597237"/>
      <w:bookmarkStart w:id="240" w:name="_Toc9757129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.2</w:t>
      </w:r>
      <w:r w:rsidRPr="00EF20F7">
        <w:rPr>
          <w:rFonts w:eastAsia="Batang"/>
        </w:rPr>
        <w:tab/>
        <w:t>Start announcement</w:t>
      </w:r>
      <w:bookmarkEnd w:id="239"/>
      <w:bookmarkEnd w:id="240"/>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
        <w:rPr>
          <w:lang w:eastAsia="zh-CN"/>
        </w:rPr>
      </w:pPr>
      <w:r w:rsidRPr="00EF20F7">
        <w:rPr>
          <w:lang w:eastAsia="zh-CN"/>
        </w:rPr>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232AAD">
      <w:pPr>
        <w:pStyle w:val="Heading4"/>
        <w:rPr>
          <w:rFonts w:eastAsia="Batang"/>
        </w:rPr>
      </w:pPr>
      <w:bookmarkStart w:id="241" w:name="_Toc9597238"/>
      <w:bookmarkStart w:id="242" w:name="_Toc9757129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.3</w:t>
      </w:r>
      <w:r w:rsidRPr="00EF20F7">
        <w:rPr>
          <w:rFonts w:eastAsia="Batang"/>
        </w:rPr>
        <w:tab/>
        <w:t>Stop announcement</w:t>
      </w:r>
      <w:bookmarkEnd w:id="241"/>
      <w:bookmarkEnd w:id="242"/>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232AAD">
      <w:pPr>
        <w:pStyle w:val="Heading4"/>
        <w:rPr>
          <w:rFonts w:eastAsia="Batang"/>
        </w:rPr>
      </w:pPr>
      <w:bookmarkStart w:id="243" w:name="_Toc9597239"/>
      <w:bookmarkStart w:id="244" w:name="_Toc9757129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.4</w:t>
      </w:r>
      <w:r w:rsidRPr="00EF20F7">
        <w:rPr>
          <w:rFonts w:eastAsia="Batang"/>
        </w:rPr>
        <w:tab/>
        <w:t>Announcement completed</w:t>
      </w:r>
      <w:bookmarkEnd w:id="243"/>
      <w:bookmarkEnd w:id="244"/>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232AAD">
      <w:pPr>
        <w:pStyle w:val="Heading4"/>
        <w:rPr>
          <w:rFonts w:eastAsia="Batang"/>
        </w:rPr>
      </w:pPr>
      <w:bookmarkStart w:id="245" w:name="_Toc9597240"/>
      <w:bookmarkStart w:id="246" w:name="_Toc9757129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.5</w:t>
      </w:r>
      <w:r w:rsidRPr="00EF20F7">
        <w:rPr>
          <w:rFonts w:eastAsia="Batang"/>
        </w:rPr>
        <w:tab/>
        <w:t>Message sequence chart</w:t>
      </w:r>
      <w:bookmarkEnd w:id="245"/>
      <w:bookmarkEnd w:id="246"/>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345AC6" w:rsidP="009E159F">
      <w:pPr>
        <w:pStyle w:val="TH"/>
      </w:pPr>
      <w:r>
        <w:lastRenderedPageBreak/>
        <w:pict w14:anchorId="5DE5A9CD">
          <v:shape id="_x0000_i1048" type="#_x0000_t75" style="width:478.35pt;height:338.7pt">
            <v:imagedata r:id="rId37"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 Playing announcement (message sequence chart)</w:t>
      </w:r>
    </w:p>
    <w:p w14:paraId="69269943" w14:textId="77777777" w:rsidR="009E159F" w:rsidRPr="00EF20F7" w:rsidRDefault="009E159F" w:rsidP="00232AAD">
      <w:pPr>
        <w:pStyle w:val="Heading3"/>
        <w:rPr>
          <w:lang w:eastAsia="zh-CN"/>
        </w:rPr>
      </w:pPr>
      <w:bookmarkStart w:id="247" w:name="_Toc9597241"/>
      <w:bookmarkStart w:id="248" w:name="_Toc9757130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6.2.3</w:t>
        </w:r>
        <w:r w:rsidRPr="00EF20F7">
          <w:rPr>
            <w:lang w:eastAsia="zh-CN"/>
          </w:rPr>
          <w:tab/>
        </w:r>
      </w:smartTag>
      <w:r w:rsidRPr="00EF20F7">
        <w:rPr>
          <w:lang w:eastAsia="zh-CN"/>
        </w:rPr>
        <w:t>Text to Speech Procedure</w:t>
      </w:r>
      <w:bookmarkEnd w:id="247"/>
      <w:bookmarkEnd w:id="248"/>
    </w:p>
    <w:p w14:paraId="08D28B8A" w14:textId="77777777" w:rsidR="009E159F" w:rsidRPr="00EF20F7" w:rsidRDefault="009E159F" w:rsidP="00232AAD">
      <w:pPr>
        <w:pStyle w:val="Heading4"/>
        <w:rPr>
          <w:rFonts w:eastAsia="Batang"/>
        </w:rPr>
      </w:pPr>
      <w:bookmarkStart w:id="249" w:name="_Toc9597242"/>
      <w:bookmarkStart w:id="250" w:name="_Toc9757130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.1</w:t>
      </w:r>
      <w:r w:rsidRPr="00EF20F7">
        <w:rPr>
          <w:rFonts w:eastAsia="Batang"/>
        </w:rPr>
        <w:tab/>
        <w:t>General</w:t>
      </w:r>
      <w:bookmarkEnd w:id="249"/>
      <w:bookmarkEnd w:id="250"/>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232AAD">
      <w:pPr>
        <w:pStyle w:val="Heading4"/>
        <w:rPr>
          <w:rFonts w:eastAsia="Batang"/>
        </w:rPr>
      </w:pPr>
      <w:bookmarkStart w:id="251" w:name="_Toc9597243"/>
      <w:bookmarkStart w:id="252" w:name="_Toc9757130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.2</w:t>
      </w:r>
      <w:r w:rsidRPr="00EF20F7">
        <w:rPr>
          <w:rFonts w:eastAsia="Batang"/>
        </w:rPr>
        <w:tab/>
        <w:t>Start TTS</w:t>
      </w:r>
      <w:bookmarkEnd w:id="251"/>
      <w:bookmarkEnd w:id="252"/>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
      </w:pPr>
      <w:r w:rsidRPr="00EF20F7">
        <w:t>-</w:t>
      </w:r>
      <w:r w:rsidRPr="00EF20F7">
        <w:tab/>
        <w:t>the TTS has been completed successfully or:</w:t>
      </w:r>
    </w:p>
    <w:p w14:paraId="050A7807" w14:textId="77777777" w:rsidR="009E159F" w:rsidRPr="00EF20F7" w:rsidRDefault="009E159F" w:rsidP="009E159F">
      <w:pPr>
        <w:pStyle w:val="B1"/>
      </w:pPr>
      <w:r w:rsidRPr="00EF20F7">
        <w:t>-</w:t>
      </w:r>
      <w:r w:rsidRPr="00EF20F7">
        <w:tab/>
        <w:t>a DTMF digit is detected by the MRFP or:</w:t>
      </w:r>
    </w:p>
    <w:p w14:paraId="7DAB498E" w14:textId="77777777" w:rsidR="009E159F" w:rsidRPr="00EF20F7" w:rsidRDefault="009E159F" w:rsidP="009E159F">
      <w:pPr>
        <w:pStyle w:val="B1"/>
      </w:pPr>
      <w:r w:rsidRPr="00EF20F7">
        <w:t>-</w:t>
      </w:r>
      <w:r w:rsidRPr="00EF20F7">
        <w:tab/>
        <w:t>the playing TTS is not successful.</w:t>
      </w:r>
    </w:p>
    <w:p w14:paraId="2F31C273" w14:textId="77777777" w:rsidR="009E159F" w:rsidRPr="00EF20F7" w:rsidRDefault="009E159F" w:rsidP="00232AAD">
      <w:pPr>
        <w:pStyle w:val="Heading4"/>
        <w:rPr>
          <w:rFonts w:eastAsia="Batang"/>
        </w:rPr>
      </w:pPr>
      <w:bookmarkStart w:id="253" w:name="_Toc9597244"/>
      <w:bookmarkStart w:id="254" w:name="_Toc9757130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.3</w:t>
      </w:r>
      <w:r w:rsidRPr="00EF20F7">
        <w:rPr>
          <w:rFonts w:eastAsia="Batang"/>
        </w:rPr>
        <w:tab/>
        <w:t>Stop TTS</w:t>
      </w:r>
      <w:bookmarkEnd w:id="253"/>
      <w:bookmarkEnd w:id="254"/>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232AAD">
      <w:pPr>
        <w:pStyle w:val="Heading4"/>
        <w:rPr>
          <w:rFonts w:eastAsia="Batang"/>
        </w:rPr>
      </w:pPr>
      <w:bookmarkStart w:id="255" w:name="_Toc9597245"/>
      <w:bookmarkStart w:id="256" w:name="_Toc9757130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55"/>
      <w:bookmarkEnd w:id="256"/>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232AAD">
      <w:pPr>
        <w:pStyle w:val="Heading4"/>
        <w:rPr>
          <w:rFonts w:eastAsia="Batang"/>
        </w:rPr>
      </w:pPr>
      <w:bookmarkStart w:id="257" w:name="_Toc9597246"/>
      <w:bookmarkStart w:id="258" w:name="_Toc9757130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57"/>
      <w:bookmarkEnd w:id="258"/>
    </w:p>
    <w:p w14:paraId="1BAA8A2A"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shows the message sequence chart example for playing TTS.</w:t>
      </w:r>
    </w:p>
    <w:p w14:paraId="78833F73" w14:textId="77777777" w:rsidR="009E159F" w:rsidRPr="00EF20F7" w:rsidRDefault="00345AC6" w:rsidP="009E159F">
      <w:pPr>
        <w:pStyle w:val="TH"/>
      </w:pPr>
      <w:r>
        <w:pict w14:anchorId="4EB0034D">
          <v:shape id="_x0000_i1049" type="#_x0000_t75" style="width:482.1pt;height:327.45pt">
            <v:imagedata r:id="rId38"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Playing TTS (message sequence chart)</w:t>
      </w:r>
    </w:p>
    <w:p w14:paraId="78FDA3A7" w14:textId="77777777" w:rsidR="009E159F" w:rsidRPr="00EF20F7" w:rsidRDefault="009E159F" w:rsidP="00232AAD">
      <w:pPr>
        <w:pStyle w:val="Heading3"/>
        <w:rPr>
          <w:lang w:eastAsia="zh-CN"/>
        </w:rPr>
      </w:pPr>
      <w:bookmarkStart w:id="259" w:name="_Toc9597247"/>
      <w:bookmarkStart w:id="260" w:name="_Toc9757130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6.2.4</w:t>
        </w:r>
        <w:r w:rsidRPr="00EF20F7">
          <w:rPr>
            <w:lang w:eastAsia="zh-CN"/>
          </w:rPr>
          <w:tab/>
          <w:t>A</w:t>
        </w:r>
      </w:smartTag>
      <w:r w:rsidRPr="00EF20F7">
        <w:rPr>
          <w:lang w:eastAsia="zh-CN"/>
        </w:rPr>
        <w:t>udio Record Procedure</w:t>
      </w:r>
      <w:bookmarkEnd w:id="259"/>
      <w:bookmarkEnd w:id="260"/>
    </w:p>
    <w:p w14:paraId="357C3268" w14:textId="77777777" w:rsidR="009E159F" w:rsidRPr="00EF20F7" w:rsidRDefault="009E159F" w:rsidP="00232AAD">
      <w:pPr>
        <w:pStyle w:val="Heading4"/>
        <w:rPr>
          <w:rFonts w:eastAsia="SimSun"/>
        </w:rPr>
      </w:pPr>
      <w:bookmarkStart w:id="261" w:name="_Toc9597248"/>
      <w:bookmarkStart w:id="262" w:name="_Toc97571307"/>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.1</w:t>
      </w:r>
      <w:r w:rsidRPr="00EF20F7">
        <w:rPr>
          <w:rFonts w:eastAsia="SimSun"/>
        </w:rPr>
        <w:tab/>
        <w:t>General</w:t>
      </w:r>
      <w:bookmarkEnd w:id="261"/>
      <w:bookmarkEnd w:id="262"/>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232AAD">
      <w:pPr>
        <w:pStyle w:val="Heading4"/>
        <w:rPr>
          <w:rFonts w:eastAsia="SimSun"/>
        </w:rPr>
      </w:pPr>
      <w:bookmarkStart w:id="263" w:name="_Toc9597249"/>
      <w:bookmarkStart w:id="264" w:name="_Toc97571308"/>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.2</w:t>
      </w:r>
      <w:r w:rsidRPr="00EF20F7">
        <w:rPr>
          <w:rFonts w:eastAsia="SimSun"/>
        </w:rPr>
        <w:tab/>
        <w:t>Start audio record</w:t>
      </w:r>
      <w:bookmarkEnd w:id="263"/>
      <w:bookmarkEnd w:id="264"/>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14DD1E0A"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 ,</w:t>
      </w:r>
    </w:p>
    <w:p w14:paraId="0765CA1C"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232AAD">
      <w:pPr>
        <w:pStyle w:val="Heading4"/>
        <w:rPr>
          <w:rFonts w:eastAsia="SimSun"/>
        </w:rPr>
      </w:pPr>
      <w:bookmarkStart w:id="265" w:name="_Toc9597250"/>
      <w:bookmarkStart w:id="266" w:name="_Toc97571309"/>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.3</w:t>
      </w:r>
      <w:r w:rsidRPr="00EF20F7">
        <w:rPr>
          <w:rFonts w:eastAsia="SimSun"/>
        </w:rPr>
        <w:tab/>
        <w:t>Stop audio record</w:t>
      </w:r>
      <w:bookmarkEnd w:id="265"/>
      <w:bookmarkEnd w:id="266"/>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232AAD">
      <w:pPr>
        <w:pStyle w:val="Heading4"/>
        <w:rPr>
          <w:rFonts w:eastAsia="SimSun"/>
        </w:rPr>
      </w:pPr>
      <w:bookmarkStart w:id="267" w:name="_Toc9597251"/>
      <w:bookmarkStart w:id="268" w:name="_Toc97571310"/>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.4</w:t>
      </w:r>
      <w:r w:rsidRPr="00EF20F7">
        <w:rPr>
          <w:rFonts w:eastAsia="SimSun"/>
        </w:rPr>
        <w:tab/>
        <w:t>Audio record completed</w:t>
      </w:r>
      <w:bookmarkEnd w:id="267"/>
      <w:bookmarkEnd w:id="268"/>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232AAD">
      <w:pPr>
        <w:pStyle w:val="Heading4"/>
        <w:rPr>
          <w:rFonts w:eastAsia="SimSun"/>
        </w:rPr>
      </w:pPr>
      <w:bookmarkStart w:id="269" w:name="_Toc9597252"/>
      <w:bookmarkStart w:id="270" w:name="_Toc97571311"/>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.5</w:t>
      </w:r>
      <w:r w:rsidRPr="00EF20F7">
        <w:rPr>
          <w:rFonts w:eastAsia="SimSun"/>
        </w:rPr>
        <w:tab/>
        <w:t>Message sequence chart</w:t>
      </w:r>
      <w:bookmarkEnd w:id="269"/>
      <w:bookmarkEnd w:id="270"/>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345AC6" w:rsidP="009E159F">
      <w:pPr>
        <w:pStyle w:val="TH"/>
      </w:pPr>
      <w:r>
        <w:lastRenderedPageBreak/>
        <w:pict w14:anchorId="517B750B">
          <v:shape id="_x0000_i1050" type="#_x0000_t75" style="width:478.35pt;height:413.2pt">
            <v:imagedata r:id="rId39"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232AAD">
      <w:pPr>
        <w:pStyle w:val="Heading3"/>
        <w:rPr>
          <w:lang w:eastAsia="zh-CN"/>
        </w:rPr>
      </w:pPr>
      <w:bookmarkStart w:id="271" w:name="_Toc9597253"/>
      <w:bookmarkStart w:id="272" w:name="_Toc97571312"/>
      <w:smartTag w:uri="urn:schemas-microsoft-com:office:smarttags" w:element="chsdate">
        <w:smartTagPr>
          <w:attr w:name="Year" w:val="1899"/>
          <w:attr w:name="Month" w:val="12"/>
          <w:attr w:name="Day" w:val="30"/>
          <w:attr w:name="IsLunarDate" w:val="False"/>
          <w:attr w:name="IsROCDate" w:val="False"/>
        </w:smartTagPr>
        <w:r w:rsidRPr="00EF20F7">
          <w:t>6.2.5</w:t>
        </w:r>
        <w:r w:rsidRPr="00EF20F7">
          <w:rPr>
            <w:lang w:eastAsia="zh-CN"/>
          </w:rPr>
          <w:tab/>
        </w:r>
      </w:smartTag>
      <w:r w:rsidRPr="00EF20F7">
        <w:t xml:space="preserve">DTMF Collection </w:t>
      </w:r>
      <w:r w:rsidRPr="00EF20F7">
        <w:rPr>
          <w:lang w:eastAsia="zh-CN"/>
        </w:rPr>
        <w:t>Procedure</w:t>
      </w:r>
      <w:bookmarkEnd w:id="271"/>
      <w:bookmarkEnd w:id="272"/>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6.2.5</w:t>
        </w:r>
      </w:smartTag>
      <w:r w:rsidRPr="00EF20F7">
        <w:rPr>
          <w:lang w:eastAsia="zh-CN"/>
        </w:rPr>
        <w:t>.1.</w:t>
      </w:r>
    </w:p>
    <w:p w14:paraId="5D199768" w14:textId="77777777" w:rsidR="009E159F" w:rsidRPr="00EF20F7" w:rsidRDefault="00345AC6" w:rsidP="009E159F">
      <w:pPr>
        <w:pStyle w:val="TH"/>
        <w:rPr>
          <w:lang w:eastAsia="zh-CN"/>
        </w:rPr>
      </w:pPr>
      <w:r>
        <w:lastRenderedPageBreak/>
        <w:pict w14:anchorId="0845F932">
          <v:shape id="_x0000_i1051" type="#_x0000_t75" style="width:478.35pt;height:447.05pt">
            <v:imagedata r:id="rId40"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232AAD">
      <w:pPr>
        <w:pStyle w:val="Heading3"/>
        <w:rPr>
          <w:lang w:eastAsia="zh-CN"/>
        </w:rPr>
      </w:pPr>
      <w:bookmarkStart w:id="273" w:name="_Toc9597254"/>
      <w:bookmarkStart w:id="274" w:name="_Toc97571313"/>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73"/>
      <w:bookmarkEnd w:id="274"/>
    </w:p>
    <w:p w14:paraId="66DA2BEE" w14:textId="77777777" w:rsidR="009E159F" w:rsidRPr="00EF20F7" w:rsidRDefault="009E159F" w:rsidP="00232AAD">
      <w:pPr>
        <w:pStyle w:val="Heading4"/>
        <w:rPr>
          <w:rFonts w:eastAsia="SimSun"/>
        </w:rPr>
      </w:pPr>
      <w:bookmarkStart w:id="275" w:name="_Toc9597255"/>
      <w:bookmarkStart w:id="276" w:name="_Toc97571314"/>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.1</w:t>
      </w:r>
      <w:r w:rsidRPr="00EF20F7">
        <w:rPr>
          <w:rFonts w:eastAsia="SimSun"/>
        </w:rPr>
        <w:tab/>
        <w:t>General</w:t>
      </w:r>
      <w:bookmarkEnd w:id="275"/>
      <w:bookmarkEnd w:id="276"/>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232AAD">
      <w:pPr>
        <w:pStyle w:val="Heading4"/>
        <w:rPr>
          <w:rFonts w:eastAsia="SimSun"/>
        </w:rPr>
      </w:pPr>
      <w:bookmarkStart w:id="277" w:name="_Toc9597256"/>
      <w:bookmarkStart w:id="278" w:name="_Toc97571315"/>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77"/>
      <w:bookmarkEnd w:id="278"/>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
      </w:pPr>
      <w:r w:rsidRPr="00EF20F7">
        <w:t>-</w:t>
      </w:r>
      <w:r w:rsidRPr="00EF20F7">
        <w:tab/>
        <w:t>the ASR has been completed successfully,</w:t>
      </w:r>
    </w:p>
    <w:p w14:paraId="056017E6" w14:textId="77777777" w:rsidR="009E159F" w:rsidRPr="00EF20F7" w:rsidRDefault="009E159F" w:rsidP="009E159F">
      <w:pPr>
        <w:pStyle w:val="B1"/>
      </w:pPr>
      <w:r w:rsidRPr="00EF20F7">
        <w:t>-</w:t>
      </w:r>
      <w:r w:rsidRPr="00EF20F7">
        <w:tab/>
        <w:t>a DTMF digit is detected by the MRFP,</w:t>
      </w:r>
    </w:p>
    <w:p w14:paraId="52819397" w14:textId="77777777" w:rsidR="009E159F" w:rsidRPr="00EF20F7" w:rsidRDefault="009E159F" w:rsidP="009E159F">
      <w:pPr>
        <w:pStyle w:val="B1"/>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
      </w:pPr>
      <w:r w:rsidRPr="00EF20F7">
        <w:t>-</w:t>
      </w:r>
      <w:r w:rsidRPr="00EF20F7">
        <w:tab/>
      </w:r>
      <w:r w:rsidRPr="00EF20F7">
        <w:rPr>
          <w:lang w:eastAsia="zh-CN"/>
        </w:rPr>
        <w:t>the recognition time elapses.</w:t>
      </w:r>
    </w:p>
    <w:p w14:paraId="5D3B8F5D" w14:textId="77777777" w:rsidR="009E159F" w:rsidRPr="00EF20F7" w:rsidRDefault="009E159F" w:rsidP="00232AAD">
      <w:pPr>
        <w:pStyle w:val="Heading4"/>
        <w:rPr>
          <w:rFonts w:eastAsia="SimSun"/>
        </w:rPr>
      </w:pPr>
      <w:bookmarkStart w:id="279" w:name="_Toc9597257"/>
      <w:bookmarkStart w:id="280" w:name="_Toc97571316"/>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79"/>
      <w:bookmarkEnd w:id="280"/>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232AAD">
      <w:pPr>
        <w:pStyle w:val="Heading4"/>
        <w:rPr>
          <w:rFonts w:eastAsia="SimSun"/>
        </w:rPr>
      </w:pPr>
      <w:bookmarkStart w:id="281" w:name="_Toc97571317"/>
      <w:smartTag w:uri="urn:schemas-microsoft-com:office:smarttags" w:element="chsdate">
        <w:smartTagPr>
          <w:attr w:name="IsROCDate" w:val="False"/>
          <w:attr w:name="IsLunarDate" w:val="False"/>
          <w:attr w:name="Day" w:val="30"/>
          <w:attr w:name="Month" w:val="12"/>
          <w:attr w:name="Year" w:val="1899"/>
        </w:smartTagPr>
        <w:r w:rsidRPr="00232AAD">
          <w:rPr>
            <w:rFonts w:eastAsia="SimSun"/>
          </w:rPr>
          <w:t>6.2.</w:t>
        </w:r>
        <w:r w:rsidRPr="00232AAD">
          <w:t>6</w:t>
        </w:r>
      </w:smartTag>
      <w:r w:rsidRPr="00232AAD">
        <w:rPr>
          <w:rFonts w:eastAsia="SimSun"/>
        </w:rPr>
        <w:t>.4</w:t>
      </w:r>
      <w:r w:rsidRPr="00232AAD">
        <w:rPr>
          <w:rFonts w:eastAsia="SimSun"/>
        </w:rPr>
        <w:tab/>
        <w:t>ASR Completed</w:t>
      </w:r>
      <w:bookmarkEnd w:id="281"/>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232AAD">
      <w:pPr>
        <w:pStyle w:val="Heading4"/>
        <w:rPr>
          <w:rFonts w:eastAsia="Batang"/>
        </w:rPr>
      </w:pPr>
      <w:bookmarkStart w:id="282" w:name="_Toc9597258"/>
      <w:bookmarkStart w:id="283" w:name="_Toc9757131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82"/>
      <w:bookmarkEnd w:id="283"/>
    </w:p>
    <w:p w14:paraId="185413FE"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6.2.6</w:t>
        </w:r>
      </w:smartTag>
      <w:r w:rsidRPr="00EF20F7">
        <w:t>.5.1 shows the message sequence chart example for executing ASR.</w:t>
      </w:r>
    </w:p>
    <w:p w14:paraId="6C8FC306" w14:textId="77777777" w:rsidR="009E159F" w:rsidRPr="00EF20F7" w:rsidRDefault="00384918" w:rsidP="009E159F">
      <w:pPr>
        <w:pStyle w:val="TH"/>
      </w:pPr>
      <w:r>
        <w:lastRenderedPageBreak/>
        <w:pict w14:anchorId="7F75B09A">
          <v:shape id="_x0000_i1052" type="#_x0000_t75" style="width:472.05pt;height:411.35pt">
            <v:imagedata r:id="rId41"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232AAD">
      <w:pPr>
        <w:pStyle w:val="Heading3"/>
        <w:rPr>
          <w:lang w:eastAsia="zh-CN"/>
        </w:rPr>
      </w:pPr>
      <w:bookmarkStart w:id="284" w:name="_Toc9597259"/>
      <w:bookmarkStart w:id="285" w:name="_Toc97571319"/>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7</w:t>
        </w:r>
        <w:r w:rsidRPr="00EF20F7">
          <w:rPr>
            <w:lang w:eastAsia="zh-CN"/>
          </w:rPr>
          <w:tab/>
          <w:t>P</w:t>
        </w:r>
      </w:smartTag>
      <w:r w:rsidRPr="00EF20F7">
        <w:rPr>
          <w:lang w:eastAsia="zh-CN"/>
        </w:rPr>
        <w:t>lay Multimedia Procedure</w:t>
      </w:r>
      <w:bookmarkEnd w:id="284"/>
      <w:bookmarkEnd w:id="285"/>
    </w:p>
    <w:p w14:paraId="1B3CD2CA" w14:textId="77777777" w:rsidR="009E159F" w:rsidRPr="00EF20F7" w:rsidRDefault="009E159F" w:rsidP="00232AAD">
      <w:pPr>
        <w:pStyle w:val="Heading4"/>
      </w:pPr>
      <w:bookmarkStart w:id="286" w:name="_Toc9597260"/>
      <w:bookmarkStart w:id="287" w:name="_Toc97571320"/>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w:t>
      </w:r>
      <w:r w:rsidRPr="00EF20F7">
        <w:tab/>
        <w:t>General</w:t>
      </w:r>
      <w:bookmarkEnd w:id="286"/>
      <w:bookmarkEnd w:id="287"/>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232AAD">
      <w:pPr>
        <w:pStyle w:val="Heading4"/>
        <w:rPr>
          <w:rFonts w:eastAsia="Batang"/>
        </w:rPr>
      </w:pPr>
      <w:bookmarkStart w:id="288" w:name="_Toc9597261"/>
      <w:bookmarkStart w:id="289" w:name="_Toc9757132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88"/>
      <w:bookmarkEnd w:id="289"/>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3pt;height:114.55pt" o:ole="">
            <v:imagedata r:id="rId42" o:title=""/>
          </v:shape>
          <o:OLEObject Type="Embed" ProgID="Visio.Drawing.11" ShapeID="_x0000_i1053" DrawAspect="Content" ObjectID="_1708184204" r:id="rId43"/>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 Playing Multimedia H.248 context model</w:t>
      </w:r>
    </w:p>
    <w:p w14:paraId="325B052C" w14:textId="77777777" w:rsidR="009E159F" w:rsidRPr="00EF20F7" w:rsidRDefault="009E159F" w:rsidP="00232AAD">
      <w:pPr>
        <w:pStyle w:val="Heading4"/>
        <w:rPr>
          <w:rFonts w:eastAsia="Batang"/>
        </w:rPr>
      </w:pPr>
      <w:bookmarkStart w:id="290" w:name="_Toc9597262"/>
      <w:bookmarkStart w:id="291" w:name="_Toc9757132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.3</w:t>
      </w:r>
      <w:r w:rsidRPr="00EF20F7">
        <w:rPr>
          <w:rFonts w:eastAsia="Batang"/>
        </w:rPr>
        <w:tab/>
        <w:t>Start playing multimedia</w:t>
      </w:r>
      <w:bookmarkEnd w:id="290"/>
      <w:bookmarkEnd w:id="291"/>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232AAD">
      <w:pPr>
        <w:pStyle w:val="Heading4"/>
        <w:rPr>
          <w:rFonts w:eastAsia="Batang"/>
        </w:rPr>
      </w:pPr>
      <w:bookmarkStart w:id="292" w:name="_Toc9597263"/>
      <w:bookmarkStart w:id="293" w:name="_Toc9757132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.4</w:t>
      </w:r>
      <w:r w:rsidRPr="00EF20F7">
        <w:rPr>
          <w:rFonts w:eastAsia="Batang"/>
        </w:rPr>
        <w:tab/>
        <w:t>Stop playing multimedia</w:t>
      </w:r>
      <w:bookmarkEnd w:id="292"/>
      <w:bookmarkEnd w:id="293"/>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232AAD">
      <w:pPr>
        <w:pStyle w:val="Heading4"/>
        <w:rPr>
          <w:rFonts w:eastAsia="Batang"/>
        </w:rPr>
      </w:pPr>
      <w:bookmarkStart w:id="294" w:name="_Toc9597264"/>
      <w:bookmarkStart w:id="295" w:name="_Toc9757132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.5</w:t>
      </w:r>
      <w:r w:rsidRPr="00EF20F7">
        <w:rPr>
          <w:rFonts w:eastAsia="Batang"/>
        </w:rPr>
        <w:tab/>
        <w:t>Playing multimedia completed</w:t>
      </w:r>
      <w:bookmarkEnd w:id="294"/>
      <w:bookmarkEnd w:id="295"/>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232AAD">
      <w:pPr>
        <w:pStyle w:val="Heading4"/>
        <w:rPr>
          <w:rFonts w:eastAsia="Batang"/>
        </w:rPr>
      </w:pPr>
      <w:bookmarkStart w:id="296" w:name="_Toc9597265"/>
      <w:bookmarkStart w:id="297" w:name="_Toc9757132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.6</w:t>
      </w:r>
      <w:r w:rsidRPr="00EF20F7">
        <w:rPr>
          <w:rFonts w:eastAsia="Batang"/>
        </w:rPr>
        <w:tab/>
        <w:t>Message sequence chart</w:t>
      </w:r>
      <w:bookmarkEnd w:id="296"/>
      <w:bookmarkEnd w:id="297"/>
    </w:p>
    <w:p w14:paraId="355A79AF"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345AC6" w:rsidP="009E159F">
      <w:pPr>
        <w:pStyle w:val="TH"/>
      </w:pPr>
      <w:r>
        <w:lastRenderedPageBreak/>
        <w:pict w14:anchorId="182C7B2D">
          <v:shape id="_x0000_i1054" type="#_x0000_t75" style="width:473.95pt;height:411.95pt">
            <v:imagedata r:id="rId44"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.2 Play multimedia (message sequence chart)</w:t>
      </w:r>
    </w:p>
    <w:p w14:paraId="0B526EF0" w14:textId="77777777" w:rsidR="009E159F" w:rsidRPr="00EF20F7" w:rsidRDefault="009E159F" w:rsidP="00232AAD">
      <w:pPr>
        <w:pStyle w:val="Heading4"/>
        <w:rPr>
          <w:rFonts w:eastAsia="SimSun"/>
          <w:lang w:eastAsia="zh-CN"/>
        </w:rPr>
      </w:pPr>
      <w:bookmarkStart w:id="298" w:name="_Toc9597266"/>
      <w:bookmarkStart w:id="299" w:name="_Toc97571326"/>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98"/>
      <w:bookmarkEnd w:id="299"/>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10D57315"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232AAD">
      <w:pPr>
        <w:pStyle w:val="Heading4"/>
        <w:rPr>
          <w:rFonts w:eastAsia="Batang"/>
        </w:rPr>
      </w:pPr>
      <w:bookmarkStart w:id="300" w:name="_Toc9597267"/>
      <w:bookmarkStart w:id="301" w:name="_Toc97571327"/>
      <w:r w:rsidRPr="00EF20F7">
        <w:rPr>
          <w:rFonts w:eastAsia="Batang"/>
        </w:rPr>
        <w:t>6.2.7.</w:t>
      </w:r>
      <w:r w:rsidRPr="00EF20F7">
        <w:rPr>
          <w:lang w:eastAsia="zh-CN"/>
        </w:rPr>
        <w:t>8</w:t>
      </w:r>
      <w:r w:rsidRPr="00EF20F7">
        <w:rPr>
          <w:rFonts w:eastAsia="Batang"/>
        </w:rPr>
        <w:tab/>
        <w:t>Stop playing message</w:t>
      </w:r>
      <w:bookmarkEnd w:id="300"/>
      <w:bookmarkEnd w:id="301"/>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232AAD">
      <w:pPr>
        <w:pStyle w:val="Heading4"/>
        <w:rPr>
          <w:rFonts w:eastAsia="Batang"/>
        </w:rPr>
      </w:pPr>
      <w:bookmarkStart w:id="302" w:name="_Toc9597268"/>
      <w:bookmarkStart w:id="303" w:name="_Toc97571328"/>
      <w:r w:rsidRPr="00EF20F7">
        <w:rPr>
          <w:rFonts w:eastAsia="Batang"/>
        </w:rPr>
        <w:lastRenderedPageBreak/>
        <w:t>6.2.7.</w:t>
      </w:r>
      <w:r w:rsidRPr="00EF20F7">
        <w:rPr>
          <w:lang w:eastAsia="zh-CN"/>
        </w:rPr>
        <w:t>9</w:t>
      </w:r>
      <w:r w:rsidRPr="00EF20F7">
        <w:rPr>
          <w:rFonts w:eastAsia="Batang"/>
        </w:rPr>
        <w:tab/>
        <w:t>Playing message completed</w:t>
      </w:r>
      <w:bookmarkEnd w:id="302"/>
      <w:bookmarkEnd w:id="303"/>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232AAD">
      <w:pPr>
        <w:pStyle w:val="Heading4"/>
        <w:rPr>
          <w:rFonts w:eastAsia="Batang"/>
        </w:rPr>
      </w:pPr>
      <w:bookmarkStart w:id="304" w:name="_Toc9597269"/>
      <w:bookmarkStart w:id="305" w:name="_Toc97571329"/>
      <w:r w:rsidRPr="00EF20F7">
        <w:rPr>
          <w:rFonts w:eastAsia="Batang"/>
        </w:rPr>
        <w:t>6.2.7.</w:t>
      </w:r>
      <w:r w:rsidRPr="00EF20F7">
        <w:rPr>
          <w:lang w:eastAsia="zh-CN"/>
        </w:rPr>
        <w:t>10</w:t>
      </w:r>
      <w:r w:rsidRPr="00EF20F7">
        <w:rPr>
          <w:rFonts w:eastAsia="Batang"/>
        </w:rPr>
        <w:tab/>
        <w:t>Message sequence chart</w:t>
      </w:r>
      <w:bookmarkEnd w:id="304"/>
      <w:bookmarkEnd w:id="305"/>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8.95pt;height:418.25pt" o:ole="">
            <v:imagedata r:id="rId45" o:title=""/>
          </v:shape>
          <o:OLEObject Type="Embed" ProgID="Visio.Drawing.11" ShapeID="_x0000_i1055" DrawAspect="Content" ObjectID="_1708184205" r:id="rId46"/>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232AAD">
      <w:pPr>
        <w:pStyle w:val="Heading3"/>
        <w:rPr>
          <w:lang w:eastAsia="zh-CN"/>
        </w:rPr>
      </w:pPr>
      <w:bookmarkStart w:id="306" w:name="_Toc9597270"/>
      <w:bookmarkStart w:id="307" w:name="_Toc9757133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r w:rsidRPr="00EF20F7">
          <w:rPr>
            <w:lang w:eastAsia="zh-CN"/>
          </w:rPr>
          <w:tab/>
        </w:r>
      </w:smartTag>
      <w:r w:rsidRPr="00EF20F7">
        <w:rPr>
          <w:lang w:eastAsia="zh-CN"/>
        </w:rPr>
        <w:t>Multimedia Record Procedure</w:t>
      </w:r>
      <w:bookmarkEnd w:id="306"/>
      <w:bookmarkEnd w:id="307"/>
    </w:p>
    <w:p w14:paraId="0446253A" w14:textId="77777777" w:rsidR="009E159F" w:rsidRPr="00EF20F7" w:rsidRDefault="009E159F" w:rsidP="00232AAD">
      <w:pPr>
        <w:pStyle w:val="Heading4"/>
        <w:rPr>
          <w:rFonts w:eastAsia="Batang"/>
        </w:rPr>
      </w:pPr>
      <w:bookmarkStart w:id="308" w:name="_Toc9597271"/>
      <w:bookmarkStart w:id="309" w:name="_Toc9757133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.1</w:t>
      </w:r>
      <w:r w:rsidRPr="00EF20F7">
        <w:rPr>
          <w:rFonts w:eastAsia="Batang"/>
        </w:rPr>
        <w:tab/>
        <w:t>General</w:t>
      </w:r>
      <w:bookmarkEnd w:id="308"/>
      <w:bookmarkEnd w:id="309"/>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232AAD">
      <w:pPr>
        <w:pStyle w:val="Heading4"/>
        <w:rPr>
          <w:rFonts w:eastAsia="Batang"/>
        </w:rPr>
      </w:pPr>
      <w:bookmarkStart w:id="310" w:name="_Toc9597272"/>
      <w:bookmarkStart w:id="311" w:name="_Toc9757133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310"/>
      <w:bookmarkEnd w:id="311"/>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7.25pt;height:114.55pt" o:ole="">
            <v:imagedata r:id="rId47" o:title=""/>
          </v:shape>
          <o:OLEObject Type="Embed" ProgID="Visio.Drawing.11" ShapeID="_x0000_i1056" DrawAspect="Content" ObjectID="_1708184206" r:id="rId48"/>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232AAD">
      <w:pPr>
        <w:pStyle w:val="Heading4"/>
        <w:rPr>
          <w:rFonts w:eastAsia="Batang"/>
        </w:rPr>
      </w:pPr>
      <w:bookmarkStart w:id="312" w:name="_Toc9597273"/>
      <w:bookmarkStart w:id="313" w:name="_Toc9757133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.3</w:t>
      </w:r>
      <w:r w:rsidRPr="00EF20F7">
        <w:rPr>
          <w:rFonts w:eastAsia="Batang"/>
        </w:rPr>
        <w:tab/>
        <w:t>Start multimedia Record</w:t>
      </w:r>
      <w:bookmarkEnd w:id="312"/>
      <w:bookmarkEnd w:id="313"/>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8192B5B"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232AAD">
      <w:pPr>
        <w:pStyle w:val="B1"/>
        <w:rPr>
          <w:lang w:eastAsia="zh-CN"/>
        </w:rPr>
      </w:pPr>
      <w:r w:rsidRPr="00232AAD">
        <w:t>-</w:t>
      </w:r>
      <w:r w:rsidRPr="00232AAD">
        <w:tab/>
        <w:t>a DTMF digit is detected by the MRFP where the DTMF key sequence shall stop or cancel the multimedia recording,</w:t>
      </w:r>
    </w:p>
    <w:p w14:paraId="7C786D52"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w:t>
      </w:r>
    </w:p>
    <w:p w14:paraId="3306E8D6"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232AAD">
      <w:pPr>
        <w:pStyle w:val="Heading4"/>
        <w:rPr>
          <w:rFonts w:eastAsia="Batang"/>
        </w:rPr>
      </w:pPr>
      <w:bookmarkStart w:id="314" w:name="_Toc9597274"/>
      <w:bookmarkStart w:id="315" w:name="_Toc9757133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.4</w:t>
      </w:r>
      <w:r w:rsidRPr="00EF20F7">
        <w:rPr>
          <w:rFonts w:eastAsia="Batang"/>
        </w:rPr>
        <w:tab/>
        <w:t>Stop multimedia record</w:t>
      </w:r>
      <w:bookmarkEnd w:id="314"/>
      <w:bookmarkEnd w:id="315"/>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232AAD">
      <w:pPr>
        <w:pStyle w:val="Heading4"/>
        <w:rPr>
          <w:rFonts w:eastAsia="Batang"/>
        </w:rPr>
      </w:pPr>
      <w:bookmarkStart w:id="316" w:name="_Toc9597275"/>
      <w:bookmarkStart w:id="317" w:name="_Toc9757133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.5</w:t>
      </w:r>
      <w:r w:rsidRPr="00EF20F7">
        <w:rPr>
          <w:rFonts w:eastAsia="Batang"/>
        </w:rPr>
        <w:tab/>
        <w:t>Multimedia record Completed</w:t>
      </w:r>
      <w:bookmarkEnd w:id="316"/>
      <w:bookmarkEnd w:id="317"/>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232AAD">
      <w:pPr>
        <w:pStyle w:val="Heading4"/>
        <w:rPr>
          <w:rFonts w:eastAsia="Batang"/>
        </w:rPr>
      </w:pPr>
      <w:bookmarkStart w:id="318" w:name="_Toc9597276"/>
      <w:bookmarkStart w:id="319" w:name="_Toc97571336"/>
      <w:r w:rsidRPr="00EF20F7">
        <w:rPr>
          <w:rFonts w:eastAsia="Batang"/>
        </w:rPr>
        <w:t>6.2.8.6</w:t>
      </w:r>
      <w:r w:rsidRPr="00EF20F7">
        <w:rPr>
          <w:rFonts w:eastAsia="Batang"/>
        </w:rPr>
        <w:tab/>
        <w:t>Message sequence chart</w:t>
      </w:r>
      <w:bookmarkEnd w:id="318"/>
      <w:bookmarkEnd w:id="319"/>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345AC6" w:rsidP="009E159F">
      <w:pPr>
        <w:pStyle w:val="TH"/>
      </w:pPr>
      <w:r>
        <w:pict w14:anchorId="4B8CBDAB">
          <v:shape id="_x0000_i1057" type="#_x0000_t75" style="width:467.7pt;height:349.35pt">
            <v:imagedata r:id="rId49"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232AAD">
      <w:pPr>
        <w:pStyle w:val="Heading4"/>
        <w:rPr>
          <w:rFonts w:eastAsia="Batang"/>
        </w:rPr>
      </w:pPr>
      <w:bookmarkStart w:id="320" w:name="_Toc9597277"/>
      <w:bookmarkStart w:id="321" w:name="_MCCTEMPBM_CRPT25350039___7"/>
      <w:bookmarkStart w:id="322" w:name="_Toc9757133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20"/>
      <w:bookmarkEnd w:id="322"/>
    </w:p>
    <w:bookmarkEnd w:id="321"/>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4B1F110A"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232AAD">
      <w:pPr>
        <w:pStyle w:val="Heading4"/>
        <w:rPr>
          <w:rFonts w:eastAsia="Batang"/>
        </w:rPr>
      </w:pPr>
      <w:bookmarkStart w:id="323" w:name="_Toc9597278"/>
      <w:bookmarkStart w:id="324" w:name="_Toc97571338"/>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23"/>
      <w:bookmarkEnd w:id="324"/>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232AAD">
      <w:pPr>
        <w:pStyle w:val="Heading4"/>
        <w:rPr>
          <w:rFonts w:eastAsia="Batang"/>
        </w:rPr>
      </w:pPr>
      <w:bookmarkStart w:id="325" w:name="_Toc9597279"/>
      <w:bookmarkStart w:id="326" w:name="_Toc97571339"/>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25"/>
      <w:bookmarkEnd w:id="326"/>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232AAD">
      <w:pPr>
        <w:pStyle w:val="Heading4"/>
        <w:rPr>
          <w:rFonts w:eastAsia="Batang"/>
        </w:rPr>
      </w:pPr>
      <w:bookmarkStart w:id="327" w:name="_Toc9597280"/>
      <w:bookmarkStart w:id="328" w:name="_Toc97571340"/>
      <w:r w:rsidRPr="00EF20F7">
        <w:rPr>
          <w:rFonts w:eastAsia="Batang"/>
        </w:rPr>
        <w:t>6.2.8.</w:t>
      </w:r>
      <w:r w:rsidRPr="00EF20F7">
        <w:rPr>
          <w:lang w:eastAsia="zh-CN"/>
        </w:rPr>
        <w:t>10</w:t>
      </w:r>
      <w:r w:rsidRPr="00EF20F7">
        <w:rPr>
          <w:rFonts w:eastAsia="Batang"/>
        </w:rPr>
        <w:tab/>
        <w:t>Message sequence chart</w:t>
      </w:r>
      <w:bookmarkEnd w:id="327"/>
      <w:bookmarkEnd w:id="328"/>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79.6pt;height:356.25pt" o:ole="">
            <v:imagedata r:id="rId50" o:title=""/>
          </v:shape>
          <o:OLEObject Type="Embed" ProgID="Visio.Drawing.11" ShapeID="_x0000_i1058" DrawAspect="Content" ObjectID="_1708184207" r:id="rId51"/>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232AAD">
      <w:pPr>
        <w:pStyle w:val="Heading3"/>
        <w:rPr>
          <w:lang w:eastAsia="zh-CN"/>
        </w:rPr>
      </w:pPr>
      <w:bookmarkStart w:id="329" w:name="_Toc9597281"/>
      <w:bookmarkStart w:id="330" w:name="_Toc97571341"/>
      <w:smartTag w:uri="urn:schemas-microsoft-com:office:smarttags" w:element="chsdate">
        <w:smartTagPr>
          <w:attr w:name="Year" w:val="1899"/>
          <w:attr w:name="Month" w:val="12"/>
          <w:attr w:name="Day" w:val="30"/>
          <w:attr w:name="IsLunarDate" w:val="False"/>
          <w:attr w:name="IsROCDate" w:val="False"/>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29"/>
      <w:bookmarkEnd w:id="330"/>
    </w:p>
    <w:p w14:paraId="434EFE4E" w14:textId="77777777" w:rsidR="009E159F" w:rsidRPr="00EF20F7" w:rsidRDefault="009E159F" w:rsidP="00232AAD">
      <w:pPr>
        <w:pStyle w:val="Heading4"/>
        <w:rPr>
          <w:rFonts w:eastAsia="Batang"/>
        </w:rPr>
      </w:pPr>
      <w:bookmarkStart w:id="331" w:name="_Toc9597282"/>
      <w:bookmarkStart w:id="332" w:name="_Toc9757134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.1</w:t>
      </w:r>
      <w:r w:rsidRPr="00EF20F7">
        <w:rPr>
          <w:rFonts w:eastAsia="Batang"/>
        </w:rPr>
        <w:tab/>
        <w:t>Context Model</w:t>
      </w:r>
      <w:bookmarkEnd w:id="331"/>
      <w:bookmarkEnd w:id="332"/>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232AAD">
      <w:pPr>
        <w:pStyle w:val="Heading4"/>
        <w:rPr>
          <w:rFonts w:eastAsia="Batang"/>
        </w:rPr>
      </w:pPr>
      <w:bookmarkStart w:id="333" w:name="_Toc9597283"/>
      <w:bookmarkStart w:id="334" w:name="_Toc9757134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.2</w:t>
      </w:r>
      <w:r w:rsidRPr="00EF20F7">
        <w:rPr>
          <w:rFonts w:eastAsia="Batang"/>
        </w:rPr>
        <w:tab/>
        <w:t>Ad-hoc Conferences</w:t>
      </w:r>
      <w:bookmarkEnd w:id="333"/>
      <w:bookmarkEnd w:id="334"/>
    </w:p>
    <w:p w14:paraId="1FA10482" w14:textId="77777777" w:rsidR="009E159F" w:rsidRPr="00EF20F7" w:rsidRDefault="009E159F" w:rsidP="00232AAD">
      <w:pPr>
        <w:pStyle w:val="Heading5"/>
      </w:pPr>
      <w:bookmarkStart w:id="335" w:name="_Toc9597284"/>
      <w:bookmarkStart w:id="336" w:name="_Toc97571344"/>
      <w:smartTag w:uri="urn:schemas-microsoft-com:office:smarttags" w:element="chsdate">
        <w:smartTagPr>
          <w:attr w:name="Year" w:val="1899"/>
          <w:attr w:name="Month" w:val="12"/>
          <w:attr w:name="Day" w:val="30"/>
          <w:attr w:name="IsLunarDate" w:val="False"/>
          <w:attr w:name="IsROCDate" w:val="False"/>
        </w:smartTagPr>
        <w:r w:rsidRPr="00EF20F7">
          <w:t>6.2.9</w:t>
        </w:r>
      </w:smartTag>
      <w:r w:rsidRPr="00EF20F7">
        <w:t>.2.1</w:t>
      </w:r>
      <w:r w:rsidRPr="00EF20F7">
        <w:tab/>
        <w:t>General</w:t>
      </w:r>
      <w:bookmarkEnd w:id="335"/>
      <w:bookmarkEnd w:id="336"/>
    </w:p>
    <w:p w14:paraId="7F36B1E9" w14:textId="2D036488"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232AAD">
      <w:pPr>
        <w:pStyle w:val="Heading5"/>
        <w:rPr>
          <w:lang w:eastAsia="zh-CN"/>
        </w:rPr>
      </w:pPr>
      <w:bookmarkStart w:id="337" w:name="_Toc9597285"/>
      <w:bookmarkStart w:id="338" w:name="_Toc9757134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.2.2</w:t>
      </w:r>
      <w:r w:rsidRPr="00EF20F7">
        <w:rPr>
          <w:lang w:eastAsia="zh-CN"/>
        </w:rPr>
        <w:tab/>
        <w:t>Create Ad-hoc Audio Conference Procedure</w:t>
      </w:r>
      <w:bookmarkEnd w:id="337"/>
      <w:bookmarkEnd w:id="338"/>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
        <w:rPr>
          <w:lang w:eastAsia="zh-CN"/>
        </w:rPr>
      </w:pPr>
      <w:r w:rsidRPr="00EF20F7">
        <w:rPr>
          <w:lang w:eastAsia="zh-CN"/>
        </w:rPr>
        <w:t>Creates a new context</w:t>
      </w:r>
    </w:p>
    <w:p w14:paraId="28164BD7"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75pt;height:269.2pt" o:ole="">
            <v:imagedata r:id="rId52" o:title=""/>
          </v:shape>
          <o:OLEObject Type="Embed" ProgID="PowerPoint.Slide.8" ShapeID="_x0000_i1059" DrawAspect="Content" ObjectID="_1708184208" r:id="rId53"/>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 Create Ad-hoc conference</w:t>
      </w:r>
    </w:p>
    <w:p w14:paraId="30F8BCD4" w14:textId="77777777" w:rsidR="009E159F" w:rsidRPr="00EF20F7" w:rsidRDefault="009E159F" w:rsidP="00232AAD">
      <w:pPr>
        <w:pStyle w:val="Heading5"/>
        <w:rPr>
          <w:lang w:eastAsia="zh-CN"/>
        </w:rPr>
      </w:pPr>
      <w:bookmarkStart w:id="339" w:name="_Toc9597286"/>
      <w:bookmarkStart w:id="340" w:name="_Toc9757134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39"/>
      <w:bookmarkEnd w:id="340"/>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232AAD">
      <w:pPr>
        <w:pStyle w:val="Heading5"/>
        <w:rPr>
          <w:lang w:eastAsia="zh-CN"/>
        </w:rPr>
      </w:pPr>
      <w:bookmarkStart w:id="341" w:name="_Toc9597287"/>
      <w:bookmarkStart w:id="342" w:name="_Toc9757134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.2.4</w:t>
      </w:r>
      <w:r w:rsidRPr="00EF20F7">
        <w:rPr>
          <w:lang w:eastAsia="zh-CN"/>
        </w:rPr>
        <w:tab/>
        <w:t>Add Subsequent User to Conference; Dial-out</w:t>
      </w:r>
      <w:bookmarkEnd w:id="341"/>
      <w:bookmarkEnd w:id="342"/>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75pt;height:269.2pt" o:ole="">
            <v:imagedata r:id="rId54" o:title=""/>
          </v:shape>
          <o:OLEObject Type="Embed" ProgID="PowerPoint.Slide.8" ShapeID="_x0000_i1060" DrawAspect="Content" ObjectID="_1708184209" r:id="rId55"/>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232AAD">
      <w:pPr>
        <w:pStyle w:val="Heading5"/>
        <w:rPr>
          <w:lang w:eastAsia="zh-CN"/>
        </w:rPr>
      </w:pPr>
      <w:bookmarkStart w:id="343" w:name="_Toc9597288"/>
      <w:bookmarkStart w:id="344" w:name="_Toc9757134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.2.5</w:t>
      </w:r>
      <w:r w:rsidRPr="00EF20F7">
        <w:rPr>
          <w:lang w:eastAsia="zh-CN"/>
        </w:rPr>
        <w:tab/>
        <w:t>Add subsequent user to conference; Dial-in</w:t>
      </w:r>
      <w:bookmarkEnd w:id="343"/>
      <w:bookmarkEnd w:id="344"/>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75pt;height:269.2pt" o:ole="">
            <v:imagedata r:id="rId56" o:title=""/>
          </v:shape>
          <o:OLEObject Type="Embed" ProgID="PowerPoint.Slide.8" ShapeID="_x0000_i1061" DrawAspect="Content" ObjectID="_1708184210" r:id="rId57"/>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232AAD">
      <w:pPr>
        <w:pStyle w:val="Heading5"/>
        <w:rPr>
          <w:lang w:eastAsia="zh-CN"/>
        </w:rPr>
      </w:pPr>
      <w:bookmarkStart w:id="345" w:name="_Toc9597289"/>
      <w:bookmarkStart w:id="346" w:name="_Toc9757134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.2.6</w:t>
      </w:r>
      <w:r w:rsidRPr="00EF20F7">
        <w:rPr>
          <w:lang w:eastAsia="zh-CN"/>
        </w:rPr>
        <w:tab/>
        <w:t>Remove Conference Participant Procedure</w:t>
      </w:r>
      <w:bookmarkEnd w:id="345"/>
      <w:bookmarkEnd w:id="346"/>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345AC6" w:rsidP="009E159F">
      <w:pPr>
        <w:pStyle w:val="TH"/>
      </w:pPr>
      <w:r>
        <w:lastRenderedPageBreak/>
        <w:pict w14:anchorId="43838DFE">
          <v:shape id="_x0000_i1062" type="#_x0000_t75" style="width:358.1pt;height:269.2pt">
            <v:imagedata r:id="rId58"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232AAD">
      <w:pPr>
        <w:pStyle w:val="Heading3"/>
        <w:rPr>
          <w:lang w:eastAsia="zh-CN"/>
        </w:rPr>
      </w:pPr>
      <w:bookmarkStart w:id="347" w:name="_Toc9597290"/>
      <w:bookmarkStart w:id="348" w:name="_Toc97571350"/>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10</w:t>
        </w:r>
        <w:r w:rsidRPr="00EF20F7">
          <w:rPr>
            <w:lang w:eastAsia="zh-CN"/>
          </w:rPr>
          <w:tab/>
        </w:r>
      </w:smartTag>
      <w:r w:rsidRPr="00EF20F7">
        <w:rPr>
          <w:lang w:eastAsia="zh-CN"/>
        </w:rPr>
        <w:t>Multimedia Conference Procedures</w:t>
      </w:r>
      <w:bookmarkEnd w:id="347"/>
      <w:bookmarkEnd w:id="348"/>
    </w:p>
    <w:p w14:paraId="55C16286" w14:textId="77777777" w:rsidR="009E159F" w:rsidRPr="00EF20F7" w:rsidRDefault="009E159F" w:rsidP="00232AAD">
      <w:pPr>
        <w:pStyle w:val="Heading4"/>
      </w:pPr>
      <w:bookmarkStart w:id="349" w:name="_Toc9597291"/>
      <w:bookmarkStart w:id="350" w:name="_Toc97571351"/>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.1</w:t>
      </w:r>
      <w:r w:rsidRPr="00EF20F7">
        <w:tab/>
        <w:t>Context Model</w:t>
      </w:r>
      <w:bookmarkEnd w:id="349"/>
      <w:bookmarkEnd w:id="350"/>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232AAD">
      <w:pPr>
        <w:pStyle w:val="Heading4"/>
      </w:pPr>
      <w:bookmarkStart w:id="351" w:name="_Toc9597292"/>
      <w:bookmarkStart w:id="352" w:name="_Toc97571352"/>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w:t>
      </w:r>
      <w:r w:rsidRPr="00EF20F7">
        <w:tab/>
        <w:t>Ad-hoc Conferences</w:t>
      </w:r>
      <w:bookmarkEnd w:id="351"/>
      <w:bookmarkEnd w:id="352"/>
    </w:p>
    <w:p w14:paraId="653BEBF2" w14:textId="77777777" w:rsidR="009E159F" w:rsidRPr="00EF20F7" w:rsidRDefault="009E159F" w:rsidP="00232AAD">
      <w:pPr>
        <w:pStyle w:val="Heading5"/>
      </w:pPr>
      <w:bookmarkStart w:id="353" w:name="_Toc9597293"/>
      <w:bookmarkStart w:id="354" w:name="_Toc97571353"/>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.2.1</w:t>
      </w:r>
      <w:r w:rsidRPr="00EF20F7">
        <w:tab/>
        <w:t>General</w:t>
      </w:r>
      <w:bookmarkEnd w:id="353"/>
      <w:bookmarkEnd w:id="354"/>
    </w:p>
    <w:p w14:paraId="46D79CAC" w14:textId="585CF896"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232AAD">
      <w:pPr>
        <w:pStyle w:val="Heading5"/>
        <w:rPr>
          <w:lang w:eastAsia="zh-CN"/>
        </w:rPr>
      </w:pPr>
      <w:bookmarkStart w:id="355" w:name="_Toc9597294"/>
      <w:bookmarkStart w:id="356" w:name="_Toc9757135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.2.2</w:t>
      </w:r>
      <w:r w:rsidRPr="00EF20F7">
        <w:rPr>
          <w:lang w:eastAsia="zh-CN"/>
        </w:rPr>
        <w:tab/>
        <w:t>Create Ad-hoc Multimedia Conference Procedure</w:t>
      </w:r>
      <w:bookmarkEnd w:id="355"/>
      <w:bookmarkEnd w:id="356"/>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
        <w:rPr>
          <w:lang w:eastAsia="zh-CN"/>
        </w:rPr>
      </w:pPr>
      <w:r w:rsidRPr="00EF20F7">
        <w:rPr>
          <w:lang w:eastAsia="zh-CN"/>
        </w:rPr>
        <w:t>Creates a new context</w:t>
      </w:r>
    </w:p>
    <w:p w14:paraId="48F9235F"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2pt" o:ole="">
            <v:imagedata r:id="rId59" o:title=""/>
          </v:shape>
          <o:OLEObject Type="Embed" ProgID="PowerPoint.Slide.8" ShapeID="_x0000_i1063" DrawAspect="Content" ObjectID="_1708184211" r:id="rId60"/>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Create Ad-hoc conference</w:t>
      </w:r>
    </w:p>
    <w:p w14:paraId="7BA1154D" w14:textId="77777777" w:rsidR="009E159F" w:rsidRPr="00EF20F7" w:rsidRDefault="009E159F" w:rsidP="00232AAD">
      <w:pPr>
        <w:pStyle w:val="Heading5"/>
        <w:rPr>
          <w:lang w:eastAsia="zh-CN"/>
        </w:rPr>
      </w:pPr>
      <w:bookmarkStart w:id="357" w:name="_Toc9597295"/>
      <w:bookmarkStart w:id="358" w:name="_Toc9757135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.2.3</w:t>
      </w:r>
      <w:r w:rsidRPr="00EF20F7">
        <w:rPr>
          <w:lang w:eastAsia="zh-CN"/>
        </w:rPr>
        <w:tab/>
        <w:t>Closure of Multimedia Conference Procedure</w:t>
      </w:r>
      <w:bookmarkEnd w:id="357"/>
      <w:bookmarkEnd w:id="358"/>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232AAD">
      <w:pPr>
        <w:pStyle w:val="Heading5"/>
        <w:rPr>
          <w:lang w:eastAsia="zh-CN"/>
        </w:rPr>
      </w:pPr>
      <w:bookmarkStart w:id="359" w:name="_Toc9597296"/>
      <w:bookmarkStart w:id="360" w:name="_Toc9757135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.2.4</w:t>
      </w:r>
      <w:r w:rsidRPr="00EF20F7">
        <w:rPr>
          <w:lang w:eastAsia="zh-CN"/>
        </w:rPr>
        <w:tab/>
        <w:t>Add Subsequent User to Conference; Dial-out</w:t>
      </w:r>
      <w:bookmarkEnd w:id="359"/>
      <w:bookmarkEnd w:id="360"/>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2pt" o:ole="">
            <v:imagedata r:id="rId61" o:title=""/>
          </v:shape>
          <o:OLEObject Type="Embed" ProgID="PowerPoint.Slide.8" ShapeID="_x0000_i1064" DrawAspect="Content" ObjectID="_1708184212" r:id="rId62"/>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232AAD">
      <w:pPr>
        <w:pStyle w:val="Heading5"/>
        <w:rPr>
          <w:lang w:eastAsia="zh-CN"/>
        </w:rPr>
      </w:pPr>
      <w:bookmarkStart w:id="361" w:name="_Toc9597297"/>
      <w:bookmarkStart w:id="362" w:name="_Toc9757135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.2.5</w:t>
      </w:r>
      <w:r w:rsidRPr="00EF20F7">
        <w:rPr>
          <w:lang w:eastAsia="zh-CN"/>
        </w:rPr>
        <w:tab/>
        <w:t>Add subsequent user to conference; Dial-in</w:t>
      </w:r>
      <w:bookmarkEnd w:id="361"/>
      <w:bookmarkEnd w:id="362"/>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75pt;height:269.2pt" o:ole="">
            <v:imagedata r:id="rId63" o:title=""/>
          </v:shape>
          <o:OLEObject Type="Embed" ProgID="PowerPoint.Slide.8" ShapeID="_x0000_i1065" DrawAspect="Content" ObjectID="_1708184213" r:id="rId64"/>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232AAD">
      <w:pPr>
        <w:pStyle w:val="Heading5"/>
        <w:rPr>
          <w:lang w:eastAsia="zh-CN"/>
        </w:rPr>
      </w:pPr>
      <w:bookmarkStart w:id="363" w:name="_Toc9597298"/>
      <w:bookmarkStart w:id="364" w:name="_Toc9757135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.2.6</w:t>
      </w:r>
      <w:r w:rsidRPr="00EF20F7">
        <w:rPr>
          <w:lang w:eastAsia="zh-CN"/>
        </w:rPr>
        <w:tab/>
        <w:t>Remove Conference Participant Procedure</w:t>
      </w:r>
      <w:bookmarkEnd w:id="363"/>
      <w:bookmarkEnd w:id="364"/>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345AC6" w:rsidP="009E159F">
      <w:pPr>
        <w:pStyle w:val="TH"/>
      </w:pPr>
      <w:r>
        <w:lastRenderedPageBreak/>
        <w:pict w14:anchorId="40C964FE">
          <v:shape id="_x0000_i1066" type="#_x0000_t75" style="width:5in;height:269.2pt">
            <v:imagedata r:id="rId65"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232AAD">
      <w:pPr>
        <w:pStyle w:val="Heading5"/>
      </w:pPr>
      <w:bookmarkStart w:id="365" w:name="_Toc9597299"/>
      <w:bookmarkStart w:id="366" w:name="_Toc97571359"/>
      <w:r w:rsidRPr="00EF20F7">
        <w:t>6.2.10.2.7</w:t>
      </w:r>
      <w:r w:rsidRPr="00EF20F7">
        <w:tab/>
        <w:t>Create Ad-hoc Multi-stream Multiparty Conference Procedure</w:t>
      </w:r>
      <w:bookmarkEnd w:id="365"/>
      <w:bookmarkEnd w:id="366"/>
    </w:p>
    <w:p w14:paraId="5677C032" w14:textId="77777777" w:rsidR="009E159F" w:rsidRPr="00EF20F7" w:rsidRDefault="009E159F" w:rsidP="00232AAD">
      <w:pPr>
        <w:pStyle w:val="Heading6"/>
        <w:numPr>
          <w:ilvl w:val="5"/>
          <w:numId w:val="0"/>
        </w:numPr>
        <w:ind w:left="1152" w:hanging="432"/>
      </w:pPr>
      <w:bookmarkStart w:id="367" w:name="_Toc9597300"/>
      <w:bookmarkStart w:id="368" w:name="_Toc97571360"/>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.2.7.1</w:t>
      </w:r>
      <w:r w:rsidRPr="00EF20F7">
        <w:tab/>
        <w:t>Context Model</w:t>
      </w:r>
      <w:bookmarkEnd w:id="367"/>
      <w:bookmarkEnd w:id="368"/>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65pt;height:348.75pt" o:ole="">
            <v:imagedata r:id="rId66" o:title=""/>
          </v:shape>
          <o:OLEObject Type="Embed" ProgID="Visio.Drawing.11" ShapeID="_x0000_i1067" DrawAspect="Content" ObjectID="_1708184214" r:id="rId67"/>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232AAD">
      <w:pPr>
        <w:pStyle w:val="Heading6"/>
        <w:numPr>
          <w:ilvl w:val="5"/>
          <w:numId w:val="0"/>
        </w:numPr>
        <w:ind w:left="1152" w:hanging="432"/>
      </w:pPr>
      <w:bookmarkStart w:id="369" w:name="_Toc9597301"/>
      <w:bookmarkStart w:id="370" w:name="_Toc97571361"/>
      <w:r w:rsidRPr="00EF20F7">
        <w:t>6.2.10.2.7.2</w:t>
      </w:r>
      <w:r w:rsidRPr="00EF20F7">
        <w:tab/>
        <w:t>MMCMH conference establishment procedure using "dial-in" method</w:t>
      </w:r>
      <w:bookmarkEnd w:id="369"/>
      <w:bookmarkEnd w:id="370"/>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0.85pt;height:702.45pt" o:ole="">
            <v:imagedata r:id="rId68" o:title=""/>
          </v:shape>
          <o:OLEObject Type="Embed" ProgID="Visio.Drawing.15" ShapeID="_x0000_i1068" DrawAspect="Content" ObjectID="_1708184215" r:id="rId69"/>
        </w:object>
      </w:r>
    </w:p>
    <w:p w14:paraId="4CED6C21" w14:textId="77777777"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8.95pt;height:480.85pt" o:ole="">
            <v:imagedata r:id="rId70" o:title=""/>
          </v:shape>
          <o:OLEObject Type="Embed" ProgID="Visio.Drawing.11" ShapeID="_x0000_i1069" DrawAspect="Content" ObjectID="_1708184216" r:id="rId71"/>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if the user is the first conference participant, a new context and configure it according to value(s) received within the "MMCMH policy" information element;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232AAD">
      <w:pPr>
        <w:pStyle w:val="Heading4"/>
        <w:rPr>
          <w:lang w:eastAsia="zh-CN"/>
        </w:rPr>
      </w:pPr>
      <w:bookmarkStart w:id="371" w:name="_Toc9597302"/>
      <w:bookmarkStart w:id="372" w:name="_Toc97571362"/>
      <w:r w:rsidRPr="00EF20F7">
        <w:t>6.2.10.</w:t>
      </w:r>
      <w:r w:rsidRPr="00EF20F7">
        <w:rPr>
          <w:lang w:eastAsia="zh-CN"/>
        </w:rPr>
        <w:t>3</w:t>
      </w:r>
      <w:r w:rsidRPr="00EF20F7">
        <w:tab/>
        <w:t>Message Conferencing</w:t>
      </w:r>
      <w:bookmarkEnd w:id="371"/>
      <w:bookmarkEnd w:id="372"/>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232AAD">
      <w:pPr>
        <w:pStyle w:val="Heading5"/>
        <w:rPr>
          <w:lang w:eastAsia="zh-CN"/>
        </w:rPr>
      </w:pPr>
      <w:bookmarkStart w:id="373" w:name="_Toc9597303"/>
      <w:bookmarkStart w:id="374" w:name="_Toc97571363"/>
      <w:r w:rsidRPr="00232AAD">
        <w:t>6.2.10.3.1</w:t>
      </w:r>
      <w:r w:rsidRPr="00232AAD">
        <w:tab/>
        <w:t>General</w:t>
      </w:r>
      <w:bookmarkEnd w:id="373"/>
      <w:bookmarkEnd w:id="374"/>
    </w:p>
    <w:p w14:paraId="2E6CC3EA" w14:textId="320224E1" w:rsidR="009E159F" w:rsidRPr="00EF20F7" w:rsidRDefault="009E159F" w:rsidP="009E159F">
      <w:pPr>
        <w:rPr>
          <w:lang w:eastAsia="zh-CN"/>
        </w:rPr>
      </w:pPr>
      <w:r w:rsidRPr="00EF20F7">
        <w:rPr>
          <w:noProof/>
          <w:lang w:eastAsia="zh-CN"/>
        </w:rPr>
        <w:t xml:space="preserve">For message conferencing,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232AAD">
      <w:pPr>
        <w:pStyle w:val="B1"/>
        <w:rPr>
          <w:lang w:val="da-DK" w:eastAsia="zh-CN"/>
        </w:rPr>
      </w:pPr>
      <w:r w:rsidRPr="00232AAD">
        <w:t>-</w:t>
      </w:r>
      <w:r w:rsidRPr="00232AAD">
        <w:tab/>
        <w:t>Message statistics.</w:t>
      </w:r>
    </w:p>
    <w:p w14:paraId="114F2872" w14:textId="77777777" w:rsidR="009E159F" w:rsidRPr="00EF20F7" w:rsidRDefault="009E159F" w:rsidP="00232AAD">
      <w:pPr>
        <w:pStyle w:val="B1"/>
        <w:rPr>
          <w:lang w:val="da-DK" w:eastAsia="zh-CN"/>
        </w:rPr>
      </w:pPr>
      <w:r w:rsidRPr="00232AAD">
        <w:t>-</w:t>
      </w:r>
      <w:r w:rsidRPr="00232AAD">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232AAD">
      <w:pPr>
        <w:pStyle w:val="Heading5"/>
        <w:rPr>
          <w:lang w:val="da-DK" w:eastAsia="zh-CN"/>
        </w:rPr>
      </w:pPr>
      <w:bookmarkStart w:id="375" w:name="_Toc9597304"/>
      <w:bookmarkStart w:id="376" w:name="_Toc97571364"/>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75"/>
      <w:bookmarkEnd w:id="376"/>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232AAD">
      <w:pPr>
        <w:rPr>
          <w:noProof/>
          <w:lang w:eastAsia="zh-CN"/>
        </w:rPr>
      </w:pPr>
      <w:r w:rsidRPr="00232AAD">
        <w:t xml:space="preserve">When the quota granted is reached or the valid time elapses the MRFP shall report statistics information of messages according to the indication by the MRFC. The MRFP uses the "Report Message Statistics" procedure as specified in </w:t>
      </w:r>
      <w:r w:rsidR="00172963" w:rsidRPr="00232AAD">
        <w:t>clause 8</w:t>
      </w:r>
      <w:r w:rsidRPr="00232AAD">
        <w:t>.51 to report 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5.6pt;height:462.7pt" o:ole="">
            <v:imagedata r:id="rId72" o:title=""/>
          </v:shape>
          <o:OLEObject Type="Embed" ProgID="Visio.Drawing.11" ShapeID="_x0000_i1070" DrawAspect="Content" ObjectID="_1708184217" r:id="rId73"/>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232AAD">
      <w:pPr>
        <w:pStyle w:val="Heading6"/>
        <w:numPr>
          <w:ilvl w:val="5"/>
          <w:numId w:val="0"/>
        </w:numPr>
        <w:ind w:left="1152" w:hanging="432"/>
        <w:rPr>
          <w:lang w:eastAsia="zh-CN"/>
        </w:rPr>
      </w:pPr>
      <w:bookmarkStart w:id="377" w:name="_Toc9597305"/>
      <w:bookmarkStart w:id="378" w:name="_Toc97571365"/>
      <w:r w:rsidRPr="00EF20F7">
        <w:rPr>
          <w:lang w:eastAsia="zh-CN"/>
        </w:rPr>
        <w:t>6.2.10.3.3</w:t>
      </w:r>
      <w:r w:rsidRPr="00EF20F7">
        <w:rPr>
          <w:lang w:eastAsia="zh-CN"/>
        </w:rPr>
        <w:tab/>
        <w:t>Message Filtering</w:t>
      </w:r>
      <w:bookmarkEnd w:id="377"/>
      <w:bookmarkEnd w:id="378"/>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232AAD">
      <w:pPr>
        <w:pStyle w:val="B1"/>
        <w:rPr>
          <w:lang w:eastAsia="zh-CN"/>
        </w:rPr>
      </w:pPr>
      <w:r w:rsidRPr="00232AAD">
        <w:t>Sender address</w:t>
      </w:r>
    </w:p>
    <w:p w14:paraId="7D354534" w14:textId="77777777" w:rsidR="009E159F" w:rsidRPr="00EF20F7" w:rsidRDefault="009E159F" w:rsidP="00232AAD">
      <w:pPr>
        <w:pStyle w:val="B1"/>
        <w:rPr>
          <w:lang w:eastAsia="zh-CN"/>
        </w:rPr>
      </w:pPr>
      <w:r w:rsidRPr="00232AAD">
        <w:t>Message size</w:t>
      </w:r>
    </w:p>
    <w:p w14:paraId="7FACCC81" w14:textId="77777777" w:rsidR="009E159F" w:rsidRPr="00EF20F7" w:rsidRDefault="009E159F" w:rsidP="00232AAD">
      <w:pPr>
        <w:pStyle w:val="B1"/>
        <w:rPr>
          <w:lang w:eastAsia="zh-CN"/>
        </w:rPr>
      </w:pPr>
      <w:r w:rsidRPr="00232AAD">
        <w:t>Message content type (e.g. video, audio)</w:t>
      </w:r>
    </w:p>
    <w:p w14:paraId="232E715E" w14:textId="77777777" w:rsidR="009E159F" w:rsidRPr="00EF20F7" w:rsidRDefault="009E159F" w:rsidP="00232AAD">
      <w:pPr>
        <w:pStyle w:val="B1"/>
        <w:rPr>
          <w:lang w:eastAsia="zh-CN"/>
        </w:rPr>
      </w:pPr>
      <w:r w:rsidRPr="00232AAD">
        <w:t>Message content format(e.g. mpeg, jpeg)</w:t>
      </w:r>
    </w:p>
    <w:p w14:paraId="47BFEA68" w14:textId="77777777" w:rsidR="009E159F" w:rsidRPr="00EF20F7" w:rsidRDefault="009E159F" w:rsidP="00232AAD">
      <w:pPr>
        <w:pStyle w:val="B1"/>
        <w:rPr>
          <w:lang w:eastAsia="zh-CN"/>
        </w:rPr>
      </w:pPr>
      <w:r w:rsidRPr="00232AAD">
        <w:t>Message subject</w:t>
      </w:r>
    </w:p>
    <w:p w14:paraId="289067A8" w14:textId="77777777" w:rsidR="009E159F" w:rsidRPr="00EF20F7" w:rsidRDefault="009E159F" w:rsidP="00232AAD">
      <w:pPr>
        <w:rPr>
          <w:lang w:eastAsia="zh-CN"/>
        </w:rPr>
      </w:pPr>
      <w:r w:rsidRPr="00232AAD">
        <w:t>The MRFC may indicate to the MRFP the following message treatments:</w:t>
      </w:r>
    </w:p>
    <w:p w14:paraId="46E563A2" w14:textId="77777777" w:rsidR="009E159F" w:rsidRPr="00EF20F7" w:rsidRDefault="009E159F" w:rsidP="00232AAD">
      <w:pPr>
        <w:pStyle w:val="B1"/>
        <w:rPr>
          <w:noProof/>
          <w:lang w:eastAsia="zh-CN"/>
        </w:rPr>
      </w:pPr>
      <w:r w:rsidRPr="00232AAD">
        <w:lastRenderedPageBreak/>
        <w:t>Block the delivery of the message content</w:t>
      </w:r>
    </w:p>
    <w:p w14:paraId="692C2241" w14:textId="77777777" w:rsidR="009E159F" w:rsidRPr="00EF20F7" w:rsidRDefault="009E159F" w:rsidP="00232AAD">
      <w:pPr>
        <w:pStyle w:val="B1"/>
        <w:rPr>
          <w:noProof/>
          <w:lang w:eastAsia="zh-CN"/>
        </w:rPr>
      </w:pPr>
      <w:r w:rsidRPr="00232AAD">
        <w:t>Store the message content</w:t>
      </w:r>
    </w:p>
    <w:p w14:paraId="5D2B00BC" w14:textId="77777777" w:rsidR="009E159F" w:rsidRPr="00EF20F7" w:rsidRDefault="009E159F" w:rsidP="00232AAD">
      <w:pPr>
        <w:pStyle w:val="B1"/>
        <w:rPr>
          <w:noProof/>
          <w:lang w:eastAsia="zh-CN"/>
        </w:rPr>
      </w:pPr>
      <w:r w:rsidRPr="00232AAD">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15pt;height:237.9pt" o:ole="">
            <v:imagedata r:id="rId74" o:title=""/>
          </v:shape>
          <o:OLEObject Type="Embed" ProgID="Visio.Drawing.11" ShapeID="_x0000_i1071" DrawAspect="Content" ObjectID="_1708184218" r:id="rId75"/>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232AAD">
      <w:pPr>
        <w:pStyle w:val="Heading3"/>
        <w:rPr>
          <w:lang w:eastAsia="zh-CN"/>
        </w:rPr>
      </w:pPr>
      <w:bookmarkStart w:id="379" w:name="_Toc9597306"/>
      <w:bookmarkStart w:id="380" w:name="_Toc97571366"/>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11</w:t>
        </w:r>
        <w:r w:rsidRPr="00EF20F7">
          <w:rPr>
            <w:lang w:eastAsia="zh-CN"/>
          </w:rPr>
          <w:tab/>
          <w:t>A</w:t>
        </w:r>
      </w:smartTag>
      <w:r w:rsidRPr="00EF20F7">
        <w:rPr>
          <w:lang w:eastAsia="zh-CN"/>
        </w:rPr>
        <w:t>udio Transcoding Procedure</w:t>
      </w:r>
      <w:bookmarkEnd w:id="379"/>
      <w:bookmarkEnd w:id="380"/>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232AAD">
      <w:pPr>
        <w:pStyle w:val="Heading3"/>
        <w:rPr>
          <w:lang w:eastAsia="zh-CN"/>
        </w:rPr>
      </w:pPr>
      <w:bookmarkStart w:id="381" w:name="_Toc9597307"/>
      <w:bookmarkStart w:id="382" w:name="_Toc97571367"/>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12</w:t>
        </w:r>
        <w:r w:rsidRPr="00EF20F7">
          <w:rPr>
            <w:lang w:eastAsia="zh-CN"/>
          </w:rPr>
          <w:tab/>
        </w:r>
      </w:smartTag>
      <w:r w:rsidRPr="00EF20F7">
        <w:rPr>
          <w:lang w:eastAsia="zh-CN"/>
        </w:rPr>
        <w:t>Video Transcoding Procedure</w:t>
      </w:r>
      <w:bookmarkEnd w:id="381"/>
      <w:bookmarkEnd w:id="382"/>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232AAD">
      <w:pPr>
        <w:pStyle w:val="Heading3"/>
        <w:rPr>
          <w:lang w:eastAsia="zh-CN"/>
        </w:rPr>
      </w:pPr>
      <w:bookmarkStart w:id="383" w:name="_Toc9597308"/>
      <w:bookmarkStart w:id="384" w:name="_Toc97571368"/>
      <w:r w:rsidRPr="00EF20F7">
        <w:t>6.2.13</w:t>
      </w:r>
      <w:r w:rsidRPr="00EF20F7">
        <w:tab/>
        <w:t>Floor Control</w:t>
      </w:r>
      <w:bookmarkEnd w:id="383"/>
      <w:bookmarkEnd w:id="384"/>
    </w:p>
    <w:p w14:paraId="12BBE1D8" w14:textId="77777777" w:rsidR="009E159F" w:rsidRPr="00EF20F7" w:rsidRDefault="009E159F" w:rsidP="00232AAD">
      <w:pPr>
        <w:pStyle w:val="Heading4"/>
      </w:pPr>
      <w:bookmarkStart w:id="385" w:name="_Toc9597309"/>
      <w:bookmarkStart w:id="386" w:name="_Toc97571369"/>
      <w:r w:rsidRPr="00EF20F7">
        <w:t>6.2.13.1</w:t>
      </w:r>
      <w:r w:rsidRPr="00EF20F7">
        <w:tab/>
        <w:t>General</w:t>
      </w:r>
      <w:bookmarkEnd w:id="385"/>
      <w:bookmarkEnd w:id="386"/>
    </w:p>
    <w:p w14:paraId="4CD3C727" w14:textId="77777777"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232AAD">
      <w:pPr>
        <w:pStyle w:val="Heading4"/>
        <w:rPr>
          <w:noProof/>
          <w:lang w:eastAsia="zh-CN"/>
        </w:rPr>
      </w:pPr>
      <w:bookmarkStart w:id="387" w:name="_Toc9597310"/>
      <w:bookmarkStart w:id="388" w:name="_Toc97571370"/>
      <w:r w:rsidRPr="00EF20F7">
        <w:rPr>
          <w:noProof/>
          <w:lang w:eastAsia="zh-CN"/>
        </w:rPr>
        <w:t>6.2.13.2</w:t>
      </w:r>
      <w:r w:rsidRPr="00EF20F7">
        <w:rPr>
          <w:noProof/>
          <w:lang w:eastAsia="zh-CN"/>
        </w:rPr>
        <w:tab/>
        <w:t>Floor Control within the MRFP</w:t>
      </w:r>
      <w:bookmarkEnd w:id="387"/>
      <w:bookmarkEnd w:id="388"/>
    </w:p>
    <w:p w14:paraId="6272C150" w14:textId="77777777" w:rsidR="009E159F" w:rsidRPr="00EF20F7" w:rsidRDefault="009E159F" w:rsidP="00232AAD">
      <w:pPr>
        <w:pStyle w:val="Heading5"/>
      </w:pPr>
      <w:bookmarkStart w:id="389" w:name="_Toc9597311"/>
      <w:bookmarkStart w:id="390" w:name="_Toc97571371"/>
      <w:r w:rsidRPr="00EF20F7">
        <w:t>6.2.13.2.1</w:t>
      </w:r>
      <w:r w:rsidRPr="00EF20F7">
        <w:tab/>
        <w:t>Floor Control Connection Establishment</w:t>
      </w:r>
      <w:bookmarkEnd w:id="389"/>
      <w:bookmarkEnd w:id="390"/>
    </w:p>
    <w:p w14:paraId="676F01C3" w14:textId="18DBB02E" w:rsidR="009E159F" w:rsidRPr="00EF20F7" w:rsidRDefault="009E159F" w:rsidP="00232AAD">
      <w:pPr>
        <w:rPr>
          <w:lang w:eastAsia="zh-CN"/>
        </w:rPr>
      </w:pPr>
      <w:r w:rsidRPr="00232AAD">
        <w:t xml:space="preserve">The set of data to establish a BFCP connection shall be exchanged in accordance with </w:t>
      </w:r>
      <w:r w:rsidR="00C84D2E" w:rsidRPr="00232AAD">
        <w:t>IETF RFC </w:t>
      </w:r>
      <w:r w:rsidRPr="00232AAD">
        <w:t>4583</w:t>
      </w:r>
      <w:r w:rsidR="00172963" w:rsidRPr="00232AAD">
        <w:t> [</w:t>
      </w:r>
      <w:r w:rsidRPr="00232AAD">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232AAD">
        <w:t>clause 8</w:t>
      </w:r>
      <w:r w:rsidRPr="00232AAD">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232AAD">
      <w:pPr>
        <w:rPr>
          <w:lang w:eastAsia="zh-CN"/>
        </w:rPr>
      </w:pPr>
      <w:r w:rsidRPr="00232AAD">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3.8pt;height:224.75pt" o:ole="">
            <v:imagedata r:id="rId76" o:title=""/>
          </v:shape>
          <o:OLEObject Type="Embed" ProgID="Visio.Drawing.11" ShapeID="_x0000_i1072" DrawAspect="Content" ObjectID="_1708184219" r:id="rId77"/>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232AAD">
      <w:pPr>
        <w:pStyle w:val="Heading5"/>
      </w:pPr>
      <w:bookmarkStart w:id="391" w:name="_Toc9597312"/>
      <w:bookmarkStart w:id="392" w:name="_Toc97571372"/>
      <w:r w:rsidRPr="00EF20F7">
        <w:t>6.2.13.2.2</w:t>
      </w:r>
      <w:r w:rsidRPr="00EF20F7">
        <w:tab/>
        <w:t>Configure Conference and Floor Control Policy Indication</w:t>
      </w:r>
      <w:bookmarkEnd w:id="391"/>
      <w:bookmarkEnd w:id="392"/>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19.95pt;height:172.8pt" o:ole="">
            <v:imagedata r:id="rId78" o:title=""/>
          </v:shape>
          <o:OLEObject Type="Embed" ProgID="Visio.Drawing.11" ShapeID="_x0000_i1073" DrawAspect="Content" ObjectID="_1708184220" r:id="rId79"/>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232AAD">
      <w:pPr>
        <w:pStyle w:val="Heading5"/>
      </w:pPr>
      <w:bookmarkStart w:id="393" w:name="_Toc9597313"/>
      <w:bookmarkStart w:id="394" w:name="_Toc97571373"/>
      <w:r w:rsidRPr="00EF20F7">
        <w:t>6.2.13.2.3</w:t>
      </w:r>
      <w:r w:rsidRPr="00EF20F7">
        <w:tab/>
        <w:t>Floor Chair Designation</w:t>
      </w:r>
      <w:bookmarkEnd w:id="393"/>
      <w:bookmarkEnd w:id="394"/>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1.2pt;height:182.8pt" o:ole="">
            <v:imagedata r:id="rId80" o:title=""/>
          </v:shape>
          <o:OLEObject Type="Embed" ProgID="Visio.Drawing.11" ShapeID="_x0000_i1074" DrawAspect="Content" ObjectID="_1708184221" r:id="rId81"/>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232AAD">
      <w:pPr>
        <w:pStyle w:val="Heading5"/>
      </w:pPr>
      <w:bookmarkStart w:id="395" w:name="_Toc9597314"/>
      <w:bookmarkStart w:id="396" w:name="_Toc97571374"/>
      <w:r w:rsidRPr="00EF20F7">
        <w:t>6.2.13.2.4</w:t>
      </w:r>
      <w:r w:rsidRPr="00EF20F7">
        <w:tab/>
        <w:t xml:space="preserve">Floor </w:t>
      </w:r>
      <w:r w:rsidRPr="00EF20F7">
        <w:rPr>
          <w:lang w:eastAsia="zh-CN"/>
        </w:rPr>
        <w:t>Request</w:t>
      </w:r>
      <w:r w:rsidRPr="00EF20F7">
        <w:t xml:space="preserve"> Decision</w:t>
      </w:r>
      <w:bookmarkEnd w:id="395"/>
      <w:bookmarkEnd w:id="396"/>
    </w:p>
    <w:p w14:paraId="5C52B1D9" w14:textId="63A1B7E5"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w:t>
      </w:r>
      <w:r w:rsidR="00C84D2E">
        <w:t>IETF RFC </w:t>
      </w:r>
      <w:r w:rsidRPr="00EF20F7">
        <w:t>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55pt;height:297.4pt" o:ole="">
            <v:imagedata r:id="rId82" o:title=""/>
          </v:shape>
          <o:OLEObject Type="Embed" ProgID="Visio.Drawing.11" ShapeID="_x0000_i1075" DrawAspect="Content" ObjectID="_1708184222" r:id="rId83"/>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232AAD">
      <w:pPr>
        <w:pStyle w:val="Heading5"/>
        <w:rPr>
          <w:lang w:eastAsia="zh-CN"/>
        </w:rPr>
      </w:pPr>
      <w:bookmarkStart w:id="397" w:name="_Toc9597315"/>
      <w:bookmarkStart w:id="398" w:name="_Toc97571375"/>
      <w:r w:rsidRPr="00EF20F7">
        <w:t>6.2.13.2.</w:t>
      </w:r>
      <w:r w:rsidRPr="00EF20F7">
        <w:rPr>
          <w:lang w:eastAsia="zh-CN"/>
        </w:rPr>
        <w:t>5</w:t>
      </w:r>
      <w:r w:rsidRPr="00EF20F7">
        <w:tab/>
      </w:r>
      <w:r w:rsidRPr="00EF20F7">
        <w:rPr>
          <w:lang w:eastAsia="zh-CN"/>
        </w:rPr>
        <w:t>Media Update and Confirmation</w:t>
      </w:r>
      <w:bookmarkEnd w:id="397"/>
      <w:bookmarkEnd w:id="398"/>
    </w:p>
    <w:p w14:paraId="6406F3E7" w14:textId="34D81B39" w:rsidR="009E159F" w:rsidRPr="00EF20F7" w:rsidRDefault="009E159F" w:rsidP="00232AAD">
      <w:pPr>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232AAD">
      <w:pPr>
        <w:rPr>
          <w:lang w:eastAsia="zh-CN"/>
        </w:rPr>
      </w:pPr>
      <w:r w:rsidRPr="00232AAD">
        <w:t>Figure 6.2.13.2.5.1 shows the message sequence chart example for modifying the media and confirming media update based on Floor Request status.</w:t>
      </w:r>
    </w:p>
    <w:p w14:paraId="00273C0E" w14:textId="77777777" w:rsidR="009E159F" w:rsidRPr="00EF20F7" w:rsidRDefault="009E159F" w:rsidP="00232AAD"/>
    <w:p w14:paraId="7C37A359" w14:textId="77777777" w:rsidR="009E159F" w:rsidRPr="00EF20F7" w:rsidRDefault="009E159F" w:rsidP="00232AAD">
      <w:pP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8.75pt;height:188.45pt" o:ole="">
            <v:imagedata r:id="rId84" o:title=""/>
          </v:shape>
          <o:OLEObject Type="Embed" ProgID="Visio.Drawing.11" ShapeID="_x0000_i1076" DrawAspect="Content" ObjectID="_1708184223" r:id="rId85"/>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232AAD">
      <w:pPr>
        <w:pStyle w:val="Heading5"/>
      </w:pPr>
      <w:bookmarkStart w:id="399" w:name="_Toc9597316"/>
      <w:bookmarkStart w:id="400" w:name="_Toc97571376"/>
      <w:r w:rsidRPr="00EF20F7">
        <w:t>6.2.13.2.</w:t>
      </w:r>
      <w:r w:rsidRPr="00EF20F7">
        <w:rPr>
          <w:lang w:eastAsia="zh-CN"/>
        </w:rPr>
        <w:t>6</w:t>
      </w:r>
      <w:r w:rsidRPr="00EF20F7">
        <w:tab/>
        <w:t>Floor Control Procedure</w:t>
      </w:r>
      <w:bookmarkEnd w:id="399"/>
      <w:bookmarkEnd w:id="400"/>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232AAD">
      <w:pPr>
        <w:pStyle w:val="Heading5"/>
      </w:pPr>
      <w:bookmarkStart w:id="401" w:name="_Toc9597317"/>
      <w:bookmarkStart w:id="402" w:name="_Toc97571377"/>
      <w:r w:rsidRPr="00EF20F7">
        <w:t>6.2.13.2.</w:t>
      </w:r>
      <w:r w:rsidRPr="00EF20F7">
        <w:rPr>
          <w:lang w:eastAsia="zh-CN"/>
        </w:rPr>
        <w:t>7</w:t>
      </w:r>
      <w:r w:rsidRPr="00EF20F7">
        <w:tab/>
        <w:t>Floor Control Connection Release</w:t>
      </w:r>
      <w:bookmarkEnd w:id="401"/>
      <w:bookmarkEnd w:id="402"/>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232AAD">
      <w:pPr>
        <w:pStyle w:val="Heading5"/>
      </w:pPr>
      <w:bookmarkStart w:id="403" w:name="_Toc9597318"/>
      <w:bookmarkStart w:id="404" w:name="_Toc97571378"/>
      <w:r w:rsidRPr="00EF20F7">
        <w:t>6.2.13.2.</w:t>
      </w:r>
      <w:r w:rsidRPr="00EF20F7">
        <w:rPr>
          <w:lang w:eastAsia="zh-CN"/>
        </w:rPr>
        <w:t>8</w:t>
      </w:r>
      <w:r w:rsidRPr="00EF20F7">
        <w:tab/>
        <w:t>Example Message sequence chart</w:t>
      </w:r>
      <w:bookmarkEnd w:id="403"/>
      <w:bookmarkEnd w:id="404"/>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5.75pt;height:918.45pt" o:ole="">
            <v:imagedata r:id="rId86" o:title=""/>
          </v:shape>
          <o:OLEObject Type="Embed" ProgID="Visio.Drawing.11" ShapeID="_x0000_i1077" DrawAspect="Content" ObjectID="_1708184224" r:id="rId87"/>
        </w:object>
      </w:r>
    </w:p>
    <w:p w14:paraId="03E65E41" w14:textId="77777777" w:rsidR="009E159F" w:rsidRPr="00EF20F7" w:rsidRDefault="009E159F" w:rsidP="009E159F">
      <w:pPr>
        <w:pStyle w:val="TF"/>
      </w:pPr>
      <w:r w:rsidRPr="00EF20F7">
        <w:rPr>
          <w:lang w:eastAsia="zh-CN"/>
        </w:rPr>
        <w:lastRenderedPageBreak/>
        <w:t>Figure 6.2.13.1 Floor control</w:t>
      </w:r>
      <w:r w:rsidRPr="00EF20F7">
        <w:t xml:space="preserve"> (message sequence chart)</w:t>
      </w:r>
    </w:p>
    <w:p w14:paraId="37BA925F" w14:textId="77777777" w:rsidR="009E159F" w:rsidRPr="00EF20F7" w:rsidRDefault="009E159F" w:rsidP="00232AAD">
      <w:pPr>
        <w:pStyle w:val="Heading3"/>
      </w:pPr>
      <w:bookmarkStart w:id="405" w:name="_Toc9597319"/>
      <w:bookmarkStart w:id="406" w:name="_Toc97571379"/>
      <w:r w:rsidRPr="00EF20F7">
        <w:t>6.2.14</w:t>
      </w:r>
      <w:r w:rsidRPr="00EF20F7">
        <w:tab/>
        <w:t>Explicit Congestion Notification Support</w:t>
      </w:r>
      <w:bookmarkEnd w:id="405"/>
      <w:bookmarkEnd w:id="406"/>
    </w:p>
    <w:p w14:paraId="0B8E072E" w14:textId="77777777" w:rsidR="009E159F" w:rsidRPr="00EF20F7" w:rsidRDefault="009E159F" w:rsidP="00232AAD">
      <w:pPr>
        <w:pStyle w:val="Heading4"/>
      </w:pPr>
      <w:bookmarkStart w:id="407" w:name="_Toc9597320"/>
      <w:bookmarkStart w:id="408" w:name="_Toc97571380"/>
      <w:r w:rsidRPr="00EF20F7">
        <w:t>6.2.14.1</w:t>
      </w:r>
      <w:r w:rsidRPr="00EF20F7">
        <w:tab/>
        <w:t>General</w:t>
      </w:r>
      <w:bookmarkEnd w:id="407"/>
      <w:bookmarkEnd w:id="408"/>
    </w:p>
    <w:p w14:paraId="62B619D2" w14:textId="72F497FB" w:rsidR="009E159F" w:rsidRPr="00EF20F7" w:rsidRDefault="009E159F" w:rsidP="009E159F">
      <w:r w:rsidRPr="00EF20F7">
        <w:t xml:space="preserve">If the MRFC receives a SDP Offer containing ECN negotiation, see </w:t>
      </w:r>
      <w:r w:rsidR="00C84D2E">
        <w:t>IETF RFC </w:t>
      </w:r>
      <w:r w:rsidRPr="00EF20F7">
        <w:t>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
      </w:pPr>
      <w:r w:rsidRPr="00EF20F7">
        <w:t>-</w:t>
      </w:r>
      <w:r w:rsidRPr="00EF20F7">
        <w:tab/>
        <w:t>act as an end point for ECN;</w:t>
      </w:r>
    </w:p>
    <w:p w14:paraId="40A62FC3" w14:textId="45C21968" w:rsidR="009E159F" w:rsidRPr="00EF20F7" w:rsidRDefault="009E159F" w:rsidP="009E159F">
      <w:pPr>
        <w:pStyle w:val="B1"/>
      </w:pPr>
      <w:r w:rsidRPr="00EF20F7">
        <w:t>-</w:t>
      </w:r>
      <w:r w:rsidRPr="00EF20F7">
        <w:tab/>
        <w:t xml:space="preserve">return a SDP Answer according to </w:t>
      </w:r>
      <w:r w:rsidR="00C84D2E">
        <w:t>3GPP 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66C4E550" w:rsidR="009E159F" w:rsidRPr="00EF20F7" w:rsidRDefault="009E159F" w:rsidP="009E159F">
      <w:pPr>
        <w:pStyle w:val="B1"/>
      </w:pPr>
      <w:r w:rsidRPr="00EF20F7">
        <w:t>-</w:t>
      </w:r>
      <w:r>
        <w:tab/>
      </w:r>
      <w:r w:rsidRPr="00EF20F7">
        <w:t xml:space="preserve">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E95F895" w:rsidR="009E159F" w:rsidRPr="00EF20F7" w:rsidRDefault="009E159F" w:rsidP="009E159F">
      <w:r w:rsidRPr="00EF20F7">
        <w:t xml:space="preserve">When creating the SDP Offer the MRFC may initiate ECN negotiation (in accordance with </w:t>
      </w:r>
      <w:r w:rsidR="00C84D2E">
        <w:t>3GPP 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5C3B4070"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
      </w:pPr>
      <w:r w:rsidRPr="00EF20F7">
        <w:t>-</w:t>
      </w:r>
      <w:r w:rsidRPr="00EF20F7">
        <w:tab/>
        <w:t>Initialisation = "leap";</w:t>
      </w:r>
    </w:p>
    <w:p w14:paraId="256784A2" w14:textId="77777777" w:rsidR="009E159F" w:rsidRPr="00EF20F7" w:rsidRDefault="009E159F" w:rsidP="009E159F">
      <w:pPr>
        <w:pStyle w:val="B1"/>
      </w:pPr>
      <w:r w:rsidRPr="00EF20F7">
        <w:t>-</w:t>
      </w:r>
      <w:r w:rsidRPr="00EF20F7">
        <w:tab/>
        <w:t>Mode = "setread";</w:t>
      </w:r>
    </w:p>
    <w:p w14:paraId="0F57F573" w14:textId="77777777" w:rsidR="009E159F" w:rsidRPr="00EF20F7" w:rsidRDefault="009E159F" w:rsidP="009E159F">
      <w:pPr>
        <w:pStyle w:val="B1"/>
      </w:pPr>
      <w:r w:rsidRPr="00EF20F7">
        <w:t>-</w:t>
      </w:r>
      <w:r w:rsidRPr="00EF20F7">
        <w:tab/>
        <w:t>ECT Marking  = ECT-0;</w:t>
      </w:r>
    </w:p>
    <w:p w14:paraId="3C6FF1E7" w14:textId="77777777" w:rsidR="009E159F" w:rsidRPr="00EF20F7" w:rsidRDefault="009E159F" w:rsidP="009E159F">
      <w:pPr>
        <w:pStyle w:val="B1"/>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232AAD">
      <w:pPr>
        <w:pStyle w:val="Heading4"/>
        <w:rPr>
          <w:rFonts w:eastAsia="Batang"/>
        </w:rPr>
      </w:pPr>
      <w:bookmarkStart w:id="409" w:name="_Toc9597321"/>
      <w:bookmarkStart w:id="410" w:name="_Toc97571381"/>
      <w:r w:rsidRPr="00EF20F7">
        <w:rPr>
          <w:rFonts w:eastAsia="Batang"/>
        </w:rPr>
        <w:t>6.2.14.2</w:t>
      </w:r>
      <w:r w:rsidRPr="00EF20F7">
        <w:tab/>
      </w:r>
      <w:r w:rsidRPr="00EF20F7">
        <w:rPr>
          <w:rFonts w:eastAsia="Batang"/>
        </w:rPr>
        <w:t>Message sequence chart, Request ECN</w:t>
      </w:r>
      <w:bookmarkEnd w:id="409"/>
      <w:bookmarkEnd w:id="410"/>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15pt;height:182.8pt" o:ole="">
            <v:imagedata r:id="rId88" o:title=""/>
          </v:shape>
          <o:OLEObject Type="Embed" ProgID="Visio.Drawing.11" ShapeID="_x0000_i1078" DrawAspect="Content" ObjectID="_1708184225" r:id="rId89"/>
        </w:object>
      </w:r>
    </w:p>
    <w:p w14:paraId="5DB46E73" w14:textId="77777777" w:rsidR="009E159F" w:rsidRPr="00EF20F7" w:rsidRDefault="009E159F" w:rsidP="009E159F">
      <w:pPr>
        <w:pStyle w:val="TF"/>
        <w:rPr>
          <w:lang w:eastAsia="zh-CN"/>
        </w:rPr>
      </w:pPr>
      <w:r w:rsidRPr="00EF20F7">
        <w:t>Figure 6.2.14.2.1: Procedure to Request ECN</w:t>
      </w:r>
    </w:p>
    <w:p w14:paraId="6DFE2397" w14:textId="4687A641" w:rsidR="009E159F" w:rsidRPr="00EF20F7" w:rsidRDefault="009E159F" w:rsidP="009E159F">
      <w:r w:rsidRPr="00EF20F7">
        <w:t xml:space="preserve">Upon receipt of a request to apply Explicit Congestion Notification the MRFP shall set the ECN field of the IP header in accordance with </w:t>
      </w:r>
      <w:r w:rsidR="00C84D2E">
        <w:t>3GPP TS</w:t>
      </w:r>
      <w:r w:rsidR="00172963">
        <w:t> </w:t>
      </w:r>
      <w:r w:rsidR="00172963" w:rsidRPr="00EF20F7">
        <w:t>2</w:t>
      </w:r>
      <w:r w:rsidRPr="00EF20F7">
        <w:t>6.114</w:t>
      </w:r>
      <w:r w:rsidR="00172963">
        <w:t> </w:t>
      </w:r>
      <w:r w:rsidR="00172963" w:rsidRPr="00EF20F7">
        <w:t>[</w:t>
      </w:r>
      <w:r w:rsidRPr="00EF20F7">
        <w:t>23] when sending any data packets.</w:t>
      </w:r>
    </w:p>
    <w:p w14:paraId="49A854B0" w14:textId="2CF1C322" w:rsidR="009E159F" w:rsidRPr="00EF20F7" w:rsidRDefault="009E159F" w:rsidP="009E159F">
      <w:r w:rsidRPr="00EF20F7">
        <w:t xml:space="preserve">Upon receipt of any IP headers indicating Congestion Experienced (ECN-CE) the MRFP shall trigger rate adaptation in accordance with </w:t>
      </w:r>
      <w:r w:rsidR="00C84D2E">
        <w:t>3GPP 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232AAD">
      <w:pPr>
        <w:pStyle w:val="Heading4"/>
        <w:rPr>
          <w:rFonts w:eastAsia="Batang"/>
        </w:rPr>
      </w:pPr>
      <w:bookmarkStart w:id="411" w:name="_Toc9597322"/>
      <w:bookmarkStart w:id="412" w:name="_Toc97571382"/>
      <w:r w:rsidRPr="00EF20F7">
        <w:rPr>
          <w:rFonts w:eastAsia="Batang"/>
        </w:rPr>
        <w:t>6.2.14.3</w:t>
      </w:r>
      <w:r w:rsidRPr="00EF20F7">
        <w:tab/>
      </w:r>
      <w:r w:rsidRPr="00EF20F7">
        <w:rPr>
          <w:rFonts w:eastAsia="Batang"/>
        </w:rPr>
        <w:t>Message sequence chart, Report ECN Failure Event</w:t>
      </w:r>
      <w:bookmarkEnd w:id="411"/>
      <w:bookmarkEnd w:id="412"/>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35pt;height:182.2pt" o:ole="">
            <v:imagedata r:id="rId90" o:title=""/>
          </v:shape>
          <o:OLEObject Type="Embed" ProgID="Visio.Drawing.11" ShapeID="_x0000_i1079" DrawAspect="Content" ObjectID="_1708184226" r:id="rId91"/>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232AAD">
      <w:pPr>
        <w:pStyle w:val="Heading3"/>
      </w:pPr>
      <w:bookmarkStart w:id="413" w:name="_Toc9597323"/>
      <w:bookmarkStart w:id="414" w:name="_Toc97571383"/>
      <w:r w:rsidRPr="00EF20F7">
        <w:t>6.2.15</w:t>
      </w:r>
      <w:r w:rsidRPr="00EF20F7">
        <w:tab/>
        <w:t>Multimedia Priority Service Congestion Control Procedures</w:t>
      </w:r>
      <w:bookmarkEnd w:id="413"/>
      <w:bookmarkEnd w:id="414"/>
    </w:p>
    <w:p w14:paraId="0738C2CE" w14:textId="77777777" w:rsidR="009E159F" w:rsidRPr="00EF20F7" w:rsidRDefault="009E159F" w:rsidP="00232AAD">
      <w:pPr>
        <w:pStyle w:val="Heading4"/>
      </w:pPr>
      <w:bookmarkStart w:id="415" w:name="_Toc9597324"/>
      <w:bookmarkStart w:id="416" w:name="_Toc97571384"/>
      <w:r w:rsidRPr="00EF20F7">
        <w:t>6.2.15.1</w:t>
      </w:r>
      <w:r w:rsidRPr="00EF20F7">
        <w:tab/>
        <w:t>General</w:t>
      </w:r>
      <w:bookmarkEnd w:id="415"/>
      <w:bookmarkEnd w:id="416"/>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232AAD">
      <w:pPr>
        <w:pStyle w:val="Heading4"/>
      </w:pPr>
      <w:bookmarkStart w:id="417" w:name="_Toc9597325"/>
      <w:bookmarkStart w:id="418" w:name="_Toc97571385"/>
      <w:r w:rsidRPr="00EF20F7">
        <w:t>6.2.15.2</w:t>
      </w:r>
      <w:r w:rsidRPr="00EF20F7">
        <w:tab/>
        <w:t>MRFP Resource Congestion in ADD response, request is queued</w:t>
      </w:r>
      <w:bookmarkEnd w:id="417"/>
      <w:bookmarkEnd w:id="418"/>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5.15pt;height:241.05pt" o:ole="">
            <v:imagedata r:id="rId92" o:title=""/>
          </v:shape>
          <o:OLEObject Type="Embed" ProgID="Visio.Drawing.11" ShapeID="_x0000_i1080" DrawAspect="Content" ObjectID="_1708184227" r:id="rId93"/>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232AAD">
      <w:pPr>
        <w:pStyle w:val="Heading4"/>
      </w:pPr>
      <w:bookmarkStart w:id="419" w:name="_Toc9597326"/>
      <w:bookmarkStart w:id="420" w:name="_Toc97571386"/>
      <w:r w:rsidRPr="00EF20F7">
        <w:t>6.2.15.3</w:t>
      </w:r>
      <w:r w:rsidRPr="00EF20F7">
        <w:tab/>
        <w:t>MRFP Resource Congestion in ADD response, MRFC seizes new MRFP</w:t>
      </w:r>
      <w:bookmarkEnd w:id="419"/>
      <w:bookmarkEnd w:id="420"/>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232AAD">
      <w:pPr>
        <w:pStyle w:val="Heading4"/>
      </w:pPr>
      <w:bookmarkStart w:id="421" w:name="_Toc9597327"/>
      <w:bookmarkStart w:id="422" w:name="_Toc97571387"/>
      <w:r w:rsidRPr="00EF20F7">
        <w:t>6.2.15.4</w:t>
      </w:r>
      <w:r w:rsidRPr="00EF20F7">
        <w:tab/>
        <w:t>MRFP Priority Resource Allocation</w:t>
      </w:r>
      <w:bookmarkEnd w:id="421"/>
      <w:bookmarkEnd w:id="422"/>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5pt;height:139pt" o:ole="">
            <v:imagedata r:id="rId94" o:title=""/>
          </v:shape>
          <o:OLEObject Type="Embed" ProgID="Visio.Drawing.11" ShapeID="_x0000_i1081" DrawAspect="Content" ObjectID="_1708184228" r:id="rId95"/>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232AAD">
      <w:pPr>
        <w:pStyle w:val="Heading4"/>
      </w:pPr>
      <w:bookmarkStart w:id="423" w:name="_Toc9597328"/>
      <w:bookmarkStart w:id="424" w:name="_Toc97571388"/>
      <w:r w:rsidRPr="00EF20F7">
        <w:t>6.2.15.5</w:t>
      </w:r>
      <w:r w:rsidRPr="00EF20F7">
        <w:tab/>
        <w:t>MRFP Priority User Data marking</w:t>
      </w:r>
      <w:bookmarkEnd w:id="423"/>
      <w:bookmarkEnd w:id="424"/>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5pt;height:139pt" o:ole="">
            <v:imagedata r:id="rId96" o:title=""/>
          </v:shape>
          <o:OLEObject Type="Embed" ProgID="Visio.Drawing.11" ShapeID="_x0000_i1082" DrawAspect="Content" ObjectID="_1708184229" r:id="rId97"/>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232AAD">
      <w:pPr>
        <w:pStyle w:val="Heading3"/>
      </w:pPr>
      <w:bookmarkStart w:id="425" w:name="_Toc9597329"/>
      <w:bookmarkStart w:id="426" w:name="_Toc97571389"/>
      <w:r w:rsidRPr="00EF20F7">
        <w:t>6.2.16</w:t>
      </w:r>
      <w:r w:rsidRPr="00EF20F7">
        <w:tab/>
        <w:t>Coordination of Video Orientation</w:t>
      </w:r>
      <w:bookmarkEnd w:id="425"/>
      <w:bookmarkEnd w:id="426"/>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5pt;height:182.2pt" o:ole="">
            <v:imagedata r:id="rId98" o:title=""/>
          </v:shape>
          <o:OLEObject Type="Embed" ProgID="Visio.Drawing.11" ShapeID="_x0000_i1083" DrawAspect="Content" ObjectID="_1708184230" r:id="rId99"/>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232AAD">
      <w:pPr>
        <w:pStyle w:val="Heading3"/>
      </w:pPr>
      <w:bookmarkStart w:id="427" w:name="_Toc9597330"/>
      <w:bookmarkStart w:id="428" w:name="_Toc97571390"/>
      <w:r w:rsidRPr="00EF20F7">
        <w:t>6.2.17</w:t>
      </w:r>
      <w:r w:rsidRPr="00EF20F7">
        <w:tab/>
        <w:t>Support of generic image attributes</w:t>
      </w:r>
      <w:bookmarkEnd w:id="427"/>
      <w:bookmarkEnd w:id="428"/>
    </w:p>
    <w:p w14:paraId="2803FEC4" w14:textId="77777777" w:rsidR="009E159F" w:rsidRPr="00EF20F7" w:rsidRDefault="009E159F" w:rsidP="00232AAD">
      <w:pPr>
        <w:pStyle w:val="Heading4"/>
      </w:pPr>
      <w:bookmarkStart w:id="429" w:name="_Toc9597331"/>
      <w:bookmarkStart w:id="430" w:name="_Toc97571391"/>
      <w:r w:rsidRPr="00EF20F7">
        <w:t>6.2.17.1</w:t>
      </w:r>
      <w:r w:rsidRPr="00EF20F7">
        <w:tab/>
        <w:t>General</w:t>
      </w:r>
      <w:bookmarkEnd w:id="429"/>
      <w:bookmarkEnd w:id="430"/>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232AAD">
      <w:pPr>
        <w:pStyle w:val="Heading4"/>
      </w:pPr>
      <w:bookmarkStart w:id="431" w:name="_Toc9597332"/>
      <w:bookmarkStart w:id="432" w:name="_Toc97571392"/>
      <w:r w:rsidRPr="00EF20F7">
        <w:t>6.2.17.2</w:t>
      </w:r>
      <w:r w:rsidRPr="00EF20F7">
        <w:tab/>
        <w:t>Indication of generic image attributes</w:t>
      </w:r>
      <w:bookmarkEnd w:id="431"/>
      <w:bookmarkEnd w:id="432"/>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1pt;height:182.8pt" o:ole="">
            <v:imagedata r:id="rId100" o:title=""/>
          </v:shape>
          <o:OLEObject Type="Embed" ProgID="Visio.Drawing.11" ShapeID="_x0000_i1084" DrawAspect="Content" ObjectID="_1708184231" r:id="rId101"/>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232AAD">
      <w:pPr>
        <w:pStyle w:val="Heading3"/>
        <w:rPr>
          <w:lang w:eastAsia="zh-CN"/>
        </w:rPr>
      </w:pPr>
      <w:bookmarkStart w:id="433" w:name="_Toc9597333"/>
      <w:bookmarkStart w:id="434" w:name="_Toc97571393"/>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33"/>
      <w:bookmarkEnd w:id="434"/>
    </w:p>
    <w:p w14:paraId="793001F7" w14:textId="77777777" w:rsidR="009E159F" w:rsidRPr="00EF20F7" w:rsidRDefault="009E159F" w:rsidP="00232AAD">
      <w:pPr>
        <w:pStyle w:val="Heading4"/>
      </w:pPr>
      <w:bookmarkStart w:id="435" w:name="_Toc9597334"/>
      <w:bookmarkStart w:id="436" w:name="_Toc97571394"/>
      <w:r w:rsidRPr="00EF20F7">
        <w:t>6.2.18.1</w:t>
      </w:r>
      <w:r w:rsidRPr="00EF20F7">
        <w:tab/>
        <w:t>ICE lite</w:t>
      </w:r>
      <w:bookmarkEnd w:id="435"/>
      <w:bookmarkEnd w:id="436"/>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A8E48B0" w:rsidR="009E159F" w:rsidRPr="00EF20F7" w:rsidRDefault="00496BF5" w:rsidP="009E159F">
      <w:pPr>
        <w:pStyle w:val="TH"/>
        <w:rPr>
          <w:lang w:eastAsia="zh-CN"/>
        </w:rPr>
      </w:pPr>
      <w:r>
        <w:object w:dxaOrig="9001" w:dyaOrig="7571" w14:anchorId="02C92B49">
          <v:shape id="_x0000_i1085" type="#_x0000_t75" style="width:450.15pt;height:378.8pt" o:ole="">
            <v:imagedata r:id="rId102" o:title=""/>
          </v:shape>
          <o:OLEObject Type="Embed" ProgID="Visio.Drawing.15" ShapeID="_x0000_i1085" DrawAspect="Content" ObjectID="_1708184232" r:id="rId103"/>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232AAD">
      <w:pPr>
        <w:pStyle w:val="Heading4"/>
      </w:pPr>
      <w:bookmarkStart w:id="437" w:name="_Toc9597335"/>
      <w:bookmarkStart w:id="438" w:name="_Toc97571395"/>
      <w:r w:rsidRPr="00EF20F7">
        <w:t>6.2.18.2</w:t>
      </w:r>
      <w:r w:rsidRPr="00EF20F7">
        <w:tab/>
        <w:t>Full ICE</w:t>
      </w:r>
      <w:bookmarkEnd w:id="437"/>
      <w:bookmarkEnd w:id="438"/>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52F90DCF" w:rsidR="009E159F" w:rsidRPr="00EF20F7" w:rsidRDefault="00496BF5" w:rsidP="009E159F">
      <w:pPr>
        <w:pStyle w:val="TH"/>
      </w:pPr>
      <w:r>
        <w:object w:dxaOrig="8861" w:dyaOrig="8411" w14:anchorId="40CEA768">
          <v:shape id="_x0000_i1086" type="#_x0000_t75" style="width:443.25pt;height:420.75pt" o:ole="">
            <v:imagedata r:id="rId104" o:title=""/>
          </v:shape>
          <o:OLEObject Type="Embed" ProgID="Visio.Drawing.15" ShapeID="_x0000_i1086" DrawAspect="Content" ObjectID="_1708184233" r:id="rId105"/>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232AAD">
      <w:pPr>
        <w:pStyle w:val="Heading4"/>
      </w:pPr>
      <w:bookmarkStart w:id="439" w:name="_Toc9597336"/>
      <w:bookmarkStart w:id="440" w:name="_Toc97571396"/>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39"/>
      <w:bookmarkEnd w:id="440"/>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15pt;height:177.2pt" o:ole="">
            <v:imagedata r:id="rId106" o:title=""/>
          </v:shape>
          <o:OLEObject Type="Embed" ProgID="Visio.Drawing.11" ShapeID="_x0000_i1087" DrawAspect="Content" ObjectID="_1708184234" r:id="rId107"/>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232AAD">
      <w:pPr>
        <w:pStyle w:val="Heading4"/>
      </w:pPr>
      <w:bookmarkStart w:id="441" w:name="_Toc9597337"/>
      <w:bookmarkStart w:id="442" w:name="_Toc97571397"/>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41"/>
      <w:bookmarkEnd w:id="442"/>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6pt;height:217.9pt" o:ole="">
            <v:imagedata r:id="rId108" o:title=""/>
          </v:shape>
          <o:OLEObject Type="Embed" ProgID="Visio.Drawing.11" ShapeID="_x0000_i1088" DrawAspect="Content" ObjectID="_1708184235" r:id="rId109"/>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232AAD">
      <w:pPr>
        <w:pStyle w:val="Heading3"/>
      </w:pPr>
      <w:bookmarkStart w:id="443" w:name="_Toc9597338"/>
      <w:bookmarkStart w:id="444" w:name="_Toc97571398"/>
      <w:r w:rsidRPr="00EF20F7">
        <w:t>6.2.19</w:t>
      </w:r>
      <w:r w:rsidRPr="00EF20F7">
        <w:tab/>
        <w:t>End-to-end security for TCP based media using TLS</w:t>
      </w:r>
      <w:bookmarkEnd w:id="443"/>
      <w:bookmarkEnd w:id="444"/>
    </w:p>
    <w:p w14:paraId="420D4664" w14:textId="77777777" w:rsidR="009E159F" w:rsidRPr="00EF20F7" w:rsidRDefault="009E159F" w:rsidP="00232AAD">
      <w:pPr>
        <w:pStyle w:val="Heading4"/>
      </w:pPr>
      <w:bookmarkStart w:id="445" w:name="_Toc9597339"/>
      <w:bookmarkStart w:id="446" w:name="_Toc97571399"/>
      <w:r w:rsidRPr="00EF20F7">
        <w:t>6.2.19.1</w:t>
      </w:r>
      <w:r w:rsidRPr="00EF20F7">
        <w:tab/>
        <w:t>General</w:t>
      </w:r>
      <w:bookmarkEnd w:id="445"/>
      <w:bookmarkEnd w:id="446"/>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232AAD">
      <w:pPr>
        <w:pStyle w:val="Heading4"/>
      </w:pPr>
      <w:bookmarkStart w:id="447" w:name="_Toc9597340"/>
      <w:bookmarkStart w:id="448" w:name="_Toc97571400"/>
      <w:r w:rsidRPr="00EF20F7">
        <w:lastRenderedPageBreak/>
        <w:t>6.2.19.2</w:t>
      </w:r>
      <w:r w:rsidRPr="00EF20F7">
        <w:tab/>
        <w:t>Specific procedures for session based messaging (MSRP)</w:t>
      </w:r>
      <w:bookmarkEnd w:id="447"/>
      <w:bookmarkEnd w:id="448"/>
    </w:p>
    <w:p w14:paraId="5DFFBBF1" w14:textId="77777777" w:rsidR="009E159F" w:rsidRPr="00EF20F7" w:rsidRDefault="009E159F" w:rsidP="00232AAD">
      <w:pPr>
        <w:pStyle w:val="Heading5"/>
      </w:pPr>
      <w:bookmarkStart w:id="449" w:name="_Toc9597341"/>
      <w:bookmarkStart w:id="450" w:name="_Toc97571401"/>
      <w:r w:rsidRPr="00EF20F7">
        <w:t>6.2.19.2.1</w:t>
      </w:r>
      <w:r w:rsidRPr="00EF20F7">
        <w:tab/>
        <w:t>IMS UE originating procedures ("dial-in" scenario) for e2e</w:t>
      </w:r>
      <w:bookmarkEnd w:id="449"/>
      <w:bookmarkEnd w:id="450"/>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65pt;height:520.3pt" o:ole="">
            <v:imagedata r:id="rId110" o:title=""/>
          </v:shape>
          <o:OLEObject Type="Embed" ProgID="Visio.Drawing.11" ShapeID="_x0000_i1089" DrawAspect="Content" ObjectID="_1708184236" r:id="rId111"/>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
      </w:pPr>
      <w:r w:rsidRPr="00EF20F7">
        <w:lastRenderedPageBreak/>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
      </w:pPr>
      <w:r w:rsidRPr="00EF20F7">
        <w:tab/>
        <w:t>The IMS UE-A creates an SDP offer with an MSRP based media over TLS transport protocol and inserts "a=setup:actpass" SDP attribute specified in IETF RFC 4145 [36] and key management protocol "a=key-mgmt" 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
      </w:pPr>
      <w:r w:rsidRPr="00EF20F7">
        <w:t>2.</w:t>
      </w:r>
      <w:r w:rsidRPr="00EF20F7">
        <w:tab/>
        <w:t>The IMS UE-A sends the SIP INVITE request with the SDP offer.</w:t>
      </w:r>
    </w:p>
    <w:p w14:paraId="37D6DF1D" w14:textId="77777777" w:rsidR="009E159F" w:rsidRPr="00EF20F7" w:rsidRDefault="009E159F" w:rsidP="009E159F">
      <w:pPr>
        <w:pStyle w:val="B1"/>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232AAD">
      <w:pPr>
        <w:pStyle w:val="Heading5"/>
      </w:pPr>
      <w:bookmarkStart w:id="451" w:name="_Toc9597342"/>
      <w:bookmarkStart w:id="452" w:name="_Toc97571402"/>
      <w:r w:rsidRPr="00EF20F7">
        <w:t>6.2.19.2.2</w:t>
      </w:r>
      <w:r w:rsidRPr="00EF20F7">
        <w:tab/>
        <w:t>IMS UE terminating procedures ("dial-out" scenario) for e2e</w:t>
      </w:r>
      <w:bookmarkEnd w:id="451"/>
      <w:bookmarkEnd w:id="452"/>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75pt;height:570.35pt" o:ole="">
            <v:imagedata r:id="rId112" o:title=""/>
          </v:shape>
          <o:OLEObject Type="Embed" ProgID="Visio.Drawing.11" ShapeID="_x0000_i1090" DrawAspect="Content" ObjectID="_1708184237" r:id="rId113"/>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232AAD">
      <w:pPr>
        <w:pStyle w:val="Heading4"/>
      </w:pPr>
      <w:bookmarkStart w:id="453" w:name="_Toc9597343"/>
      <w:bookmarkStart w:id="454" w:name="_Toc97571403"/>
      <w:r w:rsidRPr="00EF20F7">
        <w:t>6.2.19.3</w:t>
      </w:r>
      <w:r w:rsidRPr="00EF20F7">
        <w:tab/>
        <w:t>Specific procedures for Floor Control Service (BFCP)</w:t>
      </w:r>
      <w:bookmarkEnd w:id="453"/>
      <w:bookmarkEnd w:id="454"/>
    </w:p>
    <w:p w14:paraId="6F58C0C9" w14:textId="77777777" w:rsidR="009E159F" w:rsidRPr="00EF20F7" w:rsidRDefault="009E159F" w:rsidP="00232AAD">
      <w:pPr>
        <w:pStyle w:val="Heading5"/>
      </w:pPr>
      <w:bookmarkStart w:id="455" w:name="_Toc9597344"/>
      <w:bookmarkStart w:id="456" w:name="_Toc97571404"/>
      <w:r w:rsidRPr="00EF20F7">
        <w:t>6.2.19.3.1</w:t>
      </w:r>
      <w:r w:rsidRPr="00EF20F7">
        <w:tab/>
        <w:t>IMS UE requesting e2e protected Floor control connection</w:t>
      </w:r>
      <w:bookmarkEnd w:id="455"/>
      <w:bookmarkEnd w:id="456"/>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30.1pt;height:514pt" o:ole="">
            <v:imagedata r:id="rId114" o:title=""/>
          </v:shape>
          <o:OLEObject Type="Embed" ProgID="Visio.Drawing.11" ShapeID="_x0000_i1091" DrawAspect="Content" ObjectID="_1708184238" r:id="rId115"/>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bookmarkStart w:id="457" w:name="_MCCTEMPBM_CRPT25350049___5"/>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bookmarkEnd w:id="457"/>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232AAD">
      <w:pPr>
        <w:pStyle w:val="Heading4"/>
        <w:rPr>
          <w:lang w:val="fr-FR"/>
        </w:rPr>
      </w:pPr>
      <w:bookmarkStart w:id="458" w:name="_Toc9597345"/>
      <w:bookmarkStart w:id="459" w:name="_Toc97571405"/>
      <w:r w:rsidRPr="00EF20F7">
        <w:rPr>
          <w:lang w:val="fr-FR"/>
        </w:rPr>
        <w:t>6.2.19.4</w:t>
      </w:r>
      <w:r w:rsidRPr="00EF20F7">
        <w:rPr>
          <w:lang w:val="fr-FR"/>
        </w:rPr>
        <w:tab/>
        <w:t>TLS session establishment Failure Indication</w:t>
      </w:r>
      <w:bookmarkEnd w:id="458"/>
      <w:bookmarkEnd w:id="459"/>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2.55pt;height:229.75pt" o:ole="">
            <v:imagedata r:id="rId116" o:title=""/>
          </v:shape>
          <o:OLEObject Type="Embed" ProgID="Visio.Drawing.11" ShapeID="_x0000_i1092" DrawAspect="Content" ObjectID="_1708184239" r:id="rId117"/>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232AAD">
      <w:pPr>
        <w:pStyle w:val="Heading3"/>
      </w:pPr>
      <w:bookmarkStart w:id="460" w:name="_Toc9597346"/>
      <w:bookmarkStart w:id="461" w:name="_Toc97571406"/>
      <w:r w:rsidRPr="00EF20F7">
        <w:t>6.2.20</w:t>
      </w:r>
      <w:r w:rsidRPr="00EF20F7">
        <w:tab/>
        <w:t>TCP bearer connection control</w:t>
      </w:r>
      <w:bookmarkEnd w:id="460"/>
      <w:bookmarkEnd w:id="461"/>
    </w:p>
    <w:p w14:paraId="708DFC34" w14:textId="77777777" w:rsidR="009E159F" w:rsidRPr="00EF20F7" w:rsidRDefault="009E159F" w:rsidP="00232AAD">
      <w:pPr>
        <w:pStyle w:val="Heading4"/>
      </w:pPr>
      <w:bookmarkStart w:id="462" w:name="_Toc9597347"/>
      <w:bookmarkStart w:id="463" w:name="_Toc97571407"/>
      <w:r w:rsidRPr="00EF20F7">
        <w:t>6.2.20.1</w:t>
      </w:r>
      <w:r w:rsidRPr="00EF20F7">
        <w:tab/>
        <w:t>TCP connection establishment</w:t>
      </w:r>
      <w:bookmarkEnd w:id="462"/>
      <w:bookmarkEnd w:id="463"/>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5.15pt;height:445.15pt" o:ole="">
            <v:imagedata r:id="rId118" o:title=""/>
          </v:shape>
          <o:OLEObject Type="Embed" ProgID="Visio.Drawing.11" ShapeID="_x0000_i1093" DrawAspect="Content" ObjectID="_1708184240" r:id="rId119"/>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
      </w:pPr>
      <w:r w:rsidRPr="00EF20F7">
        <w:tab/>
        <w:t>The IMS UE-A sends the SIP INVITE request with the SDP offer.</w:t>
      </w:r>
    </w:p>
    <w:p w14:paraId="3E37ADD3" w14:textId="77777777" w:rsidR="009E159F" w:rsidRPr="00EF20F7" w:rsidRDefault="009E159F" w:rsidP="009E159F">
      <w:pPr>
        <w:pStyle w:val="B1"/>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232AAD">
      <w:pPr>
        <w:pStyle w:val="Heading4"/>
      </w:pPr>
      <w:bookmarkStart w:id="464" w:name="_Toc9597348"/>
      <w:bookmarkStart w:id="465" w:name="_Toc97571408"/>
      <w:r w:rsidRPr="00EF20F7">
        <w:t>6.2.20.2</w:t>
      </w:r>
      <w:r w:rsidRPr="00EF20F7">
        <w:tab/>
        <w:t>TCP connection establishment Failure Indication</w:t>
      </w:r>
      <w:bookmarkEnd w:id="464"/>
      <w:bookmarkEnd w:id="465"/>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4.35pt;height:195.95pt" o:ole="">
            <v:imagedata r:id="rId120" o:title=""/>
          </v:shape>
          <o:OLEObject Type="Embed" ProgID="Visio.Drawing.11" ShapeID="_x0000_i1094" DrawAspect="Content" ObjectID="_1708184241" r:id="rId121"/>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232AAD">
      <w:pPr>
        <w:pStyle w:val="Heading3"/>
        <w:rPr>
          <w:lang w:eastAsia="zh-CN"/>
        </w:rPr>
      </w:pPr>
      <w:bookmarkStart w:id="466" w:name="_Toc9597349"/>
      <w:bookmarkStart w:id="467" w:name="_Toc97571409"/>
      <w:r w:rsidRPr="00EF20F7">
        <w:t>6.2.21</w:t>
      </w:r>
      <w:r w:rsidRPr="00EF20F7">
        <w:tab/>
      </w:r>
      <w:r w:rsidRPr="00EF20F7">
        <w:rPr>
          <w:rFonts w:hint="eastAsia"/>
          <w:lang w:eastAsia="zh-CN"/>
        </w:rPr>
        <w:t>Telepresence Procedures</w:t>
      </w:r>
      <w:bookmarkEnd w:id="466"/>
      <w:bookmarkEnd w:id="467"/>
    </w:p>
    <w:p w14:paraId="76E7CBBD" w14:textId="77777777" w:rsidR="009E159F" w:rsidRPr="00EF20F7" w:rsidRDefault="009E159F" w:rsidP="00232AAD">
      <w:pPr>
        <w:pStyle w:val="Heading4"/>
        <w:rPr>
          <w:lang w:val="en-US"/>
        </w:rPr>
      </w:pPr>
      <w:bookmarkStart w:id="468" w:name="_Toc97571410"/>
      <w:r w:rsidRPr="00232AAD">
        <w:rPr>
          <w:rFonts w:hint="eastAsia"/>
        </w:rPr>
        <w:t>6.2.21</w:t>
      </w:r>
      <w:r w:rsidRPr="00232AAD">
        <w:t>.1</w:t>
      </w:r>
      <w:r w:rsidRPr="00232AAD">
        <w:tab/>
        <w:t>CLUE data channel establishment</w:t>
      </w:r>
      <w:bookmarkEnd w:id="468"/>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45pt;height:714.35pt" o:ole="">
            <v:imagedata r:id="rId122" o:title=""/>
          </v:shape>
          <o:OLEObject Type="Embed" ProgID="Visio.Drawing.15" ShapeID="_x0000_i1095" DrawAspect="Content" ObjectID="_1708184242" r:id="rId123"/>
        </w:object>
      </w:r>
    </w:p>
    <w:p w14:paraId="374AE86C" w14:textId="77777777"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232AAD">
      <w:pPr>
        <w:pStyle w:val="Heading4"/>
        <w:rPr>
          <w:lang w:val="en-US"/>
        </w:rPr>
      </w:pPr>
      <w:bookmarkStart w:id="469" w:name="_Toc97571411"/>
      <w:r w:rsidRPr="00232AAD">
        <w:rPr>
          <w:rFonts w:hint="eastAsia"/>
        </w:rPr>
        <w:t>6.2.21</w:t>
      </w:r>
      <w:r w:rsidRPr="00232AAD">
        <w:t>.</w:t>
      </w:r>
      <w:r w:rsidRPr="00232AAD">
        <w:rPr>
          <w:rFonts w:hint="eastAsia"/>
        </w:rPr>
        <w:t>2</w:t>
      </w:r>
      <w:r w:rsidRPr="00232AAD">
        <w:tab/>
        <w:t>CLUE transport between MRFC and MRFP</w:t>
      </w:r>
      <w:bookmarkEnd w:id="469"/>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8.9pt;height:261.7pt" o:ole="">
            <v:imagedata r:id="rId124" o:title=""/>
          </v:shape>
          <o:OLEObject Type="Embed" ProgID="Visio.Drawing.11" ShapeID="_x0000_i1096" DrawAspect="Content" ObjectID="_1708184243" r:id="rId125"/>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4.4pt;height:203.5pt" o:ole="">
            <v:imagedata r:id="rId126" o:title=""/>
          </v:shape>
          <o:OLEObject Type="Embed" ProgID="Visio.Drawing.11" ShapeID="_x0000_i1097" DrawAspect="Content" ObjectID="_1708184244" r:id="rId127"/>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232AAD">
      <w:pPr>
        <w:pStyle w:val="Heading3"/>
      </w:pPr>
      <w:bookmarkStart w:id="470" w:name="_Toc9597350"/>
      <w:bookmarkStart w:id="471" w:name="_Toc97571412"/>
      <w:r w:rsidRPr="00EF20F7">
        <w:lastRenderedPageBreak/>
        <w:t>6.2.22</w:t>
      </w:r>
      <w:r w:rsidRPr="00EF20F7">
        <w:tab/>
        <w:t>Video Region-of-Interest (ROI)</w:t>
      </w:r>
      <w:bookmarkEnd w:id="470"/>
      <w:bookmarkEnd w:id="471"/>
    </w:p>
    <w:p w14:paraId="25D024C2" w14:textId="77777777" w:rsidR="009E159F" w:rsidRPr="00EF20F7" w:rsidRDefault="009E159F" w:rsidP="00232AAD">
      <w:pPr>
        <w:pStyle w:val="Heading4"/>
      </w:pPr>
      <w:bookmarkStart w:id="472" w:name="_Toc9597351"/>
      <w:bookmarkStart w:id="473" w:name="_Toc97571413"/>
      <w:r w:rsidRPr="00EF20F7">
        <w:t>6.2.22.1</w:t>
      </w:r>
      <w:r w:rsidRPr="00EF20F7">
        <w:tab/>
        <w:t>Video Region-of-Interest (ROI) using FECC</w:t>
      </w:r>
      <w:bookmarkEnd w:id="472"/>
      <w:bookmarkEnd w:id="473"/>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bookmarkStart w:id="474" w:name="_MCCTEMPBM_CRPT25350052___4"/>
    </w:p>
    <w:bookmarkEnd w:id="474"/>
    <w:p w14:paraId="53072E77" w14:textId="77777777" w:rsidR="009E159F" w:rsidRPr="00EF20F7" w:rsidRDefault="009E159F" w:rsidP="009E159F">
      <w:pPr>
        <w:pStyle w:val="TH"/>
      </w:pPr>
      <w:r w:rsidRPr="00EF20F7">
        <w:object w:dxaOrig="9312" w:dyaOrig="4032" w14:anchorId="023F9BC7">
          <v:shape id="_x0000_i1098" type="#_x0000_t75" style="width:465.8pt;height:201.6pt" o:ole="">
            <v:imagedata r:id="rId128" o:title=""/>
          </v:shape>
          <o:OLEObject Type="Embed" ProgID="Visio.Drawing.11" ShapeID="_x0000_i1098" DrawAspect="Content" ObjectID="_1708184245" r:id="rId129"/>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232AAD">
      <w:pPr>
        <w:pStyle w:val="Heading4"/>
      </w:pPr>
      <w:bookmarkStart w:id="475" w:name="_Toc9597352"/>
      <w:bookmarkStart w:id="476" w:name="_Toc97571414"/>
      <w:r w:rsidRPr="00EF20F7">
        <w:t>6.2.22.2</w:t>
      </w:r>
      <w:r w:rsidRPr="00EF20F7">
        <w:tab/>
        <w:t>"Predefined ROI" mode</w:t>
      </w:r>
      <w:bookmarkEnd w:id="475"/>
      <w:bookmarkEnd w:id="476"/>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5.8pt;height:201.6pt" o:ole="">
            <v:imagedata r:id="rId130" o:title=""/>
          </v:shape>
          <o:OLEObject Type="Embed" ProgID="Visio.Drawing.11" ShapeID="_x0000_i1099" DrawAspect="Content" ObjectID="_1708184246" r:id="rId131"/>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2A7F72D"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232AAD">
      <w:pPr>
        <w:pStyle w:val="Heading4"/>
      </w:pPr>
      <w:bookmarkStart w:id="477" w:name="_Toc9597353"/>
      <w:bookmarkStart w:id="478" w:name="_Toc97571415"/>
      <w:r w:rsidRPr="00EF20F7">
        <w:lastRenderedPageBreak/>
        <w:t>6.2.22.3</w:t>
      </w:r>
      <w:r w:rsidRPr="00EF20F7">
        <w:tab/>
        <w:t>"Arbitrary ROI" mode</w:t>
      </w:r>
      <w:bookmarkEnd w:id="477"/>
      <w:bookmarkEnd w:id="478"/>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5.8pt;height:201.6pt" o:ole="">
            <v:imagedata r:id="rId132" o:title=""/>
          </v:shape>
          <o:OLEObject Type="Embed" ProgID="Visio.Drawing.11" ShapeID="_x0000_i1100" DrawAspect="Content" ObjectID="_1708184247" r:id="rId133"/>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43005A9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232AAD">
      <w:pPr>
        <w:pStyle w:val="Heading3"/>
      </w:pPr>
      <w:bookmarkStart w:id="479" w:name="_Toc9597354"/>
      <w:bookmarkStart w:id="480" w:name="_Toc97571416"/>
      <w:r w:rsidRPr="00EF20F7">
        <w:t>6.2.23</w:t>
      </w:r>
      <w:r w:rsidRPr="00EF20F7">
        <w:tab/>
        <w:t>Rate adaptation for media endpoints</w:t>
      </w:r>
      <w:bookmarkEnd w:id="479"/>
      <w:bookmarkEnd w:id="480"/>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6.45pt;height:493.35pt" o:ole="">
            <v:imagedata r:id="rId134" o:title=""/>
          </v:shape>
          <o:OLEObject Type="Embed" ProgID="Visio.Drawing.15" ShapeID="_x0000_i1101" DrawAspect="Content" ObjectID="_1708184248" r:id="rId135"/>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
      </w:pPr>
      <w:r w:rsidRPr="00EF20F7">
        <w:lastRenderedPageBreak/>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6.35pt;height:494pt" o:ole="">
            <v:imagedata r:id="rId136" o:title=""/>
          </v:shape>
          <o:OLEObject Type="Embed" ProgID="Visio.Drawing.15" ShapeID="_x0000_i1102" DrawAspect="Content" ObjectID="_1708184249" r:id="rId137"/>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232AAD">
      <w:pPr>
        <w:pStyle w:val="Heading3"/>
      </w:pPr>
      <w:bookmarkStart w:id="481" w:name="_Toc9597355"/>
      <w:bookmarkStart w:id="482" w:name="_Toc97571417"/>
      <w:r w:rsidRPr="00EF20F7">
        <w:t>6.2.24</w:t>
      </w:r>
      <w:r w:rsidRPr="00EF20F7">
        <w:tab/>
        <w:t>RTCP Codec Control Commands and Indications</w:t>
      </w:r>
      <w:bookmarkEnd w:id="481"/>
      <w:bookmarkEnd w:id="482"/>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7pt;height:316.15pt" o:ole="">
            <v:imagedata r:id="rId138" o:title=""/>
          </v:shape>
          <o:OLEObject Type="Embed" ProgID="Visio.Drawing.11" ShapeID="_x0000_i1103" DrawAspect="Content" ObjectID="_1708184250" r:id="rId139"/>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232AAD">
      <w:pPr>
        <w:pStyle w:val="Heading3"/>
      </w:pPr>
      <w:bookmarkStart w:id="483" w:name="_Toc9597356"/>
      <w:bookmarkStart w:id="484" w:name="_Toc97571418"/>
      <w:r w:rsidRPr="00EF20F7">
        <w:t>6.2.</w:t>
      </w:r>
      <w:r>
        <w:t>25</w:t>
      </w:r>
      <w:r>
        <w:tab/>
      </w:r>
      <w:r>
        <w:rPr>
          <w:lang w:eastAsia="ko-KR"/>
        </w:rPr>
        <w:t>Delay Budget Information (DBI)</w:t>
      </w:r>
      <w:bookmarkEnd w:id="483"/>
      <w:bookmarkEnd w:id="484"/>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85pt;height:344.35pt" o:ole="">
            <v:imagedata r:id="rId140" o:title=""/>
          </v:shape>
          <o:OLEObject Type="Embed" ProgID="Visio.Drawing.11" ShapeID="_x0000_i1104" DrawAspect="Content" ObjectID="_1708184251" r:id="rId141"/>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232AAD">
      <w:pPr>
        <w:pStyle w:val="Heading1"/>
        <w:rPr>
          <w:lang w:eastAsia="zh-CN"/>
        </w:rPr>
      </w:pPr>
      <w:bookmarkStart w:id="485" w:name="_Toc9597357"/>
      <w:bookmarkStart w:id="486" w:name="_Toc97571419"/>
      <w:r w:rsidRPr="00EF20F7">
        <w:rPr>
          <w:lang w:eastAsia="zh-CN"/>
        </w:rPr>
        <w:t>7</w:t>
      </w:r>
      <w:r w:rsidRPr="00EF20F7">
        <w:tab/>
      </w:r>
      <w:r w:rsidRPr="00EF20F7">
        <w:rPr>
          <w:lang w:eastAsia="zh-CN"/>
        </w:rPr>
        <w:t>Charging</w:t>
      </w:r>
      <w:bookmarkEnd w:id="485"/>
      <w:bookmarkEnd w:id="486"/>
    </w:p>
    <w:p w14:paraId="0C271FDA" w14:textId="3F60EB85" w:rsidR="009E159F" w:rsidRPr="00EF20F7" w:rsidRDefault="009E159F" w:rsidP="009E159F">
      <w:pPr>
        <w:rPr>
          <w:rFonts w:eastAsia="SimSun"/>
          <w:lang w:eastAsia="zh-CN"/>
        </w:rPr>
      </w:pPr>
      <w:r w:rsidRPr="00EF20F7">
        <w:rPr>
          <w:lang w:eastAsia="zh-CN"/>
        </w:rPr>
        <w:t xml:space="preserve">The charging is specified in </w:t>
      </w:r>
      <w:r w:rsidR="00C84D2E">
        <w:rPr>
          <w:lang w:eastAsia="zh-CN"/>
        </w:rPr>
        <w:t>3GPP 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232AAD">
      <w:pPr>
        <w:pStyle w:val="Heading1"/>
        <w:rPr>
          <w:lang w:eastAsia="zh-CN"/>
        </w:rPr>
      </w:pPr>
      <w:bookmarkStart w:id="487" w:name="_Toc9597358"/>
      <w:bookmarkStart w:id="488" w:name="_Toc97571420"/>
      <w:r w:rsidRPr="00EF20F7">
        <w:rPr>
          <w:lang w:eastAsia="zh-CN"/>
        </w:rPr>
        <w:t>8</w:t>
      </w:r>
      <w:r w:rsidRPr="00EF20F7">
        <w:tab/>
      </w:r>
      <w:r w:rsidRPr="00EF20F7">
        <w:rPr>
          <w:lang w:eastAsia="zh-CN"/>
        </w:rPr>
        <w:t>Messages/Procedures and contents</w:t>
      </w:r>
      <w:bookmarkEnd w:id="487"/>
      <w:bookmarkEnd w:id="488"/>
    </w:p>
    <w:p w14:paraId="45465EA2" w14:textId="77777777" w:rsidR="009E159F" w:rsidRPr="00EF20F7" w:rsidRDefault="009E159F" w:rsidP="00232AAD">
      <w:pPr>
        <w:pStyle w:val="Heading2"/>
        <w:rPr>
          <w:lang w:eastAsia="zh-CN"/>
        </w:rPr>
      </w:pPr>
      <w:bookmarkStart w:id="489" w:name="_Toc9597359"/>
      <w:bookmarkStart w:id="490" w:name="_Toc97571421"/>
      <w:r w:rsidRPr="00EF20F7">
        <w:rPr>
          <w:lang w:eastAsia="zh-CN"/>
        </w:rPr>
        <w:t>8.1</w:t>
      </w:r>
      <w:r w:rsidRPr="00EF20F7">
        <w:rPr>
          <w:lang w:eastAsia="zh-CN"/>
        </w:rPr>
        <w:tab/>
        <w:t>General</w:t>
      </w:r>
      <w:bookmarkEnd w:id="489"/>
      <w:bookmarkEnd w:id="490"/>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232AAD">
      <w:pPr>
        <w:pStyle w:val="Heading2"/>
        <w:rPr>
          <w:lang w:eastAsia="zh-CN"/>
        </w:rPr>
      </w:pPr>
      <w:bookmarkStart w:id="491" w:name="_Toc9597360"/>
      <w:bookmarkStart w:id="492" w:name="_Toc97571422"/>
      <w:r w:rsidRPr="00EF20F7">
        <w:rPr>
          <w:lang w:eastAsia="zh-CN"/>
        </w:rPr>
        <w:lastRenderedPageBreak/>
        <w:t>8.2</w:t>
      </w:r>
      <w:r w:rsidRPr="00EF20F7">
        <w:rPr>
          <w:lang w:eastAsia="zh-CN"/>
        </w:rPr>
        <w:tab/>
        <w:t>Send tone</w:t>
      </w:r>
      <w:bookmarkEnd w:id="491"/>
      <w:bookmarkEnd w:id="492"/>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bookmarkStart w:id="493" w:name="_MCCTEMPBM_CRPT25350053___4" w:colFirst="0" w:colLast="3"/>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bookmarkStart w:id="494" w:name="_MCCTEMPBM_CRPT25350054___4" w:colFirst="0" w:colLast="2"/>
            <w:bookmarkEnd w:id="493"/>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bookmarkStart w:id="495" w:name="_MCCTEMPBM_CRPT25350055___7"/>
            <w:r w:rsidRPr="00EF20F7">
              <w:rPr>
                <w:rFonts w:ascii="Arial" w:hAnsi="Arial"/>
                <w:sz w:val="18"/>
              </w:rPr>
              <w:t>This information element indicates the context for the bearer termination.</w:t>
            </w:r>
            <w:bookmarkEnd w:id="495"/>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bookmarkStart w:id="496" w:name="_MCCTEMPBM_CRPT25350056___4" w:colFirst="0" w:colLast="1"/>
            <w:bookmarkEnd w:id="494"/>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bookmarkStart w:id="497" w:name="_MCCTEMPBM_CRPT25350057___7"/>
            <w:r w:rsidRPr="00EF20F7">
              <w:rPr>
                <w:rFonts w:ascii="Arial" w:hAnsi="Arial"/>
                <w:sz w:val="18"/>
              </w:rPr>
              <w:t>This information element indicates the existing bearer termination or requests a new bearer termination where the tone is sent.</w:t>
            </w:r>
            <w:bookmarkEnd w:id="497"/>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bookmarkStart w:id="498" w:name="_MCCTEMPBM_CRPT25350058___4" w:colFirst="0" w:colLast="1"/>
            <w:bookmarkEnd w:id="496"/>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bookmarkStart w:id="499" w:name="_MCCTEMPBM_CRPT25350059___7"/>
            <w:r w:rsidRPr="00EF20F7">
              <w:rPr>
                <w:rFonts w:ascii="Arial" w:hAnsi="Arial"/>
                <w:sz w:val="18"/>
              </w:rPr>
              <w:t>This information element indicates the tone to be generated.</w:t>
            </w:r>
            <w:bookmarkEnd w:id="499"/>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bookmarkStart w:id="500" w:name="_MCCTEMPBM_CRPT25350060___4" w:colFirst="0" w:colLast="1"/>
            <w:bookmarkEnd w:id="498"/>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bookmarkStart w:id="501" w:name="_MCCTEMPBM_CRPT25350061___7"/>
            <w:r w:rsidRPr="00EF20F7">
              <w:rPr>
                <w:rFonts w:ascii="Arial" w:hAnsi="Arial"/>
                <w:sz w:val="18"/>
              </w:rPr>
              <w:t>This information element requests a notification of a completed tone.</w:t>
            </w:r>
            <w:bookmarkEnd w:id="501"/>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bookmarkStart w:id="502" w:name="_MCCTEMPBM_CRPT25350062___4" w:colFirst="0" w:colLast="1"/>
            <w:bookmarkEnd w:id="500"/>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bookmarkStart w:id="503" w:name="_MCCTEMPBM_CRPT25350063___7"/>
            <w:r w:rsidRPr="00EF20F7">
              <w:rPr>
                <w:rFonts w:ascii="Arial" w:hAnsi="Arial"/>
                <w:sz w:val="18"/>
              </w:rPr>
              <w:t>This information element indicates the tone direction in the bearer termination.</w:t>
            </w:r>
            <w:bookmarkEnd w:id="503"/>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bookmarkStart w:id="504" w:name="_MCCTEMPBM_CRPT25350064___4" w:colFirst="0" w:colLast="1"/>
            <w:bookmarkEnd w:id="502"/>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bookmarkStart w:id="505" w:name="_MCCTEMPBM_CRPT25350065___7"/>
            <w:r w:rsidRPr="00EF20F7">
              <w:rPr>
                <w:rFonts w:ascii="Arial" w:hAnsi="Arial"/>
                <w:sz w:val="18"/>
              </w:rPr>
              <w:t>This information element indicates the time for the tone.</w:t>
            </w:r>
            <w:bookmarkEnd w:id="505"/>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bookmarkStart w:id="506" w:name="_MCCTEMPBM_CRPT25350066___4" w:colFirst="0" w:colLast="1"/>
            <w:bookmarkEnd w:id="504"/>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bookmarkStart w:id="507" w:name="_MCCTEMPBM_CRPT2535006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bookmarkEnd w:id="507"/>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bookmarkStart w:id="508" w:name="_MCCTEMPBM_CRPT25350068___4" w:colFirst="0" w:colLast="1"/>
            <w:bookmarkEnd w:id="506"/>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bookmarkStart w:id="509" w:name="_MCCTEMPBM_CRPT25350069___7"/>
            <w:r w:rsidRPr="00EF20F7">
              <w:rPr>
                <w:rFonts w:ascii="Arial" w:hAnsi="Arial"/>
                <w:sz w:val="18"/>
              </w:rPr>
              <w:t>This information element requests termination heartbeat indications. This information element shall be included when requesting a new bearer termination.</w:t>
            </w:r>
            <w:bookmarkEnd w:id="509"/>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bookmarkStart w:id="510" w:name="_MCCTEMPBM_CRPT25350070___4" w:colFirst="0" w:colLast="2"/>
            <w:bookmarkEnd w:id="508"/>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bookmarkStart w:id="511" w:name="_MCCTEMPBM_CRPT25350071___7"/>
            <w:r w:rsidRPr="00EF20F7">
              <w:rPr>
                <w:rFonts w:ascii="Arial" w:hAnsi="Arial"/>
                <w:sz w:val="18"/>
              </w:rPr>
              <w:t>This information element indicates the context where the command was executed.</w:t>
            </w:r>
            <w:bookmarkEnd w:id="511"/>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bookmarkStart w:id="512" w:name="_MCCTEMPBM_CRPT25350072___4" w:colFirst="0" w:colLast="2"/>
            <w:bookmarkEnd w:id="510"/>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bookmarkStart w:id="513" w:name="_MCCTEMPBM_CRPT25350073___7"/>
            <w:r w:rsidRPr="00EF20F7">
              <w:rPr>
                <w:rFonts w:ascii="Arial" w:hAnsi="Arial"/>
                <w:sz w:val="18"/>
              </w:rPr>
              <w:t>This information element indicates the bearer termination where the command was executed.</w:t>
            </w:r>
            <w:bookmarkEnd w:id="513"/>
          </w:p>
        </w:tc>
      </w:tr>
    </w:tbl>
    <w:bookmarkEnd w:id="512"/>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232AAD">
      <w:pPr>
        <w:pStyle w:val="Heading2"/>
        <w:rPr>
          <w:lang w:eastAsia="zh-CN"/>
        </w:rPr>
      </w:pPr>
      <w:bookmarkStart w:id="514" w:name="_Toc9597361"/>
      <w:bookmarkStart w:id="515" w:name="_Toc97571423"/>
      <w:r w:rsidRPr="00EF20F7">
        <w:rPr>
          <w:lang w:eastAsia="zh-CN"/>
        </w:rPr>
        <w:t>8.3</w:t>
      </w:r>
      <w:r w:rsidRPr="00EF20F7">
        <w:rPr>
          <w:lang w:eastAsia="zh-CN"/>
        </w:rPr>
        <w:tab/>
        <w:t>Stop tone</w:t>
      </w:r>
      <w:bookmarkEnd w:id="514"/>
      <w:bookmarkEnd w:id="515"/>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bookmarkStart w:id="516" w:name="_MCCTEMPBM_CRPT25350074___4" w:colFirst="0" w:colLast="3"/>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bookmarkStart w:id="517" w:name="_MCCTEMPBM_CRPT25350075___4" w:colFirst="0" w:colLast="2"/>
            <w:bookmarkEnd w:id="516"/>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bookmarkStart w:id="518" w:name="_MCCTEMPBM_CRPT25350076___7"/>
            <w:r w:rsidRPr="00EF20F7">
              <w:rPr>
                <w:rFonts w:ascii="Arial" w:hAnsi="Arial"/>
                <w:sz w:val="18"/>
              </w:rPr>
              <w:t>This information element indicates the context for the bearer termination.</w:t>
            </w:r>
            <w:bookmarkEnd w:id="518"/>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bookmarkStart w:id="519" w:name="_MCCTEMPBM_CRPT25350077___4" w:colFirst="0" w:colLast="2"/>
            <w:bookmarkEnd w:id="517"/>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bookmarkStart w:id="520" w:name="_MCCTEMPBM_CRPT25350078___7"/>
            <w:r w:rsidRPr="00EF20F7">
              <w:rPr>
                <w:rFonts w:ascii="Arial" w:hAnsi="Arial"/>
                <w:sz w:val="18"/>
              </w:rPr>
              <w:t>This information element indicates the bearer termination where the tone is stopped.</w:t>
            </w:r>
            <w:bookmarkEnd w:id="520"/>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bookmarkStart w:id="521" w:name="_MCCTEMPBM_CRPT25350079___4" w:colFirst="0" w:colLast="2"/>
            <w:bookmarkEnd w:id="519"/>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bookmarkStart w:id="522" w:name="_MCCTEMPBM_CRPT25350080___7"/>
            <w:r w:rsidRPr="00EF20F7">
              <w:rPr>
                <w:rFonts w:ascii="Arial" w:hAnsi="Arial"/>
                <w:sz w:val="18"/>
              </w:rPr>
              <w:t>This information element requests that tone generation is stopped.</w:t>
            </w:r>
            <w:bookmarkEnd w:id="522"/>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bookmarkStart w:id="523" w:name="_MCCTEMPBM_CRPT25350081___4" w:colFirst="0" w:colLast="2"/>
            <w:bookmarkEnd w:id="521"/>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bookmarkStart w:id="524" w:name="_MCCTEMPBM_CRPT25350082___7"/>
            <w:r w:rsidRPr="00EF20F7">
              <w:rPr>
                <w:rFonts w:ascii="Arial" w:hAnsi="Arial"/>
                <w:sz w:val="18"/>
              </w:rPr>
              <w:t>This information element indicates the context where the command was executed.</w:t>
            </w:r>
            <w:bookmarkEnd w:id="524"/>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bookmarkStart w:id="525" w:name="_MCCTEMPBM_CRPT25350083___4" w:colFirst="0" w:colLast="2"/>
            <w:bookmarkEnd w:id="523"/>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bookmarkStart w:id="526" w:name="_MCCTEMPBM_CRPT25350084___7"/>
            <w:r w:rsidRPr="00EF20F7">
              <w:rPr>
                <w:rFonts w:ascii="Arial" w:hAnsi="Arial"/>
                <w:sz w:val="18"/>
              </w:rPr>
              <w:t>This information element indicates the bearer termination where the command was executed.</w:t>
            </w:r>
            <w:bookmarkEnd w:id="526"/>
          </w:p>
        </w:tc>
      </w:tr>
      <w:bookmarkEnd w:id="525"/>
    </w:tbl>
    <w:p w14:paraId="4142DE0F" w14:textId="77777777" w:rsidR="009E159F" w:rsidRPr="00EF20F7" w:rsidRDefault="009E159F" w:rsidP="009E159F">
      <w:pPr>
        <w:rPr>
          <w:lang w:eastAsia="zh-CN"/>
        </w:rPr>
      </w:pPr>
    </w:p>
    <w:p w14:paraId="3D4DC821" w14:textId="77777777" w:rsidR="009E159F" w:rsidRPr="00EF20F7" w:rsidRDefault="009E159F" w:rsidP="00232AAD">
      <w:pPr>
        <w:pStyle w:val="Heading2"/>
        <w:rPr>
          <w:lang w:eastAsia="zh-CN"/>
        </w:rPr>
      </w:pPr>
      <w:bookmarkStart w:id="527" w:name="_Toc9597362"/>
      <w:bookmarkStart w:id="528" w:name="_Toc97571424"/>
      <w:r w:rsidRPr="00EF20F7">
        <w:rPr>
          <w:lang w:eastAsia="zh-CN"/>
        </w:rPr>
        <w:lastRenderedPageBreak/>
        <w:t>8.4</w:t>
      </w:r>
      <w:r w:rsidRPr="00EF20F7">
        <w:rPr>
          <w:lang w:eastAsia="zh-CN"/>
        </w:rPr>
        <w:tab/>
        <w:t>Tone completed</w:t>
      </w:r>
      <w:bookmarkEnd w:id="527"/>
      <w:bookmarkEnd w:id="528"/>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bookmarkStart w:id="529" w:name="_MCCTEMPBM_CRPT25350085___4" w:colFirst="0" w:colLast="3"/>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bookmarkStart w:id="530" w:name="_MCCTEMPBM_CRPT25350086___4" w:colFirst="0" w:colLast="2"/>
            <w:bookmarkEnd w:id="529"/>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bookmarkStart w:id="531" w:name="_MCCTEMPBM_CRPT25350087___7"/>
            <w:r w:rsidRPr="00EF20F7">
              <w:rPr>
                <w:rFonts w:ascii="Arial" w:hAnsi="Arial"/>
                <w:sz w:val="18"/>
              </w:rPr>
              <w:t>This information element indicates the context for the bearer termination.</w:t>
            </w:r>
            <w:bookmarkEnd w:id="531"/>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bookmarkStart w:id="532" w:name="_MCCTEMPBM_CRPT25350088___4" w:colFirst="0" w:colLast="2"/>
            <w:bookmarkEnd w:id="530"/>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bookmarkStart w:id="533" w:name="_MCCTEMPBM_CRPT25350089___7"/>
            <w:r w:rsidRPr="00EF20F7">
              <w:rPr>
                <w:rFonts w:ascii="Arial" w:hAnsi="Arial"/>
                <w:sz w:val="18"/>
              </w:rPr>
              <w:t>This information element indicates the bearer termination where the tone was completed.</w:t>
            </w:r>
            <w:bookmarkEnd w:id="533"/>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bookmarkStart w:id="534" w:name="_MCCTEMPBM_CRPT25350090___4" w:colFirst="0" w:colLast="2"/>
            <w:bookmarkEnd w:id="532"/>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bookmarkStart w:id="535" w:name="_MCCTEMPBM_CRPT25350091___7"/>
            <w:r w:rsidRPr="00EF20F7">
              <w:rPr>
                <w:rFonts w:ascii="Arial" w:hAnsi="Arial"/>
                <w:sz w:val="18"/>
              </w:rPr>
              <w:t>This information element indicates completion of the tone.</w:t>
            </w:r>
            <w:bookmarkEnd w:id="535"/>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bookmarkStart w:id="536" w:name="_MCCTEMPBM_CRPT25350092___4" w:colFirst="0" w:colLast="2"/>
            <w:bookmarkEnd w:id="534"/>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bookmarkStart w:id="537" w:name="_MCCTEMPBM_CRPT25350093___7"/>
            <w:r w:rsidRPr="00EF20F7">
              <w:rPr>
                <w:rFonts w:ascii="Arial" w:hAnsi="Arial"/>
                <w:sz w:val="18"/>
              </w:rPr>
              <w:t>This information element indicates the cause of tone completion.</w:t>
            </w:r>
            <w:bookmarkEnd w:id="537"/>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bookmarkStart w:id="538" w:name="_MCCTEMPBM_CRPT25350094___4" w:colFirst="0" w:colLast="2"/>
            <w:bookmarkEnd w:id="536"/>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bookmarkStart w:id="539" w:name="_MCCTEMPBM_CRPT25350095___7"/>
            <w:r w:rsidRPr="00EF20F7">
              <w:rPr>
                <w:rFonts w:ascii="Arial" w:hAnsi="Arial"/>
                <w:sz w:val="18"/>
              </w:rPr>
              <w:t>This information element indicates the context where the command was executed.</w:t>
            </w:r>
            <w:bookmarkEnd w:id="539"/>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bookmarkStart w:id="540" w:name="_MCCTEMPBM_CRPT25350096___4" w:colFirst="0" w:colLast="2"/>
            <w:bookmarkEnd w:id="538"/>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bookmarkStart w:id="541" w:name="_MCCTEMPBM_CRPT25350097___7"/>
            <w:r w:rsidRPr="00EF20F7">
              <w:rPr>
                <w:rFonts w:ascii="Arial" w:hAnsi="Arial"/>
                <w:sz w:val="18"/>
              </w:rPr>
              <w:t>This information element indicates the Bearer Termination where the command was executed.</w:t>
            </w:r>
            <w:bookmarkEnd w:id="541"/>
          </w:p>
        </w:tc>
      </w:tr>
      <w:bookmarkEnd w:id="540"/>
    </w:tbl>
    <w:p w14:paraId="3607E300" w14:textId="77777777" w:rsidR="009E159F" w:rsidRPr="00EF20F7" w:rsidRDefault="009E159F" w:rsidP="009E159F">
      <w:pPr>
        <w:rPr>
          <w:lang w:eastAsia="zh-CN"/>
        </w:rPr>
      </w:pPr>
    </w:p>
    <w:p w14:paraId="679C4393" w14:textId="77777777" w:rsidR="009E159F" w:rsidRPr="00EF20F7" w:rsidRDefault="009E159F" w:rsidP="00232AAD">
      <w:pPr>
        <w:pStyle w:val="Heading2"/>
        <w:rPr>
          <w:lang w:eastAsia="zh-CN"/>
        </w:rPr>
      </w:pPr>
      <w:bookmarkStart w:id="542" w:name="_Toc9597363"/>
      <w:bookmarkStart w:id="543" w:name="_Toc97571425"/>
      <w:r w:rsidRPr="00EF20F7">
        <w:rPr>
          <w:lang w:eastAsia="zh-CN"/>
        </w:rPr>
        <w:t>8.5</w:t>
      </w:r>
      <w:r w:rsidRPr="00EF20F7">
        <w:rPr>
          <w:lang w:eastAsia="zh-CN"/>
        </w:rPr>
        <w:tab/>
        <w:t>Start announcement</w:t>
      </w:r>
      <w:bookmarkEnd w:id="542"/>
      <w:bookmarkEnd w:id="543"/>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bookmarkStart w:id="544" w:name="_MCCTEMPBM_CRPT25350098___4" w:colFirst="0" w:colLast="3"/>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bookmarkStart w:id="545" w:name="_MCCTEMPBM_CRPT25350099___4" w:colFirst="0" w:colLast="2"/>
            <w:bookmarkEnd w:id="544"/>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bookmarkStart w:id="546" w:name="_MCCTEMPBM_CRPT25350100___7"/>
            <w:r w:rsidRPr="00EF20F7">
              <w:rPr>
                <w:rFonts w:ascii="Arial" w:hAnsi="Arial"/>
                <w:sz w:val="18"/>
              </w:rPr>
              <w:t>This information element indicates the context for the bearer termination.</w:t>
            </w:r>
            <w:bookmarkEnd w:id="546"/>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bookmarkStart w:id="547" w:name="_MCCTEMPBM_CRPT25350101___4" w:colFirst="0" w:colLast="1"/>
            <w:bookmarkEnd w:id="545"/>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bookmarkStart w:id="548" w:name="_MCCTEMPBM_CRPT25350102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bookmarkEnd w:id="548"/>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bookmarkStart w:id="549" w:name="_MCCTEMPBM_CRPT25350103___4" w:colFirst="0" w:colLast="1"/>
            <w:bookmarkEnd w:id="547"/>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bookmarkStart w:id="550" w:name="_MCCTEMPBM_CRPT25350104___7"/>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bookmarkEnd w:id="550"/>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bookmarkStart w:id="551" w:name="_MCCTEMPBM_CRPT25350105___4" w:colFirst="0" w:colLast="1"/>
            <w:bookmarkEnd w:id="549"/>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bookmarkStart w:id="552" w:name="_MCCTEMPBM_CRPT25350106___7"/>
            <w:r w:rsidRPr="00EF20F7">
              <w:rPr>
                <w:rFonts w:ascii="Arial" w:hAnsi="Arial"/>
                <w:sz w:val="18"/>
              </w:rPr>
              <w:t>This information element indicates the audio file type, such as the 3GPP file type.</w:t>
            </w:r>
            <w:bookmarkEnd w:id="552"/>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bookmarkStart w:id="553" w:name="_MCCTEMPBM_CRPT25350107___4" w:colFirst="0" w:colLast="1"/>
            <w:bookmarkEnd w:id="551"/>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bookmarkStart w:id="554" w:name="_MCCTEMPBM_CRPT25350108___7"/>
            <w:r w:rsidRPr="00EF20F7">
              <w:rPr>
                <w:rFonts w:ascii="Arial" w:hAnsi="Arial"/>
                <w:sz w:val="18"/>
              </w:rPr>
              <w:t>This information element indicates the announcement direction in the bearer termination.</w:t>
            </w:r>
            <w:bookmarkEnd w:id="554"/>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bookmarkStart w:id="555" w:name="_MCCTEMPBM_CRPT25350109___4" w:colFirst="0" w:colLast="1"/>
            <w:bookmarkEnd w:id="553"/>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bookmarkStart w:id="556" w:name="_MCCTEMPBM_CRPT25350110___7"/>
            <w:r w:rsidRPr="00EF20F7">
              <w:rPr>
                <w:rFonts w:ascii="Arial" w:hAnsi="Arial"/>
                <w:sz w:val="18"/>
              </w:rPr>
              <w:t>This information element indicates the number of times the announcement shall be played</w:t>
            </w:r>
            <w:bookmarkEnd w:id="556"/>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bookmarkStart w:id="557" w:name="_MCCTEMPBM_CRPT25350111___4" w:colFirst="0" w:colLast="1"/>
            <w:bookmarkEnd w:id="555"/>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bookmarkStart w:id="558" w:name="_MCCTEMPBM_CRPT25350112___7"/>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bookmarkEnd w:id="558"/>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bookmarkStart w:id="559" w:name="_MCCTEMPBM_CRPT25350113___4" w:colFirst="0" w:colLast="1"/>
            <w:bookmarkEnd w:id="557"/>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bookmarkStart w:id="560" w:name="_MCCTEMPBM_CRPT25350114___7"/>
            <w:r w:rsidRPr="00EF20F7">
              <w:rPr>
                <w:rFonts w:ascii="Arial" w:hAnsi="Arial"/>
                <w:sz w:val="18"/>
              </w:rPr>
              <w:t>This information element requests a notification of a completed announcement.</w:t>
            </w:r>
            <w:bookmarkEnd w:id="560"/>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bookmarkStart w:id="561" w:name="_MCCTEMPBM_CRPT25350115___4" w:colFirst="0" w:colLast="1"/>
            <w:bookmarkEnd w:id="559"/>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bookmarkStart w:id="562" w:name="_MCCTEMPBM_CRPT2535011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bookmarkEnd w:id="562"/>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bookmarkStart w:id="563" w:name="_MCCTEMPBM_CRPT25350117___4" w:colFirst="0" w:colLast="1"/>
            <w:bookmarkEnd w:id="561"/>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bookmarkStart w:id="564" w:name="_MCCTEMPBM_CRPT25350118___7"/>
            <w:r w:rsidRPr="00EF20F7">
              <w:rPr>
                <w:rFonts w:ascii="Arial" w:hAnsi="Arial"/>
                <w:sz w:val="18"/>
              </w:rPr>
              <w:t>This information element requests termination heartbeat indications. This information element shall be included when requesting a new bearer termination.</w:t>
            </w:r>
            <w:bookmarkEnd w:id="564"/>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bookmarkStart w:id="565" w:name="_MCCTEMPBM_CRPT25350119___4" w:colFirst="0" w:colLast="2"/>
            <w:bookmarkEnd w:id="563"/>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bookmarkStart w:id="566" w:name="_MCCTEMPBM_CRPT25350120___7"/>
            <w:r w:rsidRPr="00EF20F7">
              <w:rPr>
                <w:rFonts w:ascii="Arial" w:hAnsi="Arial"/>
                <w:sz w:val="18"/>
              </w:rPr>
              <w:t>This information element indicates the context where the command was executed.</w:t>
            </w:r>
            <w:bookmarkEnd w:id="566"/>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bookmarkStart w:id="567" w:name="_MCCTEMPBM_CRPT25350121___4" w:colFirst="0" w:colLast="2"/>
            <w:bookmarkEnd w:id="565"/>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bookmarkStart w:id="568" w:name="_MCCTEMPBM_CRPT25350122___7"/>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bookmarkEnd w:id="568"/>
          </w:p>
        </w:tc>
      </w:tr>
    </w:tbl>
    <w:bookmarkEnd w:id="567"/>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232AAD">
      <w:pPr>
        <w:pStyle w:val="Heading2"/>
        <w:rPr>
          <w:lang w:eastAsia="zh-CN"/>
        </w:rPr>
      </w:pPr>
      <w:bookmarkStart w:id="569" w:name="_Toc9597364"/>
      <w:bookmarkStart w:id="570" w:name="_Toc97571426"/>
      <w:r w:rsidRPr="00EF20F7">
        <w:rPr>
          <w:lang w:eastAsia="zh-CN"/>
        </w:rPr>
        <w:t>8.6</w:t>
      </w:r>
      <w:r w:rsidRPr="00EF20F7">
        <w:rPr>
          <w:lang w:eastAsia="zh-CN"/>
        </w:rPr>
        <w:tab/>
        <w:t>Stop Announcement</w:t>
      </w:r>
      <w:bookmarkEnd w:id="569"/>
      <w:bookmarkEnd w:id="570"/>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bookmarkStart w:id="571" w:name="_MCCTEMPBM_CRPT25350123___4" w:colFirst="0" w:colLast="3"/>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bookmarkStart w:id="572" w:name="_MCCTEMPBM_CRPT25350124___4" w:colFirst="0" w:colLast="2"/>
            <w:bookmarkEnd w:id="571"/>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bookmarkStart w:id="573" w:name="_MCCTEMPBM_CRPT25350125___7"/>
            <w:r w:rsidRPr="00EF20F7">
              <w:rPr>
                <w:rFonts w:ascii="Arial" w:hAnsi="Arial"/>
                <w:sz w:val="18"/>
              </w:rPr>
              <w:t>This information element indicates the context for the bearer termination.</w:t>
            </w:r>
            <w:bookmarkEnd w:id="573"/>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bookmarkStart w:id="574" w:name="_MCCTEMPBM_CRPT25350126___4" w:colFirst="0" w:colLast="2"/>
            <w:bookmarkEnd w:id="572"/>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bookmarkStart w:id="575" w:name="_MCCTEMPBM_CRPT25350127___7"/>
            <w:r w:rsidRPr="00EF20F7">
              <w:rPr>
                <w:rFonts w:ascii="Arial" w:hAnsi="Arial"/>
                <w:sz w:val="18"/>
              </w:rPr>
              <w:t>This information element indicates the bearer termination where the announcement is stopped.</w:t>
            </w:r>
            <w:bookmarkEnd w:id="575"/>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bookmarkStart w:id="576" w:name="_MCCTEMPBM_CRPT25350128___4" w:colFirst="0" w:colLast="2"/>
            <w:bookmarkEnd w:id="574"/>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bookmarkStart w:id="577" w:name="_MCCTEMPBM_CRPT25350129___7"/>
            <w:r w:rsidRPr="00EF20F7">
              <w:rPr>
                <w:rFonts w:ascii="Arial" w:hAnsi="Arial"/>
                <w:sz w:val="18"/>
              </w:rPr>
              <w:t>This information element requests that announcement playing is stopped.</w:t>
            </w:r>
            <w:bookmarkEnd w:id="577"/>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bookmarkStart w:id="578" w:name="_MCCTEMPBM_CRPT25350130___4" w:colFirst="0" w:colLast="3"/>
            <w:bookmarkEnd w:id="576"/>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bookmarkStart w:id="579" w:name="_MCCTEMPBM_CRPT25350131___7"/>
            <w:r w:rsidRPr="00EF20F7">
              <w:rPr>
                <w:rFonts w:ascii="Arial" w:hAnsi="Arial"/>
                <w:sz w:val="18"/>
              </w:rPr>
              <w:t>This information element indicates the context where the command was executed.</w:t>
            </w:r>
            <w:bookmarkEnd w:id="579"/>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bookmarkStart w:id="580" w:name="_MCCTEMPBM_CRPT25350132___4" w:colFirst="0" w:colLast="2"/>
            <w:bookmarkEnd w:id="578"/>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bookmarkStart w:id="581" w:name="_MCCTEMPBM_CRPT25350133___7"/>
            <w:r w:rsidRPr="00EF20F7">
              <w:rPr>
                <w:rFonts w:ascii="Arial" w:hAnsi="Arial"/>
                <w:sz w:val="18"/>
              </w:rPr>
              <w:t>This information element indicates the bearer termination where the command was executed.</w:t>
            </w:r>
            <w:bookmarkEnd w:id="581"/>
          </w:p>
        </w:tc>
      </w:tr>
      <w:bookmarkEnd w:id="580"/>
    </w:tbl>
    <w:p w14:paraId="0F1804EC" w14:textId="77777777" w:rsidR="009E159F" w:rsidRPr="00EF20F7" w:rsidRDefault="009E159F" w:rsidP="009E159F">
      <w:pPr>
        <w:rPr>
          <w:lang w:eastAsia="zh-CN"/>
        </w:rPr>
      </w:pPr>
    </w:p>
    <w:p w14:paraId="27819ADE" w14:textId="77777777" w:rsidR="009E159F" w:rsidRPr="00EF20F7" w:rsidRDefault="009E159F" w:rsidP="00232AAD">
      <w:pPr>
        <w:pStyle w:val="Heading2"/>
        <w:rPr>
          <w:lang w:eastAsia="zh-CN"/>
        </w:rPr>
      </w:pPr>
      <w:bookmarkStart w:id="582" w:name="_Toc9597365"/>
      <w:bookmarkStart w:id="583" w:name="_Toc97571427"/>
      <w:r w:rsidRPr="00EF20F7">
        <w:rPr>
          <w:lang w:eastAsia="zh-CN"/>
        </w:rPr>
        <w:t>8.7</w:t>
      </w:r>
      <w:r w:rsidRPr="00EF20F7">
        <w:rPr>
          <w:lang w:eastAsia="zh-CN"/>
        </w:rPr>
        <w:tab/>
        <w:t>Announcement Completed</w:t>
      </w:r>
      <w:bookmarkEnd w:id="582"/>
      <w:bookmarkEnd w:id="583"/>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bookmarkStart w:id="584" w:name="_MCCTEMPBM_CRPT25350134___4" w:colFirst="0" w:colLast="3"/>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bookmarkStart w:id="585" w:name="_MCCTEMPBM_CRPT25350135___4" w:colFirst="0" w:colLast="2"/>
            <w:bookmarkEnd w:id="584"/>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bookmarkStart w:id="586" w:name="_MCCTEMPBM_CRPT25350136___7"/>
            <w:r w:rsidRPr="00EF20F7">
              <w:rPr>
                <w:rFonts w:ascii="Arial" w:hAnsi="Arial"/>
                <w:sz w:val="18"/>
              </w:rPr>
              <w:t>This information element indicates the context for the bearer termination.</w:t>
            </w:r>
            <w:bookmarkEnd w:id="586"/>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bookmarkStart w:id="587" w:name="_MCCTEMPBM_CRPT25350137___4" w:colFirst="0" w:colLast="2"/>
            <w:bookmarkEnd w:id="585"/>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bookmarkStart w:id="588" w:name="_MCCTEMPBM_CRPT25350138___7"/>
            <w:r w:rsidRPr="00EF20F7">
              <w:rPr>
                <w:rFonts w:ascii="Arial" w:hAnsi="Arial"/>
                <w:sz w:val="18"/>
              </w:rPr>
              <w:t>This information element indicates the bearer termination where the announcement was completed.</w:t>
            </w:r>
            <w:bookmarkEnd w:id="588"/>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bookmarkStart w:id="589" w:name="_MCCTEMPBM_CRPT25350139___4" w:colFirst="0" w:colLast="2"/>
            <w:bookmarkEnd w:id="587"/>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bookmarkStart w:id="590" w:name="_MCCTEMPBM_CRPT25350140___7"/>
            <w:r w:rsidRPr="00EF20F7">
              <w:rPr>
                <w:rFonts w:ascii="Arial" w:hAnsi="Arial"/>
                <w:sz w:val="18"/>
              </w:rPr>
              <w:t>This information element indicates completion of the announcement.</w:t>
            </w:r>
            <w:bookmarkEnd w:id="590"/>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bookmarkStart w:id="591" w:name="_MCCTEMPBM_CRPT25350141___4" w:colFirst="0" w:colLast="2"/>
            <w:bookmarkEnd w:id="589"/>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bookmarkStart w:id="592" w:name="_MCCTEMPBM_CRPT25350142___7"/>
            <w:r w:rsidRPr="00EF20F7">
              <w:rPr>
                <w:rFonts w:ascii="Arial" w:hAnsi="Arial"/>
                <w:sz w:val="18"/>
              </w:rPr>
              <w:t>This information element indicates the cause of announcement completion.</w:t>
            </w:r>
            <w:bookmarkEnd w:id="592"/>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bookmarkStart w:id="593" w:name="_MCCTEMPBM_CRPT25350143___4" w:colFirst="0" w:colLast="2"/>
            <w:bookmarkEnd w:id="591"/>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bookmarkStart w:id="594" w:name="_MCCTEMPBM_CRPT25350144___7"/>
            <w:r w:rsidRPr="00EF20F7">
              <w:rPr>
                <w:rFonts w:ascii="Arial" w:hAnsi="Arial"/>
                <w:sz w:val="18"/>
              </w:rPr>
              <w:t>This information element indicates the context where the command was executed.</w:t>
            </w:r>
            <w:bookmarkEnd w:id="594"/>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bookmarkStart w:id="595" w:name="_MCCTEMPBM_CRPT25350145___4" w:colFirst="0" w:colLast="2"/>
            <w:bookmarkEnd w:id="593"/>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bookmarkStart w:id="596" w:name="_MCCTEMPBM_CRPT25350146___7"/>
            <w:r w:rsidRPr="00EF20F7">
              <w:rPr>
                <w:rFonts w:ascii="Arial" w:hAnsi="Arial"/>
                <w:sz w:val="18"/>
              </w:rPr>
              <w:t>This information element indicates the Bearer Termination where the command was executed.</w:t>
            </w:r>
            <w:bookmarkEnd w:id="596"/>
          </w:p>
        </w:tc>
      </w:tr>
      <w:bookmarkEnd w:id="595"/>
    </w:tbl>
    <w:p w14:paraId="6C040C43" w14:textId="77777777" w:rsidR="009E159F" w:rsidRPr="00EF20F7" w:rsidRDefault="009E159F" w:rsidP="009E159F">
      <w:pPr>
        <w:rPr>
          <w:lang w:eastAsia="zh-CN"/>
        </w:rPr>
      </w:pPr>
    </w:p>
    <w:p w14:paraId="725747D2" w14:textId="77777777" w:rsidR="009E159F" w:rsidRPr="00EF20F7" w:rsidRDefault="009E159F" w:rsidP="00232AAD">
      <w:pPr>
        <w:pStyle w:val="Heading2"/>
        <w:rPr>
          <w:lang w:eastAsia="zh-CN"/>
        </w:rPr>
      </w:pPr>
      <w:bookmarkStart w:id="597" w:name="_Toc9597366"/>
      <w:bookmarkStart w:id="598" w:name="_Toc97571428"/>
      <w:r w:rsidRPr="00EF20F7">
        <w:rPr>
          <w:lang w:eastAsia="zh-CN"/>
        </w:rPr>
        <w:t>8.8</w:t>
      </w:r>
      <w:r w:rsidRPr="00EF20F7">
        <w:rPr>
          <w:lang w:eastAsia="zh-CN"/>
        </w:rPr>
        <w:tab/>
        <w:t>Start audio record</w:t>
      </w:r>
      <w:bookmarkEnd w:id="597"/>
      <w:bookmarkEnd w:id="598"/>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bookmarkStart w:id="599" w:name="_MCCTEMPBM_CRPT25350147___4" w:colFirst="0" w:colLast="3"/>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bookmarkStart w:id="600" w:name="_MCCTEMPBM_CRPT25350148___4" w:colFirst="0" w:colLast="2"/>
            <w:bookmarkEnd w:id="599"/>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bookmarkStart w:id="601" w:name="_MCCTEMPBM_CRPT25350149___7"/>
            <w:r w:rsidRPr="00EF20F7">
              <w:rPr>
                <w:rFonts w:ascii="Arial" w:hAnsi="Arial"/>
                <w:sz w:val="18"/>
              </w:rPr>
              <w:t>This information element indicates the context for the bearer termination.</w:t>
            </w:r>
            <w:bookmarkEnd w:id="601"/>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bookmarkStart w:id="602" w:name="_MCCTEMPBM_CRPT25350150___4" w:colFirst="0" w:colLast="1"/>
            <w:bookmarkEnd w:id="600"/>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bookmarkStart w:id="603" w:name="_MCCTEMPBM_CRPT25350151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bookmarkEnd w:id="603"/>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bookmarkStart w:id="604" w:name="_MCCTEMPBM_CRPT25350152___4" w:colFirst="0" w:colLast="1"/>
            <w:bookmarkEnd w:id="602"/>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bookmarkStart w:id="605" w:name="_MCCTEMPBM_CRPT25350153___7"/>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bookmarkEnd w:id="605"/>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bookmarkStart w:id="606" w:name="_MCCTEMPBM_CRPT25350154___4" w:colFirst="0" w:colLast="1"/>
            <w:bookmarkEnd w:id="604"/>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bookmarkStart w:id="607" w:name="_MCCTEMPBM_CRPT25350155___7"/>
            <w:r w:rsidRPr="00EF20F7">
              <w:rPr>
                <w:rFonts w:ascii="Arial" w:hAnsi="Arial"/>
                <w:sz w:val="18"/>
              </w:rPr>
              <w:t>This information element indicates</w:t>
            </w:r>
            <w:r w:rsidRPr="00EF20F7">
              <w:rPr>
                <w:rFonts w:ascii="Arial" w:hAnsi="Arial"/>
                <w:sz w:val="18"/>
                <w:lang w:eastAsia="zh-CN"/>
              </w:rPr>
              <w:t xml:space="preserve"> the audio record file format.</w:t>
            </w:r>
            <w:bookmarkEnd w:id="607"/>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bookmarkStart w:id="608" w:name="_MCCTEMPBM_CRPT25350156___4" w:colFirst="0" w:colLast="1"/>
            <w:bookmarkEnd w:id="606"/>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bookmarkStart w:id="609" w:name="_MCCTEMPBM_CRPT25350157___7"/>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bookmarkEnd w:id="609"/>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bookmarkStart w:id="610" w:name="_MCCTEMPBM_CRPT25350158___4" w:colFirst="0" w:colLast="1"/>
            <w:bookmarkEnd w:id="608"/>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bookmarkStart w:id="611" w:name="_MCCTEMPBM_CRPT25350159___7"/>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bookmarkEnd w:id="611"/>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bookmarkStart w:id="612" w:name="_MCCTEMPBM_CRPT25350160___4" w:colFirst="0" w:colLast="1"/>
            <w:bookmarkEnd w:id="610"/>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bookmarkStart w:id="613" w:name="_MCCTEMPBM_CRPT25350161___7"/>
            <w:r w:rsidRPr="00EF20F7">
              <w:rPr>
                <w:rFonts w:ascii="Arial" w:hAnsi="Arial"/>
                <w:sz w:val="18"/>
              </w:rPr>
              <w:t>This information element requests termination heartbeat indications. This information element shall be included when requesting a new bearer termination.</w:t>
            </w:r>
            <w:bookmarkEnd w:id="613"/>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bookmarkStart w:id="614" w:name="_MCCTEMPBM_CRPT25350162___4" w:colFirst="0" w:colLast="2"/>
            <w:bookmarkEnd w:id="612"/>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bookmarkStart w:id="615" w:name="_MCCTEMPBM_CRPT25350163___7"/>
            <w:r w:rsidRPr="00EF20F7">
              <w:rPr>
                <w:rFonts w:ascii="Arial" w:hAnsi="Arial"/>
                <w:sz w:val="18"/>
              </w:rPr>
              <w:t>This information element indicates the context where the command was executed.</w:t>
            </w:r>
            <w:bookmarkEnd w:id="615"/>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bookmarkStart w:id="616" w:name="_MCCTEMPBM_CRPT25350164___4" w:colFirst="0" w:colLast="2"/>
            <w:bookmarkEnd w:id="614"/>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bookmarkStart w:id="617" w:name="_MCCTEMPBM_CRPT25350165___7"/>
            <w:r w:rsidRPr="00EF20F7">
              <w:rPr>
                <w:rFonts w:ascii="Arial" w:hAnsi="Arial"/>
                <w:sz w:val="18"/>
              </w:rPr>
              <w:t>This information element indicates the bearer termination where the command was executed.</w:t>
            </w:r>
            <w:bookmarkEnd w:id="617"/>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bookmarkStart w:id="618" w:name="_MCCTEMPBM_CRPT25350166___4" w:colFirst="0" w:colLast="2"/>
            <w:bookmarkEnd w:id="616"/>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bookmarkStart w:id="619" w:name="_MCCTEMPBM_CRPT25350167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bookmarkEnd w:id="619"/>
          </w:p>
        </w:tc>
      </w:tr>
    </w:tbl>
    <w:bookmarkEnd w:id="618"/>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232AAD">
      <w:pPr>
        <w:pStyle w:val="Heading2"/>
        <w:rPr>
          <w:lang w:eastAsia="zh-CN"/>
        </w:rPr>
      </w:pPr>
      <w:bookmarkStart w:id="620" w:name="_Toc9597367"/>
      <w:bookmarkStart w:id="621" w:name="_Toc97571429"/>
      <w:r w:rsidRPr="00EF20F7">
        <w:rPr>
          <w:lang w:eastAsia="zh-CN"/>
        </w:rPr>
        <w:t>8.9</w:t>
      </w:r>
      <w:r w:rsidRPr="00EF20F7">
        <w:rPr>
          <w:lang w:eastAsia="zh-CN"/>
        </w:rPr>
        <w:tab/>
        <w:t>Stop audio record</w:t>
      </w:r>
      <w:bookmarkEnd w:id="620"/>
      <w:bookmarkEnd w:id="621"/>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bookmarkStart w:id="622" w:name="_MCCTEMPBM_CRPT25350168___4" w:colFirst="0" w:colLast="3"/>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bookmarkStart w:id="623" w:name="_MCCTEMPBM_CRPT25350169___4" w:colFirst="0" w:colLast="2"/>
            <w:bookmarkEnd w:id="622"/>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bookmarkStart w:id="624" w:name="_MCCTEMPBM_CRPT25350170___7"/>
            <w:r w:rsidRPr="00EF20F7">
              <w:rPr>
                <w:rFonts w:ascii="Arial" w:hAnsi="Arial"/>
                <w:sz w:val="18"/>
              </w:rPr>
              <w:t>This information element indicates the context for the bearer termination.</w:t>
            </w:r>
            <w:bookmarkEnd w:id="624"/>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bookmarkStart w:id="625" w:name="_MCCTEMPBM_CRPT25350171___4" w:colFirst="0" w:colLast="2"/>
            <w:bookmarkEnd w:id="623"/>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bookmarkStart w:id="626" w:name="_MCCTEMPBM_CRPT25350172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bookmarkEnd w:id="626"/>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bookmarkStart w:id="627" w:name="_MCCTEMPBM_CRPT25350173___4" w:colFirst="0" w:colLast="2"/>
            <w:bookmarkEnd w:id="625"/>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bookmarkStart w:id="628" w:name="_MCCTEMPBM_CRPT25350174___7"/>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bookmarkEnd w:id="628"/>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bookmarkStart w:id="629" w:name="_MCCTEMPBM_CRPT25350175___4" w:colFirst="0" w:colLast="2"/>
            <w:bookmarkEnd w:id="627"/>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bookmarkStart w:id="630" w:name="_MCCTEMPBM_CRPT25350176___7"/>
            <w:r w:rsidRPr="00EF20F7">
              <w:rPr>
                <w:rFonts w:ascii="Arial" w:hAnsi="Arial"/>
                <w:sz w:val="18"/>
              </w:rPr>
              <w:t>This information element indicates the context where the command was executed.</w:t>
            </w:r>
            <w:bookmarkEnd w:id="630"/>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bookmarkStart w:id="631" w:name="_MCCTEMPBM_CRPT25350177___4" w:colFirst="0" w:colLast="2"/>
            <w:bookmarkEnd w:id="629"/>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bookmarkStart w:id="632" w:name="_MCCTEMPBM_CRPT25350178___7"/>
            <w:r w:rsidRPr="00EF20F7">
              <w:rPr>
                <w:rFonts w:ascii="Arial" w:hAnsi="Arial"/>
                <w:sz w:val="18"/>
              </w:rPr>
              <w:t>This information element indicates the bearer termination where the command was executed.</w:t>
            </w:r>
            <w:bookmarkEnd w:id="632"/>
          </w:p>
        </w:tc>
      </w:tr>
      <w:bookmarkEnd w:id="631"/>
    </w:tbl>
    <w:p w14:paraId="5F07C7F8" w14:textId="77777777" w:rsidR="009E159F" w:rsidRPr="00EF20F7" w:rsidRDefault="009E159F" w:rsidP="009E159F">
      <w:pPr>
        <w:rPr>
          <w:lang w:eastAsia="zh-CN"/>
        </w:rPr>
      </w:pPr>
    </w:p>
    <w:p w14:paraId="488F5A9F" w14:textId="77777777" w:rsidR="009E159F" w:rsidRPr="00EF20F7" w:rsidRDefault="009E159F" w:rsidP="00232AAD">
      <w:pPr>
        <w:pStyle w:val="Heading2"/>
        <w:rPr>
          <w:lang w:eastAsia="zh-CN"/>
        </w:rPr>
      </w:pPr>
      <w:bookmarkStart w:id="633" w:name="_Toc9597368"/>
      <w:bookmarkStart w:id="634" w:name="_Toc97571430"/>
      <w:r w:rsidRPr="00EF20F7">
        <w:rPr>
          <w:lang w:eastAsia="zh-CN"/>
        </w:rPr>
        <w:t>8.10</w:t>
      </w:r>
      <w:r w:rsidRPr="00EF20F7">
        <w:rPr>
          <w:lang w:eastAsia="zh-CN"/>
        </w:rPr>
        <w:tab/>
        <w:t>Audio record completed</w:t>
      </w:r>
      <w:bookmarkEnd w:id="633"/>
      <w:bookmarkEnd w:id="634"/>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bookmarkStart w:id="635" w:name="_MCCTEMPBM_CRPT25350179___4" w:colFirst="0" w:colLast="3"/>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bookmarkStart w:id="636" w:name="_MCCTEMPBM_CRPT25350180___4" w:colFirst="0" w:colLast="2"/>
            <w:bookmarkEnd w:id="635"/>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bookmarkStart w:id="637" w:name="_MCCTEMPBM_CRPT25350181___7"/>
            <w:r w:rsidRPr="00EF20F7">
              <w:rPr>
                <w:rFonts w:ascii="Arial" w:hAnsi="Arial"/>
                <w:sz w:val="18"/>
              </w:rPr>
              <w:t>This information element indicates the context for the bearer termination.</w:t>
            </w:r>
            <w:bookmarkEnd w:id="637"/>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bookmarkStart w:id="638" w:name="_MCCTEMPBM_CRPT25350182___4" w:colFirst="0" w:colLast="2"/>
            <w:bookmarkEnd w:id="636"/>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bookmarkStart w:id="639" w:name="_MCCTEMPBM_CRPT25350183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bookmarkEnd w:id="639"/>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bookmarkStart w:id="640" w:name="_MCCTEMPBM_CRPT25350184___4" w:colFirst="0" w:colLast="2"/>
            <w:bookmarkEnd w:id="638"/>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bookmarkStart w:id="641" w:name="_MCCTEMPBM_CRPT25350185___7"/>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bookmarkEnd w:id="641"/>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bookmarkStart w:id="642" w:name="_MCCTEMPBM_CRPT25350186___4" w:colFirst="0" w:colLast="2"/>
            <w:bookmarkEnd w:id="640"/>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bookmarkStart w:id="643" w:name="_MCCTEMPBM_CRPT25350187___7"/>
            <w:r w:rsidRPr="00EF20F7">
              <w:rPr>
                <w:rFonts w:ascii="Arial" w:hAnsi="Arial"/>
                <w:sz w:val="18"/>
              </w:rPr>
              <w:t>This information element indicates the</w:t>
            </w:r>
            <w:r w:rsidRPr="00EF20F7">
              <w:rPr>
                <w:rFonts w:ascii="Arial" w:hAnsi="Arial"/>
                <w:sz w:val="18"/>
                <w:lang w:eastAsia="zh-CN"/>
              </w:rPr>
              <w:t xml:space="preserve"> return code of audio record.</w:t>
            </w:r>
            <w:bookmarkEnd w:id="643"/>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bookmarkStart w:id="644" w:name="_MCCTEMPBM_CRPT25350188___4" w:colFirst="0" w:colLast="2"/>
            <w:bookmarkEnd w:id="642"/>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bookmarkStart w:id="645" w:name="_MCCTEMPBM_CRPT25350189___7"/>
            <w:r w:rsidRPr="00EF20F7">
              <w:rPr>
                <w:rFonts w:ascii="Arial" w:hAnsi="Arial"/>
                <w:sz w:val="18"/>
              </w:rPr>
              <w:t>This information element indicates the context where the command was executed.</w:t>
            </w:r>
            <w:bookmarkEnd w:id="645"/>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bookmarkStart w:id="646" w:name="_MCCTEMPBM_CRPT25350190___4" w:colFirst="0" w:colLast="2"/>
            <w:bookmarkEnd w:id="644"/>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bookmarkStart w:id="647" w:name="_MCCTEMPBM_CRPT25350191___7"/>
            <w:r w:rsidRPr="00EF20F7">
              <w:rPr>
                <w:rFonts w:ascii="Arial" w:hAnsi="Arial"/>
                <w:sz w:val="18"/>
              </w:rPr>
              <w:t>This information element indicates the Bearer Termination where the command was executed.</w:t>
            </w:r>
            <w:bookmarkEnd w:id="647"/>
          </w:p>
        </w:tc>
      </w:tr>
      <w:bookmarkEnd w:id="646"/>
    </w:tbl>
    <w:p w14:paraId="07656ED3" w14:textId="77777777" w:rsidR="009E159F" w:rsidRPr="00EF20F7" w:rsidRDefault="009E159F" w:rsidP="009E159F"/>
    <w:p w14:paraId="59594F18" w14:textId="77777777" w:rsidR="009E159F" w:rsidRPr="00EF20F7" w:rsidRDefault="009E159F" w:rsidP="00232AAD">
      <w:pPr>
        <w:pStyle w:val="Heading2"/>
      </w:pPr>
      <w:bookmarkStart w:id="648" w:name="_Toc9597369"/>
      <w:bookmarkStart w:id="649" w:name="_Toc97571431"/>
      <w:r w:rsidRPr="00EF20F7">
        <w:t>8.</w:t>
      </w:r>
      <w:r w:rsidRPr="00EF20F7">
        <w:rPr>
          <w:lang w:eastAsia="zh-CN"/>
        </w:rPr>
        <w:t>11</w:t>
      </w:r>
      <w:r w:rsidRPr="00EF20F7">
        <w:tab/>
        <w:t>Detect DTMF</w:t>
      </w:r>
      <w:bookmarkEnd w:id="648"/>
      <w:bookmarkEnd w:id="649"/>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bookmarkStart w:id="650" w:name="_MCCTEMPBM_CRPT25350192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232AAD">
            <w:pPr>
              <w:pStyle w:val="TAC"/>
            </w:pPr>
            <w:bookmarkStart w:id="651" w:name="_MCCTEMPBM_CRPT25350193___4" w:colFirst="0" w:colLast="2"/>
            <w:bookmarkEnd w:id="650"/>
            <w:r w:rsidRPr="00EF20F7">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bookmarkStart w:id="652" w:name="_MCCTEMPBM_CRPT25350194___7"/>
            <w:r w:rsidRPr="00EF20F7">
              <w:rPr>
                <w:rFonts w:ascii="Arial" w:hAnsi="Arial"/>
                <w:sz w:val="18"/>
              </w:rPr>
              <w:t>This information element indicates the context for the bearer termination.</w:t>
            </w:r>
            <w:bookmarkEnd w:id="652"/>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232AAD">
            <w:pPr>
              <w:pStyle w:val="TAC"/>
            </w:pPr>
            <w:bookmarkStart w:id="653" w:name="_MCCTEMPBM_CRPT25350195___7" w:colFirst="0" w:colLast="0"/>
            <w:bookmarkStart w:id="654" w:name="_MCCTEMPBM_CRPT25350196___4" w:colFirst="2" w:colLast="2"/>
            <w:bookmarkEnd w:id="651"/>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232AAD">
            <w:pPr>
              <w:pStyle w:val="TAC"/>
            </w:pPr>
            <w:r w:rsidRPr="00EF20F7">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bookmarkStart w:id="655" w:name="_MCCTEMPBM_CRPT25350197___7"/>
            <w:r w:rsidRPr="00EF20F7">
              <w:rPr>
                <w:rFonts w:ascii="Arial" w:hAnsi="Arial"/>
                <w:sz w:val="18"/>
              </w:rPr>
              <w:t>This information element indicates the existing bearer termination or requests a new bearer termination where the DTMF digit detection is requested.</w:t>
            </w:r>
            <w:bookmarkEnd w:id="655"/>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232AAD">
            <w:pPr>
              <w:pStyle w:val="TAC"/>
            </w:pPr>
            <w:bookmarkStart w:id="656" w:name="_MCCTEMPBM_CRPT25350198___7" w:colFirst="0" w:colLast="0"/>
            <w:bookmarkStart w:id="657" w:name="_MCCTEMPBM_CRPT25350199___4" w:colFirst="2" w:colLast="2"/>
            <w:bookmarkEnd w:id="653"/>
            <w:bookmarkEnd w:id="654"/>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232AAD">
            <w:pPr>
              <w:pStyle w:val="TAC"/>
            </w:pPr>
            <w:r w:rsidRPr="00EF20F7">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bookmarkStart w:id="658" w:name="_MCCTEMPBM_CRPT25350200___7"/>
            <w:r w:rsidRPr="00EF20F7">
              <w:rPr>
                <w:rFonts w:ascii="Arial" w:hAnsi="Arial"/>
                <w:sz w:val="18"/>
              </w:rPr>
              <w:t>This information element requests MRFP to detect a DTMF digit.</w:t>
            </w:r>
            <w:bookmarkEnd w:id="658"/>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232AAD">
            <w:pPr>
              <w:pStyle w:val="TAC"/>
            </w:pPr>
            <w:bookmarkStart w:id="659" w:name="_MCCTEMPBM_CRPT25350201___4" w:colFirst="0" w:colLast="2"/>
            <w:bookmarkEnd w:id="656"/>
            <w:bookmarkEnd w:id="657"/>
            <w:r w:rsidRPr="00EF20F7">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bookmarkStart w:id="660" w:name="_MCCTEMPBM_CRPT25350202___7"/>
            <w:r w:rsidRPr="00EF20F7">
              <w:rPr>
                <w:rFonts w:ascii="Arial" w:hAnsi="Arial"/>
                <w:sz w:val="18"/>
              </w:rPr>
              <w:t>This information element indicates the context where the command was executed.</w:t>
            </w:r>
            <w:bookmarkEnd w:id="660"/>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232AAD">
            <w:pPr>
              <w:pStyle w:val="TAC"/>
            </w:pPr>
            <w:bookmarkStart w:id="661" w:name="_MCCTEMPBM_CRPT25350203___7" w:colFirst="0" w:colLast="0"/>
            <w:bookmarkStart w:id="662" w:name="_MCCTEMPBM_CRPT25350204___4" w:colFirst="2" w:colLast="2"/>
            <w:bookmarkEnd w:id="659"/>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bookmarkStart w:id="663" w:name="_MCCTEMPBM_CRPT25350205___7"/>
            <w:r w:rsidRPr="00EF20F7">
              <w:rPr>
                <w:rFonts w:ascii="Arial" w:hAnsi="Arial"/>
                <w:sz w:val="18"/>
              </w:rPr>
              <w:t>This information element indicates the bearer termination where the command was executed.</w:t>
            </w:r>
            <w:bookmarkEnd w:id="663"/>
          </w:p>
        </w:tc>
      </w:tr>
    </w:tbl>
    <w:bookmarkEnd w:id="661"/>
    <w:bookmarkEnd w:id="662"/>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232AAD">
      <w:pPr>
        <w:pStyle w:val="Heading2"/>
      </w:pPr>
      <w:bookmarkStart w:id="664" w:name="_Toc9597370"/>
      <w:bookmarkStart w:id="665" w:name="_Toc97571432"/>
      <w:r w:rsidRPr="00EF20F7">
        <w:t>8.</w:t>
      </w:r>
      <w:r w:rsidRPr="00EF20F7">
        <w:rPr>
          <w:lang w:eastAsia="zh-CN"/>
        </w:rPr>
        <w:t>12</w:t>
      </w:r>
      <w:r w:rsidRPr="00EF20F7">
        <w:tab/>
        <w:t>Stop DTMF Detection</w:t>
      </w:r>
      <w:bookmarkEnd w:id="664"/>
      <w:bookmarkEnd w:id="665"/>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bookmarkStart w:id="666" w:name="_MCCTEMPBM_CRPT2535020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232AAD">
            <w:pPr>
              <w:pStyle w:val="TAC"/>
            </w:pPr>
            <w:bookmarkStart w:id="667" w:name="_MCCTEMPBM_CRPT25350207___4" w:colFirst="0" w:colLast="2"/>
            <w:bookmarkEnd w:id="666"/>
            <w:r w:rsidRPr="00EF20F7">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bookmarkStart w:id="668" w:name="_MCCTEMPBM_CRPT25350208___7"/>
            <w:r w:rsidRPr="00EF20F7">
              <w:rPr>
                <w:rFonts w:ascii="Arial" w:hAnsi="Arial"/>
                <w:sz w:val="18"/>
              </w:rPr>
              <w:t>This information element indicates the context for the bearer termination.</w:t>
            </w:r>
            <w:bookmarkEnd w:id="668"/>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232AAD">
            <w:pPr>
              <w:pStyle w:val="TAC"/>
            </w:pPr>
            <w:bookmarkStart w:id="669" w:name="_MCCTEMPBM_CRPT25350209___7" w:colFirst="0" w:colLast="0"/>
            <w:bookmarkStart w:id="670" w:name="_MCCTEMPBM_CRPT25350210___4" w:colFirst="2" w:colLast="2"/>
            <w:bookmarkEnd w:id="667"/>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bookmarkStart w:id="671" w:name="_MCCTEMPBM_CRPT25350211___7"/>
            <w:r w:rsidRPr="00EF20F7">
              <w:rPr>
                <w:rFonts w:ascii="Arial" w:hAnsi="Arial"/>
                <w:sz w:val="18"/>
              </w:rPr>
              <w:t>This information element indicates the bearer termination where the DTMF digit detection is stopped.</w:t>
            </w:r>
            <w:bookmarkEnd w:id="671"/>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232AAD">
            <w:pPr>
              <w:pStyle w:val="TAC"/>
            </w:pPr>
            <w:bookmarkStart w:id="672" w:name="_MCCTEMPBM_CRPT25350212___7" w:colFirst="0" w:colLast="0"/>
            <w:bookmarkStart w:id="673" w:name="_MCCTEMPBM_CRPT25350213___4" w:colFirst="2" w:colLast="2"/>
            <w:bookmarkEnd w:id="669"/>
            <w:bookmarkEnd w:id="670"/>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232AAD">
            <w:pPr>
              <w:pStyle w:val="TAC"/>
            </w:pPr>
            <w:r w:rsidRPr="00EF20F7">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bookmarkStart w:id="674" w:name="_MCCTEMPBM_CRPT25350214___7"/>
            <w:r w:rsidRPr="00EF20F7">
              <w:rPr>
                <w:rFonts w:ascii="Arial" w:hAnsi="Arial"/>
                <w:sz w:val="18"/>
              </w:rPr>
              <w:t xml:space="preserve">This information element requests that DTMF digit detection is stopped. </w:t>
            </w:r>
            <w:bookmarkEnd w:id="674"/>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232AAD">
            <w:pPr>
              <w:pStyle w:val="TAC"/>
            </w:pPr>
            <w:bookmarkStart w:id="675" w:name="_MCCTEMPBM_CRPT25350215___4" w:colFirst="0" w:colLast="2"/>
            <w:bookmarkEnd w:id="672"/>
            <w:bookmarkEnd w:id="673"/>
            <w:r w:rsidRPr="00EF20F7">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bookmarkStart w:id="676" w:name="_MCCTEMPBM_CRPT25350216___7"/>
            <w:r w:rsidRPr="00EF20F7">
              <w:rPr>
                <w:rFonts w:ascii="Arial" w:hAnsi="Arial"/>
                <w:sz w:val="18"/>
              </w:rPr>
              <w:t>This information element indicates the context where the command was executed.</w:t>
            </w:r>
            <w:bookmarkEnd w:id="676"/>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232AAD">
            <w:pPr>
              <w:pStyle w:val="TAC"/>
            </w:pPr>
            <w:bookmarkStart w:id="677" w:name="_MCCTEMPBM_CRPT25350217___7" w:colFirst="0" w:colLast="0"/>
            <w:bookmarkStart w:id="678" w:name="_MCCTEMPBM_CRPT25350218___4" w:colFirst="2" w:colLast="2"/>
            <w:bookmarkEnd w:id="675"/>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bookmarkStart w:id="679" w:name="_MCCTEMPBM_CRPT25350219___7"/>
            <w:r w:rsidRPr="00EF20F7">
              <w:rPr>
                <w:rFonts w:ascii="Arial" w:hAnsi="Arial"/>
                <w:sz w:val="18"/>
              </w:rPr>
              <w:t>This information element indicates the bearer termination where the command was executed.</w:t>
            </w:r>
            <w:bookmarkEnd w:id="679"/>
          </w:p>
        </w:tc>
      </w:tr>
      <w:bookmarkEnd w:id="677"/>
      <w:bookmarkEnd w:id="678"/>
    </w:tbl>
    <w:p w14:paraId="07C92507" w14:textId="77777777" w:rsidR="009E159F" w:rsidRPr="00EF20F7" w:rsidRDefault="009E159F" w:rsidP="009E159F">
      <w:pPr>
        <w:rPr>
          <w:lang w:eastAsia="zh-CN"/>
        </w:rPr>
      </w:pPr>
    </w:p>
    <w:p w14:paraId="4A9E4087" w14:textId="77777777" w:rsidR="009E159F" w:rsidRPr="00EF20F7" w:rsidRDefault="009E159F" w:rsidP="00232AAD">
      <w:pPr>
        <w:pStyle w:val="Heading2"/>
      </w:pPr>
      <w:bookmarkStart w:id="680" w:name="_Toc9597371"/>
      <w:bookmarkStart w:id="681" w:name="_Toc97571433"/>
      <w:r w:rsidRPr="00EF20F7">
        <w:lastRenderedPageBreak/>
        <w:t>8.13</w:t>
      </w:r>
      <w:r w:rsidRPr="00EF20F7">
        <w:tab/>
        <w:t>Report DTMF</w:t>
      </w:r>
      <w:bookmarkEnd w:id="680"/>
      <w:bookmarkEnd w:id="681"/>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bookmarkStart w:id="682" w:name="_MCCTEMPBM_CRPT25350220___4" w:colFirst="0" w:colLast="3"/>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232AAD">
            <w:pPr>
              <w:pStyle w:val="TAC"/>
            </w:pPr>
            <w:bookmarkStart w:id="683" w:name="_MCCTEMPBM_CRPT25350221___4" w:colFirst="0" w:colLast="2"/>
            <w:bookmarkEnd w:id="682"/>
            <w:r w:rsidRPr="00EF20F7">
              <w:t>Report DTMF</w:t>
            </w:r>
          </w:p>
        </w:tc>
        <w:tc>
          <w:tcPr>
            <w:tcW w:w="1080" w:type="dxa"/>
            <w:vMerge w:val="restart"/>
          </w:tcPr>
          <w:p w14:paraId="6ED0870C" w14:textId="77777777" w:rsidR="009E159F" w:rsidRPr="00EF20F7" w:rsidRDefault="009E159F" w:rsidP="00232AAD">
            <w:pPr>
              <w:pStyle w:val="TAC"/>
            </w:pPr>
            <w:r w:rsidRPr="00EF20F7">
              <w:t>MRFP</w:t>
            </w:r>
          </w:p>
        </w:tc>
        <w:tc>
          <w:tcPr>
            <w:tcW w:w="1980" w:type="dxa"/>
          </w:tcPr>
          <w:p w14:paraId="50D9C8F3" w14:textId="77777777" w:rsidR="009E159F" w:rsidRPr="00EF20F7" w:rsidRDefault="009E159F" w:rsidP="00232AAD">
            <w:pPr>
              <w:pStyle w:val="TAC"/>
            </w:pPr>
            <w:r w:rsidRPr="00EF20F7">
              <w:t>Context</w:t>
            </w:r>
          </w:p>
        </w:tc>
        <w:tc>
          <w:tcPr>
            <w:tcW w:w="1260" w:type="dxa"/>
          </w:tcPr>
          <w:p w14:paraId="4DFEFA34" w14:textId="77777777" w:rsidR="009E159F" w:rsidRPr="00EF20F7" w:rsidRDefault="009E159F" w:rsidP="00232AAD">
            <w:pPr>
              <w:pStyle w:val="TAC"/>
            </w:pPr>
            <w:r w:rsidRPr="00EF20F7">
              <w:t>M</w:t>
            </w:r>
          </w:p>
        </w:tc>
        <w:tc>
          <w:tcPr>
            <w:tcW w:w="3780" w:type="dxa"/>
          </w:tcPr>
          <w:p w14:paraId="49D17442" w14:textId="77777777" w:rsidR="009E159F" w:rsidRPr="00EF20F7" w:rsidRDefault="009E159F" w:rsidP="005E27BA">
            <w:pPr>
              <w:keepNext/>
              <w:keepLines/>
              <w:spacing w:after="0"/>
              <w:rPr>
                <w:rFonts w:ascii="Arial" w:hAnsi="Arial"/>
                <w:sz w:val="18"/>
              </w:rPr>
            </w:pPr>
            <w:bookmarkStart w:id="684" w:name="_MCCTEMPBM_CRPT25350222___7"/>
            <w:r w:rsidRPr="00EF20F7">
              <w:rPr>
                <w:rFonts w:ascii="Arial" w:hAnsi="Arial"/>
                <w:sz w:val="18"/>
              </w:rPr>
              <w:t>This information element indicates the context for the bearer termination.</w:t>
            </w:r>
            <w:bookmarkEnd w:id="684"/>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232AAD">
            <w:pPr>
              <w:pStyle w:val="TAC"/>
            </w:pPr>
            <w:bookmarkStart w:id="685" w:name="_MCCTEMPBM_CRPT25350223___4" w:colFirst="0" w:colLast="2"/>
            <w:bookmarkEnd w:id="683"/>
          </w:p>
        </w:tc>
        <w:tc>
          <w:tcPr>
            <w:tcW w:w="1080" w:type="dxa"/>
            <w:vMerge/>
          </w:tcPr>
          <w:p w14:paraId="1F514E90" w14:textId="77777777" w:rsidR="009E159F" w:rsidRPr="00EF20F7" w:rsidRDefault="009E159F" w:rsidP="00232AAD">
            <w:pPr>
              <w:pStyle w:val="TAC"/>
            </w:pPr>
          </w:p>
        </w:tc>
        <w:tc>
          <w:tcPr>
            <w:tcW w:w="1980" w:type="dxa"/>
          </w:tcPr>
          <w:p w14:paraId="0D3FB744" w14:textId="77777777" w:rsidR="009E159F" w:rsidRPr="00EF20F7" w:rsidRDefault="009E159F" w:rsidP="00232AAD">
            <w:pPr>
              <w:pStyle w:val="TAC"/>
            </w:pPr>
            <w:r w:rsidRPr="00EF20F7">
              <w:t>Bearer Termination</w:t>
            </w:r>
          </w:p>
        </w:tc>
        <w:tc>
          <w:tcPr>
            <w:tcW w:w="1260" w:type="dxa"/>
          </w:tcPr>
          <w:p w14:paraId="60667415" w14:textId="77777777" w:rsidR="009E159F" w:rsidRPr="00EF20F7" w:rsidRDefault="009E159F" w:rsidP="00232AAD">
            <w:pPr>
              <w:pStyle w:val="TAC"/>
            </w:pPr>
            <w:r w:rsidRPr="00EF20F7">
              <w:t>M</w:t>
            </w:r>
          </w:p>
        </w:tc>
        <w:tc>
          <w:tcPr>
            <w:tcW w:w="3780" w:type="dxa"/>
          </w:tcPr>
          <w:p w14:paraId="5580354D" w14:textId="77777777" w:rsidR="009E159F" w:rsidRPr="00EF20F7" w:rsidRDefault="009E159F" w:rsidP="005E27BA">
            <w:pPr>
              <w:keepNext/>
              <w:keepLines/>
              <w:spacing w:after="0"/>
              <w:rPr>
                <w:rFonts w:ascii="Arial" w:hAnsi="Arial"/>
                <w:sz w:val="18"/>
              </w:rPr>
            </w:pPr>
            <w:bookmarkStart w:id="686" w:name="_MCCTEMPBM_CRPT25350224___7"/>
            <w:r w:rsidRPr="00EF20F7">
              <w:rPr>
                <w:rFonts w:ascii="Arial" w:hAnsi="Arial"/>
                <w:sz w:val="18"/>
              </w:rPr>
              <w:t>This information element indicates the bearer termination where the DTMF digit was detected.</w:t>
            </w:r>
            <w:bookmarkEnd w:id="686"/>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232AAD">
            <w:pPr>
              <w:pStyle w:val="TAC"/>
            </w:pPr>
            <w:bookmarkStart w:id="687" w:name="_MCCTEMPBM_CRPT25350225___4" w:colFirst="0" w:colLast="2"/>
            <w:bookmarkEnd w:id="685"/>
          </w:p>
        </w:tc>
        <w:tc>
          <w:tcPr>
            <w:tcW w:w="1080" w:type="dxa"/>
            <w:vMerge/>
          </w:tcPr>
          <w:p w14:paraId="0A3E3D35" w14:textId="77777777" w:rsidR="009E159F" w:rsidRPr="00EF20F7" w:rsidRDefault="009E159F" w:rsidP="00232AAD">
            <w:pPr>
              <w:pStyle w:val="TAC"/>
            </w:pPr>
          </w:p>
        </w:tc>
        <w:tc>
          <w:tcPr>
            <w:tcW w:w="1980" w:type="dxa"/>
          </w:tcPr>
          <w:p w14:paraId="10BEC57E" w14:textId="77777777" w:rsidR="009E159F" w:rsidRPr="00EF20F7" w:rsidRDefault="009E159F" w:rsidP="00232AAD">
            <w:pPr>
              <w:pStyle w:val="TAC"/>
            </w:pPr>
            <w:r w:rsidRPr="00EF20F7">
              <w:t>Digit</w:t>
            </w:r>
          </w:p>
        </w:tc>
        <w:tc>
          <w:tcPr>
            <w:tcW w:w="1260" w:type="dxa"/>
          </w:tcPr>
          <w:p w14:paraId="01AB1ED6" w14:textId="77777777" w:rsidR="009E159F" w:rsidRPr="00EF20F7" w:rsidRDefault="009E159F" w:rsidP="00232AAD">
            <w:pPr>
              <w:pStyle w:val="TAC"/>
            </w:pPr>
            <w:r w:rsidRPr="00EF20F7">
              <w:t>M</w:t>
            </w:r>
          </w:p>
        </w:tc>
        <w:tc>
          <w:tcPr>
            <w:tcW w:w="3780" w:type="dxa"/>
          </w:tcPr>
          <w:p w14:paraId="1CCAA3BA" w14:textId="77777777" w:rsidR="009E159F" w:rsidRPr="00EF20F7" w:rsidRDefault="009E159F" w:rsidP="005E27BA">
            <w:pPr>
              <w:keepNext/>
              <w:keepLines/>
              <w:spacing w:after="0"/>
              <w:rPr>
                <w:rFonts w:ascii="Arial" w:hAnsi="Arial"/>
                <w:sz w:val="18"/>
              </w:rPr>
            </w:pPr>
            <w:bookmarkStart w:id="688" w:name="_MCCTEMPBM_CRPT25350226___7"/>
            <w:r w:rsidRPr="00EF20F7">
              <w:rPr>
                <w:rFonts w:ascii="Arial" w:hAnsi="Arial"/>
                <w:sz w:val="18"/>
              </w:rPr>
              <w:t>This information element reports the detected DTMF digit.</w:t>
            </w:r>
            <w:bookmarkEnd w:id="688"/>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232AAD">
            <w:pPr>
              <w:pStyle w:val="TAC"/>
            </w:pPr>
            <w:bookmarkStart w:id="689" w:name="_MCCTEMPBM_CRPT25350227___4" w:colFirst="0" w:colLast="2"/>
            <w:bookmarkEnd w:id="687"/>
            <w:r w:rsidRPr="00EF20F7">
              <w:t>Report DTMF Ack</w:t>
            </w:r>
          </w:p>
        </w:tc>
        <w:tc>
          <w:tcPr>
            <w:tcW w:w="1080" w:type="dxa"/>
            <w:vMerge w:val="restart"/>
          </w:tcPr>
          <w:p w14:paraId="34B177B7" w14:textId="77777777" w:rsidR="009E159F" w:rsidRPr="00EF20F7" w:rsidRDefault="009E159F" w:rsidP="00232AAD">
            <w:pPr>
              <w:pStyle w:val="TAC"/>
            </w:pPr>
            <w:r w:rsidRPr="00EF20F7">
              <w:t>MRFC</w:t>
            </w:r>
          </w:p>
        </w:tc>
        <w:tc>
          <w:tcPr>
            <w:tcW w:w="1980" w:type="dxa"/>
          </w:tcPr>
          <w:p w14:paraId="174A7AF4" w14:textId="77777777" w:rsidR="009E159F" w:rsidRPr="00EF20F7" w:rsidRDefault="009E159F" w:rsidP="00232AAD">
            <w:pPr>
              <w:pStyle w:val="TAC"/>
            </w:pPr>
            <w:r w:rsidRPr="00EF20F7">
              <w:t>Context</w:t>
            </w:r>
          </w:p>
        </w:tc>
        <w:tc>
          <w:tcPr>
            <w:tcW w:w="1260" w:type="dxa"/>
          </w:tcPr>
          <w:p w14:paraId="1F5BA375" w14:textId="77777777" w:rsidR="009E159F" w:rsidRPr="00EF20F7" w:rsidRDefault="009E159F" w:rsidP="00232AAD">
            <w:pPr>
              <w:pStyle w:val="TAC"/>
            </w:pPr>
            <w:r w:rsidRPr="00EF20F7">
              <w:t>M</w:t>
            </w:r>
          </w:p>
        </w:tc>
        <w:tc>
          <w:tcPr>
            <w:tcW w:w="3780" w:type="dxa"/>
          </w:tcPr>
          <w:p w14:paraId="199A778E" w14:textId="77777777" w:rsidR="009E159F" w:rsidRPr="00EF20F7" w:rsidRDefault="009E159F" w:rsidP="005E27BA">
            <w:pPr>
              <w:keepNext/>
              <w:keepLines/>
              <w:spacing w:after="0"/>
              <w:rPr>
                <w:rFonts w:ascii="Arial" w:hAnsi="Arial"/>
                <w:sz w:val="18"/>
              </w:rPr>
            </w:pPr>
            <w:bookmarkStart w:id="690" w:name="_MCCTEMPBM_CRPT25350228___7"/>
            <w:r w:rsidRPr="00EF20F7">
              <w:rPr>
                <w:rFonts w:ascii="Arial" w:hAnsi="Arial"/>
                <w:sz w:val="18"/>
              </w:rPr>
              <w:t>This information element indicates the context where the command was executed.</w:t>
            </w:r>
            <w:bookmarkEnd w:id="690"/>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232AAD">
            <w:pPr>
              <w:pStyle w:val="TAC"/>
            </w:pPr>
            <w:bookmarkStart w:id="691" w:name="_MCCTEMPBM_CRPT25350229___4" w:colFirst="0" w:colLast="2"/>
            <w:bookmarkEnd w:id="689"/>
          </w:p>
        </w:tc>
        <w:tc>
          <w:tcPr>
            <w:tcW w:w="1080" w:type="dxa"/>
            <w:vMerge/>
          </w:tcPr>
          <w:p w14:paraId="5215AEDF" w14:textId="77777777" w:rsidR="009E159F" w:rsidRPr="00EF20F7" w:rsidRDefault="009E159F" w:rsidP="00232AAD">
            <w:pPr>
              <w:pStyle w:val="TAC"/>
            </w:pPr>
          </w:p>
        </w:tc>
        <w:tc>
          <w:tcPr>
            <w:tcW w:w="1980" w:type="dxa"/>
          </w:tcPr>
          <w:p w14:paraId="24E27C34" w14:textId="77777777" w:rsidR="009E159F" w:rsidRPr="00EF20F7" w:rsidRDefault="009E159F" w:rsidP="00232AAD">
            <w:pPr>
              <w:pStyle w:val="TAC"/>
            </w:pPr>
            <w:r w:rsidRPr="00EF20F7">
              <w:t>Bearer Termination</w:t>
            </w:r>
          </w:p>
        </w:tc>
        <w:tc>
          <w:tcPr>
            <w:tcW w:w="1260" w:type="dxa"/>
          </w:tcPr>
          <w:p w14:paraId="1FC38C8B" w14:textId="77777777" w:rsidR="009E159F" w:rsidRPr="00EF20F7" w:rsidRDefault="009E159F" w:rsidP="00232AAD">
            <w:pPr>
              <w:pStyle w:val="TAC"/>
            </w:pPr>
            <w:r w:rsidRPr="00EF20F7">
              <w:t>M</w:t>
            </w:r>
          </w:p>
        </w:tc>
        <w:tc>
          <w:tcPr>
            <w:tcW w:w="3780" w:type="dxa"/>
          </w:tcPr>
          <w:p w14:paraId="2BF36612" w14:textId="77777777" w:rsidR="009E159F" w:rsidRPr="00EF20F7" w:rsidRDefault="009E159F" w:rsidP="005E27BA">
            <w:pPr>
              <w:keepNext/>
              <w:keepLines/>
              <w:spacing w:after="0"/>
              <w:rPr>
                <w:rFonts w:ascii="Arial" w:hAnsi="Arial"/>
                <w:sz w:val="18"/>
              </w:rPr>
            </w:pPr>
            <w:bookmarkStart w:id="692" w:name="_MCCTEMPBM_CRPT25350230___7"/>
            <w:r w:rsidRPr="00EF20F7">
              <w:rPr>
                <w:rFonts w:ascii="Arial" w:hAnsi="Arial"/>
                <w:sz w:val="18"/>
              </w:rPr>
              <w:t>This information element indicates the Bearer Termination where the command was executed.</w:t>
            </w:r>
            <w:bookmarkEnd w:id="692"/>
          </w:p>
        </w:tc>
      </w:tr>
      <w:bookmarkEnd w:id="691"/>
    </w:tbl>
    <w:p w14:paraId="0C377552" w14:textId="77777777" w:rsidR="009E159F" w:rsidRPr="00EF20F7" w:rsidRDefault="009E159F" w:rsidP="009E159F">
      <w:pPr>
        <w:rPr>
          <w:lang w:eastAsia="zh-CN"/>
        </w:rPr>
      </w:pPr>
    </w:p>
    <w:p w14:paraId="469C7D24" w14:textId="77777777" w:rsidR="009E159F" w:rsidRPr="00EF20F7" w:rsidRDefault="009E159F" w:rsidP="00232AAD">
      <w:pPr>
        <w:pStyle w:val="Heading2"/>
        <w:rPr>
          <w:lang w:eastAsia="zh-CN"/>
        </w:rPr>
      </w:pPr>
      <w:bookmarkStart w:id="693" w:name="_Toc9597372"/>
      <w:bookmarkStart w:id="694" w:name="_Toc97571434"/>
      <w:r w:rsidRPr="00EF20F7">
        <w:rPr>
          <w:lang w:eastAsia="zh-CN"/>
        </w:rPr>
        <w:t>8.14</w:t>
      </w:r>
      <w:r>
        <w:rPr>
          <w:lang w:eastAsia="zh-CN"/>
        </w:rPr>
        <w:tab/>
      </w:r>
      <w:r w:rsidRPr="00EF20F7">
        <w:rPr>
          <w:lang w:eastAsia="zh-CN"/>
        </w:rPr>
        <w:t>Start playing multimedia</w:t>
      </w:r>
      <w:bookmarkEnd w:id="693"/>
      <w:bookmarkEnd w:id="694"/>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bookmarkStart w:id="695" w:name="_MCCTEMPBM_CRPT25350231___4" w:colFirst="0" w:colLast="3"/>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232AAD">
            <w:pPr>
              <w:pStyle w:val="TAL"/>
            </w:pPr>
            <w:bookmarkStart w:id="696" w:name="_MCCTEMPBM_CRPT25350232___4"/>
            <w:bookmarkStart w:id="697" w:name="_MCCTEMPBM_CRPT25350234___4" w:colFirst="1" w:colLast="1"/>
            <w:bookmarkEnd w:id="695"/>
            <w:r w:rsidRPr="00232AAD">
              <w:t>S</w:t>
            </w:r>
            <w:r w:rsidRPr="00EF20F7">
              <w:rPr>
                <w:lang w:eastAsia="zh-CN"/>
              </w:rPr>
              <w:t>tart playing multimedia</w:t>
            </w:r>
          </w:p>
          <w:bookmarkEnd w:id="696"/>
          <w:p w14:paraId="3D2AC37B" w14:textId="77777777" w:rsidR="009E159F" w:rsidRPr="00EF20F7" w:rsidRDefault="009E159F" w:rsidP="00232AAD">
            <w:pPr>
              <w:pStyle w:val="TAL"/>
            </w:pPr>
            <w:r w:rsidRPr="00232AAD">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bookmarkStart w:id="698" w:name="_MCCTEMPBM_CRPT25350235___7"/>
            <w:r w:rsidRPr="00EF20F7">
              <w:rPr>
                <w:rFonts w:ascii="Arial" w:hAnsi="Arial"/>
                <w:sz w:val="18"/>
              </w:rPr>
              <w:t>This information element indicates the context for the bearer termination.</w:t>
            </w:r>
            <w:bookmarkEnd w:id="698"/>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bookmarkStart w:id="699" w:name="_MCCTEMPBM_CRPT25350236___2"/>
            <w:bookmarkStart w:id="700" w:name="_MCCTEMPBM_CRPT25350237___4" w:colFirst="1" w:colLast="1"/>
            <w:bookmarkEnd w:id="697"/>
            <w:bookmarkEnd w:id="699"/>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bookmarkStart w:id="701" w:name="_MCCTEMPBM_CRPT25350238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bookmarkEnd w:id="701"/>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bookmarkStart w:id="702" w:name="_MCCTEMPBM_CRPT25350239___4" w:colFirst="0" w:colLast="1"/>
            <w:bookmarkEnd w:id="700"/>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bookmarkStart w:id="703" w:name="_MCCTEMPBM_CRPT25350240___7"/>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bookmarkEnd w:id="703"/>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bookmarkStart w:id="704" w:name="_MCCTEMPBM_CRPT25350241___4" w:colFirst="0" w:colLast="1"/>
            <w:bookmarkEnd w:id="702"/>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bookmarkStart w:id="705" w:name="_MCCTEMPBM_CRPT25350242___7"/>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bookmarkEnd w:id="705"/>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bookmarkStart w:id="706" w:name="_MCCTEMPBM_CRPT25350243___4" w:colFirst="0" w:colLast="1"/>
            <w:bookmarkEnd w:id="704"/>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bookmarkStart w:id="707" w:name="_MCCTEMPBM_CRPT25350244___7"/>
            <w:r w:rsidRPr="00EF20F7">
              <w:rPr>
                <w:rFonts w:ascii="Arial" w:hAnsi="Arial"/>
                <w:sz w:val="18"/>
              </w:rPr>
              <w:t>This information element indicates the number of times the multimedia shall be played</w:t>
            </w:r>
            <w:bookmarkEnd w:id="707"/>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bookmarkStart w:id="708" w:name="_MCCTEMPBM_CRPT25350245___4" w:colFirst="0" w:colLast="1"/>
            <w:bookmarkEnd w:id="706"/>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bookmarkStart w:id="709" w:name="_MCCTEMPBM_CRPT2535024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bookmarkEnd w:id="709"/>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bookmarkStart w:id="710" w:name="_MCCTEMPBM_CRPT25350247___4" w:colFirst="0" w:colLast="1"/>
            <w:bookmarkEnd w:id="708"/>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bookmarkStart w:id="711" w:name="_MCCTEMPBM_CRPT25350248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bookmarkEnd w:id="711"/>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bookmarkStart w:id="712" w:name="_MCCTEMPBM_CRPT25350249___4" w:colFirst="0" w:colLast="1"/>
            <w:bookmarkEnd w:id="710"/>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bookmarkStart w:id="713" w:name="_MCCTEMPBM_CRPT25350250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bookmarkEnd w:id="713"/>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bookmarkStart w:id="714" w:name="_MCCTEMPBM_CRPT25350251___4" w:colFirst="0" w:colLast="1"/>
            <w:bookmarkEnd w:id="712"/>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bookmarkStart w:id="715" w:name="_MCCTEMPBM_CRPT25350252___7"/>
            <w:r w:rsidRPr="00EF20F7">
              <w:rPr>
                <w:rFonts w:ascii="Arial" w:hAnsi="Arial"/>
                <w:sz w:val="18"/>
                <w:lang w:eastAsia="zh-CN"/>
              </w:rPr>
              <w:t>This information element requests termination heartbeat indications. This information element shall be included when requesting a new bearer termination.</w:t>
            </w:r>
            <w:bookmarkEnd w:id="715"/>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232AAD">
            <w:pPr>
              <w:pStyle w:val="TAL"/>
            </w:pPr>
            <w:bookmarkStart w:id="716" w:name="_MCCTEMPBM_CRPT25350253___4"/>
            <w:bookmarkStart w:id="717" w:name="_MCCTEMPBM_CRPT25350255___4" w:colFirst="2" w:colLast="2"/>
            <w:bookmarkEnd w:id="714"/>
            <w:r w:rsidRPr="00232AAD">
              <w:t>S</w:t>
            </w:r>
            <w:r w:rsidRPr="00EF20F7">
              <w:rPr>
                <w:lang w:eastAsia="zh-CN"/>
              </w:rPr>
              <w:t>tart playing multimedia Ack</w:t>
            </w:r>
            <w:bookmarkEnd w:id="716"/>
          </w:p>
        </w:tc>
        <w:tc>
          <w:tcPr>
            <w:tcW w:w="0" w:type="auto"/>
            <w:vMerge w:val="restart"/>
          </w:tcPr>
          <w:p w14:paraId="2FA11F92" w14:textId="77777777" w:rsidR="009E159F" w:rsidRPr="00EF20F7" w:rsidRDefault="009E159F" w:rsidP="00232AAD">
            <w:pPr>
              <w:pStyle w:val="TAL"/>
            </w:pPr>
            <w:r w:rsidRPr="00232AAD">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bookmarkStart w:id="718" w:name="_MCCTEMPBM_CRPT25350256___7"/>
            <w:r w:rsidRPr="00EF20F7">
              <w:rPr>
                <w:rFonts w:ascii="Arial" w:hAnsi="Arial"/>
                <w:sz w:val="18"/>
              </w:rPr>
              <w:t>This information element indicates the context where the command was executed.</w:t>
            </w:r>
            <w:bookmarkEnd w:id="718"/>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bookmarkStart w:id="719" w:name="_MCCTEMPBM_CRPT25350257___2" w:colFirst="0" w:colLast="0"/>
            <w:bookmarkStart w:id="720" w:name="_MCCTEMPBM_CRPT25350258___4" w:colFirst="2" w:colLast="2"/>
            <w:bookmarkEnd w:id="717"/>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bookmarkStart w:id="721" w:name="_MCCTEMPBM_CRPT25350259___7"/>
            <w:r w:rsidRPr="00EF20F7">
              <w:rPr>
                <w:rFonts w:ascii="Arial" w:hAnsi="Arial"/>
                <w:sz w:val="18"/>
              </w:rPr>
              <w:t>This information element indicates the bearer termination where the command was executed.</w:t>
            </w:r>
            <w:bookmarkEnd w:id="721"/>
          </w:p>
        </w:tc>
      </w:tr>
    </w:tbl>
    <w:bookmarkEnd w:id="719"/>
    <w:bookmarkEnd w:id="720"/>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232AAD">
      <w:pPr>
        <w:pStyle w:val="Heading2"/>
        <w:rPr>
          <w:lang w:eastAsia="zh-CN"/>
        </w:rPr>
      </w:pPr>
      <w:bookmarkStart w:id="722" w:name="_Toc9597373"/>
      <w:bookmarkStart w:id="723" w:name="_Toc97571435"/>
      <w:r w:rsidRPr="00EF20F7">
        <w:rPr>
          <w:lang w:eastAsia="zh-CN"/>
        </w:rPr>
        <w:lastRenderedPageBreak/>
        <w:t>8.15</w:t>
      </w:r>
      <w:r w:rsidRPr="00EF20F7">
        <w:rPr>
          <w:lang w:eastAsia="zh-CN"/>
        </w:rPr>
        <w:tab/>
        <w:t>Stop playing multimedia</w:t>
      </w:r>
      <w:bookmarkEnd w:id="722"/>
      <w:bookmarkEnd w:id="723"/>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1"/>
        <w:gridCol w:w="826"/>
        <w:gridCol w:w="1683"/>
        <w:gridCol w:w="1794"/>
        <w:gridCol w:w="3992"/>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bookmarkStart w:id="724" w:name="_MCCTEMPBM_CRPT25350260___4" w:colFirst="0" w:colLast="3"/>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bookmarkStart w:id="725" w:name="_MCCTEMPBM_CRPT25350261___4"/>
            <w:bookmarkStart w:id="726" w:name="_MCCTEMPBM_CRPT25350263___4" w:colFirst="2" w:colLast="2"/>
            <w:bookmarkEnd w:id="724"/>
            <w:r w:rsidRPr="00EF20F7">
              <w:rPr>
                <w:rFonts w:ascii="Arial" w:hAnsi="Arial"/>
                <w:sz w:val="18"/>
              </w:rPr>
              <w:t>Stop playing multimedia</w:t>
            </w:r>
            <w:bookmarkEnd w:id="725"/>
          </w:p>
        </w:tc>
        <w:tc>
          <w:tcPr>
            <w:tcW w:w="0" w:type="auto"/>
            <w:vMerge w:val="restart"/>
          </w:tcPr>
          <w:p w14:paraId="092511E6" w14:textId="77777777" w:rsidR="009E159F" w:rsidRPr="00EF20F7" w:rsidRDefault="009E159F" w:rsidP="00232AAD">
            <w:pPr>
              <w:pStyle w:val="TAC"/>
            </w:pPr>
            <w:r w:rsidRPr="00232AAD">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bookmarkStart w:id="727" w:name="_MCCTEMPBM_CRPT25350264___7"/>
            <w:r w:rsidRPr="00EF20F7">
              <w:rPr>
                <w:rFonts w:ascii="Arial" w:hAnsi="Arial"/>
                <w:sz w:val="18"/>
              </w:rPr>
              <w:t>This information element indicates the context for the bearer termination.</w:t>
            </w:r>
            <w:bookmarkEnd w:id="727"/>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bookmarkStart w:id="728" w:name="_MCCTEMPBM_CRPT25350265___4"/>
            <w:bookmarkStart w:id="729" w:name="_MCCTEMPBM_CRPT25350267___4" w:colFirst="2" w:colLast="2"/>
            <w:bookmarkEnd w:id="726"/>
            <w:bookmarkEnd w:id="728"/>
          </w:p>
        </w:tc>
        <w:tc>
          <w:tcPr>
            <w:tcW w:w="0" w:type="auto"/>
            <w:vMerge/>
          </w:tcPr>
          <w:p w14:paraId="6DF100A9" w14:textId="77777777" w:rsidR="009E159F" w:rsidRPr="00EF20F7" w:rsidRDefault="009E159F" w:rsidP="005E27BA">
            <w:pPr>
              <w:ind w:left="1135" w:hanging="851"/>
            </w:pPr>
            <w:bookmarkStart w:id="730" w:name="_MCCTEMPBM_CRPT25350266___2"/>
            <w:bookmarkEnd w:id="730"/>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bookmarkStart w:id="731" w:name="_MCCTEMPBM_CRPT25350268___7"/>
            <w:r w:rsidRPr="00EF20F7">
              <w:rPr>
                <w:rFonts w:ascii="Arial" w:hAnsi="Arial"/>
                <w:sz w:val="18"/>
              </w:rPr>
              <w:t>This information element indicates the existing bearer termination</w:t>
            </w:r>
            <w:r w:rsidRPr="00EF20F7">
              <w:rPr>
                <w:rFonts w:ascii="Arial" w:hAnsi="Arial"/>
                <w:sz w:val="18"/>
                <w:lang w:eastAsia="zh-CN"/>
              </w:rPr>
              <w:t>.</w:t>
            </w:r>
            <w:bookmarkEnd w:id="731"/>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bookmarkStart w:id="732" w:name="_MCCTEMPBM_CRPT25350269___4" w:colFirst="0" w:colLast="2"/>
            <w:bookmarkEnd w:id="729"/>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bookmarkStart w:id="733" w:name="_MCCTEMPBM_CRPT25350270___7"/>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bookmarkEnd w:id="733"/>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232AAD">
            <w:pPr>
              <w:pStyle w:val="TAC"/>
            </w:pPr>
            <w:bookmarkStart w:id="734" w:name="_MCCTEMPBM_CRPT25350271___4" w:colFirst="0" w:colLast="0"/>
            <w:bookmarkStart w:id="735" w:name="_MCCTEMPBM_CRPT25350273___4" w:colFirst="2" w:colLast="2"/>
            <w:bookmarkEnd w:id="732"/>
            <w:r w:rsidRPr="00232AAD">
              <w:t>s</w:t>
            </w:r>
            <w:r w:rsidRPr="00EF20F7">
              <w:t>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232AAD">
            <w:pPr>
              <w:pStyle w:val="TAC"/>
            </w:pPr>
            <w:r w:rsidRPr="00232AAD">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bookmarkStart w:id="736" w:name="_MCCTEMPBM_CRPT25350274___7"/>
            <w:r w:rsidRPr="00EF20F7">
              <w:rPr>
                <w:rFonts w:ascii="Arial" w:hAnsi="Arial"/>
                <w:sz w:val="18"/>
              </w:rPr>
              <w:t>This information element indicates the context where the command was executed.</w:t>
            </w:r>
            <w:bookmarkEnd w:id="736"/>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bookmarkStart w:id="737" w:name="_MCCTEMPBM_CRPT25350275___2" w:colFirst="0" w:colLast="0"/>
            <w:bookmarkStart w:id="738" w:name="_MCCTEMPBM_CRPT25350276___4" w:colFirst="2" w:colLast="2"/>
            <w:bookmarkEnd w:id="734"/>
            <w:bookmarkEnd w:id="735"/>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bookmarkStart w:id="739" w:name="_MCCTEMPBM_CRPT25350277___7"/>
            <w:r w:rsidRPr="00EF20F7">
              <w:rPr>
                <w:rFonts w:ascii="Arial" w:hAnsi="Arial"/>
                <w:sz w:val="18"/>
              </w:rPr>
              <w:t>This information element indicates the bearer termination where the command was executed.</w:t>
            </w:r>
            <w:bookmarkEnd w:id="739"/>
          </w:p>
        </w:tc>
      </w:tr>
      <w:bookmarkEnd w:id="737"/>
      <w:bookmarkEnd w:id="738"/>
    </w:tbl>
    <w:p w14:paraId="08C47CFA" w14:textId="77777777" w:rsidR="009E159F" w:rsidRPr="00EF20F7" w:rsidRDefault="009E159F" w:rsidP="009E159F">
      <w:pPr>
        <w:rPr>
          <w:lang w:eastAsia="zh-CN"/>
        </w:rPr>
      </w:pPr>
    </w:p>
    <w:p w14:paraId="74FB2FD9" w14:textId="77777777" w:rsidR="009E159F" w:rsidRPr="00EF20F7" w:rsidRDefault="009E159F" w:rsidP="00232AAD">
      <w:pPr>
        <w:pStyle w:val="Heading2"/>
        <w:rPr>
          <w:lang w:eastAsia="zh-CN"/>
        </w:rPr>
      </w:pPr>
      <w:bookmarkStart w:id="740" w:name="_Toc9597374"/>
      <w:bookmarkStart w:id="741" w:name="_Toc97571436"/>
      <w:r w:rsidRPr="00EF20F7">
        <w:rPr>
          <w:lang w:eastAsia="zh-CN"/>
        </w:rPr>
        <w:t>8.16</w:t>
      </w:r>
      <w:r w:rsidRPr="00EF20F7">
        <w:rPr>
          <w:lang w:eastAsia="zh-CN"/>
        </w:rPr>
        <w:tab/>
        <w:t>Playing multimedia completed</w:t>
      </w:r>
      <w:bookmarkEnd w:id="740"/>
      <w:bookmarkEnd w:id="741"/>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bookmarkStart w:id="742" w:name="_MCCTEMPBM_CRPT25350278___4" w:colFirst="0" w:colLast="3"/>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bookmarkStart w:id="743" w:name="_MCCTEMPBM_CRPT25350279___4" w:colFirst="0" w:colLast="0"/>
            <w:bookmarkStart w:id="744" w:name="_MCCTEMPBM_CRPT25350281___4" w:colFirst="2" w:colLast="2"/>
            <w:bookmarkEnd w:id="742"/>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bookmarkStart w:id="745" w:name="_MCCTEMPBM_CRPT25350280___2"/>
            <w:r w:rsidRPr="00EF20F7">
              <w:t>MRF</w:t>
            </w:r>
            <w:r w:rsidRPr="00EF20F7">
              <w:rPr>
                <w:lang w:eastAsia="zh-CN"/>
              </w:rPr>
              <w:t>P</w:t>
            </w:r>
            <w:bookmarkEnd w:id="745"/>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bookmarkStart w:id="746" w:name="_MCCTEMPBM_CRPT25350282___7"/>
            <w:r w:rsidRPr="00EF20F7">
              <w:rPr>
                <w:rFonts w:ascii="Arial" w:hAnsi="Arial"/>
                <w:sz w:val="18"/>
              </w:rPr>
              <w:t>This information element indicates the context for the bearer termination.</w:t>
            </w:r>
            <w:bookmarkEnd w:id="746"/>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bookmarkStart w:id="747" w:name="_MCCTEMPBM_CRPT25350283___4"/>
            <w:bookmarkStart w:id="748" w:name="_MCCTEMPBM_CRPT25350285___4" w:colFirst="2" w:colLast="2"/>
            <w:bookmarkEnd w:id="743"/>
            <w:bookmarkEnd w:id="744"/>
            <w:bookmarkEnd w:id="747"/>
          </w:p>
        </w:tc>
        <w:tc>
          <w:tcPr>
            <w:tcW w:w="1024" w:type="dxa"/>
            <w:vMerge/>
          </w:tcPr>
          <w:p w14:paraId="6827731F" w14:textId="77777777" w:rsidR="009E159F" w:rsidRPr="00EF20F7" w:rsidRDefault="009E159F" w:rsidP="005E27BA">
            <w:pPr>
              <w:ind w:left="1135" w:hanging="851"/>
            </w:pPr>
            <w:bookmarkStart w:id="749" w:name="_MCCTEMPBM_CRPT25350284___2"/>
            <w:bookmarkEnd w:id="749"/>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bookmarkStart w:id="750" w:name="_MCCTEMPBM_CRPT25350286___7"/>
            <w:r w:rsidRPr="00EF20F7">
              <w:rPr>
                <w:rFonts w:ascii="Arial" w:hAnsi="Arial"/>
                <w:sz w:val="18"/>
              </w:rPr>
              <w:t>This information element indicates the existing bearer termination</w:t>
            </w:r>
            <w:r w:rsidRPr="00EF20F7">
              <w:rPr>
                <w:rFonts w:ascii="Arial" w:hAnsi="Arial"/>
                <w:sz w:val="18"/>
                <w:lang w:eastAsia="zh-CN"/>
              </w:rPr>
              <w:t>.</w:t>
            </w:r>
            <w:bookmarkEnd w:id="750"/>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bookmarkStart w:id="751" w:name="_MCCTEMPBM_CRPT25350287___4"/>
            <w:bookmarkStart w:id="752" w:name="_MCCTEMPBM_CRPT25350288___4" w:colFirst="2" w:colLast="2"/>
            <w:bookmarkEnd w:id="748"/>
            <w:bookmarkEnd w:id="751"/>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bookmarkStart w:id="753" w:name="_MCCTEMPBM_CRPT25350289___7"/>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bookmarkEnd w:id="753"/>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bookmarkStart w:id="754" w:name="_MCCTEMPBM_CRPT25350290___4"/>
            <w:bookmarkStart w:id="755" w:name="_MCCTEMPBM_CRPT25350292___4" w:colFirst="2" w:colLast="2"/>
            <w:bookmarkEnd w:id="752"/>
            <w:bookmarkEnd w:id="754"/>
          </w:p>
        </w:tc>
        <w:tc>
          <w:tcPr>
            <w:tcW w:w="1024" w:type="dxa"/>
            <w:vMerge/>
          </w:tcPr>
          <w:p w14:paraId="3CF397D9" w14:textId="77777777" w:rsidR="009E159F" w:rsidRPr="00EF20F7" w:rsidRDefault="009E159F" w:rsidP="005E27BA">
            <w:pPr>
              <w:spacing w:after="0"/>
              <w:rPr>
                <w:rFonts w:ascii="Arial" w:hAnsi="Arial"/>
                <w:sz w:val="18"/>
              </w:rPr>
            </w:pPr>
            <w:bookmarkStart w:id="756" w:name="_MCCTEMPBM_CRPT25350291___7"/>
            <w:bookmarkEnd w:id="756"/>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bookmarkStart w:id="757" w:name="_MCCTEMPBM_CRPT25350293___7"/>
            <w:r w:rsidRPr="00EF20F7">
              <w:rPr>
                <w:rFonts w:ascii="Arial" w:hAnsi="Arial"/>
                <w:sz w:val="18"/>
              </w:rPr>
              <w:t>This information element indicates the</w:t>
            </w:r>
            <w:r w:rsidRPr="00EF20F7">
              <w:rPr>
                <w:rFonts w:ascii="Arial" w:hAnsi="Arial"/>
                <w:sz w:val="18"/>
                <w:lang w:eastAsia="zh-CN"/>
              </w:rPr>
              <w:t xml:space="preserve"> return code of playing multimedia.</w:t>
            </w:r>
            <w:bookmarkEnd w:id="757"/>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bookmarkStart w:id="758" w:name="_MCCTEMPBM_CRPT25350294___4" w:colFirst="0" w:colLast="0"/>
            <w:bookmarkStart w:id="759" w:name="_MCCTEMPBM_CRPT25350296___4" w:colFirst="2" w:colLast="2"/>
            <w:bookmarkEnd w:id="755"/>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bookmarkStart w:id="760" w:name="_MCCTEMPBM_CRPT25350295___2"/>
            <w:r w:rsidRPr="00EF20F7">
              <w:t>MRF</w:t>
            </w:r>
            <w:r w:rsidRPr="00EF20F7">
              <w:rPr>
                <w:lang w:eastAsia="zh-CN"/>
              </w:rPr>
              <w:t>C</w:t>
            </w:r>
            <w:bookmarkEnd w:id="760"/>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bookmarkStart w:id="761" w:name="_MCCTEMPBM_CRPT25350297___7"/>
            <w:r w:rsidRPr="00EF20F7">
              <w:rPr>
                <w:rFonts w:ascii="Arial" w:hAnsi="Arial"/>
                <w:sz w:val="18"/>
              </w:rPr>
              <w:t>This information element indicates the context where the command was executed.</w:t>
            </w:r>
            <w:bookmarkEnd w:id="761"/>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bookmarkStart w:id="762" w:name="_MCCTEMPBM_CRPT25350298___2" w:colFirst="0" w:colLast="0"/>
            <w:bookmarkStart w:id="763" w:name="_MCCTEMPBM_CRPT25350299___4" w:colFirst="2" w:colLast="2"/>
            <w:bookmarkEnd w:id="758"/>
            <w:bookmarkEnd w:id="759"/>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bookmarkStart w:id="764" w:name="_MCCTEMPBM_CRPT25350300___7"/>
            <w:r w:rsidRPr="00EF20F7">
              <w:rPr>
                <w:rFonts w:ascii="Arial" w:hAnsi="Arial"/>
                <w:sz w:val="18"/>
              </w:rPr>
              <w:t>This information element indicates the bearer termination where the command was executed.</w:t>
            </w:r>
            <w:bookmarkEnd w:id="764"/>
          </w:p>
        </w:tc>
      </w:tr>
      <w:bookmarkEnd w:id="762"/>
      <w:bookmarkEnd w:id="763"/>
    </w:tbl>
    <w:p w14:paraId="7F92D255" w14:textId="77777777" w:rsidR="009E159F" w:rsidRPr="00EF20F7" w:rsidRDefault="009E159F" w:rsidP="009E159F">
      <w:pPr>
        <w:rPr>
          <w:lang w:eastAsia="zh-CN"/>
        </w:rPr>
      </w:pPr>
    </w:p>
    <w:p w14:paraId="3E9C1146" w14:textId="77777777" w:rsidR="009E159F" w:rsidRPr="00EF20F7" w:rsidRDefault="009E159F" w:rsidP="00232AAD">
      <w:pPr>
        <w:pStyle w:val="Heading2"/>
        <w:rPr>
          <w:lang w:eastAsia="zh-CN"/>
        </w:rPr>
      </w:pPr>
      <w:bookmarkStart w:id="765" w:name="_Toc9597375"/>
      <w:bookmarkStart w:id="766" w:name="_Toc97571437"/>
      <w:r w:rsidRPr="00EF20F7">
        <w:rPr>
          <w:lang w:eastAsia="zh-CN"/>
        </w:rPr>
        <w:t>8.17</w:t>
      </w:r>
      <w:r w:rsidRPr="00EF20F7">
        <w:rPr>
          <w:lang w:eastAsia="zh-CN"/>
        </w:rPr>
        <w:tab/>
        <w:t>Start multimedia record</w:t>
      </w:r>
      <w:bookmarkEnd w:id="765"/>
      <w:bookmarkEnd w:id="766"/>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bookmarkStart w:id="767" w:name="_MCCTEMPBM_CRPT25350301___4" w:colFirst="0" w:colLast="3"/>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bookmarkStart w:id="768" w:name="_MCCTEMPBM_CRPT25350302___4" w:colFirst="0" w:colLast="3"/>
            <w:bookmarkEnd w:id="767"/>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bookmarkStart w:id="769" w:name="_MCCTEMPBM_CRPT25350303___7"/>
            <w:r w:rsidRPr="00EF20F7">
              <w:rPr>
                <w:rFonts w:ascii="Arial" w:hAnsi="Arial"/>
                <w:sz w:val="18"/>
              </w:rPr>
              <w:t>This information element indicates the context for the bearer termination.</w:t>
            </w:r>
            <w:bookmarkEnd w:id="769"/>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bookmarkStart w:id="770" w:name="_MCCTEMPBM_CRPT25350304___4" w:colFirst="0" w:colLast="2"/>
            <w:bookmarkEnd w:id="768"/>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bookmarkStart w:id="771" w:name="_MCCTEMPBM_CRPT2535030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bookmarkEnd w:id="771"/>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bookmarkStart w:id="772" w:name="_MCCTEMPBM_CRPT25350306___4" w:colFirst="0" w:colLast="2"/>
            <w:bookmarkEnd w:id="770"/>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bookmarkStart w:id="773" w:name="_MCCTEMPBM_CRPT25350307___7"/>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bookmarkEnd w:id="773"/>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bookmarkStart w:id="774" w:name="_MCCTEMPBM_CRPT25350308___4" w:colFirst="0" w:colLast="2"/>
            <w:bookmarkEnd w:id="772"/>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bookmarkStart w:id="775" w:name="_MCCTEMPBM_CRPT25350309___7"/>
            <w:r w:rsidRPr="00EF20F7">
              <w:rPr>
                <w:rFonts w:ascii="Arial" w:hAnsi="Arial"/>
                <w:sz w:val="18"/>
              </w:rPr>
              <w:t>This information element indicates</w:t>
            </w:r>
            <w:r w:rsidRPr="00EF20F7">
              <w:rPr>
                <w:rFonts w:ascii="Arial" w:hAnsi="Arial"/>
                <w:sz w:val="18"/>
                <w:lang w:eastAsia="zh-CN"/>
              </w:rPr>
              <w:t xml:space="preserve"> the multimedia record file format.</w:t>
            </w:r>
            <w:bookmarkEnd w:id="775"/>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bookmarkStart w:id="776" w:name="_MCCTEMPBM_CRPT25350310___4" w:colFirst="0" w:colLast="2"/>
            <w:bookmarkEnd w:id="774"/>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bookmarkStart w:id="777" w:name="_MCCTEMPBM_CRPT25350311___7"/>
            <w:r w:rsidRPr="00EF20F7">
              <w:rPr>
                <w:rFonts w:ascii="Arial" w:hAnsi="Arial"/>
                <w:sz w:val="18"/>
                <w:lang w:eastAsia="zh-CN"/>
              </w:rPr>
              <w:t>This information element indicates the maximum allowable length of the recording</w:t>
            </w:r>
            <w:bookmarkEnd w:id="777"/>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bookmarkStart w:id="778" w:name="_MCCTEMPBM_CRPT25350312___4" w:colFirst="0" w:colLast="2"/>
            <w:bookmarkEnd w:id="776"/>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bookmarkStart w:id="779" w:name="_MCCTEMPBM_CRPT25350313___7"/>
            <w:r w:rsidRPr="00EF20F7">
              <w:rPr>
                <w:rFonts w:ascii="Arial" w:hAnsi="Arial"/>
                <w:sz w:val="18"/>
              </w:rPr>
              <w:t>This information element requests a notification of a completed multimedia record.</w:t>
            </w:r>
            <w:bookmarkEnd w:id="779"/>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bookmarkStart w:id="780" w:name="_MCCTEMPBM_CRPT25350314___4" w:colFirst="0" w:colLast="2"/>
            <w:bookmarkEnd w:id="778"/>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bookmarkStart w:id="781" w:name="_MCCTEMPBM_CRPT25350315___7"/>
            <w:r w:rsidRPr="00EF20F7">
              <w:rPr>
                <w:rFonts w:ascii="Arial" w:hAnsi="Arial"/>
                <w:sz w:val="18"/>
              </w:rPr>
              <w:t>This information element requests termination heartbeat indications. This information element shall be included when requesting a new bearer termination.</w:t>
            </w:r>
            <w:bookmarkEnd w:id="781"/>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bookmarkStart w:id="782" w:name="_MCCTEMPBM_CRPT25350316___4" w:colFirst="0" w:colLast="3"/>
            <w:bookmarkEnd w:id="780"/>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bookmarkStart w:id="783" w:name="_MCCTEMPBM_CRPT25350317___7"/>
            <w:r w:rsidRPr="00EF20F7">
              <w:rPr>
                <w:rFonts w:ascii="Arial" w:hAnsi="Arial"/>
                <w:sz w:val="18"/>
              </w:rPr>
              <w:t>This information element indicates the context where the command was executed.</w:t>
            </w:r>
            <w:bookmarkEnd w:id="783"/>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bookmarkStart w:id="784" w:name="_MCCTEMPBM_CRPT25350318___2" w:colFirst="0" w:colLast="0"/>
            <w:bookmarkStart w:id="785" w:name="_MCCTEMPBM_CRPT25350319___4" w:colFirst="2" w:colLast="3"/>
            <w:bookmarkEnd w:id="782"/>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bookmarkStart w:id="786" w:name="_MCCTEMPBM_CRPT25350320___7"/>
            <w:r w:rsidRPr="00EF20F7">
              <w:rPr>
                <w:rFonts w:ascii="Arial" w:hAnsi="Arial"/>
                <w:sz w:val="18"/>
              </w:rPr>
              <w:t>This information element indicates the bearer termination where the command was executed.</w:t>
            </w:r>
            <w:bookmarkEnd w:id="786"/>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bookmarkStart w:id="787" w:name="_MCCTEMPBM_CRPT25350321___2" w:colFirst="0" w:colLast="0"/>
            <w:bookmarkStart w:id="788" w:name="_MCCTEMPBM_CRPT25350322___4" w:colFirst="2" w:colLast="2"/>
            <w:bookmarkEnd w:id="784"/>
            <w:bookmarkEnd w:id="785"/>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bookmarkStart w:id="789" w:name="_MCCTEMPBM_CRPT2535032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789"/>
          </w:p>
        </w:tc>
      </w:tr>
    </w:tbl>
    <w:bookmarkEnd w:id="787"/>
    <w:bookmarkEnd w:id="788"/>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232AAD">
      <w:pPr>
        <w:pStyle w:val="Heading2"/>
        <w:rPr>
          <w:lang w:eastAsia="zh-CN"/>
        </w:rPr>
      </w:pPr>
      <w:bookmarkStart w:id="790" w:name="_Toc9597376"/>
      <w:bookmarkStart w:id="791" w:name="_Toc97571438"/>
      <w:r w:rsidRPr="00EF20F7">
        <w:rPr>
          <w:lang w:eastAsia="zh-CN"/>
        </w:rPr>
        <w:t>8.18</w:t>
      </w:r>
      <w:r w:rsidRPr="00EF20F7">
        <w:rPr>
          <w:lang w:eastAsia="zh-CN"/>
        </w:rPr>
        <w:tab/>
        <w:t>Stop multimedia record</w:t>
      </w:r>
      <w:bookmarkEnd w:id="790"/>
      <w:bookmarkEnd w:id="791"/>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bookmarkStart w:id="792" w:name="_MCCTEMPBM_CRPT25350324___4" w:colFirst="0" w:colLast="3"/>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bookmarkStart w:id="793" w:name="_MCCTEMPBM_CRPT25350325___4" w:colFirst="0" w:colLast="3"/>
            <w:bookmarkEnd w:id="792"/>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bookmarkStart w:id="794" w:name="_MCCTEMPBM_CRPT25350326___7"/>
            <w:r w:rsidRPr="00EF20F7">
              <w:rPr>
                <w:rFonts w:ascii="Arial" w:hAnsi="Arial"/>
                <w:sz w:val="18"/>
              </w:rPr>
              <w:t>This information element indicates the context for the bearer termination.</w:t>
            </w:r>
            <w:bookmarkEnd w:id="794"/>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bookmarkStart w:id="795" w:name="_MCCTEMPBM_CRPT25350327___4" w:colFirst="0" w:colLast="2"/>
            <w:bookmarkEnd w:id="793"/>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bookmarkStart w:id="796" w:name="_MCCTEMPBM_CRPT25350328___7"/>
            <w:r w:rsidRPr="00EF20F7">
              <w:rPr>
                <w:rFonts w:ascii="Arial" w:hAnsi="Arial"/>
                <w:sz w:val="18"/>
              </w:rPr>
              <w:t>This information element indicates the existing bearer termination.</w:t>
            </w:r>
            <w:bookmarkEnd w:id="796"/>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bookmarkStart w:id="797" w:name="_MCCTEMPBM_CRPT25350329___4" w:colFirst="0" w:colLast="2"/>
            <w:bookmarkEnd w:id="795"/>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bookmarkStart w:id="798" w:name="_MCCTEMPBM_CRPT25350330___7"/>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bookmarkEnd w:id="798"/>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bookmarkStart w:id="799" w:name="_MCCTEMPBM_CRPT25350331___4" w:colFirst="0" w:colLast="3"/>
            <w:bookmarkEnd w:id="797"/>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bookmarkStart w:id="800" w:name="_MCCTEMPBM_CRPT2535033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800"/>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bookmarkStart w:id="801" w:name="_MCCTEMPBM_CRPT25350333___2"/>
            <w:bookmarkStart w:id="802" w:name="_MCCTEMPBM_CRPT25350334___4" w:colFirst="1" w:colLast="2"/>
            <w:bookmarkEnd w:id="799"/>
            <w:bookmarkEnd w:id="801"/>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bookmarkStart w:id="803" w:name="_MCCTEMPBM_CRPT2535033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803"/>
          </w:p>
        </w:tc>
      </w:tr>
      <w:bookmarkEnd w:id="802"/>
    </w:tbl>
    <w:p w14:paraId="2CEBC403" w14:textId="77777777" w:rsidR="009E159F" w:rsidRPr="00EF20F7" w:rsidRDefault="009E159F" w:rsidP="009E159F">
      <w:pPr>
        <w:rPr>
          <w:lang w:eastAsia="zh-CN"/>
        </w:rPr>
      </w:pPr>
    </w:p>
    <w:p w14:paraId="6BCB7AEF" w14:textId="77777777" w:rsidR="009E159F" w:rsidRPr="00EF20F7" w:rsidRDefault="009E159F" w:rsidP="00232AAD">
      <w:pPr>
        <w:pStyle w:val="Heading2"/>
        <w:rPr>
          <w:lang w:eastAsia="zh-CN"/>
        </w:rPr>
      </w:pPr>
      <w:bookmarkStart w:id="804" w:name="_Toc9597377"/>
      <w:bookmarkStart w:id="805" w:name="_Toc97571439"/>
      <w:r w:rsidRPr="00EF20F7">
        <w:rPr>
          <w:lang w:eastAsia="zh-CN"/>
        </w:rPr>
        <w:t>8.19</w:t>
      </w:r>
      <w:r w:rsidRPr="00EF20F7">
        <w:rPr>
          <w:lang w:eastAsia="zh-CN"/>
        </w:rPr>
        <w:tab/>
        <w:t>Multimedia record completed</w:t>
      </w:r>
      <w:bookmarkEnd w:id="804"/>
      <w:bookmarkEnd w:id="805"/>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bookmarkStart w:id="806" w:name="_MCCTEMPBM_CRPT25350336___4" w:colFirst="0" w:colLast="3"/>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bookmarkStart w:id="807" w:name="_MCCTEMPBM_CRPT25350337___4"/>
            <w:bookmarkStart w:id="808" w:name="_MCCTEMPBM_CRPT25350339___4" w:colFirst="2" w:colLast="2"/>
            <w:bookmarkEnd w:id="806"/>
            <w:r w:rsidRPr="00EF20F7">
              <w:rPr>
                <w:rFonts w:ascii="Arial" w:hAnsi="Arial"/>
                <w:sz w:val="18"/>
              </w:rPr>
              <w:t>Report multimedia record completed</w:t>
            </w:r>
            <w:bookmarkEnd w:id="807"/>
          </w:p>
        </w:tc>
        <w:tc>
          <w:tcPr>
            <w:tcW w:w="0" w:type="auto"/>
            <w:vMerge w:val="restart"/>
          </w:tcPr>
          <w:p w14:paraId="5E5A297D" w14:textId="77777777" w:rsidR="009E159F" w:rsidRPr="00EF20F7" w:rsidRDefault="009E159F" w:rsidP="005E27BA">
            <w:pPr>
              <w:keepLines/>
              <w:ind w:left="1135" w:hanging="851"/>
              <w:rPr>
                <w:rFonts w:ascii="Arial" w:hAnsi="Arial"/>
                <w:sz w:val="18"/>
              </w:rPr>
            </w:pPr>
            <w:bookmarkStart w:id="809" w:name="_MCCTEMPBM_CRPT25350338___2"/>
            <w:r w:rsidRPr="00EF20F7">
              <w:rPr>
                <w:rFonts w:ascii="Arial" w:hAnsi="Arial"/>
                <w:sz w:val="18"/>
              </w:rPr>
              <w:t>MRFP</w:t>
            </w:r>
            <w:bookmarkEnd w:id="809"/>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bookmarkStart w:id="810" w:name="_MCCTEMPBM_CRPT25350340___7"/>
            <w:r w:rsidRPr="00EF20F7">
              <w:rPr>
                <w:rFonts w:ascii="Arial" w:hAnsi="Arial"/>
                <w:sz w:val="18"/>
              </w:rPr>
              <w:t>This information element indicates the context for the bearer termination.</w:t>
            </w:r>
            <w:bookmarkEnd w:id="810"/>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bookmarkStart w:id="811" w:name="_MCCTEMPBM_CRPT25350341___4"/>
            <w:bookmarkStart w:id="812" w:name="_MCCTEMPBM_CRPT25350343___4" w:colFirst="2" w:colLast="2"/>
            <w:bookmarkEnd w:id="808"/>
            <w:bookmarkEnd w:id="811"/>
          </w:p>
        </w:tc>
        <w:tc>
          <w:tcPr>
            <w:tcW w:w="0" w:type="auto"/>
            <w:vMerge/>
          </w:tcPr>
          <w:p w14:paraId="6B686802" w14:textId="77777777" w:rsidR="009E159F" w:rsidRPr="00EF20F7" w:rsidRDefault="009E159F" w:rsidP="005E27BA">
            <w:pPr>
              <w:keepLines/>
              <w:ind w:left="1135" w:hanging="851"/>
              <w:rPr>
                <w:rFonts w:ascii="Arial" w:hAnsi="Arial"/>
                <w:sz w:val="18"/>
              </w:rPr>
            </w:pPr>
            <w:bookmarkStart w:id="813" w:name="_MCCTEMPBM_CRPT25350342___2"/>
            <w:bookmarkEnd w:id="813"/>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bookmarkStart w:id="814" w:name="_MCCTEMPBM_CRPT25350344___7"/>
            <w:r w:rsidRPr="00EF20F7">
              <w:rPr>
                <w:rFonts w:ascii="Arial" w:hAnsi="Arial"/>
                <w:sz w:val="18"/>
              </w:rPr>
              <w:t>This information element indicates the existing bearer termination.</w:t>
            </w:r>
            <w:bookmarkEnd w:id="814"/>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bookmarkStart w:id="815" w:name="_MCCTEMPBM_CRPT25350345___4" w:colFirst="0" w:colLast="2"/>
            <w:bookmarkEnd w:id="812"/>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bookmarkStart w:id="816" w:name="_MCCTEMPBM_CRPT25350346___7"/>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bookmarkEnd w:id="816"/>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bookmarkStart w:id="817" w:name="_MCCTEMPBM_CRPT25350347___4" w:colFirst="0" w:colLast="2"/>
            <w:bookmarkEnd w:id="815"/>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bookmarkStart w:id="818" w:name="_MCCTEMPBM_CRPT25350348___7"/>
            <w:r w:rsidRPr="00EF20F7">
              <w:rPr>
                <w:rFonts w:ascii="Arial" w:hAnsi="Arial"/>
                <w:sz w:val="18"/>
              </w:rPr>
              <w:t>This information element indicates the</w:t>
            </w:r>
            <w:r w:rsidRPr="00EF20F7">
              <w:rPr>
                <w:rFonts w:ascii="Arial" w:hAnsi="Arial"/>
                <w:sz w:val="18"/>
                <w:lang w:eastAsia="zh-CN"/>
              </w:rPr>
              <w:t xml:space="preserve"> return code of multimedia record.</w:t>
            </w:r>
            <w:bookmarkEnd w:id="818"/>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bookmarkStart w:id="819" w:name="_MCCTEMPBM_CRPT25350349___4"/>
            <w:bookmarkStart w:id="820" w:name="_MCCTEMPBM_CRPT25350351___4" w:colFirst="2" w:colLast="2"/>
            <w:bookmarkEnd w:id="817"/>
            <w:r w:rsidRPr="00EF20F7">
              <w:rPr>
                <w:rFonts w:ascii="Arial" w:hAnsi="Arial"/>
                <w:sz w:val="18"/>
              </w:rPr>
              <w:t>Report multimedia record completed ACK</w:t>
            </w:r>
            <w:bookmarkEnd w:id="819"/>
          </w:p>
        </w:tc>
        <w:tc>
          <w:tcPr>
            <w:tcW w:w="0" w:type="auto"/>
            <w:vMerge w:val="restart"/>
          </w:tcPr>
          <w:p w14:paraId="73F78D02" w14:textId="77777777" w:rsidR="009E159F" w:rsidRPr="00EF20F7" w:rsidRDefault="009E159F" w:rsidP="005E27BA">
            <w:pPr>
              <w:keepLines/>
              <w:ind w:left="1135" w:hanging="851"/>
              <w:rPr>
                <w:rFonts w:ascii="Arial" w:hAnsi="Arial"/>
                <w:sz w:val="18"/>
              </w:rPr>
            </w:pPr>
            <w:bookmarkStart w:id="821" w:name="_MCCTEMPBM_CRPT25350350___2"/>
            <w:r w:rsidRPr="00EF20F7">
              <w:rPr>
                <w:rFonts w:ascii="Arial" w:hAnsi="Arial"/>
                <w:sz w:val="18"/>
              </w:rPr>
              <w:t>MRFC</w:t>
            </w:r>
            <w:bookmarkEnd w:id="821"/>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bookmarkStart w:id="822" w:name="_MCCTEMPBM_CRPT25350352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822"/>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bookmarkStart w:id="823" w:name="_MCCTEMPBM_CRPT25350353___2" w:colFirst="0" w:colLast="0"/>
            <w:bookmarkStart w:id="824" w:name="_MCCTEMPBM_CRPT25350354___4" w:colFirst="2" w:colLast="2"/>
            <w:bookmarkEnd w:id="820"/>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bookmarkStart w:id="825" w:name="_MCCTEMPBM_CRPT25350355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825"/>
          </w:p>
        </w:tc>
      </w:tr>
      <w:bookmarkEnd w:id="823"/>
      <w:bookmarkEnd w:id="824"/>
    </w:tbl>
    <w:p w14:paraId="62232EF7" w14:textId="77777777" w:rsidR="009E159F" w:rsidRPr="00EF20F7" w:rsidRDefault="009E159F" w:rsidP="009E159F">
      <w:pPr>
        <w:rPr>
          <w:lang w:eastAsia="zh-CN"/>
        </w:rPr>
      </w:pPr>
    </w:p>
    <w:p w14:paraId="7ACDB4C2" w14:textId="77777777" w:rsidR="009E159F" w:rsidRPr="00EF20F7" w:rsidRDefault="009E159F" w:rsidP="00232AAD">
      <w:pPr>
        <w:pStyle w:val="Heading2"/>
        <w:rPr>
          <w:lang w:eastAsia="zh-CN"/>
        </w:rPr>
      </w:pPr>
      <w:bookmarkStart w:id="826" w:name="_Toc9597378"/>
      <w:bookmarkStart w:id="827" w:name="_Toc97571440"/>
      <w:r w:rsidRPr="00EF20F7">
        <w:rPr>
          <w:lang w:eastAsia="zh-CN"/>
        </w:rPr>
        <w:lastRenderedPageBreak/>
        <w:t>8.20</w:t>
      </w:r>
      <w:r w:rsidRPr="00EF20F7">
        <w:rPr>
          <w:lang w:eastAsia="zh-CN"/>
        </w:rPr>
        <w:tab/>
        <w:t>Reserve and Configure IMS Resources</w:t>
      </w:r>
      <w:bookmarkEnd w:id="826"/>
      <w:bookmarkEnd w:id="827"/>
    </w:p>
    <w:p w14:paraId="409C806B" w14:textId="78D0005F"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bookmarkStart w:id="828" w:name="_MCCTEMPBM_CRPT25350356___4" w:colFirst="0" w:colLast="3"/>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bookmarkStart w:id="829" w:name="_MCCTEMPBM_CRPT25350357___4" w:colFirst="0" w:colLast="2"/>
            <w:bookmarkEnd w:id="828"/>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bookmarkStart w:id="830" w:name="_MCCTEMPBM_CRPT25350358___7"/>
            <w:r w:rsidRPr="00EF20F7">
              <w:rPr>
                <w:rFonts w:ascii="Arial" w:hAnsi="Arial"/>
                <w:sz w:val="18"/>
              </w:rPr>
              <w:t>This information element indicates the existing context or requests a new context for the bearer termination.</w:t>
            </w:r>
            <w:bookmarkEnd w:id="830"/>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bookmarkStart w:id="831" w:name="_MCCTEMPBM_CRPT25350359___4" w:colFirst="0" w:colLast="0"/>
            <w:bookmarkEnd w:id="829"/>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bookmarkStart w:id="832" w:name="_MCCTEMPBM_CRPT25350360___4"/>
            <w:r w:rsidRPr="00EF20F7">
              <w:rPr>
                <w:rFonts w:ascii="Arial" w:hAnsi="Arial"/>
                <w:sz w:val="18"/>
              </w:rPr>
              <w:t>O</w:t>
            </w:r>
            <w:bookmarkEnd w:id="832"/>
          </w:p>
        </w:tc>
        <w:tc>
          <w:tcPr>
            <w:tcW w:w="3780" w:type="dxa"/>
          </w:tcPr>
          <w:p w14:paraId="79C798AA" w14:textId="77777777" w:rsidR="009E159F" w:rsidRPr="00EF20F7" w:rsidRDefault="009E159F" w:rsidP="005E27BA">
            <w:pPr>
              <w:keepNext/>
              <w:keepLines/>
              <w:spacing w:after="0"/>
              <w:rPr>
                <w:rFonts w:ascii="Arial" w:hAnsi="Arial"/>
                <w:sz w:val="18"/>
              </w:rPr>
            </w:pPr>
            <w:bookmarkStart w:id="833" w:name="_MCCTEMPBM_CRPT25350361___7"/>
            <w:r w:rsidRPr="00EF20F7">
              <w:rPr>
                <w:rFonts w:ascii="Arial" w:hAnsi="Arial"/>
                <w:sz w:val="18"/>
              </w:rPr>
              <w:t>This information element requests the MRFP to apply priority treatment for the terminations and bearer connections in the specified context.</w:t>
            </w:r>
            <w:bookmarkEnd w:id="833"/>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bookmarkStart w:id="834" w:name="_MCCTEMPBM_CRPT25350362___4" w:colFirst="0" w:colLast="2"/>
            <w:bookmarkEnd w:id="831"/>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bookmarkStart w:id="835" w:name="_MCCTEMPBM_CRPT25350363___7"/>
            <w:r w:rsidRPr="00EF20F7">
              <w:rPr>
                <w:rFonts w:ascii="Arial" w:hAnsi="Arial"/>
                <w:sz w:val="18"/>
              </w:rPr>
              <w:t>This information element indicates the existing bearer termination or requests a new IMS termination for the bearer to be established.</w:t>
            </w:r>
            <w:bookmarkEnd w:id="835"/>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bookmarkStart w:id="836" w:name="_MCCTEMPBM_CRPT25350364___4" w:colFirst="0" w:colLast="2"/>
            <w:bookmarkStart w:id="837" w:name="_MCCTEMPBM_CRPT25350365___7" w:colFirst="4" w:colLast="4"/>
            <w:bookmarkEnd w:id="834"/>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bookmarkStart w:id="838" w:name="_MCCTEMPBM_CRPT25350366___4" w:colFirst="0" w:colLast="2"/>
            <w:bookmarkEnd w:id="836"/>
            <w:bookmarkEnd w:id="837"/>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bookmarkStart w:id="839" w:name="_MCCTEMPBM_CRPT25350367___7"/>
            <w:r w:rsidRPr="00EF20F7">
              <w:rPr>
                <w:rFonts w:ascii="Arial" w:hAnsi="Arial"/>
                <w:sz w:val="18"/>
              </w:rPr>
              <w:t>This information element indicates if multiple local IMS resources are to be reserved</w:t>
            </w:r>
            <w:bookmarkEnd w:id="839"/>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bookmarkStart w:id="840" w:name="_MCCTEMPBM_CRPT25350368___4" w:colFirst="0" w:colLast="2"/>
            <w:bookmarkStart w:id="841" w:name="_MCCTEMPBM_CRPT25350369___7" w:colFirst="4" w:colLast="4"/>
            <w:bookmarkEnd w:id="838"/>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bookmarkStart w:id="842" w:name="_MCCTEMPBM_CRPT25350370___4" w:colFirst="0" w:colLast="2"/>
            <w:bookmarkStart w:id="843" w:name="_MCCTEMPBM_CRPT25350371___7" w:colFirst="4" w:colLast="4"/>
            <w:bookmarkEnd w:id="840"/>
            <w:bookmarkEnd w:id="841"/>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bookmarkStart w:id="844" w:name="_MCCTEMPBM_CRPT25350372___4" w:colFirst="0" w:colLast="2"/>
            <w:bookmarkStart w:id="845" w:name="_MCCTEMPBM_CRPT25350373___7" w:colFirst="4" w:colLast="4"/>
            <w:bookmarkEnd w:id="842"/>
            <w:bookmarkEnd w:id="843"/>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bookmarkStart w:id="846" w:name="_MCCTEMPBM_CRPT25350374___4" w:colFirst="0" w:colLast="2"/>
            <w:bookmarkEnd w:id="844"/>
            <w:bookmarkEnd w:id="845"/>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bookmarkStart w:id="847" w:name="_MCCTEMPBM_CRPT25350375___7"/>
            <w:r w:rsidRPr="00EF20F7">
              <w:rPr>
                <w:rFonts w:ascii="Arial" w:hAnsi="Arial"/>
                <w:sz w:val="18"/>
              </w:rPr>
              <w:t>This information element requests a notification of a released bearer.</w:t>
            </w:r>
            <w:bookmarkEnd w:id="847"/>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bookmarkStart w:id="848" w:name="_MCCTEMPBM_CRPT25350376___4" w:colFirst="0" w:colLast="2"/>
            <w:bookmarkEnd w:id="846"/>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bookmarkStart w:id="849" w:name="_MCCTEMPBM_CRPT25350377___7"/>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bookmarkEnd w:id="849"/>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bookmarkStart w:id="850" w:name="_MCCTEMPBM_CRPT25350378___4" w:colFirst="0" w:colLast="2"/>
            <w:bookmarkEnd w:id="848"/>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bookmarkStart w:id="851" w:name="_MCCTEMPBM_CRPT25350379___7"/>
            <w:r w:rsidRPr="00EF20F7">
              <w:rPr>
                <w:rFonts w:ascii="Arial" w:hAnsi="Arial"/>
                <w:sz w:val="18"/>
              </w:rPr>
              <w:t>This information element requests the MRFP to apply ECN.</w:t>
            </w:r>
            <w:bookmarkEnd w:id="851"/>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bookmarkStart w:id="852" w:name="_MCCTEMPBM_CRPT25350380___4" w:colFirst="0" w:colLast="2"/>
            <w:bookmarkEnd w:id="850"/>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bookmarkStart w:id="853" w:name="_MCCTEMPBM_CRPT25350381___7"/>
            <w:r w:rsidRPr="00EF20F7">
              <w:rPr>
                <w:rFonts w:ascii="Arial" w:hAnsi="Arial"/>
                <w:sz w:val="18"/>
              </w:rPr>
              <w:t>This information element specifies the ECN Initiation method and requests the MRFP to perform IP header settings as an ECN endpoint. It may be included only if ECN is enabled.</w:t>
            </w:r>
            <w:bookmarkEnd w:id="853"/>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bookmarkStart w:id="854" w:name="_MCCTEMPBM_CRPT25350382___4" w:colFirst="0" w:colLast="2"/>
            <w:bookmarkEnd w:id="852"/>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bookmarkStart w:id="855" w:name="_MCCTEMPBM_CRPT25350383___7"/>
            <w:r w:rsidRPr="00EF20F7">
              <w:rPr>
                <w:rFonts w:ascii="Arial" w:hAnsi="Arial"/>
                <w:sz w:val="18"/>
              </w:rPr>
              <w:t>This information element requests a notification if an ECN related error occurs It may be included only if ECN is enabled..</w:t>
            </w:r>
            <w:bookmarkEnd w:id="855"/>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bookmarkStart w:id="856" w:name="_MCCTEMPBM_CRPT25350384___4" w:colFirst="0" w:colLast="2"/>
            <w:bookmarkEnd w:id="854"/>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bookmarkStart w:id="857" w:name="_MCCTEMPBM_CRPT25350385___7"/>
            <w:r w:rsidRPr="00EF20F7">
              <w:rPr>
                <w:rFonts w:ascii="Arial" w:hAnsi="Arial"/>
                <w:sz w:val="18"/>
              </w:rPr>
              <w:t>This information element requests the MRFP to apply a specific Diffserv Code Point to the IP headers.</w:t>
            </w:r>
            <w:bookmarkEnd w:id="857"/>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bookmarkStart w:id="858" w:name="_MCCTEMPBM_CRPT25350386___4" w:colFirst="0" w:colLast="2"/>
            <w:bookmarkEnd w:id="856"/>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bookmarkStart w:id="859" w:name="_MCCTEMPBM_CRPT25350387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859"/>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bookmarkStart w:id="860" w:name="_MCCTEMPBM_CRPT25350388___4" w:colFirst="0" w:colLast="2"/>
            <w:bookmarkEnd w:id="858"/>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bookmarkStart w:id="861" w:name="_MCCTEMPBM_CRPT25350389___7"/>
            <w:r w:rsidRPr="00EF20F7">
              <w:rPr>
                <w:rFonts w:ascii="Arial" w:hAnsi="Arial"/>
                <w:sz w:val="18"/>
              </w:rPr>
              <w:t>This information element indicates image attributes (e.g. image size) as defined by IETF RFC 6236 [28].</w:t>
            </w:r>
            <w:bookmarkEnd w:id="861"/>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bookmarkStart w:id="862" w:name="_MCCTEMPBM_CRPT25350390___4" w:colFirst="0" w:colLast="2"/>
            <w:bookmarkEnd w:id="860"/>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bookmarkStart w:id="863" w:name="_MCCTEMPBM_CRPT25350391___7"/>
            <w:r w:rsidRPr="00EF20F7">
              <w:rPr>
                <w:rFonts w:ascii="Arial" w:hAnsi="Arial"/>
                <w:sz w:val="18"/>
              </w:rPr>
              <w:t>This information element is present if MRFC requests the MRFP to answer STUN connectivity checks for ICE.</w:t>
            </w:r>
            <w:bookmarkEnd w:id="863"/>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bookmarkStart w:id="864" w:name="_MCCTEMPBM_CRPT25350392___4" w:colFirst="0" w:colLast="2"/>
            <w:bookmarkEnd w:id="862"/>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bookmarkStart w:id="865" w:name="_MCCTEMPBM_CRPT25350393___7"/>
            <w:r w:rsidRPr="00EF20F7">
              <w:rPr>
                <w:rFonts w:ascii="Arial" w:hAnsi="Arial" w:hint="eastAsia"/>
                <w:sz w:val="18"/>
              </w:rPr>
              <w:t>This information element requests the MRFP to perform ICE connectivity check as defined by</w:t>
            </w:r>
            <w:r w:rsidRPr="00863832">
              <w:rPr>
                <w:rFonts w:ascii="Arial" w:hAnsi="Arial"/>
                <w:sz w:val="18"/>
              </w:rPr>
              <w:t xml:space="preserve"> </w:t>
            </w:r>
            <w:r w:rsidRPr="00EF20F7">
              <w:rPr>
                <w:rFonts w:ascii="Arial" w:hAnsi="Arial"/>
                <w:sz w:val="18"/>
              </w:rPr>
              <w:t>IETF RFC 5245 [29]</w:t>
            </w:r>
            <w:r w:rsidRPr="00EF20F7">
              <w:rPr>
                <w:rFonts w:ascii="Arial" w:hAnsi="Arial" w:hint="eastAsia"/>
                <w:sz w:val="18"/>
              </w:rPr>
              <w:t>.</w:t>
            </w:r>
            <w:r w:rsidRPr="00EF20F7">
              <w:rPr>
                <w:rFonts w:ascii="Arial" w:hAnsi="Arial"/>
                <w:sz w:val="18"/>
              </w:rPr>
              <w:t xml:space="preserve"> It is only applicable for full ICE.</w:t>
            </w:r>
            <w:bookmarkEnd w:id="865"/>
          </w:p>
        </w:tc>
      </w:tr>
      <w:tr w:rsidR="00863832" w:rsidRPr="00EF20F7" w14:paraId="5AB28781" w14:textId="77777777" w:rsidTr="005E27BA">
        <w:trPr>
          <w:cantSplit/>
          <w:jc w:val="center"/>
        </w:trPr>
        <w:tc>
          <w:tcPr>
            <w:tcW w:w="1466" w:type="dxa"/>
            <w:vMerge/>
          </w:tcPr>
          <w:p w14:paraId="2519B682" w14:textId="77777777" w:rsidR="00863832" w:rsidRPr="00EF20F7" w:rsidRDefault="00863832" w:rsidP="00863832">
            <w:pPr>
              <w:keepNext/>
              <w:keepLines/>
              <w:jc w:val="center"/>
              <w:rPr>
                <w:rFonts w:ascii="Arial" w:hAnsi="Arial"/>
                <w:sz w:val="18"/>
                <w:lang w:eastAsia="zh-CN"/>
              </w:rPr>
            </w:pPr>
            <w:bookmarkStart w:id="866" w:name="_MCCTEMPBM_CRPT25350394___4" w:colFirst="0" w:colLast="2"/>
            <w:bookmarkEnd w:id="864"/>
          </w:p>
        </w:tc>
        <w:tc>
          <w:tcPr>
            <w:tcW w:w="1251" w:type="dxa"/>
            <w:vMerge/>
          </w:tcPr>
          <w:p w14:paraId="667B62CE" w14:textId="77777777" w:rsidR="00863832" w:rsidRPr="00EF20F7" w:rsidRDefault="00863832" w:rsidP="00863832">
            <w:pPr>
              <w:keepNext/>
              <w:keepLines/>
              <w:jc w:val="center"/>
              <w:rPr>
                <w:rFonts w:ascii="Arial" w:hAnsi="Arial"/>
                <w:sz w:val="18"/>
                <w:lang w:eastAsia="zh-CN"/>
              </w:rPr>
            </w:pPr>
          </w:p>
        </w:tc>
        <w:tc>
          <w:tcPr>
            <w:tcW w:w="1980" w:type="dxa"/>
          </w:tcPr>
          <w:p w14:paraId="268A60EA"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863832" w:rsidRPr="00EF20F7" w:rsidRDefault="00863832" w:rsidP="00863832">
            <w:pPr>
              <w:keepNext/>
              <w:keepLines/>
              <w:spacing w:after="0"/>
              <w:jc w:val="center"/>
              <w:rPr>
                <w:rFonts w:ascii="Arial" w:hAnsi="Arial"/>
                <w:sz w:val="18"/>
              </w:rPr>
            </w:pPr>
            <w:r w:rsidRPr="00EF20F7">
              <w:rPr>
                <w:rFonts w:ascii="Arial" w:hAnsi="Arial"/>
                <w:sz w:val="18"/>
              </w:rPr>
              <w:t>C</w:t>
            </w:r>
          </w:p>
        </w:tc>
        <w:tc>
          <w:tcPr>
            <w:tcW w:w="3780" w:type="dxa"/>
          </w:tcPr>
          <w:p w14:paraId="1FCEC6EF" w14:textId="3C64C6AF" w:rsidR="00863832" w:rsidRPr="00EF20F7" w:rsidRDefault="00863832" w:rsidP="00863832">
            <w:pPr>
              <w:keepNext/>
              <w:keepLines/>
              <w:spacing w:after="0"/>
              <w:rPr>
                <w:rFonts w:ascii="Arial" w:hAnsi="Arial"/>
                <w:sz w:val="18"/>
              </w:rPr>
            </w:pPr>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p>
        </w:tc>
      </w:tr>
      <w:tr w:rsidR="00863832" w:rsidRPr="00EF20F7" w14:paraId="40597750" w14:textId="77777777" w:rsidTr="005E27BA">
        <w:trPr>
          <w:cantSplit/>
          <w:jc w:val="center"/>
        </w:trPr>
        <w:tc>
          <w:tcPr>
            <w:tcW w:w="1466" w:type="dxa"/>
            <w:vMerge/>
          </w:tcPr>
          <w:p w14:paraId="0E05410C" w14:textId="77777777" w:rsidR="00863832" w:rsidRPr="00EF20F7" w:rsidRDefault="00863832" w:rsidP="00863832">
            <w:pPr>
              <w:keepNext/>
              <w:keepLines/>
              <w:jc w:val="center"/>
              <w:rPr>
                <w:rFonts w:ascii="Arial" w:hAnsi="Arial"/>
                <w:sz w:val="18"/>
                <w:lang w:eastAsia="zh-CN"/>
              </w:rPr>
            </w:pPr>
            <w:bookmarkStart w:id="867" w:name="_MCCTEMPBM_CRPT25350396___4" w:colFirst="0" w:colLast="2"/>
            <w:bookmarkEnd w:id="866"/>
          </w:p>
        </w:tc>
        <w:tc>
          <w:tcPr>
            <w:tcW w:w="1251" w:type="dxa"/>
            <w:vMerge/>
          </w:tcPr>
          <w:p w14:paraId="7A9D3363" w14:textId="77777777" w:rsidR="00863832" w:rsidRPr="00EF20F7" w:rsidRDefault="00863832" w:rsidP="00863832">
            <w:pPr>
              <w:keepNext/>
              <w:keepLines/>
              <w:jc w:val="center"/>
              <w:rPr>
                <w:rFonts w:ascii="Arial" w:hAnsi="Arial"/>
                <w:sz w:val="18"/>
                <w:lang w:eastAsia="zh-CN"/>
              </w:rPr>
            </w:pPr>
          </w:p>
        </w:tc>
        <w:tc>
          <w:tcPr>
            <w:tcW w:w="1980" w:type="dxa"/>
          </w:tcPr>
          <w:p w14:paraId="7BC9487C" w14:textId="77777777" w:rsidR="00863832" w:rsidRPr="00EF20F7" w:rsidRDefault="00863832" w:rsidP="00863832">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863832" w:rsidRPr="00EF20F7" w:rsidRDefault="00863832" w:rsidP="00863832">
            <w:pPr>
              <w:keepNext/>
              <w:keepLines/>
              <w:spacing w:after="0"/>
              <w:rPr>
                <w:rFonts w:ascii="Arial" w:hAnsi="Arial"/>
                <w:sz w:val="18"/>
              </w:rPr>
            </w:pPr>
            <w:bookmarkStart w:id="868" w:name="_MCCTEMPBM_CRPT25350397___7"/>
            <w:r w:rsidRPr="00EF20F7">
              <w:rPr>
                <w:rFonts w:ascii="Arial" w:hAnsi="Arial"/>
                <w:sz w:val="18"/>
              </w:rPr>
              <w:t>This information element is present if MRFC requests an ICE password.</w:t>
            </w:r>
            <w:bookmarkEnd w:id="868"/>
          </w:p>
        </w:tc>
      </w:tr>
      <w:tr w:rsidR="00863832" w:rsidRPr="00EF20F7" w14:paraId="58643A7C" w14:textId="77777777" w:rsidTr="005E27BA">
        <w:trPr>
          <w:cantSplit/>
          <w:jc w:val="center"/>
        </w:trPr>
        <w:tc>
          <w:tcPr>
            <w:tcW w:w="1466" w:type="dxa"/>
            <w:vMerge/>
          </w:tcPr>
          <w:p w14:paraId="434313ED" w14:textId="77777777" w:rsidR="00863832" w:rsidRPr="00EF20F7" w:rsidRDefault="00863832" w:rsidP="00863832">
            <w:pPr>
              <w:keepNext/>
              <w:keepLines/>
              <w:jc w:val="center"/>
              <w:rPr>
                <w:rFonts w:ascii="Arial" w:hAnsi="Arial"/>
                <w:sz w:val="18"/>
                <w:lang w:eastAsia="zh-CN"/>
              </w:rPr>
            </w:pPr>
            <w:bookmarkStart w:id="869" w:name="_MCCTEMPBM_CRPT25350398___4" w:colFirst="0" w:colLast="2"/>
            <w:bookmarkEnd w:id="867"/>
          </w:p>
        </w:tc>
        <w:tc>
          <w:tcPr>
            <w:tcW w:w="1251" w:type="dxa"/>
            <w:vMerge/>
          </w:tcPr>
          <w:p w14:paraId="7F603918" w14:textId="77777777" w:rsidR="00863832" w:rsidRPr="00EF20F7" w:rsidRDefault="00863832" w:rsidP="00863832">
            <w:pPr>
              <w:keepNext/>
              <w:keepLines/>
              <w:jc w:val="center"/>
              <w:rPr>
                <w:rFonts w:ascii="Arial" w:hAnsi="Arial"/>
                <w:sz w:val="18"/>
                <w:lang w:eastAsia="zh-CN"/>
              </w:rPr>
            </w:pPr>
          </w:p>
        </w:tc>
        <w:tc>
          <w:tcPr>
            <w:tcW w:w="1980" w:type="dxa"/>
          </w:tcPr>
          <w:p w14:paraId="297B514B" w14:textId="77777777" w:rsidR="00863832" w:rsidRPr="00EF20F7" w:rsidRDefault="00863832" w:rsidP="00863832">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863832" w:rsidRPr="00EF20F7" w:rsidRDefault="00863832" w:rsidP="00863832">
            <w:pPr>
              <w:keepNext/>
              <w:keepLines/>
              <w:spacing w:after="0"/>
              <w:rPr>
                <w:rFonts w:ascii="Arial" w:hAnsi="Arial"/>
                <w:sz w:val="18"/>
              </w:rPr>
            </w:pPr>
            <w:bookmarkStart w:id="870" w:name="_MCCTEMPBM_CRPT25350399___7"/>
            <w:r w:rsidRPr="00EF20F7">
              <w:rPr>
                <w:rFonts w:ascii="Arial" w:hAnsi="Arial"/>
                <w:sz w:val="18"/>
              </w:rPr>
              <w:t>This information element is present if MRFC requests an ICE ufrag.</w:t>
            </w:r>
            <w:bookmarkEnd w:id="870"/>
          </w:p>
        </w:tc>
      </w:tr>
      <w:tr w:rsidR="00863832" w:rsidRPr="00EF20F7" w14:paraId="3F87F29D" w14:textId="77777777" w:rsidTr="005E27BA">
        <w:trPr>
          <w:cantSplit/>
          <w:jc w:val="center"/>
        </w:trPr>
        <w:tc>
          <w:tcPr>
            <w:tcW w:w="1466" w:type="dxa"/>
            <w:vMerge/>
          </w:tcPr>
          <w:p w14:paraId="18247BB8" w14:textId="77777777" w:rsidR="00863832" w:rsidRPr="00EF20F7" w:rsidRDefault="00863832" w:rsidP="00863832">
            <w:pPr>
              <w:keepNext/>
              <w:keepLines/>
              <w:jc w:val="center"/>
              <w:rPr>
                <w:rFonts w:ascii="Arial" w:hAnsi="Arial"/>
                <w:sz w:val="18"/>
                <w:lang w:eastAsia="zh-CN"/>
              </w:rPr>
            </w:pPr>
            <w:bookmarkStart w:id="871" w:name="_MCCTEMPBM_CRPT25350400___4" w:colFirst="0" w:colLast="2"/>
            <w:bookmarkEnd w:id="869"/>
          </w:p>
        </w:tc>
        <w:tc>
          <w:tcPr>
            <w:tcW w:w="1251" w:type="dxa"/>
            <w:vMerge/>
          </w:tcPr>
          <w:p w14:paraId="4AAAFF0F" w14:textId="77777777" w:rsidR="00863832" w:rsidRPr="00EF20F7" w:rsidRDefault="00863832" w:rsidP="00863832">
            <w:pPr>
              <w:keepNext/>
              <w:keepLines/>
              <w:jc w:val="center"/>
              <w:rPr>
                <w:rFonts w:ascii="Arial" w:hAnsi="Arial"/>
                <w:sz w:val="18"/>
                <w:lang w:eastAsia="zh-CN"/>
              </w:rPr>
            </w:pPr>
          </w:p>
        </w:tc>
        <w:tc>
          <w:tcPr>
            <w:tcW w:w="1980" w:type="dxa"/>
          </w:tcPr>
          <w:p w14:paraId="1D07CBA7" w14:textId="77777777" w:rsidR="00863832" w:rsidRPr="00EF20F7" w:rsidRDefault="00863832" w:rsidP="00863832">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863832" w:rsidRPr="00EF20F7" w:rsidRDefault="00863832" w:rsidP="00863832">
            <w:pPr>
              <w:keepNext/>
              <w:keepLines/>
              <w:spacing w:after="0"/>
              <w:rPr>
                <w:rFonts w:ascii="Arial" w:hAnsi="Arial"/>
                <w:sz w:val="18"/>
              </w:rPr>
            </w:pPr>
            <w:bookmarkStart w:id="872" w:name="_MCCTEMPBM_CRPT25350401___7"/>
            <w:r w:rsidRPr="00EF20F7">
              <w:rPr>
                <w:rFonts w:ascii="Arial" w:hAnsi="Arial"/>
                <w:sz w:val="18"/>
              </w:rPr>
              <w:t>This information element is present if MRFC requests an ICE host candidate.</w:t>
            </w:r>
            <w:bookmarkEnd w:id="872"/>
          </w:p>
        </w:tc>
      </w:tr>
      <w:tr w:rsidR="00863832" w:rsidRPr="00EF20F7" w14:paraId="79B2E056" w14:textId="77777777" w:rsidTr="005E27BA">
        <w:trPr>
          <w:cantSplit/>
          <w:jc w:val="center"/>
        </w:trPr>
        <w:tc>
          <w:tcPr>
            <w:tcW w:w="1466" w:type="dxa"/>
            <w:vMerge/>
          </w:tcPr>
          <w:p w14:paraId="65050B59" w14:textId="77777777" w:rsidR="00863832" w:rsidRPr="00EF20F7" w:rsidRDefault="00863832" w:rsidP="00863832">
            <w:pPr>
              <w:keepNext/>
              <w:keepLines/>
              <w:jc w:val="center"/>
              <w:rPr>
                <w:rFonts w:ascii="Arial" w:hAnsi="Arial"/>
                <w:sz w:val="18"/>
                <w:lang w:eastAsia="zh-CN"/>
              </w:rPr>
            </w:pPr>
          </w:p>
        </w:tc>
        <w:tc>
          <w:tcPr>
            <w:tcW w:w="1251" w:type="dxa"/>
            <w:vMerge/>
          </w:tcPr>
          <w:p w14:paraId="0D914880" w14:textId="77777777" w:rsidR="00863832" w:rsidRPr="00EF20F7" w:rsidRDefault="00863832" w:rsidP="00863832">
            <w:pPr>
              <w:keepNext/>
              <w:keepLines/>
              <w:jc w:val="center"/>
              <w:rPr>
                <w:rFonts w:ascii="Arial" w:hAnsi="Arial"/>
                <w:sz w:val="18"/>
                <w:lang w:eastAsia="zh-CN"/>
              </w:rPr>
            </w:pPr>
          </w:p>
        </w:tc>
        <w:tc>
          <w:tcPr>
            <w:tcW w:w="1980" w:type="dxa"/>
          </w:tcPr>
          <w:p w14:paraId="199710F2" w14:textId="5E753271"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5371E177" w14:textId="511CF84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52E36BFE" w14:textId="5F6DDD30"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863832" w:rsidRPr="00EF20F7" w14:paraId="7261F244" w14:textId="77777777" w:rsidTr="005E27BA">
        <w:trPr>
          <w:cantSplit/>
          <w:jc w:val="center"/>
        </w:trPr>
        <w:tc>
          <w:tcPr>
            <w:tcW w:w="1466" w:type="dxa"/>
            <w:vMerge/>
          </w:tcPr>
          <w:p w14:paraId="5D7343C1" w14:textId="77777777" w:rsidR="00863832" w:rsidRPr="00EF20F7" w:rsidRDefault="00863832" w:rsidP="00863832">
            <w:pPr>
              <w:keepNext/>
              <w:keepLines/>
              <w:jc w:val="center"/>
              <w:rPr>
                <w:rFonts w:ascii="Arial" w:hAnsi="Arial"/>
                <w:sz w:val="18"/>
                <w:lang w:eastAsia="zh-CN"/>
              </w:rPr>
            </w:pPr>
            <w:bookmarkStart w:id="873" w:name="_MCCTEMPBM_CRPT25350402___4" w:colFirst="0" w:colLast="2"/>
            <w:bookmarkEnd w:id="871"/>
          </w:p>
        </w:tc>
        <w:tc>
          <w:tcPr>
            <w:tcW w:w="1251" w:type="dxa"/>
            <w:vMerge/>
          </w:tcPr>
          <w:p w14:paraId="29FB3156" w14:textId="77777777" w:rsidR="00863832" w:rsidRPr="00EF20F7" w:rsidRDefault="00863832" w:rsidP="00863832">
            <w:pPr>
              <w:keepNext/>
              <w:keepLines/>
              <w:jc w:val="center"/>
              <w:rPr>
                <w:rFonts w:ascii="Arial" w:hAnsi="Arial"/>
                <w:sz w:val="18"/>
                <w:lang w:eastAsia="zh-CN"/>
              </w:rPr>
            </w:pPr>
          </w:p>
        </w:tc>
        <w:tc>
          <w:tcPr>
            <w:tcW w:w="1980" w:type="dxa"/>
          </w:tcPr>
          <w:p w14:paraId="24A06B23" w14:textId="77777777" w:rsidR="00863832" w:rsidRPr="00EF20F7" w:rsidRDefault="00863832" w:rsidP="00863832">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24E4A385" w14:textId="77777777" w:rsidR="00863832" w:rsidRPr="00EF20F7" w:rsidRDefault="00863832" w:rsidP="00863832">
            <w:pPr>
              <w:keepNext/>
              <w:keepLines/>
              <w:spacing w:after="0"/>
              <w:rPr>
                <w:rFonts w:ascii="Arial" w:hAnsi="Arial"/>
                <w:sz w:val="18"/>
              </w:rPr>
            </w:pPr>
            <w:bookmarkStart w:id="874" w:name="_MCCTEMPBM_CRPT25350403___7"/>
            <w:r w:rsidRPr="00EF20F7">
              <w:rPr>
                <w:rFonts w:ascii="Arial" w:hAnsi="Arial"/>
                <w:sz w:val="18"/>
              </w:rPr>
              <w:t>This information element is present if MRFC indicates a received candidate for ICE.</w:t>
            </w:r>
            <w:bookmarkEnd w:id="874"/>
          </w:p>
        </w:tc>
      </w:tr>
      <w:tr w:rsidR="00863832" w:rsidRPr="00EF20F7" w14:paraId="41CE0753" w14:textId="77777777" w:rsidTr="005E27BA">
        <w:trPr>
          <w:cantSplit/>
          <w:jc w:val="center"/>
        </w:trPr>
        <w:tc>
          <w:tcPr>
            <w:tcW w:w="1466" w:type="dxa"/>
            <w:vMerge/>
          </w:tcPr>
          <w:p w14:paraId="32980973" w14:textId="77777777" w:rsidR="00863832" w:rsidRPr="00EF20F7" w:rsidRDefault="00863832" w:rsidP="00863832">
            <w:pPr>
              <w:keepNext/>
              <w:keepLines/>
              <w:jc w:val="center"/>
              <w:rPr>
                <w:rFonts w:ascii="Arial" w:hAnsi="Arial"/>
                <w:sz w:val="18"/>
                <w:lang w:eastAsia="zh-CN"/>
              </w:rPr>
            </w:pPr>
            <w:bookmarkStart w:id="875" w:name="_MCCTEMPBM_CRPT25350404___4" w:colFirst="0" w:colLast="2"/>
            <w:bookmarkEnd w:id="873"/>
          </w:p>
        </w:tc>
        <w:tc>
          <w:tcPr>
            <w:tcW w:w="1251" w:type="dxa"/>
            <w:vMerge/>
          </w:tcPr>
          <w:p w14:paraId="0DAF463D" w14:textId="77777777" w:rsidR="00863832" w:rsidRPr="00EF20F7" w:rsidRDefault="00863832" w:rsidP="00863832">
            <w:pPr>
              <w:keepNext/>
              <w:keepLines/>
              <w:jc w:val="center"/>
              <w:rPr>
                <w:rFonts w:ascii="Arial" w:hAnsi="Arial"/>
                <w:sz w:val="18"/>
                <w:lang w:eastAsia="zh-CN"/>
              </w:rPr>
            </w:pPr>
          </w:p>
        </w:tc>
        <w:tc>
          <w:tcPr>
            <w:tcW w:w="1980" w:type="dxa"/>
          </w:tcPr>
          <w:p w14:paraId="18265440" w14:textId="77777777" w:rsidR="00863832" w:rsidRPr="00EF20F7" w:rsidRDefault="00863832" w:rsidP="00863832">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308A3989" w14:textId="77777777" w:rsidR="00863832" w:rsidRPr="00EF20F7" w:rsidRDefault="00863832" w:rsidP="00863832">
            <w:pPr>
              <w:keepNext/>
              <w:keepLines/>
              <w:spacing w:after="0"/>
              <w:rPr>
                <w:rFonts w:ascii="Arial" w:hAnsi="Arial"/>
                <w:sz w:val="18"/>
              </w:rPr>
            </w:pPr>
            <w:bookmarkStart w:id="876" w:name="_MCCTEMPBM_CRPT25350405___7"/>
            <w:r w:rsidRPr="00EF20F7">
              <w:rPr>
                <w:rFonts w:ascii="Arial" w:hAnsi="Arial"/>
                <w:sz w:val="18"/>
              </w:rPr>
              <w:t>This information element is present if MRFC indicates a received password for ICE.</w:t>
            </w:r>
            <w:bookmarkEnd w:id="876"/>
          </w:p>
        </w:tc>
      </w:tr>
      <w:tr w:rsidR="00863832" w:rsidRPr="00EF20F7" w14:paraId="05D7BDD8" w14:textId="77777777" w:rsidTr="005E27BA">
        <w:trPr>
          <w:cantSplit/>
          <w:jc w:val="center"/>
        </w:trPr>
        <w:tc>
          <w:tcPr>
            <w:tcW w:w="1466" w:type="dxa"/>
            <w:vMerge/>
          </w:tcPr>
          <w:p w14:paraId="17FBCABB" w14:textId="77777777" w:rsidR="00863832" w:rsidRPr="00EF20F7" w:rsidRDefault="00863832" w:rsidP="00863832">
            <w:pPr>
              <w:keepNext/>
              <w:keepLines/>
              <w:jc w:val="center"/>
              <w:rPr>
                <w:rFonts w:ascii="Arial" w:hAnsi="Arial"/>
                <w:sz w:val="18"/>
                <w:lang w:eastAsia="zh-CN"/>
              </w:rPr>
            </w:pPr>
            <w:bookmarkStart w:id="877" w:name="_MCCTEMPBM_CRPT25350406___4" w:colFirst="0" w:colLast="2"/>
            <w:bookmarkEnd w:id="875"/>
          </w:p>
        </w:tc>
        <w:tc>
          <w:tcPr>
            <w:tcW w:w="1251" w:type="dxa"/>
            <w:vMerge/>
          </w:tcPr>
          <w:p w14:paraId="319D17AA" w14:textId="77777777" w:rsidR="00863832" w:rsidRPr="00EF20F7" w:rsidRDefault="00863832" w:rsidP="00863832">
            <w:pPr>
              <w:keepNext/>
              <w:keepLines/>
              <w:jc w:val="center"/>
              <w:rPr>
                <w:rFonts w:ascii="Arial" w:hAnsi="Arial"/>
                <w:sz w:val="18"/>
                <w:lang w:eastAsia="zh-CN"/>
              </w:rPr>
            </w:pPr>
          </w:p>
        </w:tc>
        <w:tc>
          <w:tcPr>
            <w:tcW w:w="1980" w:type="dxa"/>
          </w:tcPr>
          <w:p w14:paraId="72A1A348" w14:textId="77777777" w:rsidR="00863832" w:rsidRPr="00EF20F7" w:rsidRDefault="00863832" w:rsidP="00863832">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6A4C2296" w14:textId="77777777" w:rsidR="00863832" w:rsidRPr="00EF20F7" w:rsidRDefault="00863832" w:rsidP="00863832">
            <w:pPr>
              <w:keepNext/>
              <w:keepLines/>
              <w:spacing w:after="0"/>
              <w:rPr>
                <w:rFonts w:ascii="Arial" w:hAnsi="Arial"/>
                <w:sz w:val="18"/>
              </w:rPr>
            </w:pPr>
            <w:bookmarkStart w:id="878" w:name="_MCCTEMPBM_CRPT25350407___7"/>
            <w:r w:rsidRPr="00EF20F7">
              <w:rPr>
                <w:rFonts w:ascii="Arial" w:hAnsi="Arial"/>
                <w:sz w:val="18"/>
              </w:rPr>
              <w:t>This information element is present if MRFC indicates a received Ufrag for ICE.</w:t>
            </w:r>
            <w:bookmarkEnd w:id="878"/>
          </w:p>
        </w:tc>
      </w:tr>
      <w:tr w:rsidR="00863832" w:rsidRPr="00EF20F7" w14:paraId="05BE4BF1" w14:textId="77777777" w:rsidTr="005E27BA">
        <w:trPr>
          <w:cantSplit/>
          <w:jc w:val="center"/>
        </w:trPr>
        <w:tc>
          <w:tcPr>
            <w:tcW w:w="1466" w:type="dxa"/>
            <w:vMerge/>
          </w:tcPr>
          <w:p w14:paraId="187D4A46" w14:textId="77777777" w:rsidR="00863832" w:rsidRPr="00EF20F7" w:rsidRDefault="00863832" w:rsidP="00863832">
            <w:pPr>
              <w:keepNext/>
              <w:keepLines/>
              <w:jc w:val="center"/>
              <w:rPr>
                <w:rFonts w:ascii="Arial" w:hAnsi="Arial"/>
                <w:sz w:val="18"/>
                <w:lang w:eastAsia="zh-CN"/>
              </w:rPr>
            </w:pPr>
          </w:p>
        </w:tc>
        <w:tc>
          <w:tcPr>
            <w:tcW w:w="1251" w:type="dxa"/>
            <w:vMerge/>
          </w:tcPr>
          <w:p w14:paraId="1997262A" w14:textId="77777777" w:rsidR="00863832" w:rsidRPr="00EF20F7" w:rsidRDefault="00863832" w:rsidP="00863832">
            <w:pPr>
              <w:keepNext/>
              <w:keepLines/>
              <w:jc w:val="center"/>
              <w:rPr>
                <w:rFonts w:ascii="Arial" w:hAnsi="Arial"/>
                <w:sz w:val="18"/>
                <w:lang w:eastAsia="zh-CN"/>
              </w:rPr>
            </w:pPr>
          </w:p>
        </w:tc>
        <w:tc>
          <w:tcPr>
            <w:tcW w:w="1980" w:type="dxa"/>
          </w:tcPr>
          <w:p w14:paraId="569FDEB7" w14:textId="2E4E50DE" w:rsidR="00863832" w:rsidRPr="00EF20F7" w:rsidRDefault="00863832" w:rsidP="00863832">
            <w:pPr>
              <w:keepNext/>
              <w:keepLines/>
              <w:jc w:val="center"/>
              <w:rPr>
                <w:rFonts w:ascii="Arial" w:hAnsi="Arial"/>
                <w:sz w:val="18"/>
              </w:rPr>
            </w:pPr>
            <w:r w:rsidRPr="00863832">
              <w:rPr>
                <w:rFonts w:ascii="Arial" w:hAnsi="Arial"/>
                <w:sz w:val="18"/>
              </w:rPr>
              <w:t>ICE received pacing</w:t>
            </w:r>
          </w:p>
        </w:tc>
        <w:tc>
          <w:tcPr>
            <w:tcW w:w="1260" w:type="dxa"/>
          </w:tcPr>
          <w:p w14:paraId="4E2FFAEE" w14:textId="0D812F8A" w:rsidR="00863832" w:rsidRPr="00EF20F7" w:rsidRDefault="00863832" w:rsidP="00863832">
            <w:pPr>
              <w:keepNext/>
              <w:keepLines/>
              <w:jc w:val="center"/>
              <w:rPr>
                <w:rFonts w:ascii="Arial" w:hAnsi="Arial"/>
                <w:sz w:val="18"/>
              </w:rPr>
            </w:pPr>
            <w:r w:rsidRPr="00863832">
              <w:rPr>
                <w:rFonts w:ascii="Arial" w:hAnsi="Arial"/>
                <w:sz w:val="18"/>
              </w:rPr>
              <w:t>O</w:t>
            </w:r>
          </w:p>
        </w:tc>
        <w:tc>
          <w:tcPr>
            <w:tcW w:w="3780" w:type="dxa"/>
          </w:tcPr>
          <w:p w14:paraId="21BA5E3F" w14:textId="30098146"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indicates a received pacing value for connectivity checks (Ta timer value). It is only applicable for full ICE.</w:t>
            </w:r>
          </w:p>
        </w:tc>
      </w:tr>
      <w:tr w:rsidR="00863832" w:rsidRPr="00EF20F7" w14:paraId="4F787E98" w14:textId="77777777" w:rsidTr="005E27BA">
        <w:trPr>
          <w:cantSplit/>
          <w:jc w:val="center"/>
        </w:trPr>
        <w:tc>
          <w:tcPr>
            <w:tcW w:w="1466" w:type="dxa"/>
            <w:vMerge/>
          </w:tcPr>
          <w:p w14:paraId="409AC9C8" w14:textId="77777777" w:rsidR="00863832" w:rsidRPr="00EF20F7" w:rsidRDefault="00863832" w:rsidP="00863832">
            <w:pPr>
              <w:keepNext/>
              <w:keepLines/>
              <w:jc w:val="center"/>
              <w:rPr>
                <w:rFonts w:ascii="Arial" w:hAnsi="Arial"/>
                <w:sz w:val="18"/>
                <w:lang w:eastAsia="zh-CN"/>
              </w:rPr>
            </w:pPr>
            <w:bookmarkStart w:id="879" w:name="_MCCTEMPBM_CRPT25350408___4" w:colFirst="0" w:colLast="2"/>
            <w:bookmarkEnd w:id="877"/>
          </w:p>
        </w:tc>
        <w:tc>
          <w:tcPr>
            <w:tcW w:w="1251" w:type="dxa"/>
            <w:vMerge/>
          </w:tcPr>
          <w:p w14:paraId="0D3BCDFC" w14:textId="77777777" w:rsidR="00863832" w:rsidRPr="00EF20F7" w:rsidRDefault="00863832" w:rsidP="00863832">
            <w:pPr>
              <w:keepNext/>
              <w:keepLines/>
              <w:jc w:val="center"/>
              <w:rPr>
                <w:rFonts w:ascii="Arial" w:hAnsi="Arial"/>
                <w:sz w:val="18"/>
                <w:lang w:eastAsia="zh-CN"/>
              </w:rPr>
            </w:pPr>
          </w:p>
        </w:tc>
        <w:tc>
          <w:tcPr>
            <w:tcW w:w="1980" w:type="dxa"/>
          </w:tcPr>
          <w:p w14:paraId="4A59E53C" w14:textId="77777777" w:rsidR="00863832" w:rsidRPr="00EF20F7" w:rsidRDefault="00863832" w:rsidP="00863832">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4784DF54" w14:textId="77777777" w:rsidR="00863832" w:rsidRPr="00EF20F7" w:rsidRDefault="00863832" w:rsidP="00863832">
            <w:pPr>
              <w:keepNext/>
              <w:keepLines/>
              <w:spacing w:after="0"/>
              <w:rPr>
                <w:rFonts w:ascii="Arial" w:hAnsi="Arial"/>
                <w:sz w:val="18"/>
              </w:rPr>
            </w:pPr>
            <w:bookmarkStart w:id="880" w:name="_MCCTEMPBM_CRPT25350409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880"/>
          </w:p>
        </w:tc>
      </w:tr>
      <w:tr w:rsidR="00863832" w:rsidRPr="00EF20F7" w14:paraId="5CBFD34D" w14:textId="77777777" w:rsidTr="005E27BA">
        <w:trPr>
          <w:cantSplit/>
          <w:jc w:val="center"/>
        </w:trPr>
        <w:tc>
          <w:tcPr>
            <w:tcW w:w="1466" w:type="dxa"/>
            <w:vMerge/>
          </w:tcPr>
          <w:p w14:paraId="5C9D6855" w14:textId="77777777" w:rsidR="00863832" w:rsidRPr="00EF20F7" w:rsidRDefault="00863832" w:rsidP="00863832">
            <w:pPr>
              <w:keepNext/>
              <w:keepLines/>
              <w:jc w:val="center"/>
              <w:rPr>
                <w:rFonts w:ascii="Arial" w:hAnsi="Arial"/>
                <w:sz w:val="18"/>
                <w:lang w:eastAsia="zh-CN"/>
              </w:rPr>
            </w:pPr>
            <w:bookmarkStart w:id="881" w:name="_MCCTEMPBM_CRPT25350410___4" w:colFirst="0" w:colLast="2"/>
            <w:bookmarkEnd w:id="879"/>
          </w:p>
        </w:tc>
        <w:tc>
          <w:tcPr>
            <w:tcW w:w="1251" w:type="dxa"/>
            <w:vMerge/>
          </w:tcPr>
          <w:p w14:paraId="1DB859ED" w14:textId="77777777" w:rsidR="00863832" w:rsidRPr="00EF20F7" w:rsidRDefault="00863832" w:rsidP="00863832">
            <w:pPr>
              <w:keepNext/>
              <w:keepLines/>
              <w:jc w:val="center"/>
              <w:rPr>
                <w:rFonts w:ascii="Arial" w:hAnsi="Arial"/>
                <w:sz w:val="18"/>
                <w:lang w:eastAsia="zh-CN"/>
              </w:rPr>
            </w:pPr>
          </w:p>
        </w:tc>
        <w:tc>
          <w:tcPr>
            <w:tcW w:w="1980" w:type="dxa"/>
          </w:tcPr>
          <w:p w14:paraId="445E92CB"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535AC837" w14:textId="77777777" w:rsidR="00863832" w:rsidRPr="00EF20F7" w:rsidRDefault="00863832" w:rsidP="00863832">
            <w:pPr>
              <w:keepNext/>
              <w:keepLines/>
              <w:spacing w:after="0"/>
              <w:rPr>
                <w:rFonts w:ascii="Arial" w:hAnsi="Arial"/>
                <w:sz w:val="18"/>
              </w:rPr>
            </w:pPr>
            <w:bookmarkStart w:id="882" w:name="_MCCTEMPBM_CRPT25350411___7"/>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bookmarkEnd w:id="882"/>
          </w:p>
        </w:tc>
      </w:tr>
      <w:tr w:rsidR="00863832" w:rsidRPr="00EF20F7" w14:paraId="07948BEA" w14:textId="77777777" w:rsidTr="005E27BA">
        <w:trPr>
          <w:cantSplit/>
          <w:jc w:val="center"/>
        </w:trPr>
        <w:tc>
          <w:tcPr>
            <w:tcW w:w="1466" w:type="dxa"/>
            <w:vMerge/>
          </w:tcPr>
          <w:p w14:paraId="461A0B56" w14:textId="77777777" w:rsidR="00863832" w:rsidRPr="00EF20F7" w:rsidRDefault="00863832" w:rsidP="00863832">
            <w:pPr>
              <w:keepNext/>
              <w:keepLines/>
              <w:jc w:val="center"/>
              <w:rPr>
                <w:rFonts w:ascii="Arial" w:hAnsi="Arial"/>
                <w:sz w:val="18"/>
                <w:lang w:eastAsia="zh-CN"/>
              </w:rPr>
            </w:pPr>
            <w:bookmarkStart w:id="883" w:name="_MCCTEMPBM_CRPT25350412___4" w:colFirst="0" w:colLast="0"/>
            <w:bookmarkEnd w:id="881"/>
          </w:p>
        </w:tc>
        <w:tc>
          <w:tcPr>
            <w:tcW w:w="1251" w:type="dxa"/>
            <w:vMerge/>
          </w:tcPr>
          <w:p w14:paraId="7031BE54" w14:textId="77777777" w:rsidR="00863832" w:rsidRPr="00EF20F7" w:rsidRDefault="00863832" w:rsidP="00863832">
            <w:pPr>
              <w:keepNext/>
              <w:keepLines/>
              <w:jc w:val="center"/>
              <w:rPr>
                <w:rFonts w:ascii="Arial" w:hAnsi="Arial"/>
                <w:sz w:val="18"/>
                <w:lang w:eastAsia="zh-CN"/>
              </w:rPr>
            </w:pPr>
          </w:p>
        </w:tc>
        <w:tc>
          <w:tcPr>
            <w:tcW w:w="1980" w:type="dxa"/>
          </w:tcPr>
          <w:p w14:paraId="3F5F7F6C" w14:textId="77777777" w:rsidR="00863832" w:rsidRPr="00EF20F7" w:rsidRDefault="00863832" w:rsidP="00863832">
            <w:pPr>
              <w:pStyle w:val="TAC"/>
            </w:pPr>
            <w:r w:rsidRPr="00EF20F7">
              <w:t>Establish TCP connection</w:t>
            </w:r>
          </w:p>
        </w:tc>
        <w:tc>
          <w:tcPr>
            <w:tcW w:w="1260" w:type="dxa"/>
          </w:tcPr>
          <w:p w14:paraId="4DA82315" w14:textId="77777777" w:rsidR="00863832" w:rsidRPr="00EF20F7" w:rsidRDefault="00863832" w:rsidP="00863832">
            <w:pPr>
              <w:pStyle w:val="TAC"/>
            </w:pPr>
            <w:r w:rsidRPr="00EF20F7">
              <w:t>O</w:t>
            </w:r>
          </w:p>
        </w:tc>
        <w:tc>
          <w:tcPr>
            <w:tcW w:w="3780" w:type="dxa"/>
          </w:tcPr>
          <w:p w14:paraId="4656B618" w14:textId="77777777" w:rsidR="00863832" w:rsidRPr="00EF20F7" w:rsidRDefault="00863832" w:rsidP="00863832">
            <w:pPr>
              <w:keepNext/>
              <w:keepLines/>
              <w:spacing w:after="0"/>
              <w:rPr>
                <w:rFonts w:ascii="Arial" w:hAnsi="Arial"/>
                <w:sz w:val="18"/>
              </w:rPr>
            </w:pPr>
            <w:bookmarkStart w:id="884" w:name="_MCCTEMPBM_CRPT25350413___7"/>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bookmarkEnd w:id="884"/>
          </w:p>
        </w:tc>
      </w:tr>
      <w:tr w:rsidR="00863832" w:rsidRPr="00EF20F7" w14:paraId="5E0DCCA2" w14:textId="77777777" w:rsidTr="005E27BA">
        <w:trPr>
          <w:cantSplit/>
          <w:jc w:val="center"/>
        </w:trPr>
        <w:tc>
          <w:tcPr>
            <w:tcW w:w="1466" w:type="dxa"/>
            <w:vMerge/>
          </w:tcPr>
          <w:p w14:paraId="68C857A3" w14:textId="77777777" w:rsidR="00863832" w:rsidRPr="00EF20F7" w:rsidRDefault="00863832" w:rsidP="00863832">
            <w:pPr>
              <w:keepNext/>
              <w:keepLines/>
              <w:jc w:val="center"/>
              <w:rPr>
                <w:rFonts w:ascii="Arial" w:hAnsi="Arial"/>
                <w:sz w:val="18"/>
                <w:lang w:eastAsia="zh-CN"/>
              </w:rPr>
            </w:pPr>
            <w:bookmarkStart w:id="885" w:name="_MCCTEMPBM_CRPT25350414___4" w:colFirst="0" w:colLast="0"/>
            <w:bookmarkEnd w:id="883"/>
          </w:p>
        </w:tc>
        <w:tc>
          <w:tcPr>
            <w:tcW w:w="1251" w:type="dxa"/>
            <w:vMerge/>
          </w:tcPr>
          <w:p w14:paraId="68D6FAEE" w14:textId="77777777" w:rsidR="00863832" w:rsidRPr="00EF20F7" w:rsidRDefault="00863832" w:rsidP="00863832">
            <w:pPr>
              <w:keepNext/>
              <w:keepLines/>
              <w:jc w:val="center"/>
              <w:rPr>
                <w:rFonts w:ascii="Arial" w:hAnsi="Arial"/>
                <w:sz w:val="18"/>
                <w:lang w:eastAsia="zh-CN"/>
              </w:rPr>
            </w:pPr>
          </w:p>
        </w:tc>
        <w:tc>
          <w:tcPr>
            <w:tcW w:w="1980" w:type="dxa"/>
          </w:tcPr>
          <w:p w14:paraId="1A6559D3" w14:textId="77777777" w:rsidR="00863832" w:rsidRPr="00EF20F7" w:rsidRDefault="00863832" w:rsidP="00863832">
            <w:pPr>
              <w:pStyle w:val="TAC"/>
            </w:pPr>
            <w:r w:rsidRPr="00EF20F7">
              <w:t>Notify TCP connection establishment Failure Event</w:t>
            </w:r>
          </w:p>
        </w:tc>
        <w:tc>
          <w:tcPr>
            <w:tcW w:w="1260" w:type="dxa"/>
          </w:tcPr>
          <w:p w14:paraId="3D33B391" w14:textId="77777777" w:rsidR="00863832" w:rsidRPr="00EF20F7" w:rsidRDefault="00863832" w:rsidP="00863832">
            <w:pPr>
              <w:pStyle w:val="TAC"/>
            </w:pPr>
            <w:r w:rsidRPr="00EF20F7">
              <w:t>O</w:t>
            </w:r>
          </w:p>
        </w:tc>
        <w:tc>
          <w:tcPr>
            <w:tcW w:w="3780" w:type="dxa"/>
          </w:tcPr>
          <w:p w14:paraId="037C9932" w14:textId="77777777" w:rsidR="00863832" w:rsidRPr="00EF20F7" w:rsidRDefault="00863832" w:rsidP="00863832">
            <w:pPr>
              <w:keepNext/>
              <w:keepLines/>
              <w:spacing w:after="0"/>
              <w:rPr>
                <w:rFonts w:ascii="Arial" w:hAnsi="Arial"/>
                <w:sz w:val="18"/>
              </w:rPr>
            </w:pPr>
            <w:bookmarkStart w:id="886" w:name="_MCCTEMPBM_CRPT2535041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886"/>
          </w:p>
        </w:tc>
      </w:tr>
      <w:tr w:rsidR="00863832" w:rsidRPr="00EF20F7" w14:paraId="6640BA9E" w14:textId="77777777" w:rsidTr="005E27BA">
        <w:trPr>
          <w:cantSplit/>
          <w:jc w:val="center"/>
        </w:trPr>
        <w:tc>
          <w:tcPr>
            <w:tcW w:w="1466" w:type="dxa"/>
            <w:vMerge/>
          </w:tcPr>
          <w:p w14:paraId="527048E7" w14:textId="77777777" w:rsidR="00863832" w:rsidRPr="00EF20F7" w:rsidRDefault="00863832" w:rsidP="00863832">
            <w:pPr>
              <w:keepNext/>
              <w:keepLines/>
              <w:jc w:val="center"/>
              <w:rPr>
                <w:rFonts w:ascii="Arial" w:hAnsi="Arial"/>
                <w:sz w:val="18"/>
                <w:lang w:eastAsia="zh-CN"/>
              </w:rPr>
            </w:pPr>
            <w:bookmarkStart w:id="887" w:name="_MCCTEMPBM_CRPT25350416___4" w:colFirst="0" w:colLast="0"/>
            <w:bookmarkEnd w:id="885"/>
          </w:p>
        </w:tc>
        <w:tc>
          <w:tcPr>
            <w:tcW w:w="1251" w:type="dxa"/>
            <w:vMerge/>
          </w:tcPr>
          <w:p w14:paraId="38A9AEE5" w14:textId="77777777" w:rsidR="00863832" w:rsidRPr="00EF20F7" w:rsidRDefault="00863832" w:rsidP="00863832">
            <w:pPr>
              <w:keepNext/>
              <w:keepLines/>
              <w:jc w:val="center"/>
              <w:rPr>
                <w:rFonts w:ascii="Arial" w:hAnsi="Arial"/>
                <w:sz w:val="18"/>
                <w:lang w:eastAsia="zh-CN"/>
              </w:rPr>
            </w:pPr>
          </w:p>
        </w:tc>
        <w:tc>
          <w:tcPr>
            <w:tcW w:w="1980" w:type="dxa"/>
          </w:tcPr>
          <w:p w14:paraId="60A74D06" w14:textId="77777777" w:rsidR="00863832" w:rsidRPr="00EF20F7" w:rsidRDefault="00863832" w:rsidP="00863832">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863832" w:rsidRPr="00EF20F7" w:rsidRDefault="00863832" w:rsidP="00863832">
            <w:pPr>
              <w:pStyle w:val="TAC"/>
            </w:pPr>
            <w:r w:rsidRPr="00EF20F7">
              <w:t>O</w:t>
            </w:r>
          </w:p>
        </w:tc>
        <w:tc>
          <w:tcPr>
            <w:tcW w:w="3780" w:type="dxa"/>
          </w:tcPr>
          <w:p w14:paraId="556A3359" w14:textId="77777777" w:rsidR="00863832" w:rsidRPr="00EF20F7" w:rsidRDefault="00863832" w:rsidP="00863832">
            <w:pPr>
              <w:keepNext/>
              <w:keepLines/>
              <w:spacing w:after="0"/>
              <w:rPr>
                <w:rFonts w:ascii="Arial" w:hAnsi="Arial"/>
                <w:sz w:val="18"/>
              </w:rPr>
            </w:pPr>
            <w:bookmarkStart w:id="888" w:name="_MCCTEMPBM_CRPT25350417___7"/>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bookmarkEnd w:id="888"/>
          </w:p>
        </w:tc>
      </w:tr>
      <w:tr w:rsidR="00863832" w:rsidRPr="00EF20F7" w14:paraId="148F32A7" w14:textId="77777777" w:rsidTr="005E27BA">
        <w:trPr>
          <w:cantSplit/>
          <w:jc w:val="center"/>
        </w:trPr>
        <w:tc>
          <w:tcPr>
            <w:tcW w:w="1466" w:type="dxa"/>
            <w:vMerge/>
          </w:tcPr>
          <w:p w14:paraId="5C441EB5" w14:textId="77777777" w:rsidR="00863832" w:rsidRPr="00EF20F7" w:rsidRDefault="00863832" w:rsidP="00863832">
            <w:pPr>
              <w:keepNext/>
              <w:keepLines/>
              <w:jc w:val="center"/>
              <w:rPr>
                <w:rFonts w:ascii="Arial" w:hAnsi="Arial"/>
                <w:sz w:val="18"/>
                <w:lang w:eastAsia="zh-CN"/>
              </w:rPr>
            </w:pPr>
            <w:bookmarkStart w:id="889" w:name="_MCCTEMPBM_CRPT25350418___4" w:colFirst="0" w:colLast="0"/>
            <w:bookmarkEnd w:id="887"/>
          </w:p>
        </w:tc>
        <w:tc>
          <w:tcPr>
            <w:tcW w:w="1251" w:type="dxa"/>
            <w:vMerge/>
          </w:tcPr>
          <w:p w14:paraId="3C5AE164" w14:textId="77777777" w:rsidR="00863832" w:rsidRPr="00EF20F7" w:rsidRDefault="00863832" w:rsidP="00863832">
            <w:pPr>
              <w:keepNext/>
              <w:keepLines/>
              <w:jc w:val="center"/>
              <w:rPr>
                <w:rFonts w:ascii="Arial" w:hAnsi="Arial"/>
                <w:sz w:val="18"/>
                <w:lang w:eastAsia="zh-CN"/>
              </w:rPr>
            </w:pPr>
          </w:p>
        </w:tc>
        <w:tc>
          <w:tcPr>
            <w:tcW w:w="1980" w:type="dxa"/>
          </w:tcPr>
          <w:p w14:paraId="058598CA" w14:textId="77777777" w:rsidR="00863832" w:rsidRPr="00EF20F7" w:rsidRDefault="00863832" w:rsidP="00863832">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863832" w:rsidRPr="00EF20F7" w:rsidRDefault="00863832" w:rsidP="00863832">
            <w:pPr>
              <w:pStyle w:val="TAC"/>
            </w:pPr>
            <w:r w:rsidRPr="00EF20F7">
              <w:t>O</w:t>
            </w:r>
          </w:p>
        </w:tc>
        <w:tc>
          <w:tcPr>
            <w:tcW w:w="3780" w:type="dxa"/>
          </w:tcPr>
          <w:p w14:paraId="3C11DE70" w14:textId="77777777" w:rsidR="00863832" w:rsidRPr="00EF20F7" w:rsidRDefault="00863832" w:rsidP="00863832">
            <w:pPr>
              <w:keepNext/>
              <w:keepLines/>
              <w:spacing w:after="0"/>
              <w:rPr>
                <w:rFonts w:ascii="Arial" w:hAnsi="Arial"/>
                <w:sz w:val="18"/>
              </w:rPr>
            </w:pPr>
            <w:bookmarkStart w:id="890" w:name="_MCCTEMPBM_CRPT25350419___7"/>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bookmarkEnd w:id="890"/>
          </w:p>
        </w:tc>
      </w:tr>
      <w:tr w:rsidR="00863832" w:rsidRPr="00EF20F7" w14:paraId="63DF004A" w14:textId="77777777" w:rsidTr="005E27BA">
        <w:trPr>
          <w:cantSplit/>
          <w:jc w:val="center"/>
        </w:trPr>
        <w:tc>
          <w:tcPr>
            <w:tcW w:w="1466" w:type="dxa"/>
            <w:vMerge/>
          </w:tcPr>
          <w:p w14:paraId="5496DA7A" w14:textId="77777777" w:rsidR="00863832" w:rsidRPr="00EF20F7" w:rsidRDefault="00863832" w:rsidP="00863832">
            <w:pPr>
              <w:keepNext/>
              <w:keepLines/>
              <w:jc w:val="center"/>
              <w:rPr>
                <w:rFonts w:ascii="Arial" w:hAnsi="Arial"/>
                <w:sz w:val="18"/>
                <w:lang w:eastAsia="zh-CN"/>
              </w:rPr>
            </w:pPr>
            <w:bookmarkStart w:id="891" w:name="_MCCTEMPBM_CRPT25350420___4" w:colFirst="0" w:colLast="0"/>
            <w:bookmarkEnd w:id="889"/>
          </w:p>
        </w:tc>
        <w:tc>
          <w:tcPr>
            <w:tcW w:w="1251" w:type="dxa"/>
            <w:vMerge/>
          </w:tcPr>
          <w:p w14:paraId="3A4861CC" w14:textId="77777777" w:rsidR="00863832" w:rsidRPr="00EF20F7" w:rsidRDefault="00863832" w:rsidP="00863832">
            <w:pPr>
              <w:keepNext/>
              <w:keepLines/>
              <w:jc w:val="center"/>
              <w:rPr>
                <w:rFonts w:ascii="Arial" w:hAnsi="Arial"/>
                <w:sz w:val="18"/>
                <w:lang w:eastAsia="zh-CN"/>
              </w:rPr>
            </w:pPr>
          </w:p>
        </w:tc>
        <w:tc>
          <w:tcPr>
            <w:tcW w:w="1980" w:type="dxa"/>
          </w:tcPr>
          <w:p w14:paraId="05DCA308" w14:textId="77777777" w:rsidR="00863832" w:rsidRPr="00EF20F7" w:rsidRDefault="00863832" w:rsidP="00863832">
            <w:pPr>
              <w:pStyle w:val="TAC"/>
            </w:pPr>
            <w:r w:rsidRPr="00EF20F7">
              <w:t>Pre-Shared Key</w:t>
            </w:r>
          </w:p>
          <w:p w14:paraId="7C672E2A" w14:textId="77777777" w:rsidR="00863832" w:rsidRPr="00EF20F7" w:rsidRDefault="00863832" w:rsidP="00863832"/>
          <w:p w14:paraId="1D62ED4F" w14:textId="77777777" w:rsidR="00863832" w:rsidRPr="00EF20F7" w:rsidRDefault="00863832" w:rsidP="00863832">
            <w:pPr>
              <w:jc w:val="center"/>
            </w:pPr>
            <w:bookmarkStart w:id="892" w:name="_MCCTEMPBM_CRPT25350421___4"/>
            <w:bookmarkEnd w:id="892"/>
          </w:p>
        </w:tc>
        <w:tc>
          <w:tcPr>
            <w:tcW w:w="1260" w:type="dxa"/>
          </w:tcPr>
          <w:p w14:paraId="7736A079" w14:textId="77777777" w:rsidR="00863832" w:rsidRPr="00EF20F7" w:rsidRDefault="00863832" w:rsidP="00863832">
            <w:pPr>
              <w:pStyle w:val="TAC"/>
            </w:pPr>
            <w:r w:rsidRPr="00EF20F7">
              <w:t>O</w:t>
            </w:r>
          </w:p>
        </w:tc>
        <w:tc>
          <w:tcPr>
            <w:tcW w:w="3780" w:type="dxa"/>
          </w:tcPr>
          <w:p w14:paraId="05B74BAE" w14:textId="77777777" w:rsidR="00863832" w:rsidRPr="00EF20F7" w:rsidRDefault="00863832" w:rsidP="00863832">
            <w:pPr>
              <w:keepNext/>
              <w:keepLines/>
              <w:spacing w:after="0"/>
              <w:rPr>
                <w:rFonts w:ascii="Arial" w:hAnsi="Arial"/>
                <w:sz w:val="18"/>
              </w:rPr>
            </w:pPr>
            <w:bookmarkStart w:id="893" w:name="_MCCTEMPBM_CRPT25350422___7"/>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bookmarkEnd w:id="893"/>
          </w:p>
        </w:tc>
      </w:tr>
      <w:tr w:rsidR="00863832" w:rsidRPr="00EF20F7" w14:paraId="3B1FDB84" w14:textId="77777777" w:rsidTr="005E27BA">
        <w:trPr>
          <w:cantSplit/>
          <w:jc w:val="center"/>
        </w:trPr>
        <w:tc>
          <w:tcPr>
            <w:tcW w:w="1466" w:type="dxa"/>
            <w:vMerge/>
          </w:tcPr>
          <w:p w14:paraId="7D1B0BEB" w14:textId="77777777" w:rsidR="00863832" w:rsidRPr="00EF20F7" w:rsidRDefault="00863832" w:rsidP="00863832">
            <w:pPr>
              <w:keepNext/>
              <w:keepLines/>
              <w:jc w:val="center"/>
              <w:rPr>
                <w:rFonts w:ascii="Arial" w:hAnsi="Arial"/>
                <w:sz w:val="18"/>
                <w:lang w:eastAsia="zh-CN"/>
              </w:rPr>
            </w:pPr>
            <w:bookmarkStart w:id="894" w:name="_MCCTEMPBM_CRPT25350423___4" w:colFirst="0" w:colLast="0"/>
            <w:bookmarkEnd w:id="891"/>
          </w:p>
        </w:tc>
        <w:tc>
          <w:tcPr>
            <w:tcW w:w="1251" w:type="dxa"/>
            <w:vMerge/>
          </w:tcPr>
          <w:p w14:paraId="11A52BF0" w14:textId="77777777" w:rsidR="00863832" w:rsidRPr="00EF20F7" w:rsidRDefault="00863832" w:rsidP="00863832">
            <w:pPr>
              <w:keepNext/>
              <w:keepLines/>
              <w:jc w:val="center"/>
              <w:rPr>
                <w:rFonts w:ascii="Arial" w:hAnsi="Arial"/>
                <w:sz w:val="18"/>
                <w:lang w:eastAsia="zh-CN"/>
              </w:rPr>
            </w:pPr>
          </w:p>
        </w:tc>
        <w:tc>
          <w:tcPr>
            <w:tcW w:w="1980" w:type="dxa"/>
          </w:tcPr>
          <w:p w14:paraId="08934984" w14:textId="77777777" w:rsidR="00863832" w:rsidRPr="00EF20F7" w:rsidRDefault="00863832" w:rsidP="00863832">
            <w:pPr>
              <w:pStyle w:val="TAC"/>
            </w:pPr>
            <w:r w:rsidRPr="00EF20F7">
              <w:t>Allowed RTCP APP message types</w:t>
            </w:r>
          </w:p>
        </w:tc>
        <w:tc>
          <w:tcPr>
            <w:tcW w:w="1260" w:type="dxa"/>
          </w:tcPr>
          <w:p w14:paraId="157810B1" w14:textId="77777777" w:rsidR="00863832" w:rsidRPr="00EF20F7" w:rsidRDefault="00863832" w:rsidP="00863832">
            <w:pPr>
              <w:pStyle w:val="TAC"/>
            </w:pPr>
            <w:r w:rsidRPr="00EF20F7">
              <w:t>O</w:t>
            </w:r>
          </w:p>
        </w:tc>
        <w:tc>
          <w:tcPr>
            <w:tcW w:w="3780" w:type="dxa"/>
          </w:tcPr>
          <w:p w14:paraId="3A251192" w14:textId="77777777" w:rsidR="00863832" w:rsidRPr="00EF20F7" w:rsidRDefault="00863832" w:rsidP="00863832">
            <w:pPr>
              <w:keepNext/>
              <w:keepLines/>
              <w:spacing w:after="0"/>
              <w:rPr>
                <w:rFonts w:ascii="Arial" w:hAnsi="Arial"/>
                <w:sz w:val="18"/>
              </w:rPr>
            </w:pPr>
            <w:bookmarkStart w:id="895" w:name="_MCCTEMPBM_CRPT25350424___7"/>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bookmarkEnd w:id="895"/>
          </w:p>
        </w:tc>
      </w:tr>
      <w:tr w:rsidR="00863832" w:rsidRPr="00EF20F7" w14:paraId="4DE2638C" w14:textId="77777777" w:rsidTr="005E27BA">
        <w:trPr>
          <w:cantSplit/>
          <w:jc w:val="center"/>
        </w:trPr>
        <w:tc>
          <w:tcPr>
            <w:tcW w:w="1466" w:type="dxa"/>
            <w:vMerge/>
          </w:tcPr>
          <w:p w14:paraId="503529C0" w14:textId="77777777" w:rsidR="00863832" w:rsidRPr="00EF20F7" w:rsidRDefault="00863832" w:rsidP="00863832">
            <w:pPr>
              <w:keepNext/>
              <w:keepLines/>
              <w:jc w:val="center"/>
              <w:rPr>
                <w:rFonts w:ascii="Arial" w:hAnsi="Arial"/>
                <w:sz w:val="18"/>
                <w:lang w:eastAsia="zh-CN"/>
              </w:rPr>
            </w:pPr>
            <w:bookmarkStart w:id="896" w:name="_MCCTEMPBM_CRPT25350425___4" w:colFirst="0" w:colLast="2"/>
            <w:bookmarkEnd w:id="894"/>
          </w:p>
        </w:tc>
        <w:tc>
          <w:tcPr>
            <w:tcW w:w="1251" w:type="dxa"/>
            <w:vMerge/>
          </w:tcPr>
          <w:p w14:paraId="228F7994" w14:textId="77777777" w:rsidR="00863832" w:rsidRPr="00EF20F7" w:rsidRDefault="00863832" w:rsidP="00863832">
            <w:pPr>
              <w:keepNext/>
              <w:keepLines/>
              <w:jc w:val="center"/>
              <w:rPr>
                <w:rFonts w:ascii="Arial" w:hAnsi="Arial"/>
                <w:sz w:val="18"/>
                <w:lang w:eastAsia="zh-CN"/>
              </w:rPr>
            </w:pPr>
          </w:p>
        </w:tc>
        <w:tc>
          <w:tcPr>
            <w:tcW w:w="1980" w:type="dxa"/>
          </w:tcPr>
          <w:p w14:paraId="7537D98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863832" w:rsidRPr="00EF20F7" w:rsidRDefault="00863832" w:rsidP="00863832">
            <w:pPr>
              <w:keepNext/>
              <w:keepLines/>
              <w:spacing w:after="0"/>
              <w:rPr>
                <w:rFonts w:ascii="Arial" w:hAnsi="Arial"/>
                <w:sz w:val="18"/>
              </w:rPr>
            </w:pPr>
            <w:bookmarkStart w:id="897" w:name="_MCCTEMPBM_CRPT25350426___7"/>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bookmarkEnd w:id="897"/>
          </w:p>
        </w:tc>
      </w:tr>
      <w:tr w:rsidR="00863832" w:rsidRPr="00EF20F7" w14:paraId="1CF5EE06" w14:textId="77777777" w:rsidTr="005E27BA">
        <w:trPr>
          <w:cantSplit/>
          <w:jc w:val="center"/>
        </w:trPr>
        <w:tc>
          <w:tcPr>
            <w:tcW w:w="1466" w:type="dxa"/>
            <w:vMerge/>
          </w:tcPr>
          <w:p w14:paraId="0111E135" w14:textId="77777777" w:rsidR="00863832" w:rsidRPr="00EF20F7" w:rsidRDefault="00863832" w:rsidP="00863832">
            <w:pPr>
              <w:keepNext/>
              <w:keepLines/>
              <w:jc w:val="center"/>
              <w:rPr>
                <w:rFonts w:ascii="Arial" w:hAnsi="Arial"/>
                <w:sz w:val="18"/>
                <w:lang w:eastAsia="zh-CN"/>
              </w:rPr>
            </w:pPr>
            <w:bookmarkStart w:id="898" w:name="_MCCTEMPBM_CRPT25350427___4" w:colFirst="0" w:colLast="2"/>
            <w:bookmarkEnd w:id="896"/>
          </w:p>
        </w:tc>
        <w:tc>
          <w:tcPr>
            <w:tcW w:w="1251" w:type="dxa"/>
            <w:vMerge/>
          </w:tcPr>
          <w:p w14:paraId="25F95E96" w14:textId="77777777" w:rsidR="00863832" w:rsidRPr="00EF20F7" w:rsidRDefault="00863832" w:rsidP="00863832">
            <w:pPr>
              <w:keepNext/>
              <w:keepLines/>
              <w:jc w:val="center"/>
              <w:rPr>
                <w:rFonts w:ascii="Arial" w:hAnsi="Arial"/>
                <w:sz w:val="18"/>
                <w:lang w:eastAsia="zh-CN"/>
              </w:rPr>
            </w:pPr>
          </w:p>
        </w:tc>
        <w:tc>
          <w:tcPr>
            <w:tcW w:w="1980" w:type="dxa"/>
          </w:tcPr>
          <w:p w14:paraId="6AAE5A0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863832" w:rsidRPr="00EF20F7" w:rsidRDefault="00863832" w:rsidP="00863832">
            <w:pPr>
              <w:keepNext/>
              <w:keepLines/>
              <w:spacing w:after="0"/>
              <w:rPr>
                <w:rFonts w:ascii="Arial" w:hAnsi="Arial"/>
                <w:sz w:val="18"/>
              </w:rPr>
            </w:pPr>
            <w:bookmarkStart w:id="899" w:name="_MCCTEMPBM_CRPT25350428___7"/>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bookmarkEnd w:id="899"/>
          </w:p>
        </w:tc>
      </w:tr>
      <w:tr w:rsidR="00863832" w:rsidRPr="00EF20F7" w14:paraId="6E87E7B4" w14:textId="77777777" w:rsidTr="005E27BA">
        <w:trPr>
          <w:cantSplit/>
          <w:jc w:val="center"/>
        </w:trPr>
        <w:tc>
          <w:tcPr>
            <w:tcW w:w="1466" w:type="dxa"/>
            <w:vMerge/>
          </w:tcPr>
          <w:p w14:paraId="21B91521" w14:textId="77777777" w:rsidR="00863832" w:rsidRPr="00EF20F7" w:rsidRDefault="00863832" w:rsidP="00863832">
            <w:pPr>
              <w:keepNext/>
              <w:keepLines/>
              <w:jc w:val="center"/>
              <w:rPr>
                <w:rFonts w:ascii="Arial" w:hAnsi="Arial"/>
                <w:sz w:val="18"/>
                <w:lang w:eastAsia="zh-CN"/>
              </w:rPr>
            </w:pPr>
            <w:bookmarkStart w:id="900" w:name="_MCCTEMPBM_CRPT25350429___4" w:colFirst="0" w:colLast="2"/>
            <w:bookmarkEnd w:id="898"/>
          </w:p>
        </w:tc>
        <w:tc>
          <w:tcPr>
            <w:tcW w:w="1251" w:type="dxa"/>
            <w:vMerge/>
          </w:tcPr>
          <w:p w14:paraId="546C4843" w14:textId="77777777" w:rsidR="00863832" w:rsidRPr="00EF20F7" w:rsidRDefault="00863832" w:rsidP="00863832">
            <w:pPr>
              <w:keepNext/>
              <w:keepLines/>
              <w:jc w:val="center"/>
              <w:rPr>
                <w:rFonts w:ascii="Arial" w:hAnsi="Arial"/>
                <w:sz w:val="18"/>
                <w:lang w:eastAsia="zh-CN"/>
              </w:rPr>
            </w:pPr>
          </w:p>
        </w:tc>
        <w:tc>
          <w:tcPr>
            <w:tcW w:w="1980" w:type="dxa"/>
          </w:tcPr>
          <w:p w14:paraId="591D11CC"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863832" w:rsidRPr="00EF20F7" w:rsidRDefault="00863832" w:rsidP="00863832">
            <w:pPr>
              <w:keepNext/>
              <w:keepLines/>
              <w:spacing w:after="0"/>
              <w:rPr>
                <w:rFonts w:ascii="Arial" w:hAnsi="Arial"/>
                <w:sz w:val="18"/>
              </w:rPr>
            </w:pPr>
            <w:bookmarkStart w:id="901" w:name="_MCCTEMPBM_CRPT2535043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901"/>
          </w:p>
        </w:tc>
      </w:tr>
      <w:tr w:rsidR="00863832" w:rsidRPr="00EF20F7" w14:paraId="68F57DCE" w14:textId="77777777" w:rsidTr="005E27BA">
        <w:trPr>
          <w:cantSplit/>
          <w:jc w:val="center"/>
        </w:trPr>
        <w:tc>
          <w:tcPr>
            <w:tcW w:w="1466" w:type="dxa"/>
            <w:vMerge/>
          </w:tcPr>
          <w:p w14:paraId="6ED0DAED" w14:textId="77777777" w:rsidR="00863832" w:rsidRPr="00EF20F7" w:rsidRDefault="00863832" w:rsidP="00863832">
            <w:pPr>
              <w:keepNext/>
              <w:keepLines/>
              <w:jc w:val="center"/>
              <w:rPr>
                <w:rFonts w:ascii="Arial" w:hAnsi="Arial"/>
                <w:sz w:val="18"/>
                <w:lang w:eastAsia="zh-CN"/>
              </w:rPr>
            </w:pPr>
            <w:bookmarkStart w:id="902" w:name="_MCCTEMPBM_CRPT25350431___4" w:colFirst="0" w:colLast="2"/>
            <w:bookmarkEnd w:id="900"/>
          </w:p>
        </w:tc>
        <w:tc>
          <w:tcPr>
            <w:tcW w:w="1251" w:type="dxa"/>
            <w:vMerge/>
          </w:tcPr>
          <w:p w14:paraId="5D6B9DB9" w14:textId="77777777" w:rsidR="00863832" w:rsidRPr="00EF20F7" w:rsidRDefault="00863832" w:rsidP="00863832">
            <w:pPr>
              <w:keepNext/>
              <w:keepLines/>
              <w:jc w:val="center"/>
              <w:rPr>
                <w:rFonts w:ascii="Arial" w:hAnsi="Arial"/>
                <w:sz w:val="18"/>
                <w:lang w:eastAsia="zh-CN"/>
              </w:rPr>
            </w:pPr>
          </w:p>
        </w:tc>
        <w:tc>
          <w:tcPr>
            <w:tcW w:w="1980" w:type="dxa"/>
          </w:tcPr>
          <w:p w14:paraId="048EA42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863832" w:rsidRPr="00EF20F7" w:rsidRDefault="00863832" w:rsidP="00863832">
            <w:pPr>
              <w:keepNext/>
              <w:keepLines/>
              <w:spacing w:after="0"/>
              <w:rPr>
                <w:rFonts w:ascii="Arial" w:hAnsi="Arial"/>
                <w:sz w:val="18"/>
              </w:rPr>
            </w:pPr>
            <w:bookmarkStart w:id="903" w:name="_MCCTEMPBM_CRPT2535043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903"/>
          </w:p>
        </w:tc>
      </w:tr>
      <w:tr w:rsidR="00863832" w:rsidRPr="00EF20F7" w14:paraId="19BAAA09" w14:textId="77777777" w:rsidTr="005E27BA">
        <w:trPr>
          <w:cantSplit/>
          <w:jc w:val="center"/>
        </w:trPr>
        <w:tc>
          <w:tcPr>
            <w:tcW w:w="1466" w:type="dxa"/>
            <w:vMerge/>
          </w:tcPr>
          <w:p w14:paraId="2CE84438" w14:textId="77777777" w:rsidR="00863832" w:rsidRPr="00EF20F7" w:rsidRDefault="00863832" w:rsidP="00863832">
            <w:pPr>
              <w:keepNext/>
              <w:keepLines/>
              <w:jc w:val="center"/>
              <w:rPr>
                <w:rFonts w:ascii="Arial" w:hAnsi="Arial"/>
                <w:sz w:val="18"/>
                <w:lang w:eastAsia="zh-CN"/>
              </w:rPr>
            </w:pPr>
            <w:bookmarkStart w:id="904" w:name="_MCCTEMPBM_CRPT25350433___4" w:colFirst="0" w:colLast="2"/>
            <w:bookmarkEnd w:id="902"/>
          </w:p>
        </w:tc>
        <w:tc>
          <w:tcPr>
            <w:tcW w:w="1251" w:type="dxa"/>
            <w:vMerge/>
          </w:tcPr>
          <w:p w14:paraId="658DDFE6" w14:textId="77777777" w:rsidR="00863832" w:rsidRPr="00EF20F7" w:rsidRDefault="00863832" w:rsidP="00863832">
            <w:pPr>
              <w:keepNext/>
              <w:keepLines/>
              <w:jc w:val="center"/>
              <w:rPr>
                <w:rFonts w:ascii="Arial" w:hAnsi="Arial"/>
                <w:sz w:val="18"/>
                <w:lang w:eastAsia="zh-CN"/>
              </w:rPr>
            </w:pPr>
          </w:p>
        </w:tc>
        <w:tc>
          <w:tcPr>
            <w:tcW w:w="1980" w:type="dxa"/>
          </w:tcPr>
          <w:p w14:paraId="0ED3664E"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863832" w:rsidRPr="00EF20F7" w:rsidRDefault="00863832" w:rsidP="00863832">
            <w:pPr>
              <w:keepNext/>
              <w:keepLines/>
              <w:spacing w:after="0"/>
              <w:rPr>
                <w:rFonts w:ascii="Arial" w:hAnsi="Arial"/>
                <w:sz w:val="18"/>
              </w:rPr>
            </w:pPr>
            <w:bookmarkStart w:id="905" w:name="_MCCTEMPBM_CRPT2535043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905"/>
          </w:p>
        </w:tc>
      </w:tr>
      <w:tr w:rsidR="00863832" w:rsidRPr="00EF20F7" w14:paraId="48B5679D" w14:textId="77777777" w:rsidTr="005E27BA">
        <w:trPr>
          <w:cantSplit/>
          <w:jc w:val="center"/>
        </w:trPr>
        <w:tc>
          <w:tcPr>
            <w:tcW w:w="1466" w:type="dxa"/>
            <w:vMerge/>
          </w:tcPr>
          <w:p w14:paraId="2919E959" w14:textId="77777777" w:rsidR="00863832" w:rsidRPr="00EF20F7" w:rsidRDefault="00863832" w:rsidP="00863832">
            <w:pPr>
              <w:keepNext/>
              <w:keepLines/>
              <w:jc w:val="center"/>
              <w:rPr>
                <w:rFonts w:ascii="Arial" w:hAnsi="Arial"/>
                <w:sz w:val="18"/>
                <w:lang w:eastAsia="zh-CN"/>
              </w:rPr>
            </w:pPr>
            <w:bookmarkStart w:id="906" w:name="_MCCTEMPBM_CRPT25350435___4" w:colFirst="0" w:colLast="2"/>
            <w:bookmarkEnd w:id="904"/>
          </w:p>
        </w:tc>
        <w:tc>
          <w:tcPr>
            <w:tcW w:w="1251" w:type="dxa"/>
            <w:vMerge/>
          </w:tcPr>
          <w:p w14:paraId="6219B925" w14:textId="77777777" w:rsidR="00863832" w:rsidRPr="00EF20F7" w:rsidRDefault="00863832" w:rsidP="00863832">
            <w:pPr>
              <w:keepNext/>
              <w:keepLines/>
              <w:jc w:val="center"/>
              <w:rPr>
                <w:rFonts w:ascii="Arial" w:hAnsi="Arial"/>
                <w:sz w:val="18"/>
                <w:lang w:eastAsia="zh-CN"/>
              </w:rPr>
            </w:pPr>
          </w:p>
        </w:tc>
        <w:tc>
          <w:tcPr>
            <w:tcW w:w="1980" w:type="dxa"/>
          </w:tcPr>
          <w:p w14:paraId="0FE0BB07"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863832" w:rsidRPr="00EF20F7" w:rsidRDefault="00863832" w:rsidP="00863832">
            <w:pPr>
              <w:keepNext/>
              <w:keepLines/>
              <w:spacing w:after="0"/>
              <w:rPr>
                <w:rFonts w:ascii="Arial" w:hAnsi="Arial"/>
                <w:sz w:val="18"/>
              </w:rPr>
            </w:pPr>
            <w:bookmarkStart w:id="907" w:name="_MCCTEMPBM_CRPT2535043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907"/>
          </w:p>
        </w:tc>
      </w:tr>
      <w:tr w:rsidR="00863832" w:rsidRPr="00EF20F7" w14:paraId="62FCC5CA" w14:textId="77777777" w:rsidTr="005E27BA">
        <w:trPr>
          <w:cantSplit/>
          <w:jc w:val="center"/>
        </w:trPr>
        <w:tc>
          <w:tcPr>
            <w:tcW w:w="1466" w:type="dxa"/>
            <w:vMerge/>
          </w:tcPr>
          <w:p w14:paraId="7254DFBA" w14:textId="77777777" w:rsidR="00863832" w:rsidRPr="00EF20F7" w:rsidRDefault="00863832" w:rsidP="00863832">
            <w:pPr>
              <w:keepNext/>
              <w:keepLines/>
              <w:jc w:val="center"/>
              <w:rPr>
                <w:rFonts w:ascii="Arial" w:hAnsi="Arial"/>
                <w:sz w:val="18"/>
                <w:lang w:eastAsia="zh-CN"/>
              </w:rPr>
            </w:pPr>
            <w:bookmarkStart w:id="908" w:name="_MCCTEMPBM_CRPT25350437___4" w:colFirst="0" w:colLast="2"/>
            <w:bookmarkEnd w:id="906"/>
          </w:p>
        </w:tc>
        <w:tc>
          <w:tcPr>
            <w:tcW w:w="1251" w:type="dxa"/>
            <w:vMerge/>
          </w:tcPr>
          <w:p w14:paraId="3D17DFC7" w14:textId="77777777" w:rsidR="00863832" w:rsidRPr="00EF20F7" w:rsidRDefault="00863832" w:rsidP="00863832">
            <w:pPr>
              <w:keepNext/>
              <w:keepLines/>
              <w:jc w:val="center"/>
              <w:rPr>
                <w:rFonts w:ascii="Arial" w:hAnsi="Arial"/>
                <w:sz w:val="18"/>
                <w:lang w:eastAsia="zh-CN"/>
              </w:rPr>
            </w:pPr>
          </w:p>
        </w:tc>
        <w:tc>
          <w:tcPr>
            <w:tcW w:w="1980" w:type="dxa"/>
          </w:tcPr>
          <w:p w14:paraId="57F09CD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863832" w:rsidRPr="00EF20F7" w:rsidRDefault="00863832" w:rsidP="00863832">
            <w:pPr>
              <w:keepNext/>
              <w:keepLines/>
              <w:spacing w:after="0"/>
              <w:rPr>
                <w:rFonts w:ascii="Arial" w:hAnsi="Arial"/>
                <w:sz w:val="18"/>
              </w:rPr>
            </w:pPr>
            <w:bookmarkStart w:id="909" w:name="_MCCTEMPBM_CRPT2535043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909"/>
          </w:p>
        </w:tc>
      </w:tr>
      <w:tr w:rsidR="00863832" w:rsidRPr="00EF20F7" w14:paraId="4B172447" w14:textId="77777777" w:rsidTr="005E27BA">
        <w:trPr>
          <w:cantSplit/>
          <w:jc w:val="center"/>
        </w:trPr>
        <w:tc>
          <w:tcPr>
            <w:tcW w:w="1466" w:type="dxa"/>
            <w:vMerge/>
          </w:tcPr>
          <w:p w14:paraId="163CB16C" w14:textId="77777777" w:rsidR="00863832" w:rsidRPr="00EF20F7" w:rsidRDefault="00863832" w:rsidP="00863832">
            <w:pPr>
              <w:keepNext/>
              <w:keepLines/>
              <w:jc w:val="center"/>
              <w:rPr>
                <w:rFonts w:ascii="Arial" w:hAnsi="Arial"/>
                <w:sz w:val="18"/>
                <w:lang w:eastAsia="zh-CN"/>
              </w:rPr>
            </w:pPr>
            <w:bookmarkStart w:id="910" w:name="_MCCTEMPBM_CRPT25350439___4" w:colFirst="0" w:colLast="2"/>
            <w:bookmarkEnd w:id="908"/>
          </w:p>
        </w:tc>
        <w:tc>
          <w:tcPr>
            <w:tcW w:w="1251" w:type="dxa"/>
            <w:vMerge/>
          </w:tcPr>
          <w:p w14:paraId="316F4A50" w14:textId="77777777" w:rsidR="00863832" w:rsidRPr="00EF20F7" w:rsidRDefault="00863832" w:rsidP="00863832">
            <w:pPr>
              <w:keepNext/>
              <w:keepLines/>
              <w:jc w:val="center"/>
              <w:rPr>
                <w:rFonts w:ascii="Arial" w:hAnsi="Arial"/>
                <w:sz w:val="18"/>
                <w:lang w:eastAsia="zh-CN"/>
              </w:rPr>
            </w:pPr>
          </w:p>
        </w:tc>
        <w:tc>
          <w:tcPr>
            <w:tcW w:w="1980" w:type="dxa"/>
          </w:tcPr>
          <w:p w14:paraId="15829CE2"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863832" w:rsidRPr="00EF20F7" w:rsidRDefault="00863832" w:rsidP="00863832">
            <w:pPr>
              <w:jc w:val="center"/>
            </w:pPr>
            <w:r w:rsidRPr="00EF20F7">
              <w:rPr>
                <w:rFonts w:hint="eastAsia"/>
              </w:rPr>
              <w:t>O</w:t>
            </w:r>
          </w:p>
        </w:tc>
        <w:tc>
          <w:tcPr>
            <w:tcW w:w="3780" w:type="dxa"/>
          </w:tcPr>
          <w:p w14:paraId="18749224" w14:textId="77777777" w:rsidR="00863832" w:rsidRPr="00EF20F7" w:rsidRDefault="00863832" w:rsidP="00863832">
            <w:pPr>
              <w:keepNext/>
              <w:keepLines/>
              <w:spacing w:after="0"/>
              <w:rPr>
                <w:rFonts w:ascii="Arial" w:hAnsi="Arial"/>
                <w:sz w:val="18"/>
              </w:rPr>
            </w:pPr>
            <w:bookmarkStart w:id="911" w:name="_MCCTEMPBM_CRPT2535044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911"/>
          </w:p>
        </w:tc>
      </w:tr>
      <w:tr w:rsidR="00863832" w:rsidRPr="00EF20F7" w14:paraId="77CC0BAA" w14:textId="77777777" w:rsidTr="005E27BA">
        <w:trPr>
          <w:cantSplit/>
          <w:jc w:val="center"/>
        </w:trPr>
        <w:tc>
          <w:tcPr>
            <w:tcW w:w="1466" w:type="dxa"/>
            <w:vMerge/>
          </w:tcPr>
          <w:p w14:paraId="51D79048" w14:textId="77777777" w:rsidR="00863832" w:rsidRPr="00EF20F7" w:rsidRDefault="00863832" w:rsidP="00863832">
            <w:pPr>
              <w:keepNext/>
              <w:keepLines/>
              <w:jc w:val="center"/>
              <w:rPr>
                <w:rFonts w:ascii="Arial" w:hAnsi="Arial"/>
                <w:sz w:val="18"/>
                <w:lang w:eastAsia="zh-CN"/>
              </w:rPr>
            </w:pPr>
            <w:bookmarkStart w:id="912" w:name="_MCCTEMPBM_CRPT25350441___4" w:colFirst="0" w:colLast="2"/>
            <w:bookmarkEnd w:id="910"/>
          </w:p>
        </w:tc>
        <w:tc>
          <w:tcPr>
            <w:tcW w:w="1251" w:type="dxa"/>
            <w:vMerge/>
          </w:tcPr>
          <w:p w14:paraId="55C707DA" w14:textId="77777777" w:rsidR="00863832" w:rsidRPr="00EF20F7" w:rsidRDefault="00863832" w:rsidP="00863832">
            <w:pPr>
              <w:keepNext/>
              <w:keepLines/>
              <w:jc w:val="center"/>
              <w:rPr>
                <w:rFonts w:ascii="Arial" w:hAnsi="Arial"/>
                <w:sz w:val="18"/>
                <w:lang w:eastAsia="zh-CN"/>
              </w:rPr>
            </w:pPr>
          </w:p>
        </w:tc>
        <w:tc>
          <w:tcPr>
            <w:tcW w:w="1980" w:type="dxa"/>
          </w:tcPr>
          <w:p w14:paraId="4F850D09" w14:textId="77777777" w:rsidR="00863832" w:rsidRPr="00EF20F7" w:rsidRDefault="00863832" w:rsidP="00863832">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863832" w:rsidRPr="00EF20F7" w:rsidRDefault="00863832" w:rsidP="00863832">
            <w:pPr>
              <w:jc w:val="center"/>
            </w:pPr>
            <w:r w:rsidRPr="00EF20F7">
              <w:rPr>
                <w:rFonts w:hint="eastAsia"/>
              </w:rPr>
              <w:t>O</w:t>
            </w:r>
          </w:p>
        </w:tc>
        <w:tc>
          <w:tcPr>
            <w:tcW w:w="3780" w:type="dxa"/>
          </w:tcPr>
          <w:p w14:paraId="6ADB3D50" w14:textId="77777777" w:rsidR="00863832" w:rsidRPr="00EF20F7" w:rsidRDefault="00863832" w:rsidP="00863832">
            <w:pPr>
              <w:keepNext/>
              <w:keepLines/>
              <w:spacing w:after="0"/>
              <w:rPr>
                <w:rFonts w:ascii="Arial" w:hAnsi="Arial"/>
                <w:sz w:val="18"/>
              </w:rPr>
            </w:pPr>
            <w:bookmarkStart w:id="913" w:name="_MCCTEMPBM_CRPT2535044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913"/>
          </w:p>
        </w:tc>
      </w:tr>
      <w:tr w:rsidR="00863832" w:rsidRPr="00EF20F7" w14:paraId="2808656D" w14:textId="77777777" w:rsidTr="005E27BA">
        <w:trPr>
          <w:cantSplit/>
          <w:jc w:val="center"/>
        </w:trPr>
        <w:tc>
          <w:tcPr>
            <w:tcW w:w="1466" w:type="dxa"/>
            <w:vMerge/>
          </w:tcPr>
          <w:p w14:paraId="69E85E49" w14:textId="77777777" w:rsidR="00863832" w:rsidRPr="00EF20F7" w:rsidRDefault="00863832" w:rsidP="00863832">
            <w:pPr>
              <w:keepNext/>
              <w:keepLines/>
              <w:jc w:val="center"/>
              <w:rPr>
                <w:rFonts w:ascii="Arial" w:hAnsi="Arial"/>
                <w:sz w:val="18"/>
                <w:lang w:eastAsia="zh-CN"/>
              </w:rPr>
            </w:pPr>
            <w:bookmarkStart w:id="914" w:name="_MCCTEMPBM_CRPT25350443___4" w:colFirst="0" w:colLast="2"/>
            <w:bookmarkEnd w:id="912"/>
          </w:p>
        </w:tc>
        <w:tc>
          <w:tcPr>
            <w:tcW w:w="1251" w:type="dxa"/>
            <w:vMerge/>
          </w:tcPr>
          <w:p w14:paraId="1275F528" w14:textId="77777777" w:rsidR="00863832" w:rsidRPr="00EF20F7" w:rsidRDefault="00863832" w:rsidP="00863832">
            <w:pPr>
              <w:keepNext/>
              <w:keepLines/>
              <w:jc w:val="center"/>
              <w:rPr>
                <w:rFonts w:ascii="Arial" w:hAnsi="Arial"/>
                <w:sz w:val="18"/>
                <w:lang w:eastAsia="zh-CN"/>
              </w:rPr>
            </w:pPr>
          </w:p>
        </w:tc>
        <w:tc>
          <w:tcPr>
            <w:tcW w:w="1980" w:type="dxa"/>
          </w:tcPr>
          <w:p w14:paraId="524AC2D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863832" w:rsidRPr="00EF20F7" w:rsidRDefault="00863832" w:rsidP="00863832">
            <w:pPr>
              <w:jc w:val="center"/>
            </w:pPr>
            <w:r w:rsidRPr="00EF20F7">
              <w:rPr>
                <w:rFonts w:hint="eastAsia"/>
              </w:rPr>
              <w:t>O</w:t>
            </w:r>
          </w:p>
        </w:tc>
        <w:tc>
          <w:tcPr>
            <w:tcW w:w="3780" w:type="dxa"/>
          </w:tcPr>
          <w:p w14:paraId="152ADA61" w14:textId="6BE8B758" w:rsidR="00863832" w:rsidRPr="00EF20F7" w:rsidRDefault="00863832" w:rsidP="00863832">
            <w:pPr>
              <w:keepNext/>
              <w:keepLines/>
              <w:spacing w:after="0"/>
              <w:rPr>
                <w:rFonts w:ascii="Arial" w:hAnsi="Arial"/>
                <w:sz w:val="18"/>
              </w:rPr>
            </w:pPr>
            <w:bookmarkStart w:id="915" w:name="_MCCTEMPBM_CRPT2535044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5"/>
          </w:p>
        </w:tc>
      </w:tr>
      <w:tr w:rsidR="00863832" w:rsidRPr="00EF20F7" w14:paraId="29A354D6" w14:textId="77777777" w:rsidTr="005E27BA">
        <w:trPr>
          <w:cantSplit/>
          <w:jc w:val="center"/>
        </w:trPr>
        <w:tc>
          <w:tcPr>
            <w:tcW w:w="1466" w:type="dxa"/>
            <w:vMerge/>
          </w:tcPr>
          <w:p w14:paraId="6527C430" w14:textId="77777777" w:rsidR="00863832" w:rsidRPr="00EF20F7" w:rsidRDefault="00863832" w:rsidP="00863832">
            <w:pPr>
              <w:keepNext/>
              <w:keepLines/>
              <w:jc w:val="center"/>
              <w:rPr>
                <w:rFonts w:ascii="Arial" w:hAnsi="Arial"/>
                <w:sz w:val="18"/>
                <w:lang w:eastAsia="zh-CN"/>
              </w:rPr>
            </w:pPr>
            <w:bookmarkStart w:id="916" w:name="_MCCTEMPBM_CRPT25350445___4" w:colFirst="0" w:colLast="2"/>
            <w:bookmarkEnd w:id="914"/>
          </w:p>
        </w:tc>
        <w:tc>
          <w:tcPr>
            <w:tcW w:w="1251" w:type="dxa"/>
            <w:vMerge/>
          </w:tcPr>
          <w:p w14:paraId="419E4B1E" w14:textId="77777777" w:rsidR="00863832" w:rsidRPr="00EF20F7" w:rsidRDefault="00863832" w:rsidP="00863832">
            <w:pPr>
              <w:keepNext/>
              <w:keepLines/>
              <w:jc w:val="center"/>
              <w:rPr>
                <w:rFonts w:ascii="Arial" w:hAnsi="Arial"/>
                <w:sz w:val="18"/>
                <w:lang w:eastAsia="zh-CN"/>
              </w:rPr>
            </w:pPr>
          </w:p>
        </w:tc>
        <w:tc>
          <w:tcPr>
            <w:tcW w:w="1980" w:type="dxa"/>
          </w:tcPr>
          <w:p w14:paraId="70B48407"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863832" w:rsidRPr="00EF20F7" w:rsidRDefault="00863832" w:rsidP="00863832">
            <w:pPr>
              <w:jc w:val="center"/>
            </w:pPr>
            <w:r w:rsidRPr="00EF20F7">
              <w:rPr>
                <w:rFonts w:hint="eastAsia"/>
              </w:rPr>
              <w:t>O</w:t>
            </w:r>
          </w:p>
        </w:tc>
        <w:tc>
          <w:tcPr>
            <w:tcW w:w="3780" w:type="dxa"/>
          </w:tcPr>
          <w:p w14:paraId="44527019" w14:textId="65958AAB" w:rsidR="00863832" w:rsidRPr="00EF20F7" w:rsidRDefault="00863832" w:rsidP="00863832">
            <w:pPr>
              <w:keepNext/>
              <w:keepLines/>
              <w:spacing w:after="0"/>
              <w:rPr>
                <w:rFonts w:ascii="Arial" w:hAnsi="Arial"/>
                <w:sz w:val="18"/>
              </w:rPr>
            </w:pPr>
            <w:bookmarkStart w:id="917" w:name="_MCCTEMPBM_CRPT2535044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7"/>
          </w:p>
        </w:tc>
      </w:tr>
      <w:tr w:rsidR="00863832" w:rsidRPr="00EF20F7" w14:paraId="4C89FF98" w14:textId="77777777" w:rsidTr="005E27BA">
        <w:trPr>
          <w:cantSplit/>
          <w:jc w:val="center"/>
        </w:trPr>
        <w:tc>
          <w:tcPr>
            <w:tcW w:w="1466" w:type="dxa"/>
            <w:vMerge/>
          </w:tcPr>
          <w:p w14:paraId="79FA62D7" w14:textId="77777777" w:rsidR="00863832" w:rsidRPr="00EF20F7" w:rsidRDefault="00863832" w:rsidP="00863832">
            <w:pPr>
              <w:keepNext/>
              <w:keepLines/>
              <w:jc w:val="center"/>
              <w:rPr>
                <w:rFonts w:ascii="Arial" w:hAnsi="Arial"/>
                <w:sz w:val="18"/>
                <w:lang w:eastAsia="zh-CN"/>
              </w:rPr>
            </w:pPr>
            <w:bookmarkStart w:id="918" w:name="_MCCTEMPBM_CRPT25350447___4" w:colFirst="0" w:colLast="2"/>
            <w:bookmarkEnd w:id="916"/>
          </w:p>
        </w:tc>
        <w:tc>
          <w:tcPr>
            <w:tcW w:w="1251" w:type="dxa"/>
            <w:vMerge/>
          </w:tcPr>
          <w:p w14:paraId="15AECECA" w14:textId="77777777" w:rsidR="00863832" w:rsidRPr="00EF20F7" w:rsidRDefault="00863832" w:rsidP="00863832">
            <w:pPr>
              <w:keepNext/>
              <w:keepLines/>
              <w:jc w:val="center"/>
              <w:rPr>
                <w:rFonts w:ascii="Arial" w:hAnsi="Arial"/>
                <w:sz w:val="18"/>
                <w:lang w:eastAsia="zh-CN"/>
              </w:rPr>
            </w:pPr>
          </w:p>
        </w:tc>
        <w:tc>
          <w:tcPr>
            <w:tcW w:w="1980" w:type="dxa"/>
          </w:tcPr>
          <w:p w14:paraId="6E3FD872"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863832" w:rsidRPr="00EF20F7" w:rsidRDefault="00863832" w:rsidP="00863832">
            <w:pPr>
              <w:jc w:val="center"/>
            </w:pPr>
          </w:p>
        </w:tc>
        <w:tc>
          <w:tcPr>
            <w:tcW w:w="3780" w:type="dxa"/>
          </w:tcPr>
          <w:p w14:paraId="46FF55C3" w14:textId="4ECE8E22" w:rsidR="00863832" w:rsidRPr="00EF20F7" w:rsidRDefault="00863832" w:rsidP="00863832">
            <w:pPr>
              <w:keepNext/>
              <w:keepLines/>
              <w:spacing w:after="0"/>
              <w:rPr>
                <w:rFonts w:ascii="Arial" w:hAnsi="Arial"/>
                <w:sz w:val="18"/>
              </w:rPr>
            </w:pPr>
            <w:bookmarkStart w:id="919" w:name="_MCCTEMPBM_CRPT2535044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9"/>
          </w:p>
        </w:tc>
      </w:tr>
      <w:tr w:rsidR="00863832" w:rsidRPr="00EF20F7" w14:paraId="5CD8F6B0" w14:textId="77777777" w:rsidTr="005E27BA">
        <w:trPr>
          <w:cantSplit/>
          <w:jc w:val="center"/>
        </w:trPr>
        <w:tc>
          <w:tcPr>
            <w:tcW w:w="1466" w:type="dxa"/>
            <w:vMerge/>
          </w:tcPr>
          <w:p w14:paraId="651F3751" w14:textId="77777777" w:rsidR="00863832" w:rsidRPr="00EF20F7" w:rsidRDefault="00863832" w:rsidP="00863832">
            <w:pPr>
              <w:keepNext/>
              <w:keepLines/>
              <w:jc w:val="center"/>
              <w:rPr>
                <w:rFonts w:ascii="Arial" w:hAnsi="Arial"/>
                <w:sz w:val="18"/>
                <w:lang w:eastAsia="zh-CN"/>
              </w:rPr>
            </w:pPr>
            <w:bookmarkStart w:id="920" w:name="_MCCTEMPBM_CRPT25350449___4" w:colFirst="0" w:colLast="2"/>
            <w:bookmarkEnd w:id="918"/>
          </w:p>
        </w:tc>
        <w:tc>
          <w:tcPr>
            <w:tcW w:w="1251" w:type="dxa"/>
            <w:vMerge/>
          </w:tcPr>
          <w:p w14:paraId="799A1B1A" w14:textId="77777777" w:rsidR="00863832" w:rsidRPr="00EF20F7" w:rsidRDefault="00863832" w:rsidP="00863832">
            <w:pPr>
              <w:keepNext/>
              <w:keepLines/>
              <w:jc w:val="center"/>
              <w:rPr>
                <w:rFonts w:ascii="Arial" w:hAnsi="Arial"/>
                <w:sz w:val="18"/>
                <w:lang w:eastAsia="zh-CN"/>
              </w:rPr>
            </w:pPr>
          </w:p>
        </w:tc>
        <w:tc>
          <w:tcPr>
            <w:tcW w:w="1980" w:type="dxa"/>
          </w:tcPr>
          <w:p w14:paraId="280EBE3D"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863832" w:rsidRPr="00EF20F7" w:rsidRDefault="00863832" w:rsidP="00863832">
            <w:pPr>
              <w:jc w:val="center"/>
            </w:pPr>
          </w:p>
        </w:tc>
        <w:tc>
          <w:tcPr>
            <w:tcW w:w="3780" w:type="dxa"/>
          </w:tcPr>
          <w:p w14:paraId="4DD0C316" w14:textId="6A3E0058" w:rsidR="00863832" w:rsidRPr="00EF20F7" w:rsidRDefault="00863832" w:rsidP="00863832">
            <w:pPr>
              <w:keepNext/>
              <w:keepLines/>
              <w:spacing w:after="0"/>
              <w:rPr>
                <w:rFonts w:ascii="Arial" w:hAnsi="Arial"/>
                <w:sz w:val="18"/>
              </w:rPr>
            </w:pPr>
            <w:bookmarkStart w:id="921" w:name="_MCCTEMPBM_CRPT2535045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21"/>
          </w:p>
        </w:tc>
      </w:tr>
      <w:tr w:rsidR="00863832" w:rsidRPr="00EF20F7" w14:paraId="34771C41" w14:textId="77777777" w:rsidTr="005E27BA">
        <w:trPr>
          <w:cantSplit/>
          <w:jc w:val="center"/>
        </w:trPr>
        <w:tc>
          <w:tcPr>
            <w:tcW w:w="1466" w:type="dxa"/>
            <w:vMerge/>
          </w:tcPr>
          <w:p w14:paraId="0A7C93A9" w14:textId="77777777" w:rsidR="00863832" w:rsidRPr="00EF20F7" w:rsidRDefault="00863832" w:rsidP="00863832">
            <w:pPr>
              <w:keepNext/>
              <w:keepLines/>
              <w:jc w:val="center"/>
              <w:rPr>
                <w:rFonts w:ascii="Arial" w:hAnsi="Arial"/>
                <w:sz w:val="18"/>
                <w:lang w:eastAsia="zh-CN"/>
              </w:rPr>
            </w:pPr>
            <w:bookmarkStart w:id="922" w:name="_MCCTEMPBM_CRPT25350451___4" w:colFirst="0" w:colLast="2"/>
            <w:bookmarkEnd w:id="920"/>
          </w:p>
        </w:tc>
        <w:tc>
          <w:tcPr>
            <w:tcW w:w="1251" w:type="dxa"/>
            <w:vMerge/>
          </w:tcPr>
          <w:p w14:paraId="68396613" w14:textId="77777777" w:rsidR="00863832" w:rsidRPr="00EF20F7" w:rsidRDefault="00863832" w:rsidP="00863832">
            <w:pPr>
              <w:keepNext/>
              <w:keepLines/>
              <w:jc w:val="center"/>
              <w:rPr>
                <w:rFonts w:ascii="Arial" w:hAnsi="Arial"/>
                <w:sz w:val="18"/>
                <w:lang w:eastAsia="zh-CN"/>
              </w:rPr>
            </w:pPr>
          </w:p>
        </w:tc>
        <w:tc>
          <w:tcPr>
            <w:tcW w:w="1980" w:type="dxa"/>
          </w:tcPr>
          <w:p w14:paraId="7D0DE32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863832" w:rsidRPr="00EF20F7" w:rsidRDefault="00863832" w:rsidP="00863832">
            <w:pPr>
              <w:jc w:val="center"/>
            </w:pPr>
            <w:r w:rsidRPr="00EF20F7">
              <w:t>O</w:t>
            </w:r>
          </w:p>
        </w:tc>
        <w:tc>
          <w:tcPr>
            <w:tcW w:w="3780" w:type="dxa"/>
          </w:tcPr>
          <w:p w14:paraId="68EF03F1" w14:textId="77777777" w:rsidR="00863832" w:rsidRPr="00EF20F7" w:rsidRDefault="00863832" w:rsidP="00863832">
            <w:pPr>
              <w:keepNext/>
              <w:keepLines/>
              <w:spacing w:after="0"/>
              <w:rPr>
                <w:rFonts w:ascii="Arial" w:hAnsi="Arial"/>
                <w:sz w:val="18"/>
              </w:rPr>
            </w:pPr>
            <w:bookmarkStart w:id="923" w:name="_MCCTEMPBM_CRPT25350452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bookmarkEnd w:id="923"/>
          </w:p>
        </w:tc>
      </w:tr>
      <w:tr w:rsidR="00863832" w:rsidRPr="00EF20F7" w14:paraId="23178C96" w14:textId="77777777" w:rsidTr="005E27BA">
        <w:trPr>
          <w:cantSplit/>
          <w:jc w:val="center"/>
        </w:trPr>
        <w:tc>
          <w:tcPr>
            <w:tcW w:w="1466" w:type="dxa"/>
            <w:vMerge/>
          </w:tcPr>
          <w:p w14:paraId="5883AC13" w14:textId="77777777" w:rsidR="00863832" w:rsidRPr="00EF20F7" w:rsidRDefault="00863832" w:rsidP="00863832">
            <w:pPr>
              <w:keepNext/>
              <w:keepLines/>
              <w:jc w:val="center"/>
              <w:rPr>
                <w:rFonts w:ascii="Arial" w:hAnsi="Arial"/>
                <w:sz w:val="18"/>
                <w:lang w:eastAsia="zh-CN"/>
              </w:rPr>
            </w:pPr>
            <w:bookmarkStart w:id="924" w:name="_MCCTEMPBM_CRPT25350453___4" w:colFirst="0" w:colLast="2"/>
            <w:bookmarkEnd w:id="922"/>
          </w:p>
        </w:tc>
        <w:tc>
          <w:tcPr>
            <w:tcW w:w="1251" w:type="dxa"/>
            <w:vMerge/>
          </w:tcPr>
          <w:p w14:paraId="4E6D3329" w14:textId="77777777" w:rsidR="00863832" w:rsidRPr="00EF20F7" w:rsidRDefault="00863832" w:rsidP="00863832">
            <w:pPr>
              <w:keepNext/>
              <w:keepLines/>
              <w:jc w:val="center"/>
              <w:rPr>
                <w:rFonts w:ascii="Arial" w:hAnsi="Arial"/>
                <w:sz w:val="18"/>
                <w:lang w:eastAsia="zh-CN"/>
              </w:rPr>
            </w:pPr>
          </w:p>
        </w:tc>
        <w:tc>
          <w:tcPr>
            <w:tcW w:w="1980" w:type="dxa"/>
          </w:tcPr>
          <w:p w14:paraId="4E50991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863832" w:rsidRPr="00EF20F7" w:rsidRDefault="00863832" w:rsidP="00863832">
            <w:pPr>
              <w:jc w:val="center"/>
              <w:rPr>
                <w:lang w:eastAsia="zh-CN"/>
              </w:rPr>
            </w:pPr>
            <w:r w:rsidRPr="00EF20F7">
              <w:rPr>
                <w:rFonts w:ascii="Arial" w:hAnsi="Arial"/>
                <w:sz w:val="18"/>
              </w:rPr>
              <w:t>O</w:t>
            </w:r>
          </w:p>
        </w:tc>
        <w:tc>
          <w:tcPr>
            <w:tcW w:w="3780" w:type="dxa"/>
          </w:tcPr>
          <w:p w14:paraId="5C041146" w14:textId="77777777" w:rsidR="00863832" w:rsidRPr="00EF20F7" w:rsidRDefault="00863832" w:rsidP="00863832">
            <w:pPr>
              <w:keepNext/>
              <w:keepLines/>
              <w:spacing w:after="0"/>
              <w:rPr>
                <w:rFonts w:ascii="Arial" w:hAnsi="Arial"/>
                <w:sz w:val="18"/>
              </w:rPr>
            </w:pPr>
            <w:bookmarkStart w:id="925" w:name="_MCCTEMPBM_CRPT2535045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25"/>
          </w:p>
        </w:tc>
      </w:tr>
      <w:tr w:rsidR="00863832" w:rsidRPr="00EF20F7" w14:paraId="466F5421" w14:textId="77777777" w:rsidTr="005E27BA">
        <w:trPr>
          <w:cantSplit/>
          <w:jc w:val="center"/>
        </w:trPr>
        <w:tc>
          <w:tcPr>
            <w:tcW w:w="1466" w:type="dxa"/>
            <w:vMerge/>
          </w:tcPr>
          <w:p w14:paraId="59792E62" w14:textId="77777777" w:rsidR="00863832" w:rsidRPr="00EF20F7" w:rsidRDefault="00863832" w:rsidP="00863832">
            <w:pPr>
              <w:keepNext/>
              <w:keepLines/>
              <w:jc w:val="center"/>
              <w:rPr>
                <w:rFonts w:ascii="Arial" w:hAnsi="Arial"/>
                <w:sz w:val="18"/>
                <w:lang w:eastAsia="zh-CN"/>
              </w:rPr>
            </w:pPr>
            <w:bookmarkStart w:id="926" w:name="_MCCTEMPBM_CRPT25350455___4" w:colFirst="0" w:colLast="0"/>
            <w:bookmarkEnd w:id="924"/>
          </w:p>
        </w:tc>
        <w:tc>
          <w:tcPr>
            <w:tcW w:w="1251" w:type="dxa"/>
            <w:vMerge/>
          </w:tcPr>
          <w:p w14:paraId="18F541EA" w14:textId="77777777" w:rsidR="00863832" w:rsidRPr="00EF20F7" w:rsidRDefault="00863832" w:rsidP="00863832">
            <w:pPr>
              <w:keepNext/>
              <w:keepLines/>
              <w:jc w:val="center"/>
              <w:rPr>
                <w:rFonts w:ascii="Arial" w:hAnsi="Arial"/>
                <w:sz w:val="18"/>
                <w:lang w:eastAsia="zh-CN"/>
              </w:rPr>
            </w:pPr>
          </w:p>
        </w:tc>
        <w:tc>
          <w:tcPr>
            <w:tcW w:w="1980" w:type="dxa"/>
          </w:tcPr>
          <w:p w14:paraId="13EE7F75" w14:textId="77777777" w:rsidR="00863832" w:rsidRPr="00EF20F7" w:rsidRDefault="00863832" w:rsidP="00863832">
            <w:pPr>
              <w:pStyle w:val="TAC"/>
            </w:pPr>
            <w:r w:rsidRPr="00EF20F7">
              <w:t>Additional Bandwidth Properties</w:t>
            </w:r>
          </w:p>
        </w:tc>
        <w:tc>
          <w:tcPr>
            <w:tcW w:w="1260" w:type="dxa"/>
          </w:tcPr>
          <w:p w14:paraId="3F9C6FFD" w14:textId="77777777" w:rsidR="00863832" w:rsidRPr="00EF20F7" w:rsidRDefault="00863832" w:rsidP="00863832">
            <w:pPr>
              <w:pStyle w:val="TAC"/>
            </w:pPr>
            <w:r w:rsidRPr="00EF20F7">
              <w:t>O</w:t>
            </w:r>
          </w:p>
        </w:tc>
        <w:tc>
          <w:tcPr>
            <w:tcW w:w="3780" w:type="dxa"/>
          </w:tcPr>
          <w:p w14:paraId="6F81177F" w14:textId="77777777" w:rsidR="00863832" w:rsidRPr="00EF20F7" w:rsidRDefault="00863832" w:rsidP="00863832">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863832" w:rsidRPr="00EF20F7" w14:paraId="64290C76" w14:textId="77777777" w:rsidTr="005E27BA">
        <w:trPr>
          <w:cantSplit/>
          <w:jc w:val="center"/>
        </w:trPr>
        <w:tc>
          <w:tcPr>
            <w:tcW w:w="1466" w:type="dxa"/>
            <w:vMerge/>
          </w:tcPr>
          <w:p w14:paraId="37FB4C88" w14:textId="77777777" w:rsidR="00863832" w:rsidRPr="00EF20F7" w:rsidRDefault="00863832" w:rsidP="00863832">
            <w:pPr>
              <w:keepNext/>
              <w:keepLines/>
              <w:jc w:val="center"/>
              <w:rPr>
                <w:rFonts w:ascii="Arial" w:hAnsi="Arial"/>
                <w:sz w:val="18"/>
                <w:lang w:eastAsia="zh-CN"/>
              </w:rPr>
            </w:pPr>
            <w:bookmarkStart w:id="927" w:name="_MCCTEMPBM_CRPT25350456___4" w:colFirst="0" w:colLast="0"/>
            <w:bookmarkEnd w:id="926"/>
          </w:p>
        </w:tc>
        <w:tc>
          <w:tcPr>
            <w:tcW w:w="1251" w:type="dxa"/>
            <w:vMerge/>
          </w:tcPr>
          <w:p w14:paraId="3EB3CF61" w14:textId="77777777" w:rsidR="00863832" w:rsidRPr="00EF20F7" w:rsidRDefault="00863832" w:rsidP="00863832">
            <w:pPr>
              <w:keepNext/>
              <w:keepLines/>
              <w:jc w:val="center"/>
              <w:rPr>
                <w:rFonts w:ascii="Arial" w:hAnsi="Arial"/>
                <w:sz w:val="18"/>
                <w:lang w:eastAsia="zh-CN"/>
              </w:rPr>
            </w:pPr>
          </w:p>
        </w:tc>
        <w:tc>
          <w:tcPr>
            <w:tcW w:w="1980" w:type="dxa"/>
          </w:tcPr>
          <w:p w14:paraId="13278B24" w14:textId="77777777" w:rsidR="00863832" w:rsidRPr="00EF20F7" w:rsidRDefault="00863832" w:rsidP="00863832">
            <w:pPr>
              <w:pStyle w:val="TAC"/>
            </w:pPr>
            <w:r w:rsidRPr="00EF20F7">
              <w:rPr>
                <w:lang w:eastAsia="zh-CN"/>
              </w:rPr>
              <w:t>CCM BASE</w:t>
            </w:r>
          </w:p>
        </w:tc>
        <w:tc>
          <w:tcPr>
            <w:tcW w:w="1260" w:type="dxa"/>
          </w:tcPr>
          <w:p w14:paraId="6F11A1D1" w14:textId="77777777" w:rsidR="00863832" w:rsidRPr="00EF20F7" w:rsidRDefault="00863832" w:rsidP="00863832">
            <w:pPr>
              <w:pStyle w:val="TAC"/>
            </w:pPr>
            <w:r w:rsidRPr="00EF20F7">
              <w:t>O</w:t>
            </w:r>
          </w:p>
        </w:tc>
        <w:tc>
          <w:tcPr>
            <w:tcW w:w="3780" w:type="dxa"/>
          </w:tcPr>
          <w:p w14:paraId="1279C28B" w14:textId="77777777" w:rsidR="00863832" w:rsidRPr="00EF20F7" w:rsidRDefault="00863832" w:rsidP="00863832">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863832" w:rsidRPr="00EF20F7" w14:paraId="07277F0F" w14:textId="77777777" w:rsidTr="005E27BA">
        <w:trPr>
          <w:cantSplit/>
          <w:jc w:val="center"/>
        </w:trPr>
        <w:tc>
          <w:tcPr>
            <w:tcW w:w="1466" w:type="dxa"/>
            <w:vMerge/>
          </w:tcPr>
          <w:p w14:paraId="15CFED07" w14:textId="77777777" w:rsidR="00863832" w:rsidRPr="00EF20F7" w:rsidRDefault="00863832" w:rsidP="00863832">
            <w:pPr>
              <w:keepNext/>
              <w:keepLines/>
              <w:jc w:val="center"/>
              <w:rPr>
                <w:rFonts w:ascii="Arial" w:hAnsi="Arial"/>
                <w:sz w:val="18"/>
                <w:lang w:eastAsia="zh-CN"/>
              </w:rPr>
            </w:pPr>
            <w:bookmarkStart w:id="928" w:name="_MCCTEMPBM_CRPT25350457___4" w:colFirst="0" w:colLast="0"/>
            <w:bookmarkEnd w:id="927"/>
          </w:p>
        </w:tc>
        <w:tc>
          <w:tcPr>
            <w:tcW w:w="1251" w:type="dxa"/>
            <w:vMerge/>
          </w:tcPr>
          <w:p w14:paraId="64C4D712" w14:textId="77777777" w:rsidR="00863832" w:rsidRPr="00EF20F7" w:rsidRDefault="00863832" w:rsidP="00863832">
            <w:pPr>
              <w:keepNext/>
              <w:keepLines/>
              <w:jc w:val="center"/>
              <w:rPr>
                <w:rFonts w:ascii="Arial" w:hAnsi="Arial"/>
                <w:sz w:val="18"/>
                <w:lang w:eastAsia="zh-CN"/>
              </w:rPr>
            </w:pPr>
          </w:p>
        </w:tc>
        <w:tc>
          <w:tcPr>
            <w:tcW w:w="1980" w:type="dxa"/>
          </w:tcPr>
          <w:p w14:paraId="6E7BA9D9" w14:textId="77777777" w:rsidR="00863832" w:rsidRPr="00EF20F7" w:rsidRDefault="00863832" w:rsidP="00863832">
            <w:pPr>
              <w:pStyle w:val="TAC"/>
              <w:rPr>
                <w:rFonts w:cs="Arial"/>
              </w:rPr>
            </w:pPr>
            <w:r w:rsidRPr="00EF20F7">
              <w:rPr>
                <w:rFonts w:cs="Arial"/>
              </w:rPr>
              <w:t>MMCMH policy</w:t>
            </w:r>
          </w:p>
        </w:tc>
        <w:tc>
          <w:tcPr>
            <w:tcW w:w="1260" w:type="dxa"/>
          </w:tcPr>
          <w:p w14:paraId="192FE1A5" w14:textId="77777777" w:rsidR="00863832" w:rsidRPr="00EF20F7" w:rsidRDefault="00863832" w:rsidP="00863832">
            <w:pPr>
              <w:pStyle w:val="TAC"/>
            </w:pPr>
            <w:r w:rsidRPr="00EF20F7">
              <w:t>O</w:t>
            </w:r>
          </w:p>
        </w:tc>
        <w:tc>
          <w:tcPr>
            <w:tcW w:w="3780" w:type="dxa"/>
          </w:tcPr>
          <w:p w14:paraId="5CF03B80" w14:textId="77777777" w:rsidR="00863832" w:rsidRPr="00EF20F7" w:rsidRDefault="00863832" w:rsidP="00863832">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863832" w:rsidRPr="00EF20F7" w14:paraId="4930AFA7" w14:textId="77777777" w:rsidTr="005E27BA">
        <w:trPr>
          <w:cantSplit/>
          <w:jc w:val="center"/>
        </w:trPr>
        <w:tc>
          <w:tcPr>
            <w:tcW w:w="1466" w:type="dxa"/>
            <w:vMerge/>
          </w:tcPr>
          <w:p w14:paraId="114228F6" w14:textId="77777777" w:rsidR="00863832" w:rsidRPr="00EF20F7" w:rsidRDefault="00863832" w:rsidP="00863832">
            <w:pPr>
              <w:keepNext/>
              <w:keepLines/>
              <w:jc w:val="center"/>
              <w:rPr>
                <w:rFonts w:ascii="Arial" w:hAnsi="Arial"/>
                <w:sz w:val="18"/>
                <w:lang w:eastAsia="zh-CN"/>
              </w:rPr>
            </w:pPr>
            <w:bookmarkStart w:id="929" w:name="_MCCTEMPBM_CRPT25350458___4" w:colFirst="0" w:colLast="0"/>
            <w:bookmarkEnd w:id="928"/>
          </w:p>
        </w:tc>
        <w:tc>
          <w:tcPr>
            <w:tcW w:w="1251" w:type="dxa"/>
            <w:vMerge/>
          </w:tcPr>
          <w:p w14:paraId="322A15EC" w14:textId="77777777" w:rsidR="00863832" w:rsidRPr="00EF20F7" w:rsidRDefault="00863832" w:rsidP="00863832">
            <w:pPr>
              <w:keepNext/>
              <w:keepLines/>
              <w:jc w:val="center"/>
              <w:rPr>
                <w:rFonts w:ascii="Arial" w:hAnsi="Arial"/>
                <w:sz w:val="18"/>
                <w:lang w:eastAsia="zh-CN"/>
              </w:rPr>
            </w:pPr>
          </w:p>
        </w:tc>
        <w:tc>
          <w:tcPr>
            <w:tcW w:w="1980" w:type="dxa"/>
          </w:tcPr>
          <w:p w14:paraId="1397CD30" w14:textId="77777777" w:rsidR="00863832" w:rsidRPr="00EF20F7" w:rsidRDefault="00863832" w:rsidP="00863832">
            <w:pPr>
              <w:pStyle w:val="TAC"/>
            </w:pPr>
            <w:r w:rsidRPr="00EF20F7">
              <w:rPr>
                <w:rFonts w:cs="Arial"/>
              </w:rPr>
              <w:t>Stream content</w:t>
            </w:r>
          </w:p>
        </w:tc>
        <w:tc>
          <w:tcPr>
            <w:tcW w:w="1260" w:type="dxa"/>
          </w:tcPr>
          <w:p w14:paraId="41A764BB" w14:textId="77777777" w:rsidR="00863832" w:rsidRPr="00EF20F7" w:rsidRDefault="00863832" w:rsidP="00863832">
            <w:pPr>
              <w:pStyle w:val="TAC"/>
            </w:pPr>
            <w:r w:rsidRPr="00EF20F7">
              <w:t>O</w:t>
            </w:r>
          </w:p>
        </w:tc>
        <w:tc>
          <w:tcPr>
            <w:tcW w:w="3780" w:type="dxa"/>
          </w:tcPr>
          <w:p w14:paraId="4DD03FE9" w14:textId="77777777" w:rsidR="00863832" w:rsidRPr="00EF20F7" w:rsidRDefault="00863832" w:rsidP="00863832">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863832" w:rsidRPr="00EF20F7" w14:paraId="1B829499" w14:textId="77777777" w:rsidTr="005E27BA">
        <w:trPr>
          <w:cantSplit/>
          <w:jc w:val="center"/>
        </w:trPr>
        <w:tc>
          <w:tcPr>
            <w:tcW w:w="1466" w:type="dxa"/>
            <w:vMerge/>
          </w:tcPr>
          <w:p w14:paraId="6BCF639F" w14:textId="77777777" w:rsidR="00863832" w:rsidRPr="00EF20F7" w:rsidRDefault="00863832" w:rsidP="00863832">
            <w:pPr>
              <w:keepNext/>
              <w:keepLines/>
              <w:jc w:val="center"/>
              <w:rPr>
                <w:rFonts w:ascii="Arial" w:hAnsi="Arial"/>
                <w:sz w:val="18"/>
                <w:lang w:eastAsia="zh-CN"/>
              </w:rPr>
            </w:pPr>
            <w:bookmarkStart w:id="930" w:name="_MCCTEMPBM_CRPT25350459___4" w:colFirst="0" w:colLast="0"/>
            <w:bookmarkEnd w:id="929"/>
          </w:p>
        </w:tc>
        <w:tc>
          <w:tcPr>
            <w:tcW w:w="1251" w:type="dxa"/>
            <w:vMerge/>
          </w:tcPr>
          <w:p w14:paraId="0E2DAF52" w14:textId="77777777" w:rsidR="00863832" w:rsidRPr="00EF20F7" w:rsidRDefault="00863832" w:rsidP="00863832">
            <w:pPr>
              <w:keepNext/>
              <w:keepLines/>
              <w:jc w:val="center"/>
              <w:rPr>
                <w:rFonts w:ascii="Arial" w:hAnsi="Arial"/>
                <w:sz w:val="18"/>
                <w:lang w:eastAsia="zh-CN"/>
              </w:rPr>
            </w:pPr>
          </w:p>
        </w:tc>
        <w:tc>
          <w:tcPr>
            <w:tcW w:w="1980" w:type="dxa"/>
          </w:tcPr>
          <w:p w14:paraId="09AB8747" w14:textId="77777777" w:rsidR="00863832" w:rsidRPr="00EF20F7" w:rsidRDefault="00863832" w:rsidP="00863832">
            <w:pPr>
              <w:pStyle w:val="TAC"/>
            </w:pPr>
            <w:r w:rsidRPr="00EF20F7">
              <w:rPr>
                <w:rFonts w:cs="Arial"/>
                <w:szCs w:val="18"/>
              </w:rPr>
              <w:t>Simulcast desc</w:t>
            </w:r>
          </w:p>
        </w:tc>
        <w:tc>
          <w:tcPr>
            <w:tcW w:w="1260" w:type="dxa"/>
          </w:tcPr>
          <w:p w14:paraId="147161E6" w14:textId="77777777" w:rsidR="00863832" w:rsidRPr="00EF20F7" w:rsidRDefault="00863832" w:rsidP="00863832">
            <w:pPr>
              <w:pStyle w:val="TAC"/>
            </w:pPr>
            <w:r w:rsidRPr="00EF20F7">
              <w:t>O</w:t>
            </w:r>
          </w:p>
        </w:tc>
        <w:tc>
          <w:tcPr>
            <w:tcW w:w="3780" w:type="dxa"/>
          </w:tcPr>
          <w:p w14:paraId="5CC56362" w14:textId="79148388" w:rsidR="00863832" w:rsidRPr="00EF20F7" w:rsidRDefault="00863832" w:rsidP="00863832">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863832" w:rsidRPr="00EF20F7" w14:paraId="060EAD0E" w14:textId="77777777" w:rsidTr="005E27BA">
        <w:trPr>
          <w:cantSplit/>
          <w:jc w:val="center"/>
        </w:trPr>
        <w:tc>
          <w:tcPr>
            <w:tcW w:w="1466" w:type="dxa"/>
            <w:vMerge/>
          </w:tcPr>
          <w:p w14:paraId="7B8B7DEE" w14:textId="77777777" w:rsidR="00863832" w:rsidRPr="00EF20F7" w:rsidRDefault="00863832" w:rsidP="00863832">
            <w:pPr>
              <w:keepNext/>
              <w:keepLines/>
              <w:jc w:val="center"/>
              <w:rPr>
                <w:rFonts w:ascii="Arial" w:hAnsi="Arial"/>
                <w:sz w:val="18"/>
                <w:lang w:eastAsia="zh-CN"/>
              </w:rPr>
            </w:pPr>
            <w:bookmarkStart w:id="931" w:name="_MCCTEMPBM_CRPT25350460___4" w:colFirst="0" w:colLast="0"/>
            <w:bookmarkEnd w:id="930"/>
          </w:p>
        </w:tc>
        <w:tc>
          <w:tcPr>
            <w:tcW w:w="1251" w:type="dxa"/>
            <w:vMerge/>
          </w:tcPr>
          <w:p w14:paraId="316B1730" w14:textId="77777777" w:rsidR="00863832" w:rsidRPr="00EF20F7" w:rsidRDefault="00863832" w:rsidP="00863832">
            <w:pPr>
              <w:keepNext/>
              <w:keepLines/>
              <w:jc w:val="center"/>
              <w:rPr>
                <w:rFonts w:ascii="Arial" w:hAnsi="Arial"/>
                <w:sz w:val="18"/>
                <w:lang w:eastAsia="zh-CN"/>
              </w:rPr>
            </w:pPr>
          </w:p>
        </w:tc>
        <w:tc>
          <w:tcPr>
            <w:tcW w:w="1980" w:type="dxa"/>
          </w:tcPr>
          <w:p w14:paraId="74654C80" w14:textId="77777777" w:rsidR="00863832" w:rsidRPr="00EF20F7" w:rsidRDefault="00863832" w:rsidP="00863832">
            <w:pPr>
              <w:pStyle w:val="TAC"/>
            </w:pPr>
            <w:r w:rsidRPr="00EF20F7">
              <w:rPr>
                <w:rFonts w:cs="Arial"/>
                <w:szCs w:val="18"/>
              </w:rPr>
              <w:t>Simulcast format</w:t>
            </w:r>
          </w:p>
        </w:tc>
        <w:tc>
          <w:tcPr>
            <w:tcW w:w="1260" w:type="dxa"/>
          </w:tcPr>
          <w:p w14:paraId="6D34AFF3" w14:textId="77777777" w:rsidR="00863832" w:rsidRPr="00EF20F7" w:rsidRDefault="00863832" w:rsidP="00863832">
            <w:pPr>
              <w:pStyle w:val="TAC"/>
            </w:pPr>
            <w:r w:rsidRPr="00EF20F7">
              <w:t>O</w:t>
            </w:r>
          </w:p>
        </w:tc>
        <w:tc>
          <w:tcPr>
            <w:tcW w:w="3780" w:type="dxa"/>
          </w:tcPr>
          <w:p w14:paraId="194EFB62" w14:textId="683C3CF9" w:rsidR="00863832" w:rsidRPr="00EF20F7" w:rsidRDefault="00863832" w:rsidP="00863832">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863832" w:rsidRPr="00EF20F7" w14:paraId="06CE1416" w14:textId="77777777" w:rsidTr="005E27BA">
        <w:trPr>
          <w:cantSplit/>
          <w:jc w:val="center"/>
        </w:trPr>
        <w:tc>
          <w:tcPr>
            <w:tcW w:w="1466" w:type="dxa"/>
            <w:vMerge/>
          </w:tcPr>
          <w:p w14:paraId="7C11AC60" w14:textId="77777777" w:rsidR="00863832" w:rsidRPr="00EF20F7" w:rsidRDefault="00863832" w:rsidP="00863832">
            <w:pPr>
              <w:keepNext/>
              <w:keepLines/>
              <w:jc w:val="center"/>
              <w:rPr>
                <w:rFonts w:ascii="Arial" w:hAnsi="Arial"/>
                <w:sz w:val="18"/>
                <w:lang w:eastAsia="zh-CN"/>
              </w:rPr>
            </w:pPr>
            <w:bookmarkStart w:id="932" w:name="_MCCTEMPBM_CRPT25350461___4" w:colFirst="0" w:colLast="0"/>
            <w:bookmarkEnd w:id="931"/>
          </w:p>
        </w:tc>
        <w:tc>
          <w:tcPr>
            <w:tcW w:w="1251" w:type="dxa"/>
            <w:vMerge/>
          </w:tcPr>
          <w:p w14:paraId="4D0EEB37" w14:textId="77777777" w:rsidR="00863832" w:rsidRPr="00EF20F7" w:rsidRDefault="00863832" w:rsidP="00863832">
            <w:pPr>
              <w:keepNext/>
              <w:keepLines/>
              <w:jc w:val="center"/>
              <w:rPr>
                <w:rFonts w:ascii="Arial" w:hAnsi="Arial"/>
                <w:sz w:val="18"/>
                <w:lang w:eastAsia="zh-CN"/>
              </w:rPr>
            </w:pPr>
          </w:p>
        </w:tc>
        <w:tc>
          <w:tcPr>
            <w:tcW w:w="1980" w:type="dxa"/>
          </w:tcPr>
          <w:p w14:paraId="50627F10" w14:textId="77777777" w:rsidR="00863832" w:rsidRPr="00EF20F7" w:rsidRDefault="00863832" w:rsidP="00863832">
            <w:pPr>
              <w:pStyle w:val="TAC"/>
            </w:pPr>
            <w:r w:rsidRPr="00EF20F7">
              <w:rPr>
                <w:rFonts w:cs="Arial"/>
                <w:szCs w:val="18"/>
              </w:rPr>
              <w:t>CCM pause-resume</w:t>
            </w:r>
          </w:p>
        </w:tc>
        <w:tc>
          <w:tcPr>
            <w:tcW w:w="1260" w:type="dxa"/>
          </w:tcPr>
          <w:p w14:paraId="6DB159BC" w14:textId="77777777" w:rsidR="00863832" w:rsidRPr="00EF20F7" w:rsidRDefault="00863832" w:rsidP="00863832">
            <w:pPr>
              <w:pStyle w:val="TAC"/>
            </w:pPr>
            <w:r w:rsidRPr="00EF20F7">
              <w:t>O</w:t>
            </w:r>
          </w:p>
        </w:tc>
        <w:tc>
          <w:tcPr>
            <w:tcW w:w="3780" w:type="dxa"/>
          </w:tcPr>
          <w:p w14:paraId="47CC61BB" w14:textId="77777777" w:rsidR="00863832" w:rsidRPr="00EF20F7" w:rsidRDefault="00863832" w:rsidP="00863832">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863832" w:rsidRPr="00EF20F7" w14:paraId="42CE8589" w14:textId="77777777" w:rsidTr="005E27BA">
        <w:trPr>
          <w:cantSplit/>
          <w:jc w:val="center"/>
        </w:trPr>
        <w:tc>
          <w:tcPr>
            <w:tcW w:w="1466" w:type="dxa"/>
            <w:vMerge/>
          </w:tcPr>
          <w:p w14:paraId="2AE5389B" w14:textId="77777777" w:rsidR="00863832" w:rsidRPr="00EF20F7" w:rsidRDefault="00863832" w:rsidP="00863832">
            <w:pPr>
              <w:keepNext/>
              <w:keepLines/>
              <w:jc w:val="center"/>
              <w:rPr>
                <w:rFonts w:ascii="Arial" w:hAnsi="Arial"/>
                <w:sz w:val="18"/>
                <w:lang w:eastAsia="zh-CN"/>
              </w:rPr>
            </w:pPr>
            <w:bookmarkStart w:id="933" w:name="_MCCTEMPBM_CRPT25350462___4" w:colFirst="0" w:colLast="0"/>
            <w:bookmarkEnd w:id="932"/>
          </w:p>
        </w:tc>
        <w:tc>
          <w:tcPr>
            <w:tcW w:w="1251" w:type="dxa"/>
            <w:vMerge/>
          </w:tcPr>
          <w:p w14:paraId="36B95705" w14:textId="77777777" w:rsidR="00863832" w:rsidRPr="00EF20F7" w:rsidRDefault="00863832" w:rsidP="00863832">
            <w:pPr>
              <w:keepNext/>
              <w:keepLines/>
              <w:jc w:val="center"/>
              <w:rPr>
                <w:rFonts w:ascii="Arial" w:hAnsi="Arial"/>
                <w:sz w:val="18"/>
                <w:lang w:eastAsia="zh-CN"/>
              </w:rPr>
            </w:pPr>
          </w:p>
        </w:tc>
        <w:tc>
          <w:tcPr>
            <w:tcW w:w="1980" w:type="dxa"/>
          </w:tcPr>
          <w:p w14:paraId="7F4C23F1" w14:textId="77777777" w:rsidR="00863832" w:rsidRPr="00EF20F7" w:rsidRDefault="00863832" w:rsidP="00863832">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863832" w:rsidRPr="00EF20F7" w:rsidRDefault="00863832" w:rsidP="00863832">
            <w:pPr>
              <w:pStyle w:val="TAC"/>
            </w:pPr>
            <w:r w:rsidRPr="00EF20F7">
              <w:t>O</w:t>
            </w:r>
          </w:p>
        </w:tc>
        <w:tc>
          <w:tcPr>
            <w:tcW w:w="3780" w:type="dxa"/>
          </w:tcPr>
          <w:p w14:paraId="0D8BAF3E"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863832" w:rsidRPr="00EF20F7" w14:paraId="4D6859B0" w14:textId="77777777" w:rsidTr="005E27BA">
        <w:trPr>
          <w:cantSplit/>
          <w:jc w:val="center"/>
        </w:trPr>
        <w:tc>
          <w:tcPr>
            <w:tcW w:w="1466" w:type="dxa"/>
            <w:vMerge/>
          </w:tcPr>
          <w:p w14:paraId="07E5B276" w14:textId="77777777" w:rsidR="00863832" w:rsidRPr="00EF20F7" w:rsidRDefault="00863832" w:rsidP="00863832">
            <w:pPr>
              <w:keepNext/>
              <w:keepLines/>
              <w:jc w:val="center"/>
              <w:rPr>
                <w:rFonts w:ascii="Arial" w:hAnsi="Arial"/>
                <w:sz w:val="18"/>
                <w:lang w:eastAsia="zh-CN"/>
              </w:rPr>
            </w:pPr>
            <w:bookmarkStart w:id="934" w:name="_MCCTEMPBM_CRPT25350463___4" w:colFirst="0" w:colLast="0"/>
            <w:bookmarkEnd w:id="933"/>
          </w:p>
        </w:tc>
        <w:tc>
          <w:tcPr>
            <w:tcW w:w="1251" w:type="dxa"/>
            <w:vMerge/>
          </w:tcPr>
          <w:p w14:paraId="11FC1C9B" w14:textId="77777777" w:rsidR="00863832" w:rsidRPr="00EF20F7" w:rsidRDefault="00863832" w:rsidP="00863832">
            <w:pPr>
              <w:keepNext/>
              <w:keepLines/>
              <w:jc w:val="center"/>
              <w:rPr>
                <w:rFonts w:ascii="Arial" w:hAnsi="Arial"/>
                <w:sz w:val="18"/>
                <w:lang w:eastAsia="zh-CN"/>
              </w:rPr>
            </w:pPr>
          </w:p>
        </w:tc>
        <w:tc>
          <w:tcPr>
            <w:tcW w:w="1980" w:type="dxa"/>
          </w:tcPr>
          <w:p w14:paraId="0FE22195" w14:textId="77777777" w:rsidR="00863832" w:rsidRPr="00EF20F7" w:rsidRDefault="00863832" w:rsidP="00863832">
            <w:pPr>
              <w:pStyle w:val="TAC"/>
              <w:rPr>
                <w:rFonts w:cs="Arial"/>
                <w:szCs w:val="18"/>
              </w:rPr>
            </w:pPr>
            <w:r w:rsidRPr="00EF20F7">
              <w:t>Autonomous response</w:t>
            </w:r>
          </w:p>
        </w:tc>
        <w:tc>
          <w:tcPr>
            <w:tcW w:w="1260" w:type="dxa"/>
          </w:tcPr>
          <w:p w14:paraId="712EF83D" w14:textId="77777777" w:rsidR="00863832" w:rsidRPr="00EF20F7" w:rsidRDefault="00863832" w:rsidP="00863832">
            <w:pPr>
              <w:pStyle w:val="TAC"/>
            </w:pPr>
            <w:r w:rsidRPr="00EF20F7">
              <w:t>O</w:t>
            </w:r>
          </w:p>
        </w:tc>
        <w:tc>
          <w:tcPr>
            <w:tcW w:w="3780" w:type="dxa"/>
          </w:tcPr>
          <w:p w14:paraId="31F63552"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863832" w:rsidRPr="00EF20F7" w14:paraId="6E972C69" w14:textId="77777777" w:rsidTr="005E27BA">
        <w:trPr>
          <w:cantSplit/>
          <w:jc w:val="center"/>
        </w:trPr>
        <w:tc>
          <w:tcPr>
            <w:tcW w:w="1466" w:type="dxa"/>
            <w:vMerge/>
          </w:tcPr>
          <w:p w14:paraId="3745990B" w14:textId="77777777" w:rsidR="00863832" w:rsidRPr="00EF20F7" w:rsidRDefault="00863832" w:rsidP="00863832">
            <w:pPr>
              <w:keepNext/>
              <w:keepLines/>
              <w:jc w:val="center"/>
              <w:rPr>
                <w:rFonts w:ascii="Arial" w:hAnsi="Arial"/>
                <w:sz w:val="18"/>
                <w:lang w:eastAsia="zh-CN"/>
              </w:rPr>
            </w:pPr>
            <w:bookmarkStart w:id="935" w:name="_MCCTEMPBM_CRPT25350464___4" w:colFirst="0" w:colLast="0"/>
            <w:bookmarkEnd w:id="934"/>
          </w:p>
        </w:tc>
        <w:tc>
          <w:tcPr>
            <w:tcW w:w="1251" w:type="dxa"/>
            <w:vMerge/>
          </w:tcPr>
          <w:p w14:paraId="040D0840" w14:textId="77777777" w:rsidR="00863832" w:rsidRPr="00EF20F7" w:rsidRDefault="00863832" w:rsidP="00863832">
            <w:pPr>
              <w:keepNext/>
              <w:keepLines/>
              <w:jc w:val="center"/>
              <w:rPr>
                <w:rFonts w:ascii="Arial" w:hAnsi="Arial"/>
                <w:sz w:val="18"/>
                <w:lang w:eastAsia="zh-CN"/>
              </w:rPr>
            </w:pPr>
          </w:p>
        </w:tc>
        <w:tc>
          <w:tcPr>
            <w:tcW w:w="1980" w:type="dxa"/>
          </w:tcPr>
          <w:p w14:paraId="03023D25" w14:textId="77777777" w:rsidR="00863832" w:rsidRPr="00EF20F7" w:rsidRDefault="00863832" w:rsidP="00863832">
            <w:pPr>
              <w:pStyle w:val="TAC"/>
            </w:pPr>
            <w:r w:rsidRPr="00EF20F7">
              <w:t>Concurrent Codec Capabilities</w:t>
            </w:r>
          </w:p>
        </w:tc>
        <w:tc>
          <w:tcPr>
            <w:tcW w:w="1260" w:type="dxa"/>
          </w:tcPr>
          <w:p w14:paraId="07F06945" w14:textId="77777777" w:rsidR="00863832" w:rsidRPr="00EF20F7" w:rsidRDefault="00863832" w:rsidP="00863832">
            <w:pPr>
              <w:pStyle w:val="TAC"/>
            </w:pPr>
            <w:r w:rsidRPr="00EF20F7">
              <w:t>O</w:t>
            </w:r>
          </w:p>
        </w:tc>
        <w:tc>
          <w:tcPr>
            <w:tcW w:w="3780" w:type="dxa"/>
          </w:tcPr>
          <w:p w14:paraId="2D0331B8" w14:textId="77777777" w:rsidR="00863832" w:rsidRPr="00EF20F7" w:rsidRDefault="00863832" w:rsidP="00863832">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863832" w:rsidRPr="00EF20F7" w14:paraId="638F6ECE" w14:textId="77777777" w:rsidTr="005E27BA">
        <w:trPr>
          <w:cantSplit/>
          <w:jc w:val="center"/>
        </w:trPr>
        <w:tc>
          <w:tcPr>
            <w:tcW w:w="1466" w:type="dxa"/>
            <w:vMerge/>
          </w:tcPr>
          <w:p w14:paraId="388F9B2A" w14:textId="77777777" w:rsidR="00863832" w:rsidRPr="00EF20F7" w:rsidRDefault="00863832" w:rsidP="00863832">
            <w:pPr>
              <w:keepNext/>
              <w:keepLines/>
              <w:jc w:val="center"/>
              <w:rPr>
                <w:rFonts w:ascii="Arial" w:hAnsi="Arial"/>
                <w:sz w:val="18"/>
                <w:lang w:eastAsia="zh-CN"/>
              </w:rPr>
            </w:pPr>
            <w:bookmarkStart w:id="936" w:name="_MCCTEMPBM_CRPT25350465___4" w:colFirst="0" w:colLast="0"/>
            <w:bookmarkEnd w:id="935"/>
          </w:p>
        </w:tc>
        <w:tc>
          <w:tcPr>
            <w:tcW w:w="1251" w:type="dxa"/>
            <w:vMerge/>
          </w:tcPr>
          <w:p w14:paraId="78406269" w14:textId="77777777" w:rsidR="00863832" w:rsidRPr="00EF20F7" w:rsidRDefault="00863832" w:rsidP="00863832">
            <w:pPr>
              <w:keepNext/>
              <w:keepLines/>
              <w:jc w:val="center"/>
              <w:rPr>
                <w:rFonts w:ascii="Arial" w:hAnsi="Arial"/>
                <w:sz w:val="18"/>
                <w:lang w:eastAsia="zh-CN"/>
              </w:rPr>
            </w:pPr>
          </w:p>
        </w:tc>
        <w:tc>
          <w:tcPr>
            <w:tcW w:w="1980" w:type="dxa"/>
          </w:tcPr>
          <w:p w14:paraId="590C5346" w14:textId="77777777" w:rsidR="00863832" w:rsidRPr="00EF20F7" w:rsidRDefault="00863832" w:rsidP="00863832">
            <w:pPr>
              <w:pStyle w:val="TAC"/>
            </w:pPr>
            <w:r>
              <w:t>DBI</w:t>
            </w:r>
          </w:p>
        </w:tc>
        <w:tc>
          <w:tcPr>
            <w:tcW w:w="1260" w:type="dxa"/>
          </w:tcPr>
          <w:p w14:paraId="48E38B75" w14:textId="77777777" w:rsidR="00863832" w:rsidRPr="00EF20F7" w:rsidRDefault="00863832" w:rsidP="00863832">
            <w:pPr>
              <w:pStyle w:val="TAC"/>
            </w:pPr>
            <w:r>
              <w:t>O</w:t>
            </w:r>
          </w:p>
        </w:tc>
        <w:tc>
          <w:tcPr>
            <w:tcW w:w="3780" w:type="dxa"/>
          </w:tcPr>
          <w:p w14:paraId="5C69D7FA" w14:textId="77777777" w:rsidR="00863832" w:rsidRPr="00473AE9" w:rsidRDefault="00863832" w:rsidP="00863832">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863832" w:rsidRPr="00EF20F7" w14:paraId="3882623D" w14:textId="77777777" w:rsidTr="005E27BA">
        <w:trPr>
          <w:cantSplit/>
          <w:jc w:val="center"/>
        </w:trPr>
        <w:tc>
          <w:tcPr>
            <w:tcW w:w="1466" w:type="dxa"/>
            <w:vMerge w:val="restart"/>
          </w:tcPr>
          <w:p w14:paraId="109ABEA3" w14:textId="77777777" w:rsidR="00863832" w:rsidRPr="00EF20F7" w:rsidRDefault="00863832" w:rsidP="00863832">
            <w:pPr>
              <w:keepNext/>
              <w:keepLines/>
              <w:jc w:val="center"/>
              <w:rPr>
                <w:rFonts w:ascii="Arial" w:hAnsi="Arial"/>
                <w:sz w:val="18"/>
              </w:rPr>
            </w:pPr>
            <w:bookmarkStart w:id="937" w:name="_MCCTEMPBM_CRPT25350466___4" w:colFirst="0" w:colLast="2"/>
            <w:bookmarkEnd w:id="936"/>
            <w:r w:rsidRPr="00EF20F7">
              <w:rPr>
                <w:rFonts w:ascii="Arial" w:hAnsi="Arial"/>
                <w:sz w:val="18"/>
              </w:rPr>
              <w:t>Reserve and Configure IMS Resources Ack</w:t>
            </w:r>
          </w:p>
        </w:tc>
        <w:tc>
          <w:tcPr>
            <w:tcW w:w="1251" w:type="dxa"/>
            <w:vMerge w:val="restart"/>
          </w:tcPr>
          <w:p w14:paraId="1B9038FA" w14:textId="77777777" w:rsidR="00863832" w:rsidRPr="00EF20F7" w:rsidRDefault="00863832" w:rsidP="00863832">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863832" w:rsidRPr="00EF20F7" w:rsidRDefault="00863832" w:rsidP="00863832">
            <w:pPr>
              <w:keepNext/>
              <w:keepLines/>
              <w:jc w:val="center"/>
              <w:rPr>
                <w:rFonts w:ascii="Arial" w:hAnsi="Arial"/>
                <w:sz w:val="18"/>
              </w:rPr>
            </w:pPr>
            <w:r w:rsidRPr="00EF20F7">
              <w:rPr>
                <w:rFonts w:ascii="Arial" w:hAnsi="Arial"/>
                <w:sz w:val="18"/>
              </w:rPr>
              <w:t>Context</w:t>
            </w:r>
          </w:p>
        </w:tc>
        <w:tc>
          <w:tcPr>
            <w:tcW w:w="1260" w:type="dxa"/>
          </w:tcPr>
          <w:p w14:paraId="54BF882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52D7B688" w14:textId="77777777" w:rsidR="00863832" w:rsidRPr="00EF20F7" w:rsidRDefault="00863832" w:rsidP="00863832">
            <w:pPr>
              <w:keepNext/>
              <w:keepLines/>
              <w:rPr>
                <w:rFonts w:ascii="Arial" w:hAnsi="Arial"/>
                <w:sz w:val="18"/>
              </w:rPr>
            </w:pPr>
            <w:bookmarkStart w:id="938" w:name="_MCCTEMPBM_CRPT25350467___7"/>
            <w:r w:rsidRPr="00EF20F7">
              <w:rPr>
                <w:rFonts w:ascii="Arial" w:hAnsi="Arial"/>
                <w:sz w:val="18"/>
              </w:rPr>
              <w:t>This information element indicates the context where the command was executed.</w:t>
            </w:r>
            <w:bookmarkEnd w:id="938"/>
          </w:p>
        </w:tc>
      </w:tr>
      <w:tr w:rsidR="00863832" w:rsidRPr="00EF20F7" w14:paraId="4E18BC07" w14:textId="77777777" w:rsidTr="005E27BA">
        <w:trPr>
          <w:cantSplit/>
          <w:jc w:val="center"/>
        </w:trPr>
        <w:tc>
          <w:tcPr>
            <w:tcW w:w="1466" w:type="dxa"/>
            <w:vMerge/>
          </w:tcPr>
          <w:p w14:paraId="7CFF8809" w14:textId="77777777" w:rsidR="00863832" w:rsidRPr="00EF20F7" w:rsidRDefault="00863832" w:rsidP="00863832">
            <w:pPr>
              <w:keepNext/>
              <w:keepLines/>
              <w:jc w:val="center"/>
              <w:rPr>
                <w:rFonts w:ascii="Arial" w:hAnsi="Arial"/>
                <w:sz w:val="18"/>
              </w:rPr>
            </w:pPr>
            <w:bookmarkStart w:id="939" w:name="_MCCTEMPBM_CRPT25350468___4" w:colFirst="0" w:colLast="2"/>
            <w:bookmarkEnd w:id="937"/>
          </w:p>
        </w:tc>
        <w:tc>
          <w:tcPr>
            <w:tcW w:w="1251" w:type="dxa"/>
            <w:vMerge/>
          </w:tcPr>
          <w:p w14:paraId="7212C537" w14:textId="77777777" w:rsidR="00863832" w:rsidRPr="00EF20F7" w:rsidRDefault="00863832" w:rsidP="00863832">
            <w:pPr>
              <w:keepNext/>
              <w:keepLines/>
              <w:jc w:val="center"/>
              <w:rPr>
                <w:rFonts w:ascii="Arial" w:hAnsi="Arial"/>
                <w:sz w:val="18"/>
              </w:rPr>
            </w:pPr>
          </w:p>
        </w:tc>
        <w:tc>
          <w:tcPr>
            <w:tcW w:w="1980" w:type="dxa"/>
          </w:tcPr>
          <w:p w14:paraId="5524CA3D" w14:textId="77777777" w:rsidR="00863832" w:rsidRPr="00EF20F7" w:rsidRDefault="00863832" w:rsidP="00863832">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6D9D7EDC" w14:textId="77777777" w:rsidR="00863832" w:rsidRPr="00EF20F7" w:rsidRDefault="00863832" w:rsidP="00863832">
            <w:pPr>
              <w:keepNext/>
              <w:keepLines/>
              <w:rPr>
                <w:rFonts w:ascii="Arial" w:hAnsi="Arial"/>
                <w:sz w:val="18"/>
              </w:rPr>
            </w:pPr>
            <w:bookmarkStart w:id="940" w:name="_MCCTEMPBM_CRPT25350469___7"/>
            <w:r w:rsidRPr="00EF20F7">
              <w:rPr>
                <w:rFonts w:ascii="Arial" w:hAnsi="Arial"/>
                <w:sz w:val="18"/>
              </w:rPr>
              <w:t>This information element indicates the Bearer Termination where the command was executed.</w:t>
            </w:r>
            <w:bookmarkEnd w:id="940"/>
          </w:p>
        </w:tc>
      </w:tr>
      <w:tr w:rsidR="00863832" w:rsidRPr="00EF20F7" w14:paraId="5A045C35" w14:textId="77777777" w:rsidTr="005E27BA">
        <w:trPr>
          <w:cantSplit/>
          <w:jc w:val="center"/>
        </w:trPr>
        <w:tc>
          <w:tcPr>
            <w:tcW w:w="1466" w:type="dxa"/>
            <w:vMerge/>
          </w:tcPr>
          <w:p w14:paraId="25F226FF" w14:textId="77777777" w:rsidR="00863832" w:rsidRPr="00EF20F7" w:rsidRDefault="00863832" w:rsidP="00863832">
            <w:pPr>
              <w:keepNext/>
              <w:keepLines/>
              <w:jc w:val="center"/>
              <w:rPr>
                <w:rFonts w:ascii="Arial" w:hAnsi="Arial"/>
                <w:sz w:val="18"/>
              </w:rPr>
            </w:pPr>
            <w:bookmarkStart w:id="941" w:name="_MCCTEMPBM_CRPT25350470___4" w:colFirst="0" w:colLast="2"/>
            <w:bookmarkStart w:id="942" w:name="_MCCTEMPBM_CRPT25350471___7" w:colFirst="4" w:colLast="4"/>
            <w:bookmarkEnd w:id="939"/>
          </w:p>
        </w:tc>
        <w:tc>
          <w:tcPr>
            <w:tcW w:w="1251" w:type="dxa"/>
            <w:vMerge/>
          </w:tcPr>
          <w:p w14:paraId="55CEBEEE" w14:textId="77777777" w:rsidR="00863832" w:rsidRPr="00EF20F7" w:rsidRDefault="00863832" w:rsidP="00863832">
            <w:pPr>
              <w:keepNext/>
              <w:keepLines/>
              <w:jc w:val="center"/>
              <w:rPr>
                <w:rFonts w:ascii="Arial" w:hAnsi="Arial"/>
                <w:sz w:val="18"/>
              </w:rPr>
            </w:pPr>
          </w:p>
        </w:tc>
        <w:tc>
          <w:tcPr>
            <w:tcW w:w="1980" w:type="dxa"/>
          </w:tcPr>
          <w:p w14:paraId="777F966F" w14:textId="77777777" w:rsidR="00863832" w:rsidRPr="00EF20F7" w:rsidRDefault="00863832" w:rsidP="00863832">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B14FE9E"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7B10C1B8" w14:textId="77777777" w:rsidTr="005E27BA">
        <w:trPr>
          <w:cantSplit/>
          <w:jc w:val="center"/>
        </w:trPr>
        <w:tc>
          <w:tcPr>
            <w:tcW w:w="1466" w:type="dxa"/>
            <w:vMerge/>
          </w:tcPr>
          <w:p w14:paraId="74524B2C" w14:textId="77777777" w:rsidR="00863832" w:rsidRPr="00EF20F7" w:rsidRDefault="00863832" w:rsidP="00863832">
            <w:pPr>
              <w:keepNext/>
              <w:keepLines/>
              <w:jc w:val="center"/>
              <w:rPr>
                <w:rFonts w:ascii="Arial" w:hAnsi="Arial"/>
                <w:sz w:val="18"/>
              </w:rPr>
            </w:pPr>
            <w:bookmarkStart w:id="943" w:name="_MCCTEMPBM_CRPT25350472___4" w:colFirst="0" w:colLast="2"/>
            <w:bookmarkStart w:id="944" w:name="_MCCTEMPBM_CRPT25350473___7" w:colFirst="4" w:colLast="4"/>
            <w:bookmarkEnd w:id="941"/>
            <w:bookmarkEnd w:id="942"/>
          </w:p>
        </w:tc>
        <w:tc>
          <w:tcPr>
            <w:tcW w:w="1251" w:type="dxa"/>
            <w:vMerge/>
          </w:tcPr>
          <w:p w14:paraId="141AC2BC" w14:textId="77777777" w:rsidR="00863832" w:rsidRPr="00EF20F7" w:rsidRDefault="00863832" w:rsidP="00863832">
            <w:pPr>
              <w:keepNext/>
              <w:keepLines/>
              <w:jc w:val="center"/>
              <w:rPr>
                <w:rFonts w:ascii="Arial" w:hAnsi="Arial"/>
                <w:sz w:val="18"/>
              </w:rPr>
            </w:pPr>
          </w:p>
        </w:tc>
        <w:tc>
          <w:tcPr>
            <w:tcW w:w="1980" w:type="dxa"/>
          </w:tcPr>
          <w:p w14:paraId="61AD6190" w14:textId="77777777" w:rsidR="00863832" w:rsidRPr="00EF20F7" w:rsidRDefault="00863832" w:rsidP="00863832">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78C3BF7"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34F0B813" w14:textId="77777777" w:rsidTr="005E27BA">
        <w:trPr>
          <w:cantSplit/>
          <w:jc w:val="center"/>
        </w:trPr>
        <w:tc>
          <w:tcPr>
            <w:tcW w:w="1466" w:type="dxa"/>
            <w:vMerge/>
          </w:tcPr>
          <w:p w14:paraId="4CE4A794" w14:textId="77777777" w:rsidR="00863832" w:rsidRPr="00EF20F7" w:rsidRDefault="00863832" w:rsidP="00863832">
            <w:pPr>
              <w:keepNext/>
              <w:keepLines/>
              <w:jc w:val="center"/>
              <w:rPr>
                <w:rFonts w:ascii="Arial" w:hAnsi="Arial"/>
                <w:sz w:val="18"/>
              </w:rPr>
            </w:pPr>
            <w:bookmarkStart w:id="945" w:name="_MCCTEMPBM_CRPT25350474___4" w:colFirst="0" w:colLast="2"/>
            <w:bookmarkStart w:id="946" w:name="_MCCTEMPBM_CRPT25350475___7" w:colFirst="4" w:colLast="4"/>
            <w:bookmarkEnd w:id="943"/>
            <w:bookmarkEnd w:id="944"/>
          </w:p>
        </w:tc>
        <w:tc>
          <w:tcPr>
            <w:tcW w:w="1251" w:type="dxa"/>
            <w:vMerge/>
          </w:tcPr>
          <w:p w14:paraId="7AFDBCCB" w14:textId="77777777" w:rsidR="00863832" w:rsidRPr="00EF20F7" w:rsidRDefault="00863832" w:rsidP="00863832">
            <w:pPr>
              <w:keepNext/>
              <w:keepLines/>
              <w:jc w:val="center"/>
              <w:rPr>
                <w:rFonts w:ascii="Arial" w:hAnsi="Arial"/>
                <w:sz w:val="18"/>
              </w:rPr>
            </w:pPr>
          </w:p>
        </w:tc>
        <w:tc>
          <w:tcPr>
            <w:tcW w:w="1980" w:type="dxa"/>
          </w:tcPr>
          <w:p w14:paraId="7340A464" w14:textId="77777777" w:rsidR="00863832" w:rsidRPr="00EF20F7" w:rsidRDefault="00863832" w:rsidP="00863832">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AFC2C06"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67509926" w14:textId="77777777" w:rsidTr="005E27BA">
        <w:trPr>
          <w:cantSplit/>
          <w:jc w:val="center"/>
        </w:trPr>
        <w:tc>
          <w:tcPr>
            <w:tcW w:w="1466" w:type="dxa"/>
            <w:vMerge/>
          </w:tcPr>
          <w:p w14:paraId="11D27D55" w14:textId="77777777" w:rsidR="00863832" w:rsidRPr="00EF20F7" w:rsidRDefault="00863832" w:rsidP="00863832">
            <w:pPr>
              <w:keepNext/>
              <w:keepLines/>
              <w:jc w:val="center"/>
              <w:rPr>
                <w:rFonts w:ascii="Arial" w:hAnsi="Arial"/>
                <w:sz w:val="18"/>
              </w:rPr>
            </w:pPr>
            <w:bookmarkStart w:id="947" w:name="_MCCTEMPBM_CRPT25350476___4" w:colFirst="0" w:colLast="2"/>
            <w:bookmarkStart w:id="948" w:name="_MCCTEMPBM_CRPT25350477___7" w:colFirst="4" w:colLast="4"/>
            <w:bookmarkEnd w:id="945"/>
            <w:bookmarkEnd w:id="946"/>
          </w:p>
        </w:tc>
        <w:tc>
          <w:tcPr>
            <w:tcW w:w="1251" w:type="dxa"/>
            <w:vMerge/>
          </w:tcPr>
          <w:p w14:paraId="531EE3D8" w14:textId="77777777" w:rsidR="00863832" w:rsidRPr="00EF20F7" w:rsidRDefault="00863832" w:rsidP="00863832">
            <w:pPr>
              <w:keepNext/>
              <w:keepLines/>
              <w:jc w:val="center"/>
              <w:rPr>
                <w:rFonts w:ascii="Arial" w:hAnsi="Arial"/>
                <w:sz w:val="18"/>
              </w:rPr>
            </w:pPr>
          </w:p>
        </w:tc>
        <w:tc>
          <w:tcPr>
            <w:tcW w:w="1980" w:type="dxa"/>
          </w:tcPr>
          <w:p w14:paraId="6317B79F" w14:textId="77777777" w:rsidR="00863832" w:rsidRPr="00EF20F7" w:rsidRDefault="00863832" w:rsidP="00863832">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7536EC4"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7A3430CF" w14:textId="77777777" w:rsidTr="005E27BA">
        <w:trPr>
          <w:cantSplit/>
          <w:jc w:val="center"/>
        </w:trPr>
        <w:tc>
          <w:tcPr>
            <w:tcW w:w="1466" w:type="dxa"/>
            <w:vMerge/>
          </w:tcPr>
          <w:p w14:paraId="1A1047C2" w14:textId="77777777" w:rsidR="00863832" w:rsidRPr="00EF20F7" w:rsidRDefault="00863832" w:rsidP="00863832">
            <w:pPr>
              <w:keepNext/>
              <w:keepLines/>
              <w:jc w:val="center"/>
              <w:rPr>
                <w:rFonts w:ascii="Arial" w:hAnsi="Arial"/>
                <w:sz w:val="18"/>
              </w:rPr>
            </w:pPr>
            <w:bookmarkStart w:id="949" w:name="_MCCTEMPBM_CRPT25350478___4" w:colFirst="0" w:colLast="2"/>
            <w:bookmarkEnd w:id="947"/>
            <w:bookmarkEnd w:id="948"/>
          </w:p>
        </w:tc>
        <w:tc>
          <w:tcPr>
            <w:tcW w:w="1251" w:type="dxa"/>
            <w:vMerge/>
          </w:tcPr>
          <w:p w14:paraId="7D9DA81A" w14:textId="77777777" w:rsidR="00863832" w:rsidRPr="00EF20F7" w:rsidRDefault="00863832" w:rsidP="00863832">
            <w:pPr>
              <w:keepNext/>
              <w:keepLines/>
              <w:jc w:val="center"/>
              <w:rPr>
                <w:rFonts w:ascii="Arial" w:hAnsi="Arial"/>
                <w:sz w:val="18"/>
              </w:rPr>
            </w:pPr>
          </w:p>
        </w:tc>
        <w:tc>
          <w:tcPr>
            <w:tcW w:w="1980" w:type="dxa"/>
          </w:tcPr>
          <w:p w14:paraId="2446EA5A"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7BB5EE4" w14:textId="77777777" w:rsidR="00863832" w:rsidRPr="00EF20F7" w:rsidRDefault="00863832" w:rsidP="00863832">
            <w:pPr>
              <w:keepNext/>
              <w:keepLines/>
              <w:rPr>
                <w:rFonts w:ascii="Arial" w:hAnsi="Arial"/>
                <w:sz w:val="18"/>
              </w:rPr>
            </w:pPr>
            <w:bookmarkStart w:id="950" w:name="_MCCTEMPBM_CRPT25350479___7"/>
            <w:r w:rsidRPr="00EF20F7">
              <w:rPr>
                <w:rFonts w:ascii="Arial" w:hAnsi="Arial"/>
                <w:sz w:val="18"/>
              </w:rPr>
              <w:t>This information element shall be present only if it was contained in the request. It indicates the ICE password assigned by the MRFP.</w:t>
            </w:r>
            <w:bookmarkEnd w:id="950"/>
          </w:p>
        </w:tc>
      </w:tr>
      <w:tr w:rsidR="00863832" w:rsidRPr="00EF20F7" w14:paraId="5912AF9C" w14:textId="77777777" w:rsidTr="005E27BA">
        <w:trPr>
          <w:cantSplit/>
          <w:jc w:val="center"/>
        </w:trPr>
        <w:tc>
          <w:tcPr>
            <w:tcW w:w="1466" w:type="dxa"/>
            <w:vMerge/>
          </w:tcPr>
          <w:p w14:paraId="3F416930" w14:textId="77777777" w:rsidR="00863832" w:rsidRPr="00EF20F7" w:rsidRDefault="00863832" w:rsidP="00863832">
            <w:pPr>
              <w:keepNext/>
              <w:keepLines/>
              <w:jc w:val="center"/>
              <w:rPr>
                <w:rFonts w:ascii="Arial" w:hAnsi="Arial"/>
                <w:sz w:val="18"/>
              </w:rPr>
            </w:pPr>
            <w:bookmarkStart w:id="951" w:name="_MCCTEMPBM_CRPT25350480___4" w:colFirst="0" w:colLast="2"/>
            <w:bookmarkEnd w:id="949"/>
          </w:p>
        </w:tc>
        <w:tc>
          <w:tcPr>
            <w:tcW w:w="1251" w:type="dxa"/>
            <w:vMerge/>
          </w:tcPr>
          <w:p w14:paraId="4B6D372B" w14:textId="77777777" w:rsidR="00863832" w:rsidRPr="00EF20F7" w:rsidRDefault="00863832" w:rsidP="00863832">
            <w:pPr>
              <w:keepNext/>
              <w:keepLines/>
              <w:jc w:val="center"/>
              <w:rPr>
                <w:rFonts w:ascii="Arial" w:hAnsi="Arial"/>
                <w:sz w:val="18"/>
              </w:rPr>
            </w:pPr>
          </w:p>
        </w:tc>
        <w:tc>
          <w:tcPr>
            <w:tcW w:w="1980" w:type="dxa"/>
          </w:tcPr>
          <w:p w14:paraId="37EA5991"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AF877A4" w14:textId="77777777" w:rsidR="00863832" w:rsidRPr="00EF20F7" w:rsidRDefault="00863832" w:rsidP="00863832">
            <w:pPr>
              <w:keepNext/>
              <w:keepLines/>
              <w:rPr>
                <w:rFonts w:ascii="Arial" w:hAnsi="Arial"/>
                <w:sz w:val="18"/>
              </w:rPr>
            </w:pPr>
            <w:bookmarkStart w:id="952" w:name="_MCCTEMPBM_CRPT25350481___7"/>
            <w:r w:rsidRPr="00EF20F7">
              <w:rPr>
                <w:rFonts w:ascii="Arial" w:hAnsi="Arial"/>
                <w:sz w:val="18"/>
              </w:rPr>
              <w:t>This information element shall be present only if it was contained in the request. It indicates the ICE Ufrag assigned by the MRFP.</w:t>
            </w:r>
            <w:bookmarkEnd w:id="952"/>
          </w:p>
        </w:tc>
      </w:tr>
      <w:tr w:rsidR="00863832" w:rsidRPr="00EF20F7" w14:paraId="3B41BC6E" w14:textId="77777777" w:rsidTr="005E27BA">
        <w:trPr>
          <w:cantSplit/>
          <w:jc w:val="center"/>
        </w:trPr>
        <w:tc>
          <w:tcPr>
            <w:tcW w:w="1466" w:type="dxa"/>
            <w:vMerge/>
          </w:tcPr>
          <w:p w14:paraId="3CE7D634" w14:textId="77777777" w:rsidR="00863832" w:rsidRPr="00EF20F7" w:rsidRDefault="00863832" w:rsidP="00863832">
            <w:pPr>
              <w:keepNext/>
              <w:keepLines/>
              <w:jc w:val="center"/>
              <w:rPr>
                <w:rFonts w:ascii="Arial" w:hAnsi="Arial"/>
                <w:sz w:val="18"/>
              </w:rPr>
            </w:pPr>
            <w:bookmarkStart w:id="953" w:name="_MCCTEMPBM_CRPT25350482___4" w:colFirst="0" w:colLast="2"/>
            <w:bookmarkEnd w:id="951"/>
          </w:p>
        </w:tc>
        <w:tc>
          <w:tcPr>
            <w:tcW w:w="1251" w:type="dxa"/>
            <w:vMerge/>
          </w:tcPr>
          <w:p w14:paraId="25115D43" w14:textId="77777777" w:rsidR="00863832" w:rsidRPr="00EF20F7" w:rsidRDefault="00863832" w:rsidP="00863832">
            <w:pPr>
              <w:keepNext/>
              <w:keepLines/>
              <w:jc w:val="center"/>
              <w:rPr>
                <w:rFonts w:ascii="Arial" w:hAnsi="Arial"/>
                <w:sz w:val="18"/>
              </w:rPr>
            </w:pPr>
          </w:p>
        </w:tc>
        <w:tc>
          <w:tcPr>
            <w:tcW w:w="1980" w:type="dxa"/>
          </w:tcPr>
          <w:p w14:paraId="26339B0C"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58046273" w14:textId="77777777" w:rsidR="00863832" w:rsidRPr="00EF20F7" w:rsidRDefault="00863832" w:rsidP="00863832">
            <w:pPr>
              <w:keepNext/>
              <w:keepLines/>
              <w:rPr>
                <w:rFonts w:ascii="Arial" w:hAnsi="Arial"/>
                <w:sz w:val="18"/>
              </w:rPr>
            </w:pPr>
            <w:bookmarkStart w:id="954" w:name="_MCCTEMPBM_CRPT25350483___7"/>
            <w:r w:rsidRPr="00EF20F7">
              <w:rPr>
                <w:rFonts w:ascii="Arial" w:hAnsi="Arial"/>
                <w:sz w:val="18"/>
              </w:rPr>
              <w:t>This information element shall be present only if it was contained in the request. It indicates the ICE host candidate assigned by the MRFP.</w:t>
            </w:r>
            <w:bookmarkEnd w:id="954"/>
          </w:p>
        </w:tc>
      </w:tr>
      <w:tr w:rsidR="00863832" w:rsidRPr="00EF20F7" w14:paraId="598DC04F" w14:textId="77777777" w:rsidTr="005E27BA">
        <w:trPr>
          <w:cantSplit/>
          <w:jc w:val="center"/>
        </w:trPr>
        <w:tc>
          <w:tcPr>
            <w:tcW w:w="1466" w:type="dxa"/>
            <w:vMerge/>
          </w:tcPr>
          <w:p w14:paraId="2CF1F2FA" w14:textId="77777777" w:rsidR="00863832" w:rsidRPr="00EF20F7" w:rsidRDefault="00863832" w:rsidP="00863832">
            <w:pPr>
              <w:keepNext/>
              <w:keepLines/>
              <w:jc w:val="center"/>
              <w:rPr>
                <w:rFonts w:ascii="Arial" w:hAnsi="Arial"/>
                <w:sz w:val="18"/>
              </w:rPr>
            </w:pPr>
          </w:p>
        </w:tc>
        <w:tc>
          <w:tcPr>
            <w:tcW w:w="1251" w:type="dxa"/>
            <w:vMerge/>
          </w:tcPr>
          <w:p w14:paraId="59033424" w14:textId="77777777" w:rsidR="00863832" w:rsidRPr="00EF20F7" w:rsidRDefault="00863832" w:rsidP="00863832">
            <w:pPr>
              <w:keepNext/>
              <w:keepLines/>
              <w:jc w:val="center"/>
              <w:rPr>
                <w:rFonts w:ascii="Arial" w:hAnsi="Arial"/>
                <w:sz w:val="18"/>
              </w:rPr>
            </w:pPr>
          </w:p>
        </w:tc>
        <w:tc>
          <w:tcPr>
            <w:tcW w:w="1980" w:type="dxa"/>
          </w:tcPr>
          <w:p w14:paraId="6AF42251" w14:textId="6E1D13D3"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2D56414" w14:textId="6C8E657C"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3F6D2769" w14:textId="2DD82C2D"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863832" w:rsidRPr="00EF20F7" w14:paraId="2FDFE92A" w14:textId="77777777" w:rsidTr="005E27BA">
        <w:trPr>
          <w:cantSplit/>
          <w:jc w:val="center"/>
        </w:trPr>
        <w:tc>
          <w:tcPr>
            <w:tcW w:w="1466" w:type="dxa"/>
            <w:vMerge/>
          </w:tcPr>
          <w:p w14:paraId="63E69BF4" w14:textId="77777777" w:rsidR="00863832" w:rsidRPr="00EF20F7" w:rsidRDefault="00863832" w:rsidP="00863832">
            <w:pPr>
              <w:keepNext/>
              <w:keepLines/>
              <w:jc w:val="center"/>
              <w:rPr>
                <w:rFonts w:ascii="Arial" w:hAnsi="Arial"/>
                <w:sz w:val="18"/>
              </w:rPr>
            </w:pPr>
            <w:bookmarkStart w:id="955" w:name="_MCCTEMPBM_CRPT25350484___4" w:colFirst="0" w:colLast="2"/>
            <w:bookmarkEnd w:id="953"/>
          </w:p>
        </w:tc>
        <w:tc>
          <w:tcPr>
            <w:tcW w:w="1251" w:type="dxa"/>
            <w:vMerge/>
          </w:tcPr>
          <w:p w14:paraId="20F9D13C" w14:textId="77777777" w:rsidR="00863832" w:rsidRPr="00EF20F7" w:rsidRDefault="00863832" w:rsidP="00863832">
            <w:pPr>
              <w:keepNext/>
              <w:keepLines/>
              <w:jc w:val="center"/>
              <w:rPr>
                <w:rFonts w:ascii="Arial" w:hAnsi="Arial"/>
                <w:sz w:val="18"/>
              </w:rPr>
            </w:pPr>
          </w:p>
        </w:tc>
        <w:tc>
          <w:tcPr>
            <w:tcW w:w="1980" w:type="dxa"/>
          </w:tcPr>
          <w:p w14:paraId="2ADCAC5C" w14:textId="77777777" w:rsidR="00863832" w:rsidRPr="00EF20F7" w:rsidRDefault="00863832" w:rsidP="00863832">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DD64347" w14:textId="77777777" w:rsidR="00863832" w:rsidRPr="00EF20F7" w:rsidRDefault="00863832" w:rsidP="00863832">
            <w:pPr>
              <w:keepNext/>
              <w:keepLines/>
              <w:rPr>
                <w:rFonts w:ascii="Arial" w:hAnsi="Arial"/>
                <w:sz w:val="18"/>
              </w:rPr>
            </w:pPr>
            <w:bookmarkStart w:id="956" w:name="_MCCTEMPBM_CRPT25350485___7"/>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bookmarkEnd w:id="956"/>
          </w:p>
        </w:tc>
      </w:tr>
      <w:tr w:rsidR="00863832" w:rsidRPr="00EF20F7" w14:paraId="054432C0" w14:textId="77777777" w:rsidTr="005E27BA">
        <w:trPr>
          <w:cantSplit/>
          <w:jc w:val="center"/>
        </w:trPr>
        <w:tc>
          <w:tcPr>
            <w:tcW w:w="1466" w:type="dxa"/>
            <w:vMerge/>
          </w:tcPr>
          <w:p w14:paraId="3C00B917" w14:textId="77777777" w:rsidR="00863832" w:rsidRPr="00EF20F7" w:rsidRDefault="00863832" w:rsidP="00863832">
            <w:pPr>
              <w:keepNext/>
              <w:keepLines/>
              <w:jc w:val="center"/>
              <w:rPr>
                <w:rFonts w:ascii="Arial" w:hAnsi="Arial"/>
                <w:sz w:val="18"/>
              </w:rPr>
            </w:pPr>
            <w:bookmarkStart w:id="957" w:name="_MCCTEMPBM_CRPT25350486___4" w:colFirst="0" w:colLast="2"/>
            <w:bookmarkEnd w:id="955"/>
          </w:p>
        </w:tc>
        <w:tc>
          <w:tcPr>
            <w:tcW w:w="1251" w:type="dxa"/>
            <w:vMerge/>
          </w:tcPr>
          <w:p w14:paraId="02C9701D" w14:textId="77777777" w:rsidR="00863832" w:rsidRPr="00EF20F7" w:rsidRDefault="00863832" w:rsidP="00863832">
            <w:pPr>
              <w:keepNext/>
              <w:keepLines/>
              <w:jc w:val="center"/>
              <w:rPr>
                <w:rFonts w:ascii="Arial" w:hAnsi="Arial"/>
                <w:sz w:val="18"/>
              </w:rPr>
            </w:pPr>
          </w:p>
        </w:tc>
        <w:tc>
          <w:tcPr>
            <w:tcW w:w="1980" w:type="dxa"/>
          </w:tcPr>
          <w:p w14:paraId="04DECA53"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354A7A57" w14:textId="77777777" w:rsidR="00863832" w:rsidRPr="00EF20F7" w:rsidRDefault="00863832" w:rsidP="00863832">
            <w:pPr>
              <w:keepNext/>
              <w:keepLines/>
              <w:rPr>
                <w:rFonts w:ascii="Arial" w:hAnsi="Arial"/>
                <w:sz w:val="18"/>
              </w:rPr>
            </w:pPr>
            <w:bookmarkStart w:id="958" w:name="_MCCTEMPBM_CRPT25350487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958"/>
          </w:p>
        </w:tc>
      </w:tr>
      <w:tr w:rsidR="00863832" w:rsidRPr="00EF20F7" w14:paraId="6837DAD1" w14:textId="77777777" w:rsidTr="005E27BA">
        <w:trPr>
          <w:cantSplit/>
          <w:jc w:val="center"/>
        </w:trPr>
        <w:tc>
          <w:tcPr>
            <w:tcW w:w="1466" w:type="dxa"/>
            <w:vMerge/>
          </w:tcPr>
          <w:p w14:paraId="245BACBE" w14:textId="77777777" w:rsidR="00863832" w:rsidRPr="00EF20F7" w:rsidRDefault="00863832" w:rsidP="00863832">
            <w:pPr>
              <w:keepNext/>
              <w:keepLines/>
              <w:jc w:val="center"/>
              <w:rPr>
                <w:rFonts w:ascii="Arial" w:hAnsi="Arial"/>
                <w:sz w:val="18"/>
              </w:rPr>
            </w:pPr>
            <w:bookmarkStart w:id="959" w:name="_MCCTEMPBM_CRPT25350488___4" w:colFirst="0" w:colLast="2"/>
            <w:bookmarkEnd w:id="957"/>
          </w:p>
        </w:tc>
        <w:tc>
          <w:tcPr>
            <w:tcW w:w="1251" w:type="dxa"/>
            <w:vMerge/>
          </w:tcPr>
          <w:p w14:paraId="6BFEC951" w14:textId="77777777" w:rsidR="00863832" w:rsidRPr="00EF20F7" w:rsidRDefault="00863832" w:rsidP="00863832">
            <w:pPr>
              <w:keepNext/>
              <w:keepLines/>
              <w:jc w:val="center"/>
              <w:rPr>
                <w:rFonts w:ascii="Arial" w:hAnsi="Arial"/>
                <w:sz w:val="18"/>
              </w:rPr>
            </w:pPr>
          </w:p>
        </w:tc>
        <w:tc>
          <w:tcPr>
            <w:tcW w:w="1980" w:type="dxa"/>
          </w:tcPr>
          <w:p w14:paraId="287E0F87" w14:textId="77777777" w:rsidR="00863832" w:rsidRPr="00EF20F7" w:rsidRDefault="00863832" w:rsidP="00863832">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BDBBEE9" w14:textId="77777777" w:rsidR="00863832" w:rsidRPr="00EF20F7" w:rsidRDefault="00863832" w:rsidP="00863832">
            <w:pPr>
              <w:keepNext/>
              <w:keepLines/>
              <w:rPr>
                <w:rFonts w:ascii="Arial" w:hAnsi="Arial"/>
                <w:sz w:val="18"/>
              </w:rPr>
            </w:pPr>
            <w:bookmarkStart w:id="960" w:name="_MCCTEMPBM_CRPT25350489___7"/>
            <w:r w:rsidRPr="00EF20F7">
              <w:rPr>
                <w:rFonts w:ascii="Arial" w:hAnsi="Arial"/>
                <w:sz w:val="18"/>
              </w:rPr>
              <w:t>This information element may be present only if the Local certificate fingerprint Request was contained in the request. It indicates the local certificate fingerprint.</w:t>
            </w:r>
            <w:bookmarkEnd w:id="960"/>
          </w:p>
        </w:tc>
      </w:tr>
      <w:tr w:rsidR="00863832" w:rsidRPr="00EF20F7" w14:paraId="48487302" w14:textId="77777777" w:rsidTr="005E27BA">
        <w:trPr>
          <w:cantSplit/>
          <w:jc w:val="center"/>
        </w:trPr>
        <w:tc>
          <w:tcPr>
            <w:tcW w:w="1466" w:type="dxa"/>
            <w:vMerge/>
          </w:tcPr>
          <w:p w14:paraId="41D26C9A" w14:textId="77777777" w:rsidR="00863832" w:rsidRPr="00EF20F7" w:rsidRDefault="00863832" w:rsidP="00863832">
            <w:pPr>
              <w:keepNext/>
              <w:keepLines/>
              <w:jc w:val="center"/>
              <w:rPr>
                <w:rFonts w:ascii="Arial" w:hAnsi="Arial"/>
                <w:sz w:val="18"/>
              </w:rPr>
            </w:pPr>
            <w:bookmarkStart w:id="961" w:name="_MCCTEMPBM_CRPT25350490___4" w:colFirst="0" w:colLast="2"/>
            <w:bookmarkEnd w:id="959"/>
          </w:p>
        </w:tc>
        <w:tc>
          <w:tcPr>
            <w:tcW w:w="1251" w:type="dxa"/>
            <w:vMerge/>
          </w:tcPr>
          <w:p w14:paraId="409D2045" w14:textId="77777777" w:rsidR="00863832" w:rsidRPr="00EF20F7" w:rsidRDefault="00863832" w:rsidP="00863832">
            <w:pPr>
              <w:keepNext/>
              <w:keepLines/>
              <w:jc w:val="center"/>
              <w:rPr>
                <w:rFonts w:ascii="Arial" w:hAnsi="Arial"/>
                <w:sz w:val="18"/>
              </w:rPr>
            </w:pPr>
          </w:p>
        </w:tc>
        <w:tc>
          <w:tcPr>
            <w:tcW w:w="1980" w:type="dxa"/>
          </w:tcPr>
          <w:p w14:paraId="66EBC61D" w14:textId="77777777" w:rsidR="00863832" w:rsidRPr="00EF20F7" w:rsidRDefault="00863832" w:rsidP="00863832">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863832" w:rsidRPr="00EF20F7" w:rsidRDefault="00863832" w:rsidP="00863832">
            <w:pPr>
              <w:keepNext/>
              <w:keepLines/>
              <w:rPr>
                <w:rFonts w:ascii="Arial" w:hAnsi="Arial"/>
                <w:sz w:val="18"/>
              </w:rPr>
            </w:pPr>
            <w:bookmarkStart w:id="962" w:name="_MCCTEMPBM_CRPT25350491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962"/>
          </w:p>
        </w:tc>
      </w:tr>
      <w:tr w:rsidR="00863832" w:rsidRPr="00EF20F7" w14:paraId="6F43BC82" w14:textId="77777777" w:rsidTr="005E27BA">
        <w:trPr>
          <w:cantSplit/>
          <w:jc w:val="center"/>
        </w:trPr>
        <w:tc>
          <w:tcPr>
            <w:tcW w:w="1466" w:type="dxa"/>
            <w:vMerge/>
          </w:tcPr>
          <w:p w14:paraId="1E70EED7" w14:textId="77777777" w:rsidR="00863832" w:rsidRPr="00EF20F7" w:rsidRDefault="00863832" w:rsidP="00863832">
            <w:pPr>
              <w:keepNext/>
              <w:keepLines/>
              <w:jc w:val="center"/>
              <w:rPr>
                <w:rFonts w:ascii="Arial" w:hAnsi="Arial"/>
                <w:sz w:val="18"/>
              </w:rPr>
            </w:pPr>
            <w:bookmarkStart w:id="963" w:name="_MCCTEMPBM_CRPT25350492___4" w:colFirst="0" w:colLast="2"/>
            <w:bookmarkEnd w:id="961"/>
          </w:p>
        </w:tc>
        <w:tc>
          <w:tcPr>
            <w:tcW w:w="1251" w:type="dxa"/>
            <w:vMerge/>
          </w:tcPr>
          <w:p w14:paraId="6D878326" w14:textId="77777777" w:rsidR="00863832" w:rsidRPr="00EF20F7" w:rsidRDefault="00863832" w:rsidP="00863832">
            <w:pPr>
              <w:keepNext/>
              <w:keepLines/>
              <w:jc w:val="center"/>
              <w:rPr>
                <w:rFonts w:ascii="Arial" w:hAnsi="Arial"/>
                <w:sz w:val="18"/>
              </w:rPr>
            </w:pPr>
          </w:p>
        </w:tc>
        <w:tc>
          <w:tcPr>
            <w:tcW w:w="1980" w:type="dxa"/>
          </w:tcPr>
          <w:p w14:paraId="02BF28D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863832" w:rsidRPr="00EF20F7" w:rsidRDefault="00863832" w:rsidP="00863832">
            <w:pPr>
              <w:keepNext/>
              <w:keepLines/>
              <w:rPr>
                <w:rFonts w:ascii="Arial" w:hAnsi="Arial"/>
                <w:sz w:val="18"/>
              </w:rPr>
            </w:pPr>
            <w:bookmarkStart w:id="964" w:name="_MCCTEMPBM_CRPT25350493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964"/>
          </w:p>
        </w:tc>
      </w:tr>
      <w:tr w:rsidR="00863832" w:rsidRPr="00EF20F7" w14:paraId="6CD69825" w14:textId="77777777" w:rsidTr="005E27BA">
        <w:trPr>
          <w:cantSplit/>
          <w:jc w:val="center"/>
        </w:trPr>
        <w:tc>
          <w:tcPr>
            <w:tcW w:w="1466" w:type="dxa"/>
            <w:vMerge/>
          </w:tcPr>
          <w:p w14:paraId="14A3C6AF" w14:textId="77777777" w:rsidR="00863832" w:rsidRPr="00EF20F7" w:rsidRDefault="00863832" w:rsidP="00863832">
            <w:pPr>
              <w:keepNext/>
              <w:keepLines/>
              <w:jc w:val="center"/>
              <w:rPr>
                <w:rFonts w:ascii="Arial" w:hAnsi="Arial"/>
                <w:sz w:val="18"/>
              </w:rPr>
            </w:pPr>
            <w:bookmarkStart w:id="965" w:name="_MCCTEMPBM_CRPT25350494___4" w:colFirst="0" w:colLast="2"/>
            <w:bookmarkEnd w:id="963"/>
          </w:p>
        </w:tc>
        <w:tc>
          <w:tcPr>
            <w:tcW w:w="1251" w:type="dxa"/>
            <w:vMerge/>
          </w:tcPr>
          <w:p w14:paraId="6A09DA00" w14:textId="77777777" w:rsidR="00863832" w:rsidRPr="00EF20F7" w:rsidRDefault="00863832" w:rsidP="00863832">
            <w:pPr>
              <w:keepNext/>
              <w:keepLines/>
              <w:jc w:val="center"/>
              <w:rPr>
                <w:rFonts w:ascii="Arial" w:hAnsi="Arial"/>
                <w:sz w:val="18"/>
              </w:rPr>
            </w:pPr>
          </w:p>
        </w:tc>
        <w:tc>
          <w:tcPr>
            <w:tcW w:w="1980" w:type="dxa"/>
          </w:tcPr>
          <w:p w14:paraId="16FD1535"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863832" w:rsidRPr="00EF20F7" w:rsidRDefault="00863832" w:rsidP="00863832">
            <w:pPr>
              <w:keepNext/>
              <w:keepLines/>
              <w:rPr>
                <w:rFonts w:ascii="Arial" w:hAnsi="Arial"/>
                <w:sz w:val="18"/>
              </w:rPr>
            </w:pPr>
            <w:bookmarkStart w:id="966" w:name="_MCCTEMPBM_CRPT25350495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966"/>
          </w:p>
        </w:tc>
      </w:tr>
      <w:tr w:rsidR="00863832" w:rsidRPr="00EF20F7" w14:paraId="5D17562D" w14:textId="77777777" w:rsidTr="005E27BA">
        <w:trPr>
          <w:cantSplit/>
          <w:jc w:val="center"/>
        </w:trPr>
        <w:tc>
          <w:tcPr>
            <w:tcW w:w="1466" w:type="dxa"/>
            <w:vMerge/>
          </w:tcPr>
          <w:p w14:paraId="7F97A359" w14:textId="77777777" w:rsidR="00863832" w:rsidRPr="00EF20F7" w:rsidRDefault="00863832" w:rsidP="00863832">
            <w:pPr>
              <w:keepNext/>
              <w:keepLines/>
              <w:jc w:val="center"/>
              <w:rPr>
                <w:rFonts w:ascii="Arial" w:hAnsi="Arial"/>
                <w:sz w:val="18"/>
              </w:rPr>
            </w:pPr>
            <w:bookmarkStart w:id="967" w:name="_MCCTEMPBM_CRPT25350496___4" w:colFirst="0" w:colLast="2"/>
            <w:bookmarkEnd w:id="965"/>
          </w:p>
        </w:tc>
        <w:tc>
          <w:tcPr>
            <w:tcW w:w="1251" w:type="dxa"/>
            <w:vMerge/>
          </w:tcPr>
          <w:p w14:paraId="77627A5A" w14:textId="77777777" w:rsidR="00863832" w:rsidRPr="00EF20F7" w:rsidRDefault="00863832" w:rsidP="00863832">
            <w:pPr>
              <w:keepNext/>
              <w:keepLines/>
              <w:jc w:val="center"/>
              <w:rPr>
                <w:rFonts w:ascii="Arial" w:hAnsi="Arial"/>
                <w:sz w:val="18"/>
              </w:rPr>
            </w:pPr>
          </w:p>
        </w:tc>
        <w:tc>
          <w:tcPr>
            <w:tcW w:w="1980" w:type="dxa"/>
          </w:tcPr>
          <w:p w14:paraId="17FCB3A0" w14:textId="77777777" w:rsidR="00863832" w:rsidRPr="00EF20F7" w:rsidRDefault="00863832" w:rsidP="00863832">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863832" w:rsidRPr="00EF20F7" w:rsidRDefault="00863832" w:rsidP="00863832">
            <w:pPr>
              <w:keepNext/>
              <w:keepLines/>
              <w:rPr>
                <w:rFonts w:ascii="Arial" w:hAnsi="Arial"/>
                <w:sz w:val="18"/>
              </w:rPr>
            </w:pPr>
            <w:bookmarkStart w:id="968" w:name="_MCCTEMPBM_CRPT25350497___7"/>
            <w:r w:rsidRPr="00EF20F7">
              <w:rPr>
                <w:rFonts w:ascii="Arial" w:hAnsi="Arial"/>
                <w:sz w:val="18"/>
              </w:rPr>
              <w:t>This information element may be present only if the Local max message size Request was contained in the request. It indicates the local max message size.</w:t>
            </w:r>
            <w:bookmarkEnd w:id="968"/>
          </w:p>
        </w:tc>
      </w:tr>
      <w:tr w:rsidR="00863832" w:rsidRPr="00EF20F7" w14:paraId="61A2F399" w14:textId="77777777" w:rsidTr="005E27BA">
        <w:trPr>
          <w:cantSplit/>
          <w:jc w:val="center"/>
        </w:trPr>
        <w:tc>
          <w:tcPr>
            <w:tcW w:w="1466" w:type="dxa"/>
            <w:vMerge/>
          </w:tcPr>
          <w:p w14:paraId="6351D85C" w14:textId="77777777" w:rsidR="00863832" w:rsidRPr="00EF20F7" w:rsidRDefault="00863832" w:rsidP="00863832">
            <w:pPr>
              <w:keepNext/>
              <w:keepLines/>
              <w:jc w:val="center"/>
              <w:rPr>
                <w:rFonts w:ascii="Arial" w:hAnsi="Arial"/>
                <w:sz w:val="18"/>
              </w:rPr>
            </w:pPr>
            <w:bookmarkStart w:id="969" w:name="_MCCTEMPBM_CRPT25350498___4" w:colFirst="0" w:colLast="2"/>
            <w:bookmarkEnd w:id="967"/>
          </w:p>
        </w:tc>
        <w:tc>
          <w:tcPr>
            <w:tcW w:w="1251" w:type="dxa"/>
            <w:vMerge/>
          </w:tcPr>
          <w:p w14:paraId="55E61D5C" w14:textId="77777777" w:rsidR="00863832" w:rsidRPr="00EF20F7" w:rsidRDefault="00863832" w:rsidP="00863832">
            <w:pPr>
              <w:keepNext/>
              <w:keepLines/>
              <w:jc w:val="center"/>
              <w:rPr>
                <w:rFonts w:ascii="Arial" w:hAnsi="Arial"/>
                <w:sz w:val="18"/>
              </w:rPr>
            </w:pPr>
          </w:p>
        </w:tc>
        <w:tc>
          <w:tcPr>
            <w:tcW w:w="1980" w:type="dxa"/>
          </w:tcPr>
          <w:p w14:paraId="78012763" w14:textId="77777777" w:rsidR="00863832" w:rsidRPr="00EF20F7" w:rsidRDefault="00863832" w:rsidP="00863832">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863832" w:rsidRPr="00EF20F7" w:rsidRDefault="00863832" w:rsidP="00863832">
            <w:pPr>
              <w:keepNext/>
              <w:keepLines/>
              <w:rPr>
                <w:rFonts w:ascii="Arial" w:hAnsi="Arial"/>
                <w:sz w:val="18"/>
              </w:rPr>
            </w:pPr>
            <w:bookmarkStart w:id="970" w:name="_MCCTEMPBM_CRPT25350499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70"/>
          </w:p>
        </w:tc>
      </w:tr>
      <w:bookmarkEnd w:id="969"/>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232AAD">
      <w:pPr>
        <w:pStyle w:val="Heading2"/>
        <w:rPr>
          <w:lang w:eastAsia="zh-CN"/>
        </w:rPr>
      </w:pPr>
      <w:bookmarkStart w:id="971" w:name="_Toc9597379"/>
      <w:bookmarkStart w:id="972" w:name="_Toc97571441"/>
      <w:r w:rsidRPr="00EF20F7">
        <w:rPr>
          <w:lang w:eastAsia="zh-CN"/>
        </w:rPr>
        <w:lastRenderedPageBreak/>
        <w:t>8.21</w:t>
      </w:r>
      <w:r w:rsidRPr="00EF20F7">
        <w:rPr>
          <w:lang w:eastAsia="zh-CN"/>
        </w:rPr>
        <w:tab/>
        <w:t>Reserve IMS Resources Procedure</w:t>
      </w:r>
      <w:bookmarkEnd w:id="971"/>
      <w:bookmarkEnd w:id="972"/>
    </w:p>
    <w:p w14:paraId="0111D81F" w14:textId="039C253E" w:rsidR="009E159F" w:rsidRPr="00EF20F7" w:rsidRDefault="009E159F" w:rsidP="009E159F">
      <w:pPr>
        <w:keepNext/>
      </w:pPr>
      <w:r w:rsidRPr="00EF20F7">
        <w:t xml:space="preserve">This procedure is used to reserve local connection addresses and local resources in MRFP;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bookmarkStart w:id="973" w:name="_MCCTEMPBM_CRPT25350500___4" w:colFirst="0" w:colLast="3"/>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bookmarkStart w:id="974" w:name="_MCCTEMPBM_CRPT25350501___4" w:colFirst="0" w:colLast="2"/>
            <w:bookmarkEnd w:id="973"/>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bookmarkStart w:id="975" w:name="_MCCTEMPBM_CRPT25350502___7"/>
            <w:r w:rsidRPr="00EF20F7">
              <w:rPr>
                <w:rFonts w:ascii="Arial" w:hAnsi="Arial"/>
                <w:sz w:val="18"/>
              </w:rPr>
              <w:t>This information element indicates the existing context or requests a new context for the bearer termination.</w:t>
            </w:r>
            <w:bookmarkEnd w:id="975"/>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bookmarkStart w:id="976" w:name="_MCCTEMPBM_CRPT25350503___4" w:colFirst="0" w:colLast="2"/>
            <w:bookmarkEnd w:id="974"/>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bookmarkStart w:id="977" w:name="_MCCTEMPBM_CRPT25350504___7"/>
            <w:r w:rsidRPr="00EF20F7">
              <w:rPr>
                <w:rFonts w:ascii="Arial" w:hAnsi="Arial"/>
                <w:sz w:val="18"/>
              </w:rPr>
              <w:t>This information element requests the MRFP to apply priority treatment for the terminations and bearer connections in the specified context.</w:t>
            </w:r>
            <w:bookmarkEnd w:id="977"/>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bookmarkStart w:id="978" w:name="_MCCTEMPBM_CRPT25350505___4" w:colFirst="0" w:colLast="2"/>
            <w:bookmarkEnd w:id="976"/>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bookmarkStart w:id="979" w:name="_MCCTEMPBM_CRPT25350506___7"/>
            <w:r w:rsidRPr="00EF20F7">
              <w:rPr>
                <w:rFonts w:ascii="Arial" w:hAnsi="Arial"/>
                <w:sz w:val="18"/>
              </w:rPr>
              <w:t>This information element requests a new bearer termination</w:t>
            </w:r>
            <w:bookmarkEnd w:id="979"/>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bookmarkStart w:id="980" w:name="_MCCTEMPBM_CRPT25350507___4" w:colFirst="0" w:colLast="2"/>
            <w:bookmarkStart w:id="981" w:name="_MCCTEMPBM_CRPT25350508___7" w:colFirst="4" w:colLast="4"/>
            <w:bookmarkEnd w:id="978"/>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bookmarkStart w:id="982" w:name="_MCCTEMPBM_CRPT25350509___4" w:colFirst="0" w:colLast="2"/>
            <w:bookmarkEnd w:id="980"/>
            <w:bookmarkEnd w:id="981"/>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bookmarkStart w:id="983" w:name="_MCCTEMPBM_CRPT25350510___7"/>
            <w:r w:rsidRPr="00EF20F7">
              <w:rPr>
                <w:rFonts w:ascii="Arial" w:hAnsi="Arial"/>
                <w:sz w:val="18"/>
              </w:rPr>
              <w:t>This information element indicates if multiple local IMS resources are to be reserved.</w:t>
            </w:r>
            <w:bookmarkEnd w:id="983"/>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bookmarkStart w:id="984" w:name="_MCCTEMPBM_CRPT25350511___4" w:colFirst="0" w:colLast="2"/>
            <w:bookmarkStart w:id="985" w:name="_MCCTEMPBM_CRPT25350512___7" w:colFirst="4" w:colLast="4"/>
            <w:bookmarkEnd w:id="982"/>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bookmarkStart w:id="986" w:name="_MCCTEMPBM_CRPT25350513___4" w:colFirst="0" w:colLast="2"/>
            <w:bookmarkEnd w:id="984"/>
            <w:bookmarkEnd w:id="985"/>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bookmarkStart w:id="987" w:name="_MCCTEMPBM_CRPT25350514___7"/>
            <w:r w:rsidRPr="00EF20F7">
              <w:rPr>
                <w:rFonts w:ascii="Arial" w:hAnsi="Arial"/>
                <w:sz w:val="18"/>
              </w:rPr>
              <w:t>This information element requests a notification of a released bearer.</w:t>
            </w:r>
            <w:bookmarkEnd w:id="987"/>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bookmarkStart w:id="988" w:name="_MCCTEMPBM_CRPT25350515___4" w:colFirst="0" w:colLast="2"/>
            <w:bookmarkEnd w:id="986"/>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bookmarkStart w:id="989" w:name="_MCCTEMPBM_CRPT25350516___7"/>
            <w:r w:rsidRPr="00EF20F7">
              <w:rPr>
                <w:rFonts w:ascii="Arial" w:hAnsi="Arial"/>
                <w:sz w:val="18"/>
              </w:rPr>
              <w:t>This information element requests termination heartbeat indications.</w:t>
            </w:r>
            <w:bookmarkEnd w:id="989"/>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bookmarkStart w:id="990" w:name="_MCCTEMPBM_CRPT25350517___4" w:colFirst="0" w:colLast="2"/>
            <w:bookmarkEnd w:id="988"/>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bookmarkStart w:id="991" w:name="_MCCTEMPBM_CRPT25350518___7"/>
            <w:r w:rsidRPr="00EF20F7">
              <w:rPr>
                <w:rFonts w:ascii="Arial" w:hAnsi="Arial"/>
                <w:sz w:val="18"/>
              </w:rPr>
              <w:t>This information element requests the MRFP to apply ECN.</w:t>
            </w:r>
            <w:bookmarkEnd w:id="991"/>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bookmarkStart w:id="992" w:name="_MCCTEMPBM_CRPT25350519___4" w:colFirst="0" w:colLast="2"/>
            <w:bookmarkEnd w:id="990"/>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bookmarkStart w:id="993" w:name="_MCCTEMPBM_CRPT25350520___7"/>
            <w:r w:rsidRPr="00EF20F7">
              <w:rPr>
                <w:rFonts w:ascii="Arial" w:hAnsi="Arial"/>
                <w:sz w:val="18"/>
              </w:rPr>
              <w:t>This information element specifies the ECN Initiation method and requests the MRFP to perform IP header settings as an ECN endpoint. It may be included only if ECN is enabled.</w:t>
            </w:r>
            <w:bookmarkEnd w:id="993"/>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bookmarkStart w:id="994" w:name="_MCCTEMPBM_CRPT25350521___4" w:colFirst="0" w:colLast="2"/>
            <w:bookmarkEnd w:id="992"/>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bookmarkStart w:id="995" w:name="_MCCTEMPBM_CRPT25350522___7"/>
            <w:r w:rsidRPr="00EF20F7">
              <w:rPr>
                <w:rFonts w:ascii="Arial" w:hAnsi="Arial"/>
                <w:sz w:val="18"/>
              </w:rPr>
              <w:t>This information element requests a notification if an ECN related error occurs. It may be included only if ECN is enabled.</w:t>
            </w:r>
            <w:bookmarkEnd w:id="995"/>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bookmarkStart w:id="996" w:name="_MCCTEMPBM_CRPT25350523___4" w:colFirst="0" w:colLast="2"/>
            <w:bookmarkEnd w:id="994"/>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bookmarkStart w:id="997" w:name="_MCCTEMPBM_CRPT25350524___7"/>
            <w:r w:rsidRPr="00EF20F7">
              <w:rPr>
                <w:rFonts w:ascii="Arial" w:hAnsi="Arial"/>
                <w:sz w:val="18"/>
              </w:rPr>
              <w:t>This information element requests the MRFP to apply a specific Diffserv Code Point to the IP headers.</w:t>
            </w:r>
            <w:bookmarkEnd w:id="997"/>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bookmarkStart w:id="998" w:name="_MCCTEMPBM_CRPT25350525___4" w:colFirst="0" w:colLast="2"/>
            <w:bookmarkEnd w:id="996"/>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bookmarkStart w:id="999" w:name="_MCCTEMPBM_CRPT253505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999"/>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bookmarkStart w:id="1000" w:name="_MCCTEMPBM_CRPT25350527___4" w:colFirst="0" w:colLast="2"/>
            <w:bookmarkEnd w:id="998"/>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bookmarkStart w:id="1001" w:name="_MCCTEMPBM_CRPT25350528___7"/>
            <w:r w:rsidRPr="00EF20F7">
              <w:rPr>
                <w:rFonts w:ascii="Arial" w:hAnsi="Arial"/>
                <w:sz w:val="18"/>
              </w:rPr>
              <w:t>This information element indicates image attributes (e.g. image size) as defined by IETF RFC 6236 [28].</w:t>
            </w:r>
            <w:bookmarkEnd w:id="1001"/>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bookmarkStart w:id="1002" w:name="_MCCTEMPBM_CRPT25350529___4" w:colFirst="0" w:colLast="2"/>
            <w:bookmarkEnd w:id="1000"/>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bookmarkStart w:id="1003" w:name="_MCCTEMPBM_CRPT25350530___7"/>
            <w:r w:rsidRPr="00EF20F7">
              <w:rPr>
                <w:rFonts w:ascii="Arial" w:hAnsi="Arial"/>
                <w:sz w:val="18"/>
              </w:rPr>
              <w:t>This information element is present if MRFC requests an ICE password.</w:t>
            </w:r>
            <w:bookmarkEnd w:id="1003"/>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bookmarkStart w:id="1004" w:name="_MCCTEMPBM_CRPT25350531___4" w:colFirst="0" w:colLast="2"/>
            <w:bookmarkEnd w:id="1002"/>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bookmarkStart w:id="1005" w:name="_MCCTEMPBM_CRPT25350532___7"/>
            <w:r w:rsidRPr="00EF20F7">
              <w:rPr>
                <w:rFonts w:ascii="Arial" w:hAnsi="Arial"/>
                <w:sz w:val="18"/>
              </w:rPr>
              <w:t>This information element is present if MRFC requests an ICE ufrag.</w:t>
            </w:r>
            <w:bookmarkEnd w:id="1005"/>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bookmarkStart w:id="1006" w:name="_MCCTEMPBM_CRPT25350533___4" w:colFirst="0" w:colLast="2"/>
            <w:bookmarkEnd w:id="1004"/>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863832">
            <w:pPr>
              <w:keepNext/>
              <w:keepLines/>
              <w:spacing w:after="0"/>
              <w:rPr>
                <w:rFonts w:ascii="Arial" w:hAnsi="Arial"/>
                <w:sz w:val="18"/>
              </w:rPr>
            </w:pPr>
            <w:bookmarkStart w:id="1007" w:name="_MCCTEMPBM_CRPT25350534___7"/>
            <w:r w:rsidRPr="00EF20F7">
              <w:rPr>
                <w:rFonts w:ascii="Arial" w:hAnsi="Arial"/>
                <w:sz w:val="18"/>
              </w:rPr>
              <w:t>This information element is present if MRFC requests an ICE host candidate.</w:t>
            </w:r>
            <w:bookmarkEnd w:id="1007"/>
          </w:p>
        </w:tc>
      </w:tr>
      <w:tr w:rsidR="00863832" w:rsidRPr="00EF20F7" w14:paraId="2A99DC9B" w14:textId="77777777" w:rsidTr="005E27BA">
        <w:trPr>
          <w:cantSplit/>
          <w:jc w:val="center"/>
        </w:trPr>
        <w:tc>
          <w:tcPr>
            <w:tcW w:w="1466" w:type="dxa"/>
            <w:vMerge/>
          </w:tcPr>
          <w:p w14:paraId="3F2BEB29" w14:textId="77777777" w:rsidR="00863832" w:rsidRPr="00EF20F7" w:rsidRDefault="00863832" w:rsidP="00863832">
            <w:pPr>
              <w:keepNext/>
              <w:keepLines/>
              <w:jc w:val="center"/>
              <w:rPr>
                <w:rFonts w:ascii="Arial" w:hAnsi="Arial"/>
                <w:sz w:val="18"/>
                <w:lang w:eastAsia="zh-CN"/>
              </w:rPr>
            </w:pPr>
          </w:p>
        </w:tc>
        <w:tc>
          <w:tcPr>
            <w:tcW w:w="1251" w:type="dxa"/>
            <w:vMerge/>
          </w:tcPr>
          <w:p w14:paraId="12E95D34" w14:textId="77777777" w:rsidR="00863832" w:rsidRPr="00EF20F7" w:rsidRDefault="00863832" w:rsidP="00863832">
            <w:pPr>
              <w:keepNext/>
              <w:keepLines/>
              <w:jc w:val="center"/>
              <w:rPr>
                <w:rFonts w:ascii="Arial" w:hAnsi="Arial"/>
                <w:sz w:val="18"/>
                <w:lang w:eastAsia="zh-CN"/>
              </w:rPr>
            </w:pPr>
          </w:p>
        </w:tc>
        <w:tc>
          <w:tcPr>
            <w:tcW w:w="1980" w:type="dxa"/>
          </w:tcPr>
          <w:p w14:paraId="1DA94BDD" w14:textId="5CFE51D9"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02D02B11" w14:textId="2396CAD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0710CD1F" w14:textId="6AF0B894"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bookmarkStart w:id="1008" w:name="_MCCTEMPBM_CRPT25350535___4" w:colFirst="0" w:colLast="2"/>
            <w:bookmarkEnd w:id="1006"/>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bookmarkStart w:id="1009" w:name="_MCCTEMPBM_CRPT25350536___7"/>
            <w:r w:rsidRPr="00EF20F7">
              <w:rPr>
                <w:rFonts w:ascii="Arial" w:hAnsi="Arial"/>
                <w:sz w:val="18"/>
              </w:rPr>
              <w:t>This information element is present if MRFC requests the MRFP to answer STUN connectivity checks for ICE.</w:t>
            </w:r>
            <w:bookmarkEnd w:id="1009"/>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bookmarkStart w:id="1010" w:name="_MCCTEMPBM_CRPT25350537___4" w:colFirst="0" w:colLast="2"/>
            <w:bookmarkEnd w:id="1008"/>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bookmarkStart w:id="1011" w:name="_MCCTEMPBM_CRPT25350538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1011"/>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bookmarkStart w:id="1012" w:name="_MCCTEMPBM_CRPT25350539___4" w:colFirst="0" w:colLast="2"/>
            <w:bookmarkEnd w:id="1010"/>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bookmarkStart w:id="1013" w:name="_MCCTEMPBM_CRPT25350540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1013"/>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bookmarkStart w:id="1014" w:name="_MCCTEMPBM_CRPT25350541___4" w:colFirst="0" w:colLast="2"/>
            <w:bookmarkEnd w:id="1012"/>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bookmarkStart w:id="1015" w:name="_MCCTEMPBM_CRPT2535054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bookmarkEnd w:id="1015"/>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bookmarkStart w:id="1016" w:name="_MCCTEMPBM_CRPT25350543___4" w:colFirst="0" w:colLast="2"/>
            <w:bookmarkEnd w:id="1014"/>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bookmarkStart w:id="1017" w:name="_MCCTEMPBM_CRPT2535054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1017"/>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bookmarkStart w:id="1018" w:name="_MCCTEMPBM_CRPT25350545___4" w:colFirst="0" w:colLast="2"/>
            <w:bookmarkEnd w:id="1016"/>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bookmarkStart w:id="1019" w:name="_MCCTEMPBM_CRPT2535054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1019"/>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bookmarkStart w:id="1020" w:name="_MCCTEMPBM_CRPT25350547___4" w:colFirst="0" w:colLast="2"/>
            <w:bookmarkEnd w:id="1018"/>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bookmarkStart w:id="1021" w:name="_MCCTEMPBM_CRPT2535054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1021"/>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bookmarkStart w:id="1022" w:name="_MCCTEMPBM_CRPT25350549___4" w:colFirst="0" w:colLast="2"/>
            <w:bookmarkEnd w:id="1020"/>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bookmarkStart w:id="1023" w:name="_MCCTEMPBM_CRPT25350550___7"/>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1023"/>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bookmarkStart w:id="1024" w:name="_MCCTEMPBM_CRPT25350551___4" w:colFirst="0" w:colLast="2"/>
            <w:bookmarkEnd w:id="1022"/>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bookmarkStart w:id="1025" w:name="_MCCTEMPBM_CRPT2535055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025"/>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bookmarkStart w:id="1026" w:name="_MCCTEMPBM_CRPT25350553___4" w:colFirst="0" w:colLast="2"/>
            <w:bookmarkEnd w:id="1024"/>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6EBEF820" w:rsidR="009E159F" w:rsidRPr="00EF20F7" w:rsidRDefault="009E159F" w:rsidP="005E27BA">
            <w:pPr>
              <w:keepNext/>
              <w:keepLines/>
              <w:rPr>
                <w:rFonts w:ascii="Arial" w:hAnsi="Arial"/>
                <w:sz w:val="18"/>
              </w:rPr>
            </w:pPr>
            <w:bookmarkStart w:id="1027" w:name="_MCCTEMPBM_CRPT2535055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7"/>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bookmarkStart w:id="1028" w:name="_MCCTEMPBM_CRPT25350555___4" w:colFirst="0" w:colLast="2"/>
            <w:bookmarkEnd w:id="1026"/>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0B52CA6C" w:rsidR="009E159F" w:rsidRPr="00EF20F7" w:rsidRDefault="009E159F" w:rsidP="005E27BA">
            <w:pPr>
              <w:keepNext/>
              <w:keepLines/>
              <w:rPr>
                <w:rFonts w:ascii="Arial" w:hAnsi="Arial"/>
                <w:sz w:val="18"/>
              </w:rPr>
            </w:pPr>
            <w:bookmarkStart w:id="1029" w:name="_MCCTEMPBM_CRPT2535055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9"/>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bookmarkStart w:id="1030" w:name="_MCCTEMPBM_CRPT25350557___4" w:colFirst="0" w:colLast="2"/>
            <w:bookmarkEnd w:id="1028"/>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7DBE5B5" w:rsidR="009E159F" w:rsidRPr="00EF20F7" w:rsidRDefault="009E159F" w:rsidP="005E27BA">
            <w:pPr>
              <w:keepNext/>
              <w:keepLines/>
              <w:rPr>
                <w:rFonts w:ascii="Arial" w:hAnsi="Arial"/>
                <w:sz w:val="18"/>
              </w:rPr>
            </w:pPr>
            <w:bookmarkStart w:id="1031" w:name="_MCCTEMPBM_CRPT2535055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31"/>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bookmarkStart w:id="1032" w:name="_MCCTEMPBM_CRPT25350559___4" w:colFirst="0" w:colLast="2"/>
            <w:bookmarkEnd w:id="1030"/>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3BBD93C3" w:rsidR="009E159F" w:rsidRPr="00EF20F7" w:rsidRDefault="009E159F" w:rsidP="005E27BA">
            <w:pPr>
              <w:keepNext/>
              <w:keepLines/>
              <w:rPr>
                <w:rFonts w:ascii="Arial" w:hAnsi="Arial"/>
                <w:sz w:val="18"/>
              </w:rPr>
            </w:pPr>
            <w:bookmarkStart w:id="1033" w:name="_MCCTEMPBM_CRPT253505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33"/>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bookmarkStart w:id="1034" w:name="_MCCTEMPBM_CRPT25350561___4" w:colFirst="0" w:colLast="0"/>
            <w:bookmarkEnd w:id="1032"/>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bookmarkStart w:id="1035" w:name="_MCCTEMPBM_CRPT25350562___7"/>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bookmarkEnd w:id="1035"/>
          </w:p>
        </w:tc>
        <w:tc>
          <w:tcPr>
            <w:tcW w:w="1260" w:type="dxa"/>
          </w:tcPr>
          <w:p w14:paraId="44C57B0C" w14:textId="77777777" w:rsidR="009E159F" w:rsidRPr="00EF20F7" w:rsidRDefault="009E159F" w:rsidP="005E27BA">
            <w:pPr>
              <w:keepNext/>
              <w:keepLines/>
              <w:jc w:val="center"/>
              <w:rPr>
                <w:rFonts w:ascii="Arial" w:hAnsi="Arial"/>
                <w:sz w:val="18"/>
              </w:rPr>
            </w:pPr>
            <w:bookmarkStart w:id="1036" w:name="_MCCTEMPBM_CRPT25350563___4"/>
            <w:r w:rsidRPr="00EF20F7">
              <w:rPr>
                <w:rFonts w:ascii="Arial" w:hAnsi="Arial"/>
                <w:sz w:val="18"/>
              </w:rPr>
              <w:t>O</w:t>
            </w:r>
            <w:bookmarkEnd w:id="1036"/>
          </w:p>
        </w:tc>
        <w:tc>
          <w:tcPr>
            <w:tcW w:w="3780" w:type="dxa"/>
          </w:tcPr>
          <w:p w14:paraId="670E568C" w14:textId="77777777" w:rsidR="009E159F" w:rsidRPr="00EF20F7" w:rsidRDefault="009E159F" w:rsidP="005E27BA">
            <w:pPr>
              <w:keepNext/>
              <w:keepLines/>
              <w:rPr>
                <w:rFonts w:ascii="Arial" w:hAnsi="Arial"/>
                <w:sz w:val="18"/>
              </w:rPr>
            </w:pPr>
            <w:bookmarkStart w:id="1037" w:name="_MCCTEMPBM_CRPT25350564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bookmarkEnd w:id="1037"/>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bookmarkStart w:id="1038" w:name="_MCCTEMPBM_CRPT25350565___4" w:colFirst="0" w:colLast="2"/>
            <w:bookmarkEnd w:id="1034"/>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bookmarkStart w:id="1039" w:name="_MCCTEMPBM_CRPT25350566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39"/>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bookmarkStart w:id="1040" w:name="_MCCTEMPBM_CRPT25350567___4" w:colFirst="0" w:colLast="0"/>
            <w:bookmarkEnd w:id="1038"/>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bookmarkStart w:id="1041" w:name="_MCCTEMPBM_CRPT25350568___4" w:colFirst="0" w:colLast="0"/>
            <w:bookmarkEnd w:id="1040"/>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bookmarkStart w:id="1042" w:name="_MCCTEMPBM_CRPT25350569___4" w:colFirst="0" w:colLast="0"/>
            <w:bookmarkEnd w:id="1041"/>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bookmarkStart w:id="1043" w:name="_MCCTEMPBM_CRPT25350570___4" w:colFirst="0" w:colLast="0"/>
            <w:bookmarkEnd w:id="1042"/>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bookmarkStart w:id="1044" w:name="_MCCTEMPBM_CRPT25350571___4" w:colFirst="0" w:colLast="0"/>
            <w:bookmarkEnd w:id="1043"/>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bookmarkStart w:id="1045" w:name="_MCCTEMPBM_CRPT25350572___4" w:colFirst="0" w:colLast="0"/>
            <w:bookmarkEnd w:id="1044"/>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bookmarkStart w:id="1046" w:name="_MCCTEMPBM_CRPT25350573___4" w:colFirst="0" w:colLast="0"/>
            <w:bookmarkEnd w:id="1045"/>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bookmarkStart w:id="1047" w:name="_MCCTEMPBM_CRPT25350574___4" w:colFirst="0" w:colLast="2"/>
            <w:bookmarkEnd w:id="1046"/>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bookmarkStart w:id="1048" w:name="_MCCTEMPBM_CRPT25350575___7"/>
            <w:r w:rsidRPr="00EF20F7">
              <w:rPr>
                <w:rFonts w:ascii="Arial" w:hAnsi="Arial"/>
                <w:sz w:val="18"/>
              </w:rPr>
              <w:t>This information element indicates the context where the command was executed.</w:t>
            </w:r>
            <w:bookmarkEnd w:id="1048"/>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bookmarkStart w:id="1049" w:name="_MCCTEMPBM_CRPT25350576___4" w:colFirst="0" w:colLast="2"/>
            <w:bookmarkEnd w:id="1047"/>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bookmarkStart w:id="1050" w:name="_MCCTEMPBM_CRPT25350577___7"/>
            <w:r w:rsidRPr="00EF20F7">
              <w:rPr>
                <w:rFonts w:ascii="Arial" w:hAnsi="Arial"/>
                <w:sz w:val="18"/>
              </w:rPr>
              <w:t>This information element indicates the Bearer Termination where the command was executed.</w:t>
            </w:r>
            <w:bookmarkEnd w:id="1050"/>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bookmarkStart w:id="1051" w:name="_MCCTEMPBM_CRPT25350578___4" w:colFirst="0" w:colLast="2"/>
            <w:bookmarkStart w:id="1052" w:name="_MCCTEMPBM_CRPT25350579___7" w:colFirst="4" w:colLast="4"/>
            <w:bookmarkEnd w:id="1049"/>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bookmarkStart w:id="1053" w:name="_MCCTEMPBM_CRPT25350580___4" w:colFirst="0" w:colLast="2"/>
            <w:bookmarkStart w:id="1054" w:name="_MCCTEMPBM_CRPT25350581___7" w:colFirst="4" w:colLast="4"/>
            <w:bookmarkEnd w:id="1051"/>
            <w:bookmarkEnd w:id="1052"/>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bookmarkStart w:id="1055" w:name="_MCCTEMPBM_CRPT25350582___4" w:colFirst="0" w:colLast="2"/>
            <w:bookmarkEnd w:id="1053"/>
            <w:bookmarkEnd w:id="1054"/>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bookmarkStart w:id="1056" w:name="_MCCTEMPBM_CRPT25350583___7"/>
            <w:r w:rsidRPr="00EF20F7">
              <w:rPr>
                <w:rFonts w:ascii="Arial" w:hAnsi="Arial"/>
                <w:sz w:val="18"/>
              </w:rPr>
              <w:t>This information element shall be present only if it was contained in the request. It indicates the ICE password assigned by the MRFP.</w:t>
            </w:r>
            <w:bookmarkEnd w:id="1056"/>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bookmarkStart w:id="1057" w:name="_MCCTEMPBM_CRPT25350584___4" w:colFirst="0" w:colLast="2"/>
            <w:bookmarkEnd w:id="1055"/>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bookmarkStart w:id="1058" w:name="_MCCTEMPBM_CRPT25350585___7"/>
            <w:r w:rsidRPr="00EF20F7">
              <w:rPr>
                <w:rFonts w:ascii="Arial" w:hAnsi="Arial"/>
                <w:sz w:val="18"/>
              </w:rPr>
              <w:t>This information element shall be present only if it was contained in the request. It indicates the ICE Ufrag assigned by the MRFP.</w:t>
            </w:r>
            <w:bookmarkEnd w:id="1058"/>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bookmarkStart w:id="1059" w:name="_MCCTEMPBM_CRPT25350586___4" w:colFirst="0" w:colLast="2"/>
            <w:bookmarkEnd w:id="1057"/>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bookmarkStart w:id="1060" w:name="_MCCTEMPBM_CRPT25350587___7"/>
            <w:r w:rsidRPr="00EF20F7">
              <w:rPr>
                <w:rFonts w:ascii="Arial" w:hAnsi="Arial"/>
                <w:sz w:val="18"/>
              </w:rPr>
              <w:t>This information element shall be present only if it was contained in the request. It indicates the ICE host candidate assigned by the MRFP.</w:t>
            </w:r>
            <w:bookmarkEnd w:id="1060"/>
          </w:p>
        </w:tc>
      </w:tr>
      <w:tr w:rsidR="00863832" w:rsidRPr="00EF20F7" w14:paraId="67406028" w14:textId="77777777" w:rsidTr="005E27BA">
        <w:trPr>
          <w:cantSplit/>
          <w:jc w:val="center"/>
        </w:trPr>
        <w:tc>
          <w:tcPr>
            <w:tcW w:w="1466" w:type="dxa"/>
            <w:vMerge/>
          </w:tcPr>
          <w:p w14:paraId="01371EBB" w14:textId="77777777" w:rsidR="00863832" w:rsidRPr="00EF20F7" w:rsidRDefault="00863832" w:rsidP="00863832">
            <w:pPr>
              <w:keepNext/>
              <w:keepLines/>
              <w:jc w:val="center"/>
              <w:rPr>
                <w:rFonts w:ascii="Arial" w:hAnsi="Arial"/>
                <w:sz w:val="18"/>
              </w:rPr>
            </w:pPr>
          </w:p>
        </w:tc>
        <w:tc>
          <w:tcPr>
            <w:tcW w:w="1251" w:type="dxa"/>
            <w:vMerge/>
          </w:tcPr>
          <w:p w14:paraId="3AA289FB" w14:textId="77777777" w:rsidR="00863832" w:rsidRPr="00EF20F7" w:rsidRDefault="00863832" w:rsidP="00863832">
            <w:pPr>
              <w:keepNext/>
              <w:keepLines/>
              <w:jc w:val="center"/>
              <w:rPr>
                <w:rFonts w:ascii="Arial" w:hAnsi="Arial"/>
                <w:sz w:val="18"/>
              </w:rPr>
            </w:pPr>
          </w:p>
        </w:tc>
        <w:tc>
          <w:tcPr>
            <w:tcW w:w="1980" w:type="dxa"/>
          </w:tcPr>
          <w:p w14:paraId="089435CF" w14:textId="312491A4"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8E0FA0D" w14:textId="62F3FD58"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29E592E0" w14:textId="454AFEB9"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bookmarkStart w:id="1061" w:name="_MCCTEMPBM_CRPT25350588___4" w:colFirst="0" w:colLast="2"/>
            <w:bookmarkEnd w:id="1059"/>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bookmarkStart w:id="1062" w:name="_MCCTEMPBM_CRPT25350589___7"/>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bookmarkEnd w:id="1062"/>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bookmarkStart w:id="1063" w:name="_MCCTEMPBM_CRPT25350590___4" w:colFirst="0" w:colLast="2"/>
            <w:bookmarkEnd w:id="1061"/>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bookmarkStart w:id="1064" w:name="_MCCTEMPBM_CRPT25350591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1064"/>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bookmarkStart w:id="1065" w:name="_MCCTEMPBM_CRPT25350592___4" w:colFirst="0" w:colLast="2"/>
            <w:bookmarkEnd w:id="1063"/>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bookmarkStart w:id="1066" w:name="_MCCTEMPBM_CRPT25350593___7"/>
            <w:r w:rsidRPr="00EF20F7">
              <w:rPr>
                <w:rFonts w:ascii="Arial" w:hAnsi="Arial"/>
                <w:sz w:val="18"/>
              </w:rPr>
              <w:t>This information element may be present only if the Local certificate fingerprint Request was contained in the request. It indicates the local certificate fingerprint.</w:t>
            </w:r>
            <w:bookmarkEnd w:id="1066"/>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bookmarkStart w:id="1067" w:name="_MCCTEMPBM_CRPT25350594___4" w:colFirst="0" w:colLast="2"/>
            <w:bookmarkEnd w:id="1065"/>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bookmarkStart w:id="1068" w:name="_MCCTEMPBM_CRPT25350595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1068"/>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bookmarkStart w:id="1069" w:name="_MCCTEMPBM_CRPT25350596___4" w:colFirst="0" w:colLast="2"/>
            <w:bookmarkEnd w:id="1067"/>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bookmarkStart w:id="1070" w:name="_MCCTEMPBM_CRPT25350597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1070"/>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bookmarkStart w:id="1071" w:name="_MCCTEMPBM_CRPT25350598___4" w:colFirst="0" w:colLast="2"/>
            <w:bookmarkEnd w:id="1069"/>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bookmarkStart w:id="1072" w:name="_MCCTEMPBM_CRPT25350599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1072"/>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bookmarkStart w:id="1073" w:name="_MCCTEMPBM_CRPT25350600___4" w:colFirst="0" w:colLast="2"/>
            <w:bookmarkEnd w:id="1071"/>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bookmarkStart w:id="1074" w:name="_MCCTEMPBM_CRPT25350601___7"/>
            <w:r w:rsidRPr="00EF20F7">
              <w:rPr>
                <w:rFonts w:ascii="Arial" w:hAnsi="Arial"/>
                <w:sz w:val="18"/>
              </w:rPr>
              <w:t>This information element may be present only if the Local max message size Request was contained in the request. It indicates the local max message size.</w:t>
            </w:r>
            <w:bookmarkEnd w:id="1074"/>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bookmarkStart w:id="1075" w:name="_MCCTEMPBM_CRPT25350602___4" w:colFirst="0" w:colLast="2"/>
            <w:bookmarkEnd w:id="1073"/>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bookmarkStart w:id="1076" w:name="_MCCTEMPBM_CRPT25350603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76"/>
          </w:p>
        </w:tc>
      </w:tr>
      <w:bookmarkEnd w:id="1075"/>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232AAD">
      <w:pPr>
        <w:pStyle w:val="Heading2"/>
        <w:rPr>
          <w:lang w:eastAsia="zh-CN"/>
        </w:rPr>
      </w:pPr>
      <w:bookmarkStart w:id="1077" w:name="_Toc9597380"/>
      <w:bookmarkStart w:id="1078" w:name="_Toc97571442"/>
      <w:r w:rsidRPr="00EF20F7">
        <w:rPr>
          <w:lang w:eastAsia="zh-CN"/>
        </w:rPr>
        <w:lastRenderedPageBreak/>
        <w:t>8.22</w:t>
      </w:r>
      <w:r w:rsidRPr="00EF20F7">
        <w:rPr>
          <w:lang w:eastAsia="zh-CN"/>
        </w:rPr>
        <w:tab/>
        <w:t>Configure IMS Resources Procedure</w:t>
      </w:r>
      <w:bookmarkEnd w:id="1077"/>
      <w:bookmarkEnd w:id="1078"/>
    </w:p>
    <w:p w14:paraId="2764643F" w14:textId="43FEE86D"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bookmarkStart w:id="1079" w:name="_MCCTEMPBM_CRPT25350604___4" w:colFirst="0" w:colLast="3"/>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bookmarkStart w:id="1080" w:name="_MCCTEMPBM_CRPT25350605___4" w:colFirst="0" w:colLast="2"/>
            <w:bookmarkEnd w:id="1079"/>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bookmarkStart w:id="1081" w:name="_MCCTEMPBM_CRPT25350606___7"/>
            <w:r w:rsidRPr="00EF20F7">
              <w:rPr>
                <w:rFonts w:ascii="Arial" w:hAnsi="Arial"/>
                <w:sz w:val="18"/>
              </w:rPr>
              <w:t>This information element indicates the context for the bearer termination.</w:t>
            </w:r>
            <w:bookmarkEnd w:id="1081"/>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bookmarkStart w:id="1082" w:name="_MCCTEMPBM_CRPT25350607___4" w:colFirst="0" w:colLast="2"/>
            <w:bookmarkEnd w:id="1080"/>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bookmarkStart w:id="1083" w:name="_MCCTEMPBM_CRPT25350608___7"/>
            <w:r w:rsidRPr="00EF20F7">
              <w:rPr>
                <w:rFonts w:ascii="Arial" w:hAnsi="Arial"/>
                <w:sz w:val="18"/>
              </w:rPr>
              <w:t>This information element indicates the existing bearer termination.</w:t>
            </w:r>
            <w:bookmarkEnd w:id="1083"/>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bookmarkStart w:id="1084" w:name="_MCCTEMPBM_CRPT25350609___4" w:colFirst="0" w:colLast="2"/>
            <w:bookmarkStart w:id="1085" w:name="_MCCTEMPBM_CRPT25350610___7" w:colFirst="4" w:colLast="4"/>
            <w:bookmarkEnd w:id="1082"/>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bookmarkStart w:id="1086" w:name="_MCCTEMPBM_CRPT25350611___4" w:colFirst="0" w:colLast="2"/>
            <w:bookmarkStart w:id="1087" w:name="_MCCTEMPBM_CRPT25350612___7" w:colFirst="4" w:colLast="4"/>
            <w:bookmarkEnd w:id="1084"/>
            <w:bookmarkEnd w:id="1085"/>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bookmarkStart w:id="1088" w:name="_MCCTEMPBM_CRPT25350613___4" w:colFirst="0" w:colLast="2"/>
            <w:bookmarkStart w:id="1089" w:name="_MCCTEMPBM_CRPT25350614___7" w:colFirst="4" w:colLast="4"/>
            <w:bookmarkEnd w:id="1086"/>
            <w:bookmarkEnd w:id="1087"/>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bookmarkStart w:id="1090" w:name="_MCCTEMPBM_CRPT25350615___4" w:colFirst="0" w:colLast="2"/>
            <w:bookmarkStart w:id="1091" w:name="_MCCTEMPBM_CRPT25350616___7" w:colFirst="4" w:colLast="4"/>
            <w:bookmarkEnd w:id="1088"/>
            <w:bookmarkEnd w:id="1089"/>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bookmarkStart w:id="1092" w:name="_MCCTEMPBM_CRPT25350617___4" w:colFirst="0" w:colLast="2"/>
            <w:bookmarkEnd w:id="1090"/>
            <w:bookmarkEnd w:id="1091"/>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bookmarkStart w:id="1093" w:name="_MCCTEMPBM_CRPT25350618___7"/>
            <w:r w:rsidRPr="00EF20F7">
              <w:rPr>
                <w:rFonts w:ascii="Arial" w:hAnsi="Arial"/>
                <w:sz w:val="18"/>
              </w:rPr>
              <w:t>This information element requests termination heartbeat indications.</w:t>
            </w:r>
            <w:bookmarkEnd w:id="1093"/>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bookmarkStart w:id="1094" w:name="_MCCTEMPBM_CRPT25350619___4" w:colFirst="0" w:colLast="2"/>
            <w:bookmarkEnd w:id="1092"/>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bookmarkStart w:id="1095" w:name="_MCCTEMPBM_CRPT25350620___7"/>
            <w:r w:rsidRPr="00EF20F7">
              <w:rPr>
                <w:rFonts w:ascii="Arial" w:hAnsi="Arial"/>
                <w:sz w:val="18"/>
              </w:rPr>
              <w:t>This information element requests the MRFP to apply ECN procedures.</w:t>
            </w:r>
            <w:bookmarkEnd w:id="1095"/>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bookmarkStart w:id="1096" w:name="_MCCTEMPBM_CRPT25350621___4" w:colFirst="0" w:colLast="2"/>
            <w:bookmarkEnd w:id="1094"/>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bookmarkStart w:id="1097" w:name="_MCCTEMPBM_CRPT25350622___7"/>
            <w:r w:rsidRPr="00EF20F7">
              <w:rPr>
                <w:rFonts w:ascii="Arial" w:hAnsi="Arial"/>
                <w:sz w:val="18"/>
              </w:rPr>
              <w:t>This information element specifies the ECN Initiation method and requests the MRFP to perform IP header settings as an ECN endpoint. It may be included if ECN is enabled.</w:t>
            </w:r>
            <w:bookmarkEnd w:id="1097"/>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bookmarkStart w:id="1098" w:name="_MCCTEMPBM_CRPT25350623___4" w:colFirst="0" w:colLast="2"/>
            <w:bookmarkEnd w:id="1096"/>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bookmarkStart w:id="1099" w:name="_MCCTEMPBM_CRPT25350624___7"/>
            <w:r w:rsidRPr="00EF20F7">
              <w:rPr>
                <w:rFonts w:ascii="Arial" w:hAnsi="Arial"/>
                <w:sz w:val="18"/>
              </w:rPr>
              <w:t>This information element requests a notification if an ECN related error occurs. It may be included if ECN is enabled.</w:t>
            </w:r>
            <w:bookmarkEnd w:id="1099"/>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bookmarkStart w:id="1100" w:name="_MCCTEMPBM_CRPT25350625___4" w:colFirst="0" w:colLast="2"/>
            <w:bookmarkEnd w:id="1098"/>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bookmarkStart w:id="1101" w:name="_MCCTEMPBM_CRPT253506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101"/>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bookmarkStart w:id="1102" w:name="_MCCTEMPBM_CRPT25350627___4" w:colFirst="0" w:colLast="2"/>
            <w:bookmarkEnd w:id="1100"/>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bookmarkStart w:id="1103" w:name="_MCCTEMPBM_CRPT25350628___7"/>
            <w:r w:rsidRPr="00EF20F7">
              <w:rPr>
                <w:rFonts w:ascii="Arial" w:hAnsi="Arial"/>
                <w:sz w:val="18"/>
              </w:rPr>
              <w:t>This information element indicates image attributes (e.g. image size) as defined by IETF RFC 6236 [28].</w:t>
            </w:r>
            <w:bookmarkEnd w:id="1103"/>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bookmarkStart w:id="1104" w:name="_MCCTEMPBM_CRPT25350629___4" w:colFirst="0" w:colLast="2"/>
            <w:bookmarkEnd w:id="1102"/>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04A6308B" w:rsidR="009E159F" w:rsidRPr="00EF20F7" w:rsidRDefault="00863832" w:rsidP="005E27BA">
            <w:pPr>
              <w:keepNext/>
              <w:keepLines/>
              <w:rPr>
                <w:rFonts w:ascii="Arial" w:hAnsi="Arial"/>
                <w:sz w:val="18"/>
              </w:rPr>
            </w:pPr>
            <w:bookmarkStart w:id="1105" w:name="_MCCTEMPBM_CRPT25350630___7"/>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05"/>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bookmarkStart w:id="1106" w:name="_MCCTEMPBM_CRPT25350631___4" w:colFirst="0" w:colLast="2"/>
            <w:bookmarkEnd w:id="1104"/>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bookmarkStart w:id="1107" w:name="_MCCTEMPBM_CRPT25350632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1107"/>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bookmarkStart w:id="1108" w:name="_MCCTEMPBM_CRPT25350633___4" w:colFirst="0" w:colLast="2"/>
            <w:bookmarkEnd w:id="1106"/>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bookmarkStart w:id="1109" w:name="_MCCTEMPBM_CRPT25350634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rPr>
              <w:t xml:space="preserve"> of new peer reflexive candidate was discovered during a connectivity check.</w:t>
            </w:r>
            <w:r w:rsidRPr="00EF20F7">
              <w:rPr>
                <w:rFonts w:ascii="Arial" w:hAnsi="Arial"/>
                <w:sz w:val="18"/>
              </w:rPr>
              <w:t xml:space="preserve"> It is only applicable for full ICE.</w:t>
            </w:r>
            <w:bookmarkEnd w:id="1109"/>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bookmarkStart w:id="1110" w:name="_MCCTEMPBM_CRPT25350635___4" w:colFirst="0" w:colLast="2"/>
            <w:bookmarkEnd w:id="1108"/>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05F1217" w:rsidR="009E159F" w:rsidRPr="00EF20F7" w:rsidRDefault="00863832" w:rsidP="005E27BA">
            <w:pPr>
              <w:keepNext/>
              <w:keepLines/>
              <w:rPr>
                <w:rFonts w:ascii="Arial" w:hAnsi="Arial"/>
                <w:sz w:val="18"/>
              </w:rPr>
            </w:pPr>
            <w:bookmarkStart w:id="1111" w:name="_MCCTEMPBM_CRPT25350636___7"/>
            <w:r w:rsidRPr="00863832">
              <w:rPr>
                <w:rFonts w:ascii="Arial" w:hAnsi="Arial" w:hint="eastAsia"/>
                <w:sz w:val="18"/>
              </w:rPr>
              <w:t>This information element requests the MRFP to perform additional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11"/>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bookmarkStart w:id="1112" w:name="_MCCTEMPBM_CRPT25350637___4" w:colFirst="0" w:colLast="2"/>
            <w:bookmarkEnd w:id="1110"/>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bookmarkStart w:id="1113" w:name="_MCCTEMPBM_CRPT25350638___7"/>
            <w:r w:rsidRPr="00EF20F7">
              <w:rPr>
                <w:rFonts w:ascii="Arial" w:hAnsi="Arial"/>
                <w:sz w:val="18"/>
                <w:lang w:eastAsia="zh-CN"/>
              </w:rPr>
              <w:t>This information element is present if MRFC indicates a received candidate for ICE.</w:t>
            </w:r>
            <w:bookmarkEnd w:id="1113"/>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bookmarkStart w:id="1114" w:name="_MCCTEMPBM_CRPT25350639___4" w:colFirst="0" w:colLast="2"/>
            <w:bookmarkEnd w:id="1112"/>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bookmarkStart w:id="1115" w:name="_MCCTEMPBM_CRPT25350640___7"/>
            <w:r w:rsidRPr="00EF20F7">
              <w:rPr>
                <w:rFonts w:ascii="Arial" w:hAnsi="Arial"/>
                <w:sz w:val="18"/>
                <w:lang w:eastAsia="zh-CN"/>
              </w:rPr>
              <w:t>This information element is present if MRFC indicates a received password for ICE.</w:t>
            </w:r>
            <w:bookmarkEnd w:id="1115"/>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bookmarkStart w:id="1116" w:name="_MCCTEMPBM_CRPT25350641___4" w:colFirst="0" w:colLast="2"/>
            <w:bookmarkEnd w:id="1114"/>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bookmarkStart w:id="1117" w:name="_MCCTEMPBM_CRPT25350642___7"/>
            <w:r w:rsidRPr="00EF20F7">
              <w:rPr>
                <w:rFonts w:ascii="Arial" w:hAnsi="Arial"/>
                <w:sz w:val="18"/>
                <w:lang w:eastAsia="zh-CN"/>
              </w:rPr>
              <w:t>This information element is present if MRFC indicates a received Ufrag for ICE.</w:t>
            </w:r>
            <w:bookmarkEnd w:id="1117"/>
          </w:p>
        </w:tc>
      </w:tr>
      <w:tr w:rsidR="00863832" w:rsidRPr="00EF20F7" w14:paraId="43649BF8" w14:textId="77777777" w:rsidTr="005E27BA">
        <w:trPr>
          <w:cantSplit/>
          <w:jc w:val="center"/>
        </w:trPr>
        <w:tc>
          <w:tcPr>
            <w:tcW w:w="1466" w:type="dxa"/>
            <w:vMerge/>
          </w:tcPr>
          <w:p w14:paraId="441A0002" w14:textId="77777777" w:rsidR="00863832" w:rsidRPr="00EF20F7" w:rsidRDefault="00863832" w:rsidP="00863832">
            <w:pPr>
              <w:keepNext/>
              <w:keepLines/>
              <w:jc w:val="center"/>
              <w:rPr>
                <w:rFonts w:ascii="Arial" w:hAnsi="Arial"/>
                <w:sz w:val="18"/>
                <w:lang w:eastAsia="zh-CN"/>
              </w:rPr>
            </w:pPr>
          </w:p>
        </w:tc>
        <w:tc>
          <w:tcPr>
            <w:tcW w:w="1251" w:type="dxa"/>
            <w:vMerge/>
          </w:tcPr>
          <w:p w14:paraId="347F2658" w14:textId="77777777" w:rsidR="00863832" w:rsidRPr="00EF20F7" w:rsidRDefault="00863832" w:rsidP="00863832">
            <w:pPr>
              <w:keepNext/>
              <w:keepLines/>
              <w:jc w:val="center"/>
              <w:rPr>
                <w:rFonts w:ascii="Arial" w:hAnsi="Arial"/>
                <w:sz w:val="18"/>
                <w:lang w:eastAsia="zh-CN"/>
              </w:rPr>
            </w:pPr>
          </w:p>
        </w:tc>
        <w:tc>
          <w:tcPr>
            <w:tcW w:w="1980" w:type="dxa"/>
          </w:tcPr>
          <w:p w14:paraId="0CEEBABD" w14:textId="72EC1C4E"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ICE received pacing</w:t>
            </w:r>
          </w:p>
        </w:tc>
        <w:tc>
          <w:tcPr>
            <w:tcW w:w="1260" w:type="dxa"/>
          </w:tcPr>
          <w:p w14:paraId="3D7EA40D" w14:textId="6706C10A"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O</w:t>
            </w:r>
          </w:p>
        </w:tc>
        <w:tc>
          <w:tcPr>
            <w:tcW w:w="3780" w:type="dxa"/>
          </w:tcPr>
          <w:p w14:paraId="3E6853D3" w14:textId="09287B45" w:rsidR="00863832" w:rsidRPr="00EF20F7" w:rsidRDefault="00863832" w:rsidP="00863832">
            <w:pPr>
              <w:keepNext/>
              <w:keepLines/>
              <w:rPr>
                <w:rFonts w:ascii="Arial" w:hAnsi="Arial"/>
                <w:sz w:val="18"/>
                <w:lang w:eastAsia="zh-CN"/>
              </w:rPr>
            </w:pPr>
            <w:r w:rsidRPr="00863832">
              <w:rPr>
                <w:rFonts w:ascii="Arial" w:hAnsi="Arial"/>
                <w:sz w:val="18"/>
                <w:lang w:eastAsia="zh-CN"/>
              </w:rPr>
              <w:t>This information element is present if MRFC indicates a received pacing value for connectivity checks (Ta timer value). It is only applicable for full ICE.</w:t>
            </w:r>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bookmarkStart w:id="1118" w:name="_MCCTEMPBM_CRPT25350643___4" w:colFirst="0" w:colLast="2"/>
            <w:bookmarkEnd w:id="1116"/>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bookmarkStart w:id="1119" w:name="_MCCTEMPBM_CRPT25350644___7"/>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bookmarkEnd w:id="1119"/>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bookmarkStart w:id="1120" w:name="_MCCTEMPBM_CRPT25350645___4" w:colFirst="0" w:colLast="2"/>
            <w:bookmarkEnd w:id="1118"/>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bookmarkStart w:id="1121" w:name="_MCCTEMPBM_CRPT25350646___7"/>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bookmarkEnd w:id="1121"/>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bookmarkStart w:id="1122" w:name="_MCCTEMPBM_CRPT25350647___4" w:colFirst="0" w:colLast="2"/>
            <w:bookmarkEnd w:id="1120"/>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bookmarkStart w:id="1123" w:name="_MCCTEMPBM_CRPT25350648___7"/>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bookmarkEnd w:id="1123"/>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bookmarkStart w:id="1124" w:name="_MCCTEMPBM_CRPT25350649___4" w:colFirst="0" w:colLast="2"/>
            <w:bookmarkEnd w:id="1122"/>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bookmarkStart w:id="1125" w:name="_MCCTEMPBM_CRPT25350650___7"/>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bookmarkEnd w:id="1125"/>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bookmarkStart w:id="1126" w:name="_MCCTEMPBM_CRPT25350651___4" w:colFirst="0" w:colLast="2"/>
            <w:bookmarkEnd w:id="1124"/>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bookmarkStart w:id="1127" w:name="_MCCTEMPBM_CRPT25350652___7"/>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bookmarkEnd w:id="1127"/>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bookmarkStart w:id="1128" w:name="_MCCTEMPBM_CRPT25350653___4" w:colFirst="0" w:colLast="2"/>
            <w:bookmarkEnd w:id="1126"/>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bookmarkStart w:id="1129" w:name="_MCCTEMPBM_CRPT25350654___7"/>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bookmarkEnd w:id="1129"/>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bookmarkStart w:id="1130" w:name="_MCCTEMPBM_CRPT25350655___4" w:colFirst="0" w:colLast="2"/>
            <w:bookmarkEnd w:id="1128"/>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bookmarkStart w:id="1131" w:name="_MCCTEMPBM_CRPT25350656___7"/>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bookmarkEnd w:id="1131"/>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bookmarkStart w:id="1132" w:name="_MCCTEMPBM_CRPT25350657___4" w:colFirst="0" w:colLast="2"/>
            <w:bookmarkEnd w:id="1130"/>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bookmarkStart w:id="1133" w:name="_MCCTEMPBM_CRPT25350658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133"/>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bookmarkStart w:id="1134" w:name="_MCCTEMPBM_CRPT25350659___4" w:colFirst="0" w:colLast="2"/>
            <w:bookmarkEnd w:id="1132"/>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732CB73D" w:rsidR="009E159F" w:rsidRPr="00EF20F7" w:rsidRDefault="009E159F" w:rsidP="005E27BA">
            <w:pPr>
              <w:keepNext/>
              <w:keepLines/>
              <w:rPr>
                <w:rFonts w:ascii="Arial" w:hAnsi="Arial"/>
                <w:sz w:val="18"/>
                <w:lang w:eastAsia="zh-CN"/>
              </w:rPr>
            </w:pPr>
            <w:bookmarkStart w:id="1135" w:name="_MCCTEMPBM_CRPT253506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5"/>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bookmarkStart w:id="1136" w:name="_MCCTEMPBM_CRPT25350661___4" w:colFirst="0" w:colLast="2"/>
            <w:bookmarkEnd w:id="1134"/>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3677FBBD" w:rsidR="009E159F" w:rsidRPr="00EF20F7" w:rsidRDefault="009E159F" w:rsidP="005E27BA">
            <w:pPr>
              <w:keepNext/>
              <w:keepLines/>
              <w:rPr>
                <w:rFonts w:ascii="Arial" w:hAnsi="Arial"/>
                <w:sz w:val="18"/>
                <w:lang w:eastAsia="zh-CN"/>
              </w:rPr>
            </w:pPr>
            <w:bookmarkStart w:id="1137" w:name="_MCCTEMPBM_CRPT25350662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7"/>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bookmarkStart w:id="1138" w:name="_MCCTEMPBM_CRPT25350663___4" w:colFirst="0" w:colLast="2"/>
            <w:bookmarkEnd w:id="1136"/>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3259B819" w:rsidR="009E159F" w:rsidRPr="00EF20F7" w:rsidRDefault="009E159F" w:rsidP="005E27BA">
            <w:pPr>
              <w:keepNext/>
              <w:keepLines/>
              <w:rPr>
                <w:rFonts w:ascii="Arial" w:hAnsi="Arial"/>
                <w:sz w:val="18"/>
                <w:lang w:eastAsia="zh-CN"/>
              </w:rPr>
            </w:pPr>
            <w:bookmarkStart w:id="1139" w:name="_MCCTEMPBM_CRPT2535066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9"/>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bookmarkStart w:id="1140" w:name="_MCCTEMPBM_CRPT25350665___4" w:colFirst="0" w:colLast="2"/>
            <w:bookmarkEnd w:id="1138"/>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709E671B" w:rsidR="009E159F" w:rsidRPr="00EF20F7" w:rsidRDefault="009E159F" w:rsidP="005E27BA">
            <w:pPr>
              <w:keepNext/>
              <w:keepLines/>
              <w:rPr>
                <w:rFonts w:ascii="Arial" w:hAnsi="Arial"/>
                <w:sz w:val="18"/>
                <w:lang w:eastAsia="zh-CN"/>
              </w:rPr>
            </w:pPr>
            <w:bookmarkStart w:id="1141" w:name="_MCCTEMPBM_CRPT2535066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41"/>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bookmarkStart w:id="1142" w:name="_MCCTEMPBM_CRPT25350667___4" w:colFirst="0" w:colLast="2"/>
            <w:bookmarkEnd w:id="1140"/>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bookmarkStart w:id="1143" w:name="_MCCTEMPBM_CRPT25350668___7"/>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bookmarkEnd w:id="1143"/>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bookmarkStart w:id="1144" w:name="_MCCTEMPBM_CRPT25350669___4" w:colFirst="0" w:colLast="2"/>
            <w:bookmarkEnd w:id="1142"/>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bookmarkStart w:id="1145" w:name="_MCCTEMPBM_CRPT2535067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1145"/>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bookmarkStart w:id="1146" w:name="_MCCTEMPBM_CRPT25350671___4" w:colFirst="0" w:colLast="2"/>
            <w:bookmarkEnd w:id="1144"/>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bookmarkStart w:id="1147" w:name="_MCCTEMPBM_CRPT2535067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1147"/>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bookmarkStart w:id="1148" w:name="_MCCTEMPBM_CRPT25350673___4" w:colFirst="0" w:colLast="2"/>
            <w:bookmarkEnd w:id="1146"/>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bookmarkStart w:id="1149" w:name="_MCCTEMPBM_CRPT2535067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149"/>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bookmarkStart w:id="1150" w:name="_MCCTEMPBM_CRPT25350675___4" w:colFirst="0" w:colLast="0"/>
            <w:bookmarkEnd w:id="1148"/>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bookmarkStart w:id="1151" w:name="_MCCTEMPBM_CRPT25350676___4" w:colFirst="0" w:colLast="0"/>
            <w:bookmarkEnd w:id="1150"/>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bookmarkStart w:id="1152" w:name="_MCCTEMPBM_CRPT25350677___4" w:colFirst="0" w:colLast="0"/>
            <w:bookmarkEnd w:id="1151"/>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bookmarkStart w:id="1153" w:name="_MCCTEMPBM_CRPT25350678___4" w:colFirst="0" w:colLast="0"/>
            <w:bookmarkEnd w:id="1152"/>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bookmarkStart w:id="1154" w:name="_MCCTEMPBM_CRPT25350679___4" w:colFirst="0" w:colLast="0"/>
            <w:bookmarkEnd w:id="1153"/>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bookmarkStart w:id="1155" w:name="_MCCTEMPBM_CRPT25350680___4" w:colFirst="0" w:colLast="0"/>
            <w:bookmarkEnd w:id="1154"/>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bookmarkStart w:id="1156" w:name="_MCCTEMPBM_CRPT25350681___4" w:colFirst="0" w:colLast="0"/>
            <w:bookmarkEnd w:id="1155"/>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bookmarkStart w:id="1157" w:name="_MCCTEMPBM_CRPT25350682___4" w:colFirst="0" w:colLast="0"/>
            <w:bookmarkEnd w:id="1156"/>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bookmarkStart w:id="1158" w:name="_MCCTEMPBM_CRPT25350683___4" w:colFirst="0" w:colLast="0"/>
            <w:bookmarkEnd w:id="1157"/>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bookmarkStart w:id="1159" w:name="_MCCTEMPBM_CRPT25350684___4" w:colFirst="0" w:colLast="0"/>
            <w:bookmarkEnd w:id="1158"/>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bookmarkStart w:id="1160" w:name="_MCCTEMPBM_CRPT25350685___4" w:colFirst="0" w:colLast="2"/>
            <w:bookmarkEnd w:id="1159"/>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bookmarkStart w:id="1161" w:name="_MCCTEMPBM_CRPT25350686___7"/>
            <w:r w:rsidRPr="00EF20F7">
              <w:rPr>
                <w:rFonts w:ascii="Arial" w:hAnsi="Arial"/>
                <w:sz w:val="18"/>
              </w:rPr>
              <w:t>This information element indicates the context where the command was executed.</w:t>
            </w:r>
            <w:bookmarkEnd w:id="1161"/>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bookmarkStart w:id="1162" w:name="_MCCTEMPBM_CRPT25350687___4" w:colFirst="0" w:colLast="2"/>
            <w:bookmarkEnd w:id="1160"/>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bookmarkStart w:id="1163" w:name="_MCCTEMPBM_CRPT25350688___7"/>
            <w:r w:rsidRPr="00EF20F7">
              <w:rPr>
                <w:rFonts w:ascii="Arial" w:hAnsi="Arial"/>
                <w:sz w:val="18"/>
              </w:rPr>
              <w:t>This information element indicates the Bearer Termination where the command was executed.</w:t>
            </w:r>
            <w:bookmarkEnd w:id="1163"/>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bookmarkStart w:id="1164" w:name="_MCCTEMPBM_CRPT25350689___4" w:colFirst="0" w:colLast="2"/>
            <w:bookmarkStart w:id="1165" w:name="_MCCTEMPBM_CRPT25350690___7" w:colFirst="4" w:colLast="4"/>
            <w:bookmarkEnd w:id="1162"/>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bookmarkStart w:id="1166" w:name="_MCCTEMPBM_CRPT25350691___4" w:colFirst="0" w:colLast="2"/>
            <w:bookmarkStart w:id="1167" w:name="_MCCTEMPBM_CRPT25350692___7" w:colFirst="4" w:colLast="4"/>
            <w:bookmarkEnd w:id="1164"/>
            <w:bookmarkEnd w:id="1165"/>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bookmarkStart w:id="1168" w:name="_MCCTEMPBM_CRPT25350693___4" w:colFirst="0" w:colLast="2"/>
            <w:bookmarkStart w:id="1169" w:name="_MCCTEMPBM_CRPT25350694___7" w:colFirst="4" w:colLast="4"/>
            <w:bookmarkEnd w:id="1166"/>
            <w:bookmarkEnd w:id="1167"/>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bookmarkStart w:id="1170" w:name="_MCCTEMPBM_CRPT25350695___4" w:colFirst="0" w:colLast="2"/>
            <w:bookmarkStart w:id="1171" w:name="_MCCTEMPBM_CRPT25350696___7" w:colFirst="4" w:colLast="4"/>
            <w:bookmarkEnd w:id="1168"/>
            <w:bookmarkEnd w:id="1169"/>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bookmarkEnd w:id="1170"/>
      <w:bookmarkEnd w:id="1171"/>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232AAD">
      <w:pPr>
        <w:pStyle w:val="Heading2"/>
        <w:rPr>
          <w:lang w:eastAsia="zh-CN"/>
        </w:rPr>
      </w:pPr>
      <w:bookmarkStart w:id="1172" w:name="_Toc9597381"/>
      <w:bookmarkStart w:id="1173" w:name="_Toc97571443"/>
      <w:r w:rsidRPr="00EF20F7">
        <w:rPr>
          <w:lang w:eastAsia="zh-CN"/>
        </w:rPr>
        <w:t>8.23</w:t>
      </w:r>
      <w:r w:rsidRPr="00EF20F7">
        <w:rPr>
          <w:lang w:eastAsia="zh-CN"/>
        </w:rPr>
        <w:tab/>
        <w:t>Release IMS Termination</w:t>
      </w:r>
      <w:bookmarkEnd w:id="1172"/>
      <w:bookmarkEnd w:id="1173"/>
    </w:p>
    <w:p w14:paraId="3BC299CC" w14:textId="2F3FA21D"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bookmarkStart w:id="1174" w:name="_MCCTEMPBM_CRPT25350697___4" w:colFirst="0" w:colLast="3"/>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bookmarkStart w:id="1175" w:name="_MCCTEMPBM_CRPT25350698___4" w:colFirst="0" w:colLast="2"/>
            <w:bookmarkEnd w:id="1174"/>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bookmarkStart w:id="1176" w:name="_MCCTEMPBM_CRPT25350699___7"/>
            <w:r w:rsidRPr="00EF20F7">
              <w:rPr>
                <w:rFonts w:ascii="Arial" w:hAnsi="Arial"/>
                <w:sz w:val="18"/>
              </w:rPr>
              <w:t>This information element indicates the existing context for the bearer termination.</w:t>
            </w:r>
            <w:bookmarkEnd w:id="1176"/>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bookmarkStart w:id="1177" w:name="_MCCTEMPBM_CRPT25350700___4" w:colFirst="0" w:colLast="2"/>
            <w:bookmarkEnd w:id="1175"/>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bookmarkStart w:id="1178" w:name="_MCCTEMPBM_CRPT25350701___7"/>
            <w:r w:rsidRPr="00EF20F7">
              <w:rPr>
                <w:rFonts w:ascii="Arial" w:hAnsi="Arial"/>
                <w:sz w:val="18"/>
              </w:rPr>
              <w:t>This information element indicates the bearer termination to be released.</w:t>
            </w:r>
            <w:bookmarkEnd w:id="1178"/>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bookmarkStart w:id="1179" w:name="_MCCTEMPBM_CRPT25350702___4" w:colFirst="0" w:colLast="2"/>
            <w:bookmarkEnd w:id="1177"/>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bookmarkStart w:id="1180" w:name="_MCCTEMPBM_CRPT25350703___7"/>
            <w:r w:rsidRPr="00EF20F7">
              <w:rPr>
                <w:rFonts w:ascii="Arial" w:hAnsi="Arial"/>
                <w:sz w:val="18"/>
              </w:rPr>
              <w:t>This information element indicates the context where the command was executed.</w:t>
            </w:r>
            <w:bookmarkEnd w:id="1180"/>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bookmarkStart w:id="1181" w:name="_MCCTEMPBM_CRPT25350704___4" w:colFirst="0" w:colLast="2"/>
            <w:bookmarkEnd w:id="1179"/>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bookmarkStart w:id="1182" w:name="_MCCTEMPBM_CRPT25350705___7"/>
            <w:r w:rsidRPr="00EF20F7">
              <w:rPr>
                <w:rFonts w:ascii="Arial" w:hAnsi="Arial"/>
                <w:sz w:val="18"/>
              </w:rPr>
              <w:t>This information element indicates the Bearer Termination where the command was executed.</w:t>
            </w:r>
            <w:bookmarkEnd w:id="1182"/>
          </w:p>
        </w:tc>
      </w:tr>
      <w:bookmarkEnd w:id="1181"/>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232AAD">
      <w:pPr>
        <w:pStyle w:val="Heading2"/>
        <w:rPr>
          <w:lang w:eastAsia="zh-CN"/>
        </w:rPr>
      </w:pPr>
      <w:bookmarkStart w:id="1183" w:name="_Toc9597382"/>
      <w:bookmarkStart w:id="1184" w:name="_Toc97571444"/>
      <w:r w:rsidRPr="00EF20F7">
        <w:rPr>
          <w:lang w:eastAsia="zh-CN"/>
        </w:rPr>
        <w:t>8.24</w:t>
      </w:r>
      <w:r>
        <w:rPr>
          <w:lang w:eastAsia="zh-CN"/>
        </w:rPr>
        <w:tab/>
      </w:r>
      <w:r w:rsidRPr="00EF20F7">
        <w:rPr>
          <w:lang w:eastAsia="zh-CN"/>
        </w:rPr>
        <w:t>Start TTS</w:t>
      </w:r>
      <w:bookmarkEnd w:id="1183"/>
      <w:bookmarkEnd w:id="1184"/>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bookmarkStart w:id="1185" w:name="_MCCTEMPBM_CRPT25350706___4" w:colFirst="0" w:colLast="3"/>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bookmarkStart w:id="1186" w:name="_MCCTEMPBM_CRPT25350707___4" w:colFirst="0" w:colLast="2"/>
            <w:bookmarkEnd w:id="1185"/>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bookmarkStart w:id="1187" w:name="_MCCTEMPBM_CRPT25350708___7"/>
            <w:r w:rsidRPr="00EF20F7">
              <w:rPr>
                <w:rFonts w:ascii="Arial" w:hAnsi="Arial"/>
                <w:sz w:val="18"/>
              </w:rPr>
              <w:t>This information element indicates the context for the bearer termination.</w:t>
            </w:r>
            <w:bookmarkEnd w:id="1187"/>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bookmarkStart w:id="1188" w:name="_MCCTEMPBM_CRPT25350709___4" w:colFirst="0" w:colLast="2"/>
            <w:bookmarkEnd w:id="1186"/>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bookmarkStart w:id="1189" w:name="_MCCTEMPBM_CRPT25350710___7"/>
            <w:r w:rsidRPr="00EF20F7">
              <w:rPr>
                <w:rFonts w:ascii="Arial" w:hAnsi="Arial"/>
                <w:sz w:val="18"/>
              </w:rPr>
              <w:t>This information element indicates the existing bearer termination or requests a new bearer termination where the TTS is sent.</w:t>
            </w:r>
            <w:bookmarkEnd w:id="1189"/>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bookmarkStart w:id="1190" w:name="_MCCTEMPBM_CRPT25350711___4" w:colFirst="0" w:colLast="2"/>
            <w:bookmarkEnd w:id="1188"/>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bookmarkStart w:id="1191" w:name="_MCCTEMPBM_CRPT25350712___7"/>
            <w:r w:rsidRPr="00EF20F7">
              <w:rPr>
                <w:rFonts w:ascii="Arial" w:hAnsi="Arial"/>
                <w:sz w:val="18"/>
              </w:rPr>
              <w:t>This information element indicates the direction of the TTS to be sent.</w:t>
            </w:r>
            <w:bookmarkEnd w:id="1191"/>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bookmarkStart w:id="1192" w:name="_MCCTEMPBM_CRPT25350713___4" w:colFirst="0" w:colLast="2"/>
            <w:bookmarkEnd w:id="1190"/>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bookmarkStart w:id="1193" w:name="_MCCTEMPBM_CRPT25350714___7"/>
            <w:r w:rsidRPr="00EF20F7">
              <w:rPr>
                <w:rFonts w:ascii="Arial" w:hAnsi="Arial"/>
                <w:sz w:val="18"/>
              </w:rPr>
              <w:t>This information element requests a notification of a completed TTS.</w:t>
            </w:r>
            <w:bookmarkEnd w:id="1193"/>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bookmarkStart w:id="1194" w:name="_MCCTEMPBM_CRPT25350715___4" w:colFirst="0" w:colLast="2"/>
            <w:bookmarkEnd w:id="1192"/>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bookmarkStart w:id="1195" w:name="_MCCTEMPBM_CRPT25350716___7"/>
            <w:r w:rsidRPr="00EF20F7">
              <w:rPr>
                <w:rFonts w:ascii="Arial" w:hAnsi="Arial"/>
                <w:sz w:val="18"/>
              </w:rPr>
              <w:t>This information element indicates the MRFP to detect the DTMF digits and stop the TTS when a pre-defined DTMF digit is detected.</w:t>
            </w:r>
            <w:bookmarkEnd w:id="1195"/>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bookmarkStart w:id="1196" w:name="_MCCTEMPBM_CRPT25350717___4" w:colFirst="0" w:colLast="2"/>
            <w:bookmarkEnd w:id="1194"/>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bookmarkStart w:id="1197" w:name="_MCCTEMPBM_CRPT25350718___7"/>
            <w:r w:rsidRPr="00EF20F7">
              <w:rPr>
                <w:rFonts w:ascii="Arial" w:hAnsi="Arial"/>
                <w:sz w:val="18"/>
              </w:rPr>
              <w:t>This information element indicates the text to be spoken as SSML script.</w:t>
            </w:r>
            <w:bookmarkEnd w:id="1197"/>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bookmarkStart w:id="1198" w:name="_MCCTEMPBM_CRPT25350719___4" w:colFirst="0" w:colLast="2"/>
            <w:bookmarkEnd w:id="1196"/>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bookmarkStart w:id="1199" w:name="_MCCTEMPBM_CRPT25350720___7"/>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bookmarkEnd w:id="1199"/>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bookmarkStart w:id="1200" w:name="_MCCTEMPBM_CRPT25350721___4" w:colFirst="0" w:colLast="2"/>
            <w:bookmarkEnd w:id="1198"/>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bookmarkStart w:id="1201" w:name="_MCCTEMPBM_CRPT25350722___7"/>
            <w:r w:rsidRPr="00EF20F7">
              <w:rPr>
                <w:rFonts w:ascii="Arial" w:hAnsi="Arial"/>
                <w:sz w:val="18"/>
              </w:rPr>
              <w:t>This information element requests termination heartbeat indications. This information element shall be included when requesting a new bearer termination.</w:t>
            </w:r>
            <w:bookmarkEnd w:id="1201"/>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bookmarkStart w:id="1202" w:name="_MCCTEMPBM_CRPT25350723___4" w:colFirst="0" w:colLast="2"/>
            <w:bookmarkEnd w:id="1200"/>
            <w:r w:rsidRPr="00EF20F7">
              <w:rPr>
                <w:rFonts w:ascii="Arial" w:hAnsi="Arial"/>
                <w:sz w:val="18"/>
              </w:rPr>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bookmarkStart w:id="1203" w:name="_MCCTEMPBM_CRPT25350724___7"/>
            <w:r w:rsidRPr="00EF20F7">
              <w:rPr>
                <w:rFonts w:ascii="Arial" w:hAnsi="Arial"/>
                <w:sz w:val="18"/>
              </w:rPr>
              <w:t>This information element indicates the context where the command was executed.</w:t>
            </w:r>
            <w:bookmarkEnd w:id="1203"/>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bookmarkStart w:id="1204" w:name="_MCCTEMPBM_CRPT25350725___4" w:colFirst="0" w:colLast="2"/>
            <w:bookmarkEnd w:id="1202"/>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bookmarkStart w:id="1205" w:name="_MCCTEMPBM_CRPT25350726___7"/>
            <w:r w:rsidRPr="00EF20F7">
              <w:rPr>
                <w:rFonts w:ascii="Arial" w:hAnsi="Arial"/>
                <w:sz w:val="18"/>
              </w:rPr>
              <w:t>This information element indicates the bearer termination where the command was executed.</w:t>
            </w:r>
            <w:bookmarkEnd w:id="1205"/>
          </w:p>
        </w:tc>
      </w:tr>
    </w:tbl>
    <w:bookmarkEnd w:id="1204"/>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232AAD">
      <w:pPr>
        <w:pStyle w:val="Heading2"/>
        <w:rPr>
          <w:lang w:eastAsia="zh-CN"/>
        </w:rPr>
      </w:pPr>
      <w:bookmarkStart w:id="1206" w:name="_Toc9597383"/>
      <w:bookmarkStart w:id="1207" w:name="_Toc97571445"/>
      <w:r w:rsidRPr="00EF20F7">
        <w:rPr>
          <w:lang w:eastAsia="zh-CN"/>
        </w:rPr>
        <w:t>8.25</w:t>
      </w:r>
      <w:r>
        <w:rPr>
          <w:lang w:eastAsia="zh-CN"/>
        </w:rPr>
        <w:tab/>
      </w:r>
      <w:r w:rsidRPr="00EF20F7">
        <w:rPr>
          <w:lang w:eastAsia="zh-CN"/>
        </w:rPr>
        <w:t>Stop TTS</w:t>
      </w:r>
      <w:bookmarkEnd w:id="1206"/>
      <w:bookmarkEnd w:id="1207"/>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bookmarkStart w:id="1208" w:name="_MCCTEMPBM_CRPT25350727___4" w:colFirst="0" w:colLast="3"/>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bookmarkStart w:id="1209" w:name="_MCCTEMPBM_CRPT25350728___4" w:colFirst="0" w:colLast="2"/>
            <w:bookmarkEnd w:id="1208"/>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bookmarkStart w:id="1210" w:name="_MCCTEMPBM_CRPT25350729___7"/>
            <w:r w:rsidRPr="00EF20F7">
              <w:rPr>
                <w:rFonts w:ascii="Arial" w:hAnsi="Arial"/>
                <w:sz w:val="18"/>
              </w:rPr>
              <w:t>This information element indicates the context for the bearer termination.</w:t>
            </w:r>
            <w:bookmarkEnd w:id="1210"/>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bookmarkStart w:id="1211" w:name="_MCCTEMPBM_CRPT25350730___4" w:colFirst="0" w:colLast="2"/>
            <w:bookmarkEnd w:id="1209"/>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bookmarkStart w:id="1212" w:name="_MCCTEMPBM_CRPT25350731___7"/>
            <w:r w:rsidRPr="00EF20F7">
              <w:rPr>
                <w:rFonts w:ascii="Arial" w:hAnsi="Arial"/>
                <w:sz w:val="18"/>
              </w:rPr>
              <w:t>This information element indicates the bearer termination where the TTS is stopped.</w:t>
            </w:r>
            <w:bookmarkEnd w:id="1212"/>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bookmarkStart w:id="1213" w:name="_MCCTEMPBM_CRPT25350732___4" w:colFirst="0" w:colLast="2"/>
            <w:bookmarkEnd w:id="1211"/>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bookmarkStart w:id="1214" w:name="_MCCTEMPBM_CRPT25350733___7"/>
            <w:r w:rsidRPr="00EF20F7">
              <w:rPr>
                <w:rFonts w:ascii="Arial" w:hAnsi="Arial"/>
                <w:sz w:val="18"/>
              </w:rPr>
              <w:t xml:space="preserve">This information element requests that TTS is stopped. </w:t>
            </w:r>
            <w:bookmarkEnd w:id="1214"/>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bookmarkStart w:id="1215" w:name="_MCCTEMPBM_CRPT25350734___4" w:colFirst="0" w:colLast="2"/>
            <w:bookmarkEnd w:id="1213"/>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bookmarkStart w:id="1216" w:name="_MCCTEMPBM_CRPT25350735___7"/>
            <w:r w:rsidRPr="00EF20F7">
              <w:rPr>
                <w:rFonts w:ascii="Arial" w:hAnsi="Arial"/>
                <w:sz w:val="18"/>
              </w:rPr>
              <w:t>This information element indicates the context where the command was executed.</w:t>
            </w:r>
            <w:bookmarkEnd w:id="1216"/>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bookmarkStart w:id="1217" w:name="_MCCTEMPBM_CRPT25350736___4" w:colFirst="0" w:colLast="2"/>
            <w:bookmarkEnd w:id="1215"/>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bookmarkStart w:id="1218" w:name="_MCCTEMPBM_CRPT25350737___7"/>
            <w:r w:rsidRPr="00EF20F7">
              <w:rPr>
                <w:rFonts w:ascii="Arial" w:hAnsi="Arial"/>
                <w:sz w:val="18"/>
              </w:rPr>
              <w:t>This information element indicates the bearer termination where the command was executed.</w:t>
            </w:r>
            <w:bookmarkEnd w:id="1218"/>
          </w:p>
        </w:tc>
      </w:tr>
      <w:bookmarkEnd w:id="1217"/>
    </w:tbl>
    <w:p w14:paraId="3D2D52E1" w14:textId="77777777" w:rsidR="009E159F" w:rsidRPr="00EF20F7" w:rsidRDefault="009E159F" w:rsidP="009E159F"/>
    <w:p w14:paraId="0ED14BC5" w14:textId="77777777" w:rsidR="009E159F" w:rsidRPr="00EF20F7" w:rsidRDefault="009E159F" w:rsidP="00232AAD">
      <w:pPr>
        <w:pStyle w:val="Heading2"/>
        <w:rPr>
          <w:lang w:eastAsia="zh-CN"/>
        </w:rPr>
      </w:pPr>
      <w:bookmarkStart w:id="1219" w:name="_Toc9597384"/>
      <w:bookmarkStart w:id="1220" w:name="_Toc97571446"/>
      <w:r w:rsidRPr="00EF20F7">
        <w:rPr>
          <w:lang w:eastAsia="zh-CN"/>
        </w:rPr>
        <w:t>8.26</w:t>
      </w:r>
      <w:r>
        <w:rPr>
          <w:lang w:eastAsia="zh-CN"/>
        </w:rPr>
        <w:tab/>
      </w:r>
      <w:r w:rsidRPr="00EF20F7">
        <w:rPr>
          <w:lang w:eastAsia="zh-CN"/>
        </w:rPr>
        <w:t>TTS Completed</w:t>
      </w:r>
      <w:bookmarkEnd w:id="1219"/>
      <w:bookmarkEnd w:id="1220"/>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bookmarkStart w:id="1221" w:name="_MCCTEMPBM_CRPT25350738___4" w:colFirst="0" w:colLast="3"/>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bookmarkStart w:id="1222" w:name="_MCCTEMPBM_CRPT25350739___4" w:colFirst="0" w:colLast="2"/>
            <w:bookmarkEnd w:id="1221"/>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bookmarkStart w:id="1223" w:name="_MCCTEMPBM_CRPT25350740___7"/>
            <w:r w:rsidRPr="00EF20F7">
              <w:rPr>
                <w:rFonts w:ascii="Arial" w:hAnsi="Arial"/>
                <w:sz w:val="18"/>
              </w:rPr>
              <w:t>This information element indicates the context for the bearer termination.</w:t>
            </w:r>
            <w:bookmarkEnd w:id="1223"/>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bookmarkStart w:id="1224" w:name="_MCCTEMPBM_CRPT25350741___4" w:colFirst="0" w:colLast="2"/>
            <w:bookmarkEnd w:id="1222"/>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bookmarkStart w:id="1225" w:name="_MCCTEMPBM_CRPT25350742___7"/>
            <w:r w:rsidRPr="00EF20F7">
              <w:rPr>
                <w:rFonts w:ascii="Arial" w:hAnsi="Arial"/>
                <w:sz w:val="18"/>
              </w:rPr>
              <w:t>This information element indicates the bearer termination where the TTS is requested.</w:t>
            </w:r>
            <w:bookmarkEnd w:id="1225"/>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bookmarkStart w:id="1226" w:name="_MCCTEMPBM_CRPT25350743___4" w:colFirst="0" w:colLast="2"/>
            <w:bookmarkEnd w:id="1224"/>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bookmarkStart w:id="1227" w:name="_MCCTEMPBM_CRPT25350744___7"/>
            <w:r w:rsidRPr="00EF20F7">
              <w:rPr>
                <w:rFonts w:ascii="Arial" w:hAnsi="Arial"/>
                <w:sz w:val="18"/>
              </w:rPr>
              <w:t>This information element indicates completed of the TTS.</w:t>
            </w:r>
            <w:bookmarkEnd w:id="1227"/>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bookmarkStart w:id="1228" w:name="_MCCTEMPBM_CRPT25350745___4" w:colFirst="0" w:colLast="2"/>
            <w:bookmarkEnd w:id="1226"/>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bookmarkStart w:id="1229" w:name="_MCCTEMPBM_CRPT25350746___7"/>
            <w:r w:rsidRPr="00EF20F7">
              <w:rPr>
                <w:rFonts w:ascii="Arial" w:hAnsi="Arial"/>
                <w:sz w:val="18"/>
              </w:rPr>
              <w:t>This information element indicates the return code of TTS.</w:t>
            </w:r>
            <w:bookmarkEnd w:id="1229"/>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bookmarkStart w:id="1230" w:name="_MCCTEMPBM_CRPT25350747___4" w:colFirst="0" w:colLast="2"/>
            <w:bookmarkEnd w:id="1228"/>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bookmarkStart w:id="1231" w:name="_MCCTEMPBM_CRPT25350748___7"/>
            <w:r w:rsidRPr="00EF20F7">
              <w:rPr>
                <w:rFonts w:ascii="Arial" w:hAnsi="Arial"/>
                <w:sz w:val="18"/>
              </w:rPr>
              <w:t>This information element indicates the context where the command was executed.</w:t>
            </w:r>
            <w:bookmarkEnd w:id="1231"/>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bookmarkStart w:id="1232" w:name="_MCCTEMPBM_CRPT25350749___4" w:colFirst="0" w:colLast="2"/>
            <w:bookmarkEnd w:id="1230"/>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bookmarkStart w:id="1233" w:name="_MCCTEMPBM_CRPT25350750___7"/>
            <w:r w:rsidRPr="00EF20F7">
              <w:rPr>
                <w:rFonts w:ascii="Arial" w:hAnsi="Arial"/>
                <w:sz w:val="18"/>
              </w:rPr>
              <w:t>This information element indicates the Bearer Termination where the command was executed.</w:t>
            </w:r>
            <w:bookmarkEnd w:id="1233"/>
          </w:p>
        </w:tc>
      </w:tr>
      <w:bookmarkEnd w:id="1232"/>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232AAD">
      <w:pPr>
        <w:pStyle w:val="Heading2"/>
        <w:rPr>
          <w:lang w:eastAsia="zh-CN"/>
        </w:rPr>
      </w:pPr>
      <w:bookmarkStart w:id="1234" w:name="_Toc9597385"/>
      <w:bookmarkStart w:id="1235" w:name="_Toc97571447"/>
      <w:r w:rsidRPr="00EF20F7">
        <w:rPr>
          <w:lang w:eastAsia="zh-CN"/>
        </w:rPr>
        <w:lastRenderedPageBreak/>
        <w:t>8.27</w:t>
      </w:r>
      <w:r>
        <w:rPr>
          <w:lang w:eastAsia="zh-CN"/>
        </w:rPr>
        <w:tab/>
      </w:r>
      <w:r w:rsidRPr="00EF20F7">
        <w:rPr>
          <w:lang w:eastAsia="zh-CN"/>
        </w:rPr>
        <w:t>Start ASR</w:t>
      </w:r>
      <w:bookmarkEnd w:id="1234"/>
      <w:bookmarkEnd w:id="1235"/>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bookmarkStart w:id="1236" w:name="_MCCTEMPBM_CRPT25350751___4" w:colFirst="0" w:colLast="3"/>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bookmarkStart w:id="1237" w:name="_MCCTEMPBM_CRPT25350752___4" w:colFirst="0" w:colLast="2"/>
            <w:bookmarkEnd w:id="1236"/>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bookmarkStart w:id="1238" w:name="_MCCTEMPBM_CRPT25350753___7"/>
            <w:r w:rsidRPr="00EF20F7">
              <w:rPr>
                <w:rFonts w:ascii="Arial" w:hAnsi="Arial"/>
                <w:sz w:val="18"/>
              </w:rPr>
              <w:t>This information element indicates the context for the bearer termination.</w:t>
            </w:r>
            <w:bookmarkEnd w:id="1238"/>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bookmarkStart w:id="1239" w:name="_MCCTEMPBM_CRPT25350754___4" w:colFirst="0" w:colLast="2"/>
            <w:bookmarkEnd w:id="1237"/>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bookmarkStart w:id="1240" w:name="_MCCTEMPBM_CRPT2535075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bookmarkEnd w:id="1240"/>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bookmarkStart w:id="1241" w:name="_MCCTEMPBM_CRPT25350756___4" w:colFirst="0" w:colLast="2"/>
            <w:bookmarkEnd w:id="1239"/>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bookmarkStart w:id="1242" w:name="_MCCTEMPBM_CRPT2535075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bookmarkEnd w:id="1242"/>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bookmarkStart w:id="1243" w:name="_MCCTEMPBM_CRPT25350758___4" w:colFirst="0" w:colLast="2"/>
            <w:bookmarkEnd w:id="1241"/>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bookmarkStart w:id="1244" w:name="_MCCTEMPBM_CRPT25350759___7"/>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bookmarkEnd w:id="1244"/>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bookmarkStart w:id="1245" w:name="_MCCTEMPBM_CRPT25350760___4" w:colFirst="0" w:colLast="2"/>
            <w:bookmarkEnd w:id="1243"/>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bookmarkStart w:id="1246" w:name="_MCCTEMPBM_CRPT25350761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bookmarkEnd w:id="1246"/>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bookmarkStart w:id="1247" w:name="_MCCTEMPBM_CRPT25350762___4" w:colFirst="0" w:colLast="2"/>
            <w:bookmarkEnd w:id="1245"/>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bookmarkStart w:id="1248" w:name="_MCCTEMPBM_CRPT25350763___7"/>
            <w:r w:rsidRPr="00EF20F7">
              <w:rPr>
                <w:rFonts w:ascii="Arial" w:hAnsi="Arial"/>
                <w:sz w:val="18"/>
              </w:rPr>
              <w:t xml:space="preserve">This information element indicates the SRGS </w:t>
            </w:r>
            <w:r w:rsidRPr="00EF20F7">
              <w:rPr>
                <w:rFonts w:ascii="Arial" w:hAnsi="Arial"/>
                <w:sz w:val="18"/>
                <w:lang w:eastAsia="zh-CN"/>
              </w:rPr>
              <w:t>format grammar as script or URI.</w:t>
            </w:r>
            <w:bookmarkEnd w:id="1248"/>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bookmarkStart w:id="1249" w:name="_MCCTEMPBM_CRPT25350764___4" w:colFirst="0" w:colLast="2"/>
            <w:bookmarkEnd w:id="1247"/>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bookmarkStart w:id="1250" w:name="_MCCTEMPBM_CRPT25350765___7"/>
            <w:r w:rsidRPr="00EF20F7">
              <w:rPr>
                <w:rFonts w:ascii="Arial" w:hAnsi="Arial"/>
                <w:sz w:val="18"/>
                <w:lang w:eastAsia="zh-CN"/>
              </w:rPr>
              <w:t>This information element requests termination heartbeat indications. This information element shall be included when requesting a new bearer termination.</w:t>
            </w:r>
            <w:bookmarkEnd w:id="1250"/>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bookmarkStart w:id="1251" w:name="_MCCTEMPBM_CRPT25350766___4" w:colFirst="0" w:colLast="2"/>
            <w:bookmarkEnd w:id="1249"/>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bookmarkStart w:id="1252" w:name="_MCCTEMPBM_CRPT25350767___7"/>
            <w:r w:rsidRPr="00EF20F7">
              <w:rPr>
                <w:rFonts w:ascii="Arial" w:hAnsi="Arial"/>
                <w:sz w:val="18"/>
              </w:rPr>
              <w:t>This information element indicates the context where the command was executed.</w:t>
            </w:r>
            <w:bookmarkEnd w:id="1252"/>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bookmarkStart w:id="1253" w:name="_MCCTEMPBM_CRPT25350768___4" w:colFirst="0" w:colLast="2"/>
            <w:bookmarkEnd w:id="1251"/>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bookmarkStart w:id="1254" w:name="_MCCTEMPBM_CRPT25350769___7"/>
            <w:r w:rsidRPr="00EF20F7">
              <w:rPr>
                <w:rFonts w:ascii="Arial" w:hAnsi="Arial"/>
                <w:sz w:val="18"/>
              </w:rPr>
              <w:t>This information element indicates the bearer termination where the command was executed.</w:t>
            </w:r>
            <w:bookmarkEnd w:id="1254"/>
          </w:p>
        </w:tc>
      </w:tr>
    </w:tbl>
    <w:bookmarkEnd w:id="1253"/>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232AAD">
      <w:pPr>
        <w:pStyle w:val="Heading2"/>
        <w:rPr>
          <w:lang w:eastAsia="zh-CN"/>
        </w:rPr>
      </w:pPr>
      <w:bookmarkStart w:id="1255" w:name="_Toc9597386"/>
      <w:bookmarkStart w:id="1256" w:name="_Toc97571448"/>
      <w:r w:rsidRPr="00EF20F7">
        <w:rPr>
          <w:lang w:eastAsia="zh-CN"/>
        </w:rPr>
        <w:t>8.28</w:t>
      </w:r>
      <w:r>
        <w:rPr>
          <w:lang w:eastAsia="zh-CN"/>
        </w:rPr>
        <w:tab/>
      </w:r>
      <w:r w:rsidRPr="00EF20F7">
        <w:rPr>
          <w:lang w:eastAsia="zh-CN"/>
        </w:rPr>
        <w:t>Stop ASR</w:t>
      </w:r>
      <w:bookmarkEnd w:id="1255"/>
      <w:bookmarkEnd w:id="1256"/>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bookmarkStart w:id="1257" w:name="_MCCTEMPBM_CRPT25350770___4" w:colFirst="0" w:colLast="3"/>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bookmarkStart w:id="1258" w:name="_MCCTEMPBM_CRPT25350771___4" w:colFirst="0" w:colLast="2"/>
            <w:bookmarkEnd w:id="1257"/>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bookmarkStart w:id="1259" w:name="_MCCTEMPBM_CRPT25350772___7"/>
            <w:r w:rsidRPr="00EF20F7">
              <w:rPr>
                <w:rFonts w:ascii="Arial" w:hAnsi="Arial"/>
                <w:sz w:val="18"/>
              </w:rPr>
              <w:t>This information element indicates the context for the bearer termination.</w:t>
            </w:r>
            <w:bookmarkEnd w:id="1259"/>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bookmarkStart w:id="1260" w:name="_MCCTEMPBM_CRPT25350773___4" w:colFirst="0" w:colLast="2"/>
            <w:bookmarkEnd w:id="1258"/>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bookmarkStart w:id="1261" w:name="_MCCTEMPBM_CRPT25350774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bookmarkEnd w:id="1261"/>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bookmarkStart w:id="1262" w:name="_MCCTEMPBM_CRPT25350775___4" w:colFirst="0" w:colLast="2"/>
            <w:bookmarkEnd w:id="1260"/>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bookmarkStart w:id="1263" w:name="_MCCTEMPBM_CRPT25350776___7"/>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bookmarkEnd w:id="1263"/>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bookmarkStart w:id="1264" w:name="_MCCTEMPBM_CRPT25350777___4" w:colFirst="0" w:colLast="2"/>
            <w:bookmarkEnd w:id="1262"/>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bookmarkStart w:id="1265" w:name="_MCCTEMPBM_CRPT25350778___7"/>
            <w:r w:rsidRPr="00EF20F7">
              <w:rPr>
                <w:rFonts w:ascii="Arial" w:hAnsi="Arial"/>
                <w:sz w:val="18"/>
              </w:rPr>
              <w:t>This information element indicates the context where the command was executed.</w:t>
            </w:r>
            <w:bookmarkEnd w:id="1265"/>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bookmarkStart w:id="1266" w:name="_MCCTEMPBM_CRPT25350779___4" w:colFirst="0" w:colLast="2"/>
            <w:bookmarkEnd w:id="1264"/>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bookmarkStart w:id="1267" w:name="_MCCTEMPBM_CRPT25350780___7"/>
            <w:r w:rsidRPr="00EF20F7">
              <w:rPr>
                <w:rFonts w:ascii="Arial" w:hAnsi="Arial"/>
                <w:sz w:val="18"/>
              </w:rPr>
              <w:t>This information element indicates the bearer termination where the command was executed.</w:t>
            </w:r>
            <w:bookmarkEnd w:id="1267"/>
          </w:p>
        </w:tc>
      </w:tr>
      <w:bookmarkEnd w:id="1266"/>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232AAD">
      <w:pPr>
        <w:pStyle w:val="Heading2"/>
        <w:rPr>
          <w:lang w:eastAsia="zh-CN"/>
        </w:rPr>
      </w:pPr>
      <w:bookmarkStart w:id="1268" w:name="_Toc9597387"/>
      <w:bookmarkStart w:id="1269" w:name="_Toc97571449"/>
      <w:r w:rsidRPr="00EF20F7">
        <w:rPr>
          <w:lang w:eastAsia="zh-CN"/>
        </w:rPr>
        <w:t>8.29</w:t>
      </w:r>
      <w:r>
        <w:rPr>
          <w:lang w:eastAsia="zh-CN"/>
        </w:rPr>
        <w:tab/>
      </w:r>
      <w:r w:rsidRPr="00EF20F7">
        <w:rPr>
          <w:lang w:eastAsia="zh-CN"/>
        </w:rPr>
        <w:t>ASR completed</w:t>
      </w:r>
      <w:bookmarkEnd w:id="1268"/>
      <w:bookmarkEnd w:id="1269"/>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bookmarkStart w:id="1270" w:name="_MCCTEMPBM_CRPT25350781___4" w:colFirst="0" w:colLast="3"/>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bookmarkStart w:id="1271" w:name="_MCCTEMPBM_CRPT25350782___4" w:colFirst="0" w:colLast="2"/>
            <w:bookmarkEnd w:id="1270"/>
            <w:r w:rsidRPr="00EF20F7">
              <w:rPr>
                <w:rFonts w:ascii="Arial" w:hAnsi="Arial"/>
                <w:sz w:val="18"/>
                <w:lang w:eastAsia="zh-CN"/>
              </w:rPr>
              <w:lastRenderedPageBreak/>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bookmarkStart w:id="1272" w:name="_MCCTEMPBM_CRPT25350783___7"/>
            <w:r w:rsidRPr="00EF20F7">
              <w:rPr>
                <w:rFonts w:ascii="Arial" w:hAnsi="Arial"/>
                <w:sz w:val="18"/>
              </w:rPr>
              <w:t>This information element indicates the context for the bearer termination.</w:t>
            </w:r>
            <w:bookmarkEnd w:id="1272"/>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bookmarkStart w:id="1273" w:name="_MCCTEMPBM_CRPT25350784___4" w:colFirst="0" w:colLast="2"/>
            <w:bookmarkEnd w:id="1271"/>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bookmarkStart w:id="1274" w:name="_MCCTEMPBM_CRPT25350785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bookmarkEnd w:id="1274"/>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bookmarkStart w:id="1275" w:name="_MCCTEMPBM_CRPT25350786___4" w:colFirst="0" w:colLast="2"/>
            <w:bookmarkEnd w:id="1273"/>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bookmarkStart w:id="1276" w:name="_MCCTEMPBM_CRPT25350787___7"/>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bookmarkEnd w:id="1276"/>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bookmarkStart w:id="1277" w:name="_MCCTEMPBM_CRPT25350788___4" w:colFirst="0" w:colLast="2"/>
            <w:bookmarkEnd w:id="1275"/>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bookmarkStart w:id="1278" w:name="_MCCTEMPBM_CRPT25350789___7"/>
            <w:r w:rsidRPr="00EF20F7">
              <w:rPr>
                <w:rFonts w:ascii="Arial" w:hAnsi="Arial"/>
                <w:sz w:val="18"/>
              </w:rPr>
              <w:t>This information element indicates the</w:t>
            </w:r>
            <w:r w:rsidRPr="00EF20F7">
              <w:rPr>
                <w:rFonts w:ascii="Arial" w:hAnsi="Arial"/>
                <w:sz w:val="18"/>
                <w:lang w:eastAsia="zh-CN"/>
              </w:rPr>
              <w:t xml:space="preserve"> return code of ASR.</w:t>
            </w:r>
            <w:bookmarkEnd w:id="1278"/>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bookmarkStart w:id="1279" w:name="_MCCTEMPBM_CRPT25350790___4" w:colFirst="0" w:colLast="2"/>
            <w:bookmarkEnd w:id="1277"/>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bookmarkStart w:id="1280" w:name="_MCCTEMPBM_CRPT25350791___7"/>
            <w:r w:rsidRPr="00EF20F7">
              <w:rPr>
                <w:rFonts w:ascii="Arial" w:hAnsi="Arial"/>
                <w:sz w:val="18"/>
              </w:rPr>
              <w:t xml:space="preserve">This information element reports the </w:t>
            </w:r>
            <w:r w:rsidRPr="00EF20F7">
              <w:rPr>
                <w:rFonts w:ascii="Arial" w:hAnsi="Arial"/>
                <w:sz w:val="18"/>
                <w:lang w:eastAsia="zh-CN"/>
              </w:rPr>
              <w:t xml:space="preserve">ASR result. </w:t>
            </w:r>
            <w:bookmarkEnd w:id="1280"/>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bookmarkStart w:id="1281" w:name="_MCCTEMPBM_CRPT25350792___4" w:colFirst="0" w:colLast="2"/>
            <w:bookmarkEnd w:id="1279"/>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bookmarkStart w:id="1282" w:name="_MCCTEMPBM_CRPT25350793___7"/>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bookmarkEnd w:id="1282"/>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bookmarkStart w:id="1283" w:name="_MCCTEMPBM_CRPT25350794___4" w:colFirst="0" w:colLast="2"/>
            <w:bookmarkEnd w:id="1281"/>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bookmarkStart w:id="1284" w:name="_MCCTEMPBM_CRPT25350795___7"/>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bookmarkEnd w:id="1284"/>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bookmarkStart w:id="1285" w:name="_MCCTEMPBM_CRPT25350796___4" w:colFirst="0" w:colLast="2"/>
            <w:bookmarkEnd w:id="1283"/>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bookmarkStart w:id="1286" w:name="_MCCTEMPBM_CRPT25350797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bookmarkEnd w:id="1286"/>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bookmarkStart w:id="1287" w:name="_MCCTEMPBM_CRPT25350798___4" w:colFirst="0" w:colLast="2"/>
            <w:bookmarkEnd w:id="1285"/>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bookmarkStart w:id="1288" w:name="_MCCTEMPBM_CRPT25350799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bookmarkEnd w:id="1288"/>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bookmarkStart w:id="1289" w:name="_MCCTEMPBM_CRPT25350800___4" w:colFirst="0" w:colLast="2"/>
            <w:bookmarkEnd w:id="1287"/>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bookmarkStart w:id="1290" w:name="_MCCTEMPBM_CRPT25350801___7"/>
            <w:r w:rsidRPr="00EF20F7">
              <w:rPr>
                <w:rFonts w:ascii="Arial" w:hAnsi="Arial"/>
                <w:sz w:val="18"/>
              </w:rPr>
              <w:t>This information element indicates the context where the command was executed.</w:t>
            </w:r>
            <w:bookmarkEnd w:id="1290"/>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bookmarkStart w:id="1291" w:name="_MCCTEMPBM_CRPT25350802___4" w:colFirst="0" w:colLast="2"/>
            <w:bookmarkEnd w:id="1289"/>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bookmarkStart w:id="1292" w:name="_MCCTEMPBM_CRPT25350803___7"/>
            <w:r w:rsidRPr="00EF20F7">
              <w:rPr>
                <w:rFonts w:ascii="Arial" w:hAnsi="Arial"/>
                <w:sz w:val="18"/>
              </w:rPr>
              <w:t>This information element indicates the Bearer Termination where the command was executed.</w:t>
            </w:r>
            <w:bookmarkEnd w:id="1292"/>
          </w:p>
        </w:tc>
      </w:tr>
      <w:bookmarkEnd w:id="1291"/>
    </w:tbl>
    <w:p w14:paraId="2F004ADC" w14:textId="77777777" w:rsidR="009E159F" w:rsidRPr="00EF20F7" w:rsidRDefault="009E159F" w:rsidP="009E159F">
      <w:pPr>
        <w:rPr>
          <w:noProof/>
        </w:rPr>
      </w:pPr>
    </w:p>
    <w:p w14:paraId="3944AA66" w14:textId="77777777" w:rsidR="009E159F" w:rsidRPr="00EF20F7" w:rsidRDefault="009E159F" w:rsidP="00232AAD">
      <w:pPr>
        <w:pStyle w:val="Heading2"/>
      </w:pPr>
      <w:bookmarkStart w:id="1293" w:name="_Toc9597388"/>
      <w:bookmarkStart w:id="1294" w:name="_Toc97571450"/>
      <w:r w:rsidRPr="00EF20F7">
        <w:t>8.30</w:t>
      </w:r>
      <w:r w:rsidRPr="00EF20F7">
        <w:tab/>
        <w:t>MRFP Out-of-Service or Maintenance Locked</w:t>
      </w:r>
      <w:bookmarkEnd w:id="1293"/>
      <w:bookmarkEnd w:id="1294"/>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tbl>
    <w:p w14:paraId="14E038C1" w14:textId="77777777" w:rsidR="009E159F" w:rsidRPr="00EF20F7" w:rsidRDefault="009E159F" w:rsidP="009E159F"/>
    <w:p w14:paraId="78EDF32A" w14:textId="77777777" w:rsidR="009E159F" w:rsidRPr="00EF20F7" w:rsidRDefault="009E159F" w:rsidP="00232AAD">
      <w:pPr>
        <w:pStyle w:val="Heading2"/>
      </w:pPr>
      <w:bookmarkStart w:id="1295" w:name="_Toc9597389"/>
      <w:bookmarkStart w:id="1296" w:name="_Toc97571451"/>
      <w:r w:rsidRPr="00EF20F7">
        <w:lastRenderedPageBreak/>
        <w:t>8.31</w:t>
      </w:r>
      <w:r w:rsidRPr="00EF20F7">
        <w:tab/>
        <w:t>MRFP</w:t>
      </w:r>
      <w:r w:rsidRPr="00EF20F7" w:rsidDel="00B847BE">
        <w:t xml:space="preserve"> </w:t>
      </w:r>
      <w:r w:rsidRPr="00EF20F7">
        <w:t xml:space="preserve"> Communication Up</w:t>
      </w:r>
      <w:bookmarkEnd w:id="1295"/>
      <w:bookmarkEnd w:id="1296"/>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tbl>
    <w:p w14:paraId="11B169B1" w14:textId="77777777" w:rsidR="009E159F" w:rsidRPr="00EF20F7" w:rsidRDefault="009E159F" w:rsidP="009E159F"/>
    <w:p w14:paraId="5E306046" w14:textId="77777777" w:rsidR="009E159F" w:rsidRPr="00EF20F7" w:rsidRDefault="009E159F" w:rsidP="00232AAD">
      <w:pPr>
        <w:pStyle w:val="Heading2"/>
      </w:pPr>
      <w:bookmarkStart w:id="1297" w:name="_Toc9597390"/>
      <w:bookmarkStart w:id="1298" w:name="_Toc97571452"/>
      <w:r w:rsidRPr="00EF20F7">
        <w:t>8.32</w:t>
      </w:r>
      <w:r w:rsidRPr="00EF20F7">
        <w:tab/>
        <w:t>MRFP Restoration</w:t>
      </w:r>
      <w:bookmarkEnd w:id="1297"/>
      <w:bookmarkEnd w:id="1298"/>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tbl>
    <w:p w14:paraId="33D3BEAF" w14:textId="77777777" w:rsidR="009E159F" w:rsidRPr="00EF20F7" w:rsidRDefault="009E159F" w:rsidP="009E159F"/>
    <w:p w14:paraId="5D46FF09" w14:textId="77777777" w:rsidR="009E159F" w:rsidRPr="00EF20F7" w:rsidRDefault="009E159F" w:rsidP="00232AAD">
      <w:pPr>
        <w:pStyle w:val="Heading2"/>
      </w:pPr>
      <w:bookmarkStart w:id="1299" w:name="_Toc9597391"/>
      <w:bookmarkStart w:id="1300" w:name="_Toc97571453"/>
      <w:r w:rsidRPr="00EF20F7">
        <w:lastRenderedPageBreak/>
        <w:t>8.33</w:t>
      </w:r>
      <w:r w:rsidRPr="00EF20F7">
        <w:tab/>
        <w:t>MRFC Restoration</w:t>
      </w:r>
      <w:bookmarkEnd w:id="1299"/>
      <w:bookmarkEnd w:id="1300"/>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tbl>
    <w:p w14:paraId="4EAB090C" w14:textId="77777777" w:rsidR="009E159F" w:rsidRPr="00EF20F7" w:rsidRDefault="009E159F" w:rsidP="009E159F"/>
    <w:p w14:paraId="128703C7" w14:textId="77777777" w:rsidR="009E159F" w:rsidRPr="00EF20F7" w:rsidRDefault="009E159F" w:rsidP="00232AAD">
      <w:pPr>
        <w:pStyle w:val="Heading2"/>
      </w:pPr>
      <w:bookmarkStart w:id="1301" w:name="_Toc9597392"/>
      <w:bookmarkStart w:id="1302" w:name="_Toc97571454"/>
      <w:r w:rsidRPr="00EF20F7">
        <w:t>8.34</w:t>
      </w:r>
      <w:r w:rsidRPr="00EF20F7">
        <w:tab/>
        <w:t>MRFP Re-register</w:t>
      </w:r>
      <w:bookmarkEnd w:id="1301"/>
      <w:bookmarkEnd w:id="1302"/>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tbl>
    <w:p w14:paraId="2069FF58" w14:textId="77777777" w:rsidR="009E159F" w:rsidRPr="00EF20F7" w:rsidRDefault="009E159F" w:rsidP="009E159F"/>
    <w:p w14:paraId="1D75A7A4" w14:textId="77777777" w:rsidR="009E159F" w:rsidRPr="00EF20F7" w:rsidRDefault="009E159F" w:rsidP="00232AAD">
      <w:pPr>
        <w:pStyle w:val="Heading2"/>
      </w:pPr>
      <w:bookmarkStart w:id="1303" w:name="_Toc9597393"/>
      <w:bookmarkStart w:id="1304" w:name="_Toc97571455"/>
      <w:r w:rsidRPr="00EF20F7">
        <w:lastRenderedPageBreak/>
        <w:t>8.35</w:t>
      </w:r>
      <w:r w:rsidRPr="00EF20F7">
        <w:tab/>
        <w:t>MRFC Re-registration Ordered by MRFC</w:t>
      </w:r>
      <w:bookmarkEnd w:id="1303"/>
      <w:bookmarkEnd w:id="1304"/>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tbl>
    <w:p w14:paraId="5A378172" w14:textId="77777777" w:rsidR="009E159F" w:rsidRPr="00EF20F7" w:rsidRDefault="009E159F" w:rsidP="009E159F"/>
    <w:p w14:paraId="1E6DE728" w14:textId="77777777" w:rsidR="009E159F" w:rsidRPr="00EF20F7" w:rsidRDefault="009E159F" w:rsidP="00232AAD">
      <w:pPr>
        <w:pStyle w:val="Heading2"/>
      </w:pPr>
      <w:bookmarkStart w:id="1305" w:name="_Toc9597394"/>
      <w:bookmarkStart w:id="1306" w:name="_Toc97571456"/>
      <w:r w:rsidRPr="00EF20F7">
        <w:t>8.36</w:t>
      </w:r>
      <w:r w:rsidRPr="00EF20F7">
        <w:tab/>
        <w:t>Audit Value</w:t>
      </w:r>
      <w:bookmarkEnd w:id="1305"/>
      <w:bookmarkEnd w:id="1306"/>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tbl>
    <w:p w14:paraId="757AD7D5" w14:textId="77777777" w:rsidR="009E159F" w:rsidRPr="00EF20F7" w:rsidRDefault="009E159F" w:rsidP="009E159F"/>
    <w:p w14:paraId="04B70769" w14:textId="77777777" w:rsidR="009E159F" w:rsidRPr="00EF20F7" w:rsidRDefault="009E159F" w:rsidP="00232AAD">
      <w:pPr>
        <w:pStyle w:val="Heading2"/>
      </w:pPr>
      <w:bookmarkStart w:id="1307" w:name="_Toc9597395"/>
      <w:bookmarkStart w:id="1308" w:name="_Toc97571457"/>
      <w:r w:rsidRPr="00EF20F7">
        <w:lastRenderedPageBreak/>
        <w:t>8.37</w:t>
      </w:r>
      <w:r w:rsidRPr="00EF20F7">
        <w:tab/>
        <w:t>Audit Capability</w:t>
      </w:r>
      <w:bookmarkEnd w:id="1307"/>
      <w:bookmarkEnd w:id="1308"/>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tbl>
    <w:p w14:paraId="731A37E0" w14:textId="77777777" w:rsidR="009E159F" w:rsidRPr="00EF20F7" w:rsidRDefault="009E159F" w:rsidP="009E159F"/>
    <w:p w14:paraId="4FDE8F6D" w14:textId="77777777" w:rsidR="009E159F" w:rsidRPr="00EF20F7" w:rsidRDefault="009E159F" w:rsidP="00232AAD">
      <w:pPr>
        <w:pStyle w:val="Heading2"/>
      </w:pPr>
      <w:bookmarkStart w:id="1309" w:name="_Toc9597396"/>
      <w:bookmarkStart w:id="1310" w:name="_Toc97571458"/>
      <w:r w:rsidRPr="00EF20F7">
        <w:t>8.38</w:t>
      </w:r>
      <w:r w:rsidRPr="00EF20F7">
        <w:tab/>
        <w:t>Capability Update</w:t>
      </w:r>
      <w:bookmarkEnd w:id="1309"/>
      <w:bookmarkEnd w:id="1310"/>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232AAD">
      <w:pPr>
        <w:pStyle w:val="Heading2"/>
      </w:pPr>
      <w:bookmarkStart w:id="1311" w:name="_Toc9597397"/>
      <w:bookmarkStart w:id="1312" w:name="_Toc97571459"/>
      <w:r w:rsidRPr="00EF20F7">
        <w:lastRenderedPageBreak/>
        <w:t>8.39</w:t>
      </w:r>
      <w:r w:rsidRPr="00EF20F7">
        <w:tab/>
        <w:t>MRFC Out of Service</w:t>
      </w:r>
      <w:bookmarkEnd w:id="1311"/>
      <w:bookmarkEnd w:id="1312"/>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tbl>
    <w:p w14:paraId="1002C9C3" w14:textId="77777777" w:rsidR="009E159F" w:rsidRPr="00EF20F7" w:rsidRDefault="009E159F" w:rsidP="009E159F"/>
    <w:p w14:paraId="560302B3" w14:textId="77777777" w:rsidR="009E159F" w:rsidRPr="00EF20F7" w:rsidRDefault="009E159F" w:rsidP="00232AAD">
      <w:pPr>
        <w:pStyle w:val="Heading2"/>
      </w:pPr>
      <w:bookmarkStart w:id="1313" w:name="_Toc9597398"/>
      <w:bookmarkStart w:id="1314" w:name="_Toc97571460"/>
      <w:r w:rsidRPr="00EF20F7">
        <w:t>8.40</w:t>
      </w:r>
      <w:r w:rsidRPr="00EF20F7">
        <w:tab/>
        <w:t>MRFP Resource Congestion Handling - Activate</w:t>
      </w:r>
      <w:bookmarkEnd w:id="1313"/>
      <w:bookmarkEnd w:id="1314"/>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tbl>
    <w:p w14:paraId="7AFEEFC4" w14:textId="77777777" w:rsidR="009E159F" w:rsidRPr="00EF20F7" w:rsidRDefault="009E159F" w:rsidP="009E159F"/>
    <w:p w14:paraId="21413B66" w14:textId="77777777" w:rsidR="009E159F" w:rsidRPr="00EF20F7" w:rsidRDefault="009E159F" w:rsidP="00232AAD">
      <w:pPr>
        <w:pStyle w:val="Heading2"/>
      </w:pPr>
      <w:bookmarkStart w:id="1315" w:name="_Toc9597399"/>
      <w:bookmarkStart w:id="1316" w:name="_Toc97571461"/>
      <w:r w:rsidRPr="00EF20F7">
        <w:lastRenderedPageBreak/>
        <w:t>8.41</w:t>
      </w:r>
      <w:r w:rsidRPr="00EF20F7">
        <w:tab/>
        <w:t>MRFP Resource Congestion Handling - Indication</w:t>
      </w:r>
      <w:bookmarkEnd w:id="1315"/>
      <w:bookmarkEnd w:id="1316"/>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bookmarkStart w:id="1317" w:name="_MCCTEMPBM_CRPT25350804___4" w:colFirst="0" w:colLast="0"/>
            <w:bookmarkStart w:id="1318" w:name="_MCCTEMPBM_CRPT25350805___4" w:colFirst="3" w:colLast="3"/>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bookmarkStart w:id="1319" w:name="_MCCTEMPBM_CRPT25350806___4" w:colFirst="0" w:colLast="3"/>
            <w:bookmarkEnd w:id="1317"/>
            <w:bookmarkEnd w:id="1318"/>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bookmarkStart w:id="1320" w:name="_MCCTEMPBM_CRPT25350807___7"/>
            <w:r w:rsidRPr="00EF20F7">
              <w:rPr>
                <w:rFonts w:ascii="Arial" w:hAnsi="Arial" w:cs="Arial"/>
                <w:sz w:val="18"/>
              </w:rPr>
              <w:t>This information element indicates all context are applicable for the root termination.</w:t>
            </w:r>
            <w:bookmarkEnd w:id="1320"/>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bookmarkStart w:id="1321" w:name="_MCCTEMPBM_CRPT25350808___4" w:colFirst="0" w:colLast="2"/>
            <w:bookmarkEnd w:id="1319"/>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bookmarkStart w:id="1322" w:name="_MCCTEMPBM_CRPT25350809___7"/>
            <w:r w:rsidRPr="00EF20F7">
              <w:rPr>
                <w:rFonts w:ascii="Arial" w:hAnsi="Arial" w:cs="Arial"/>
                <w:sz w:val="18"/>
              </w:rPr>
              <w:t>This information element indicates that root termination is where the congestion mechanism was activated.</w:t>
            </w:r>
            <w:bookmarkEnd w:id="1322"/>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bookmarkStart w:id="1323" w:name="_MCCTEMPBM_CRPT25350810___4" w:colFirst="0" w:colLast="2"/>
            <w:bookmarkEnd w:id="1321"/>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bookmarkStart w:id="1324" w:name="_MCCTEMPBM_CRPT25350811___7"/>
            <w:r w:rsidRPr="00EF20F7">
              <w:rPr>
                <w:rFonts w:ascii="Arial" w:hAnsi="Arial" w:cs="Arial"/>
                <w:sz w:val="18"/>
              </w:rPr>
              <w:t>This information element indicates the load percentage to be reduced.</w:t>
            </w:r>
            <w:bookmarkEnd w:id="1324"/>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bookmarkStart w:id="1325" w:name="_MCCTEMPBM_CRPT25350812___4" w:colFirst="0" w:colLast="3"/>
            <w:bookmarkEnd w:id="1323"/>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bookmarkStart w:id="1326" w:name="_MCCTEMPBM_CRPT25350813___7"/>
            <w:r w:rsidRPr="00EF20F7">
              <w:rPr>
                <w:rFonts w:ascii="Arial" w:hAnsi="Arial" w:cs="Arial"/>
                <w:sz w:val="18"/>
              </w:rPr>
              <w:t>This information element indicates all context are where the command was executed.</w:t>
            </w:r>
            <w:bookmarkEnd w:id="1326"/>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bookmarkStart w:id="1327" w:name="_MCCTEMPBM_CRPT25350814___4" w:colFirst="0" w:colLast="2"/>
            <w:bookmarkEnd w:id="1325"/>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bookmarkStart w:id="1328" w:name="_MCCTEMPBM_CRPT25350815___7"/>
            <w:r w:rsidRPr="00EF20F7">
              <w:rPr>
                <w:rFonts w:ascii="Arial" w:hAnsi="Arial" w:cs="Arial"/>
                <w:sz w:val="18"/>
              </w:rPr>
              <w:t>This information element indicates that root termination is where the command was executed.</w:t>
            </w:r>
            <w:bookmarkEnd w:id="1328"/>
          </w:p>
        </w:tc>
      </w:tr>
      <w:bookmarkEnd w:id="1327"/>
    </w:tbl>
    <w:p w14:paraId="4DEA4AA9" w14:textId="77777777" w:rsidR="009E159F" w:rsidRPr="00EF20F7" w:rsidRDefault="009E159F" w:rsidP="009E159F"/>
    <w:p w14:paraId="303F0C3D" w14:textId="77777777" w:rsidR="009E159F" w:rsidRPr="00EF20F7" w:rsidRDefault="009E159F" w:rsidP="00232AAD">
      <w:pPr>
        <w:pStyle w:val="Heading2"/>
      </w:pPr>
      <w:bookmarkStart w:id="1329" w:name="_Toc9597400"/>
      <w:bookmarkStart w:id="1330" w:name="_Toc97571462"/>
      <w:r w:rsidRPr="00EF20F7">
        <w:t>8.42</w:t>
      </w:r>
      <w:r w:rsidRPr="00EF20F7">
        <w:tab/>
        <w:t>Command Reject</w:t>
      </w:r>
      <w:bookmarkEnd w:id="1329"/>
      <w:bookmarkEnd w:id="1330"/>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tbl>
    <w:p w14:paraId="57FFF25C" w14:textId="77777777" w:rsidR="009E159F" w:rsidRPr="00EF20F7" w:rsidRDefault="009E159F" w:rsidP="009E159F">
      <w:pPr>
        <w:rPr>
          <w:noProof/>
        </w:rPr>
      </w:pPr>
    </w:p>
    <w:p w14:paraId="110196A2" w14:textId="77777777" w:rsidR="009E159F" w:rsidRPr="00EF20F7" w:rsidRDefault="009E159F" w:rsidP="00232AAD">
      <w:pPr>
        <w:pStyle w:val="Heading3"/>
      </w:pPr>
      <w:bookmarkStart w:id="1331" w:name="_Toc9597401"/>
      <w:bookmarkStart w:id="1332" w:name="_Toc97571463"/>
      <w:r w:rsidRPr="00EF20F7">
        <w:rPr>
          <w:lang w:eastAsia="zh-CN"/>
        </w:rPr>
        <w:lastRenderedPageBreak/>
        <w:t>8</w:t>
      </w:r>
      <w:r w:rsidRPr="00EF20F7">
        <w:t>.43</w:t>
      </w:r>
      <w:r w:rsidRPr="00EF20F7">
        <w:tab/>
        <w:t>Termination heartbeat indication</w:t>
      </w:r>
      <w:bookmarkEnd w:id="1331"/>
      <w:bookmarkEnd w:id="1332"/>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tbl>
    <w:p w14:paraId="2E1D5370" w14:textId="77777777" w:rsidR="009E159F" w:rsidRPr="00EF20F7" w:rsidRDefault="009E159F" w:rsidP="009E159F">
      <w:pPr>
        <w:rPr>
          <w:noProof/>
        </w:rPr>
      </w:pPr>
    </w:p>
    <w:p w14:paraId="3616CE66" w14:textId="77777777" w:rsidR="009E159F" w:rsidRPr="00EF20F7" w:rsidRDefault="009E159F" w:rsidP="00232AAD">
      <w:pPr>
        <w:pStyle w:val="Heading2"/>
      </w:pPr>
      <w:bookmarkStart w:id="1333" w:name="_Toc9597402"/>
      <w:bookmarkStart w:id="1334" w:name="_Toc97571464"/>
      <w:r w:rsidRPr="00EF20F7">
        <w:t>8.44</w:t>
      </w:r>
      <w:r w:rsidRPr="00EF20F7">
        <w:tab/>
        <w:t>Configure BFCP Termination</w:t>
      </w:r>
      <w:bookmarkEnd w:id="1333"/>
      <w:bookmarkEnd w:id="1334"/>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bookmarkStart w:id="1335" w:name="_MCCTEMPBM_CRPT25350816___4"/>
            <w:r w:rsidRPr="00EF20F7">
              <w:t>This information element indicates the context for the bearer termination.</w:t>
            </w:r>
            <w:bookmarkEnd w:id="1335"/>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bookmarkStart w:id="1336" w:name="_MCCTEMPBM_CRPT25350817___4"/>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bookmarkEnd w:id="1336"/>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bookmarkStart w:id="1337" w:name="_MCCTEMPBM_CRPT25350818___4"/>
            <w:r w:rsidRPr="00EF20F7">
              <w:t xml:space="preserve">This information element requests an IP address and port number(s) on the MRFP to serve BFCP/TCP protocol </w:t>
            </w:r>
            <w:bookmarkEnd w:id="1337"/>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bookmarkStart w:id="1338" w:name="_MCCTEMPBM_CRPT25350819___4" w:colFirst="4" w:colLast="4"/>
          </w:p>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bookmarkEnd w:id="1338"/>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bookmarkStart w:id="1339" w:name="_MCCTEMPBM_CRPT25350820___4"/>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bookmarkEnd w:id="1339"/>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bookmarkStart w:id="1340" w:name="_MCCTEMPBM_CRPT25350821___4"/>
            <w:r w:rsidRPr="00EF20F7">
              <w:t>This information Element defines the list of Floor Ids that may be requested (via BFCP) to be used by the client represented by this termination.</w:t>
            </w:r>
            <w:bookmarkEnd w:id="1340"/>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bookmarkStart w:id="1341" w:name="_MCCTEMPBM_CRPT25350822___3"/>
            <w:bookmarkEnd w:id="1341"/>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bookmarkStart w:id="1342" w:name="_MCCTEMPBM_CRPT25350823___4"/>
            <w:bookmarkEnd w:id="1342"/>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bookmarkStart w:id="1343" w:name="_MCCTEMPBM_CRPT25350824___4"/>
            <w:r w:rsidRPr="00EF20F7">
              <w:t>This information element requests the MRFP to take a TCP client role and to initiate a</w:t>
            </w:r>
            <w:r w:rsidRPr="00EF20F7">
              <w:rPr>
                <w:rFonts w:hint="eastAsia"/>
              </w:rPr>
              <w:t xml:space="preserve"> </w:t>
            </w:r>
            <w:r w:rsidRPr="00EF20F7">
              <w:t>TCP connection establishment.</w:t>
            </w:r>
            <w:bookmarkEnd w:id="1343"/>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bookmarkStart w:id="1344" w:name="_MCCTEMPBM_CRPT25350825___3"/>
            <w:bookmarkEnd w:id="1344"/>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bookmarkStart w:id="1345" w:name="_MCCTEMPBM_CRPT25350826___4"/>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bookmarkEnd w:id="1345"/>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bookmarkStart w:id="1346" w:name="_MCCTEMPBM_CRPT25350827___3"/>
            <w:bookmarkEnd w:id="1346"/>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bookmarkStart w:id="1347" w:name="_MCCTEMPBM_CRPT25350828___3"/>
            <w:bookmarkEnd w:id="1347"/>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bookmarkStart w:id="1348" w:name="_MCCTEMPBM_CRPT25350829___4"/>
            <w:r w:rsidRPr="00EF20F7">
              <w:t>This information element indicates the context where the command was executed.</w:t>
            </w:r>
            <w:bookmarkEnd w:id="1348"/>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bookmarkStart w:id="1349" w:name="_MCCTEMPBM_CRPT25350830___4"/>
            <w:r w:rsidRPr="00EF20F7">
              <w:t>This information element indicates the Bearer Termination where the command was executed.</w:t>
            </w:r>
            <w:bookmarkEnd w:id="1349"/>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tbl>
    <w:p w14:paraId="50832930" w14:textId="77777777" w:rsidR="009E159F" w:rsidRPr="00EF20F7" w:rsidRDefault="009E159F" w:rsidP="009E159F">
      <w:pPr>
        <w:rPr>
          <w:noProof/>
        </w:rPr>
      </w:pPr>
    </w:p>
    <w:p w14:paraId="52CFE81C" w14:textId="77777777" w:rsidR="009E159F" w:rsidRPr="00EF20F7" w:rsidRDefault="009E159F" w:rsidP="00232AAD">
      <w:pPr>
        <w:pStyle w:val="Heading2"/>
        <w:rPr>
          <w:lang w:eastAsia="zh-CN"/>
        </w:rPr>
      </w:pPr>
      <w:bookmarkStart w:id="1350" w:name="_Toc9597403"/>
      <w:bookmarkStart w:id="1351" w:name="_Toc97571465"/>
      <w:r w:rsidRPr="00EF20F7">
        <w:t>8.</w:t>
      </w:r>
      <w:r w:rsidRPr="00EF20F7">
        <w:rPr>
          <w:lang w:eastAsia="zh-CN"/>
        </w:rPr>
        <w:t>45</w:t>
      </w:r>
      <w:r w:rsidRPr="00EF20F7">
        <w:tab/>
        <w:t xml:space="preserve">Configure Conference For </w:t>
      </w:r>
      <w:r w:rsidRPr="00EF20F7">
        <w:rPr>
          <w:lang w:eastAsia="zh-CN"/>
        </w:rPr>
        <w:t>Floor Control</w:t>
      </w:r>
      <w:bookmarkEnd w:id="1350"/>
      <w:bookmarkEnd w:id="1351"/>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14:paraId="35666156" w14:textId="77777777" w:rsidR="009E159F" w:rsidRPr="00EF20F7" w:rsidRDefault="009E159F" w:rsidP="009E159F">
      <w:pPr>
        <w:rPr>
          <w:lang w:eastAsia="zh-CN"/>
        </w:rPr>
      </w:pPr>
    </w:p>
    <w:p w14:paraId="33B0F327" w14:textId="77777777" w:rsidR="009E159F" w:rsidRPr="00EF20F7" w:rsidRDefault="009E159F" w:rsidP="00232AAD">
      <w:pPr>
        <w:pStyle w:val="Heading2"/>
        <w:rPr>
          <w:lang w:eastAsia="zh-CN"/>
        </w:rPr>
      </w:pPr>
      <w:bookmarkStart w:id="1352" w:name="_Toc9597404"/>
      <w:bookmarkStart w:id="1353" w:name="_Toc97571466"/>
      <w:r w:rsidRPr="00EF20F7">
        <w:lastRenderedPageBreak/>
        <w:t>8.</w:t>
      </w:r>
      <w:r w:rsidRPr="00EF20F7">
        <w:rPr>
          <w:lang w:eastAsia="zh-CN"/>
        </w:rPr>
        <w:t>46</w:t>
      </w:r>
      <w:r w:rsidRPr="00EF20F7">
        <w:tab/>
      </w:r>
      <w:r w:rsidRPr="00EF20F7">
        <w:rPr>
          <w:lang w:eastAsia="zh-CN"/>
        </w:rPr>
        <w:t>Designate Floor Chair</w:t>
      </w:r>
      <w:bookmarkEnd w:id="1352"/>
      <w:bookmarkEnd w:id="1353"/>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bookmarkStart w:id="1354" w:name="_MCCTEMPBM_CRPT2535083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bookmarkStart w:id="1355" w:name="_MCCTEMPBM_CRPT25350832___4" w:colFirst="0" w:colLast="2"/>
            <w:bookmarkEnd w:id="1354"/>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bookmarkStart w:id="1356" w:name="_MCCTEMPBM_CRPT25350833___7" w:colFirst="0" w:colLast="0"/>
            <w:bookmarkStart w:id="1357" w:name="_MCCTEMPBM_CRPT25350834___4" w:colFirst="2" w:colLast="2"/>
            <w:bookmarkEnd w:id="1355"/>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bookmarkStart w:id="1358" w:name="_MCCTEMPBM_CRPT25350835___7" w:colFirst="0" w:colLast="0"/>
            <w:bookmarkStart w:id="1359" w:name="_MCCTEMPBM_CRPT25350836___4" w:colFirst="2" w:colLast="2"/>
            <w:bookmarkEnd w:id="1356"/>
            <w:bookmarkEnd w:id="1357"/>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bookmarkStart w:id="1360" w:name="_MCCTEMPBM_CRPT25350837___7" w:colFirst="0" w:colLast="0"/>
            <w:bookmarkEnd w:id="1358"/>
            <w:bookmarkEnd w:id="1359"/>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bookmarkStart w:id="1361" w:name="_MCCTEMPBM_CRPT25350838___4" w:colFirst="0" w:colLast="2"/>
            <w:bookmarkEnd w:id="1360"/>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bookmarkStart w:id="1362" w:name="_MCCTEMPBM_CRPT25350839___7" w:colFirst="0" w:colLast="0"/>
            <w:bookmarkStart w:id="1363" w:name="_MCCTEMPBM_CRPT25350840___4" w:colFirst="2" w:colLast="2"/>
            <w:bookmarkEnd w:id="1361"/>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bookmarkEnd w:id="1362"/>
      <w:bookmarkEnd w:id="1363"/>
    </w:tbl>
    <w:p w14:paraId="1807D5B9" w14:textId="77777777" w:rsidR="009E159F" w:rsidRPr="00EF20F7" w:rsidRDefault="009E159F" w:rsidP="009E159F"/>
    <w:p w14:paraId="7F9EC6F0" w14:textId="77777777" w:rsidR="009E159F" w:rsidRPr="00EF20F7" w:rsidRDefault="009E159F" w:rsidP="00232AAD">
      <w:pPr>
        <w:pStyle w:val="Heading2"/>
        <w:rPr>
          <w:lang w:eastAsia="zh-CN"/>
        </w:rPr>
      </w:pPr>
      <w:bookmarkStart w:id="1364" w:name="_Toc9597405"/>
      <w:bookmarkStart w:id="1365" w:name="_Toc97571467"/>
      <w:r w:rsidRPr="00EF20F7">
        <w:t>8.</w:t>
      </w:r>
      <w:r w:rsidRPr="00EF20F7">
        <w:rPr>
          <w:lang w:eastAsia="zh-CN"/>
        </w:rPr>
        <w:t>47</w:t>
      </w:r>
      <w:r w:rsidRPr="00EF20F7">
        <w:tab/>
      </w:r>
      <w:r w:rsidRPr="00EF20F7">
        <w:rPr>
          <w:lang w:eastAsia="zh-CN"/>
        </w:rPr>
        <w:t>Floor Request Decision</w:t>
      </w:r>
      <w:bookmarkEnd w:id="1364"/>
      <w:bookmarkEnd w:id="1365"/>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bookmarkStart w:id="1366" w:name="_MCCTEMPBM_CRPT2535084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bookmarkStart w:id="1367" w:name="_MCCTEMPBM_CRPT25350842___4" w:colFirst="0" w:colLast="2"/>
            <w:bookmarkEnd w:id="1366"/>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bookmarkStart w:id="1368" w:name="_MCCTEMPBM_CRPT25350843___7" w:colFirst="0" w:colLast="0"/>
            <w:bookmarkStart w:id="1369" w:name="_MCCTEMPBM_CRPT25350844___4" w:colFirst="2" w:colLast="2"/>
            <w:bookmarkEnd w:id="1367"/>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bookmarkStart w:id="1370" w:name="_MCCTEMPBM_CRPT25350845___7" w:colFirst="0" w:colLast="0"/>
            <w:bookmarkStart w:id="1371" w:name="_MCCTEMPBM_CRPT25350846___4" w:colFirst="2" w:colLast="2"/>
            <w:bookmarkEnd w:id="1368"/>
            <w:bookmarkEnd w:id="1369"/>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bookmarkStart w:id="1372" w:name="_MCCTEMPBM_CRPT25350847___4" w:colFirst="0" w:colLast="2"/>
            <w:bookmarkEnd w:id="1370"/>
            <w:bookmarkEnd w:id="1371"/>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bookmarkStart w:id="1373" w:name="_MCCTEMPBM_CRPT25350848___7" w:colFirst="0" w:colLast="0"/>
            <w:bookmarkStart w:id="1374" w:name="_MCCTEMPBM_CRPT25350849___4" w:colFirst="2" w:colLast="2"/>
            <w:bookmarkEnd w:id="1372"/>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bookmarkEnd w:id="1373"/>
      <w:bookmarkEnd w:id="1374"/>
    </w:tbl>
    <w:p w14:paraId="1A1233E9" w14:textId="77777777" w:rsidR="009E159F" w:rsidRPr="00EF20F7" w:rsidRDefault="009E159F" w:rsidP="009E159F"/>
    <w:p w14:paraId="475E42B8" w14:textId="77777777" w:rsidR="009E159F" w:rsidRPr="00EF20F7" w:rsidRDefault="009E159F" w:rsidP="00232AAD">
      <w:pPr>
        <w:pStyle w:val="Heading2"/>
        <w:rPr>
          <w:lang w:eastAsia="zh-CN"/>
        </w:rPr>
      </w:pPr>
      <w:bookmarkStart w:id="1375" w:name="_Toc9597406"/>
      <w:bookmarkStart w:id="1376" w:name="_Toc97571468"/>
      <w:r w:rsidRPr="00EF20F7">
        <w:t>8.</w:t>
      </w:r>
      <w:r w:rsidRPr="00EF20F7">
        <w:rPr>
          <w:lang w:eastAsia="zh-CN"/>
        </w:rPr>
        <w:t>48</w:t>
      </w:r>
      <w:r w:rsidRPr="00EF20F7">
        <w:tab/>
        <w:t xml:space="preserve">Report </w:t>
      </w:r>
      <w:r w:rsidRPr="00EF20F7">
        <w:rPr>
          <w:lang w:eastAsia="zh-CN"/>
        </w:rPr>
        <w:t>Floor Request Decision</w:t>
      </w:r>
      <w:bookmarkEnd w:id="1375"/>
      <w:bookmarkEnd w:id="1376"/>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48.</w:t>
        </w:r>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bookmarkStart w:id="1377" w:name="_MCCTEMPBM_CRPT25350850___4" w:colFirst="0" w:colLast="3"/>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bookmarkStart w:id="1378" w:name="_MCCTEMPBM_CRPT25350851___4" w:colFirst="0" w:colLast="2"/>
            <w:bookmarkEnd w:id="1377"/>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bookmarkStart w:id="1379" w:name="_MCCTEMPBM_CRPT25350852___4" w:colFirst="0" w:colLast="2"/>
            <w:bookmarkEnd w:id="1378"/>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bookmarkStart w:id="1380" w:name="_MCCTEMPBM_CRPT25350853___4" w:colFirst="0" w:colLast="2"/>
            <w:bookmarkEnd w:id="1379"/>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bookmarkStart w:id="1381" w:name="_MCCTEMPBM_CRPT25350854___4" w:colFirst="0" w:colLast="2"/>
            <w:bookmarkEnd w:id="1380"/>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bookmarkStart w:id="1382" w:name="_MCCTEMPBM_CRPT25350855___4" w:colFirst="0" w:colLast="2"/>
            <w:bookmarkEnd w:id="1381"/>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bookmarkEnd w:id="1382"/>
    </w:tbl>
    <w:p w14:paraId="611DE712" w14:textId="77777777" w:rsidR="009E159F" w:rsidRPr="00EF20F7" w:rsidRDefault="009E159F" w:rsidP="009E159F"/>
    <w:p w14:paraId="53367FB2" w14:textId="77777777" w:rsidR="009E159F" w:rsidRPr="00EF20F7" w:rsidRDefault="009E159F" w:rsidP="00232AAD">
      <w:pPr>
        <w:pStyle w:val="Heading2"/>
        <w:rPr>
          <w:lang w:eastAsia="zh-CN"/>
        </w:rPr>
      </w:pPr>
      <w:bookmarkStart w:id="1383" w:name="_Toc9597407"/>
      <w:bookmarkStart w:id="1384" w:name="_Toc97571469"/>
      <w:r w:rsidRPr="00EF20F7">
        <w:t>8.</w:t>
      </w:r>
      <w:r w:rsidRPr="00EF20F7">
        <w:rPr>
          <w:lang w:eastAsia="zh-CN"/>
        </w:rPr>
        <w:t>49</w:t>
      </w:r>
      <w:r w:rsidRPr="00EF20F7">
        <w:tab/>
      </w:r>
      <w:r w:rsidRPr="00EF20F7">
        <w:rPr>
          <w:lang w:eastAsia="zh-CN"/>
        </w:rPr>
        <w:t>Confirm Media Update</w:t>
      </w:r>
      <w:bookmarkEnd w:id="1383"/>
      <w:bookmarkEnd w:id="1384"/>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bookmarkStart w:id="1385" w:name="_MCCTEMPBM_CRPT2535085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bookmarkStart w:id="1386" w:name="_MCCTEMPBM_CRPT25350857___4" w:colFirst="0" w:colLast="3"/>
            <w:bookmarkEnd w:id="1385"/>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bookmarkStart w:id="1387" w:name="_MCCTEMPBM_CRPT25350858___4" w:colFirst="0" w:colLast="3"/>
            <w:bookmarkEnd w:id="1386"/>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bookmarkStart w:id="1388" w:name="_MCCTEMPBM_CRPT25350859___4" w:colFirst="0" w:colLast="3"/>
            <w:bookmarkEnd w:id="1387"/>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bookmarkStart w:id="1389" w:name="_MCCTEMPBM_CRPT25350860___4" w:colFirst="0" w:colLast="3"/>
            <w:bookmarkEnd w:id="1388"/>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bookmarkStart w:id="1390" w:name="_MCCTEMPBM_CRPT25350861___4" w:colFirst="0" w:colLast="3"/>
            <w:bookmarkEnd w:id="1389"/>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bookmarkStart w:id="1391" w:name="_MCCTEMPBM_CRPT25350862___4" w:colFirst="0" w:colLast="3"/>
            <w:bookmarkEnd w:id="1390"/>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391"/>
    </w:tbl>
    <w:p w14:paraId="5CDE7FA7" w14:textId="77777777" w:rsidR="009E159F" w:rsidRPr="00EF20F7" w:rsidRDefault="009E159F" w:rsidP="009E159F">
      <w:pPr>
        <w:rPr>
          <w:noProof/>
          <w:lang w:eastAsia="zh-CN"/>
        </w:rPr>
      </w:pPr>
    </w:p>
    <w:p w14:paraId="5ED40288" w14:textId="77777777" w:rsidR="009E159F" w:rsidRPr="00EF20F7" w:rsidRDefault="009E159F" w:rsidP="00232AAD">
      <w:pPr>
        <w:pStyle w:val="Heading2"/>
        <w:rPr>
          <w:lang w:eastAsia="zh-CN"/>
        </w:rPr>
      </w:pPr>
      <w:bookmarkStart w:id="1392" w:name="_Toc9597408"/>
      <w:bookmarkStart w:id="1393" w:name="_Toc97571470"/>
      <w:r w:rsidRPr="00EF20F7">
        <w:t>8.</w:t>
      </w:r>
      <w:r w:rsidRPr="00EF20F7">
        <w:rPr>
          <w:lang w:eastAsia="zh-CN"/>
        </w:rPr>
        <w:t>50</w:t>
      </w:r>
      <w:r w:rsidRPr="00EF20F7">
        <w:tab/>
      </w:r>
      <w:r w:rsidRPr="00EF20F7">
        <w:rPr>
          <w:lang w:eastAsia="zh-CN"/>
        </w:rPr>
        <w:t>Configure Granted Quota</w:t>
      </w:r>
      <w:bookmarkEnd w:id="1392"/>
      <w:bookmarkEnd w:id="1393"/>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bookmarkStart w:id="1394" w:name="_MCCTEMPBM_CRPT25350863___4" w:colFirst="0" w:colLast="3"/>
            <w:r w:rsidRPr="00EF20F7">
              <w:rPr>
                <w:rFonts w:ascii="Arial" w:hAnsi="Arial"/>
                <w:sz w:val="18"/>
              </w:rPr>
              <w:lastRenderedPageBreak/>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bookmarkStart w:id="1395" w:name="_MCCTEMPBM_CRPT25350864___4" w:colFirst="0" w:colLast="3"/>
            <w:bookmarkEnd w:id="1394"/>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bookmarkStart w:id="1396" w:name="_MCCTEMPBM_CRPT25350865___4" w:colFirst="0" w:colLast="3"/>
            <w:bookmarkEnd w:id="1395"/>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bookmarkStart w:id="1397" w:name="_MCCTEMPBM_CRPT25350866___4" w:colFirst="0" w:colLast="3"/>
            <w:bookmarkEnd w:id="1396"/>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bookmarkStart w:id="1398" w:name="_MCCTEMPBM_CRPT25350867___4" w:colFirst="0" w:colLast="3"/>
            <w:bookmarkEnd w:id="1397"/>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bookmarkStart w:id="1399" w:name="_MCCTEMPBM_CRPT25350868___4" w:colFirst="0" w:colLast="3"/>
            <w:bookmarkEnd w:id="1398"/>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bookmarkStart w:id="1400" w:name="_MCCTEMPBM_CRPT25350869___4" w:colFirst="0" w:colLast="3"/>
            <w:bookmarkEnd w:id="1399"/>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bookmarkStart w:id="1401" w:name="_MCCTEMPBM_CRPT25350870___4" w:colFirst="0" w:colLast="3"/>
            <w:bookmarkEnd w:id="1400"/>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bookmarkStart w:id="1402" w:name="_MCCTEMPBM_CRPT25350871___4" w:colFirst="0" w:colLast="3"/>
            <w:bookmarkEnd w:id="1401"/>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02"/>
    </w:tbl>
    <w:p w14:paraId="16EB7584" w14:textId="77777777" w:rsidR="009E159F" w:rsidRPr="00EF20F7" w:rsidRDefault="009E159F" w:rsidP="009E159F"/>
    <w:p w14:paraId="6208147B" w14:textId="77777777" w:rsidR="009E159F" w:rsidRPr="00EF20F7" w:rsidRDefault="009E159F" w:rsidP="00232AAD">
      <w:pPr>
        <w:pStyle w:val="Heading2"/>
        <w:rPr>
          <w:lang w:eastAsia="zh-CN"/>
        </w:rPr>
      </w:pPr>
      <w:bookmarkStart w:id="1403" w:name="_Toc9597409"/>
      <w:bookmarkStart w:id="1404" w:name="_Toc97571471"/>
      <w:r w:rsidRPr="00EF20F7">
        <w:t>8.</w:t>
      </w:r>
      <w:r w:rsidRPr="00EF20F7">
        <w:rPr>
          <w:lang w:eastAsia="zh-CN"/>
        </w:rPr>
        <w:t>51</w:t>
      </w:r>
      <w:r w:rsidRPr="00EF20F7">
        <w:tab/>
      </w:r>
      <w:r w:rsidRPr="00EF20F7">
        <w:rPr>
          <w:lang w:eastAsia="zh-CN"/>
        </w:rPr>
        <w:t>Report Message Statistics</w:t>
      </w:r>
      <w:bookmarkEnd w:id="1403"/>
      <w:bookmarkEnd w:id="1404"/>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bookmarkStart w:id="1405" w:name="_MCCTEMPBM_CRPT25350872___4" w:colFirst="0" w:colLast="3"/>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bookmarkStart w:id="1406" w:name="_MCCTEMPBM_CRPT25350873___4" w:colFirst="0" w:colLast="3"/>
            <w:bookmarkEnd w:id="1405"/>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bookmarkStart w:id="1407" w:name="_MCCTEMPBM_CRPT25350874___4" w:colFirst="0" w:colLast="3"/>
            <w:bookmarkEnd w:id="1406"/>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bookmarkStart w:id="1408" w:name="_MCCTEMPBM_CRPT25350875___4" w:colFirst="0" w:colLast="3"/>
            <w:bookmarkEnd w:id="1407"/>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bookmarkStart w:id="1409" w:name="_MCCTEMPBM_CRPT25350876___4" w:colFirst="0" w:colLast="3"/>
            <w:bookmarkEnd w:id="1408"/>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bookmarkStart w:id="1410" w:name="_MCCTEMPBM_CRPT25350877___4" w:colFirst="0" w:colLast="3"/>
            <w:bookmarkEnd w:id="1409"/>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bookmarkStart w:id="1411" w:name="_MCCTEMPBM_CRPT25350878___4" w:colFirst="0" w:colLast="3"/>
            <w:bookmarkEnd w:id="1410"/>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bookmarkStart w:id="1412" w:name="_MCCTEMPBM_CRPT25350879___4" w:colFirst="0" w:colLast="3"/>
            <w:bookmarkEnd w:id="1411"/>
            <w:r w:rsidRPr="00EF20F7">
              <w:rPr>
                <w:rFonts w:ascii="Arial" w:hAnsi="Arial"/>
                <w:sz w:val="18"/>
              </w:rPr>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bookmarkStart w:id="1413" w:name="_MCCTEMPBM_CRPT25350880___4" w:colFirst="0" w:colLast="3"/>
            <w:bookmarkEnd w:id="1412"/>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bookmarkEnd w:id="1413"/>
    </w:tbl>
    <w:p w14:paraId="76F54E1A" w14:textId="77777777" w:rsidR="009E159F" w:rsidRPr="00EF20F7" w:rsidRDefault="009E159F" w:rsidP="009E159F">
      <w:pPr>
        <w:rPr>
          <w:lang w:eastAsia="zh-CN"/>
        </w:rPr>
      </w:pPr>
    </w:p>
    <w:p w14:paraId="3BC22FCF" w14:textId="77777777" w:rsidR="009E159F" w:rsidRPr="00EF20F7" w:rsidRDefault="009E159F" w:rsidP="00232AAD">
      <w:pPr>
        <w:pStyle w:val="Heading2"/>
        <w:rPr>
          <w:lang w:eastAsia="zh-CN"/>
        </w:rPr>
      </w:pPr>
      <w:bookmarkStart w:id="1414" w:name="_Toc9597410"/>
      <w:bookmarkStart w:id="1415" w:name="_Toc97571472"/>
      <w:r w:rsidRPr="00EF20F7">
        <w:lastRenderedPageBreak/>
        <w:t>8.</w:t>
      </w:r>
      <w:r w:rsidRPr="00EF20F7">
        <w:rPr>
          <w:lang w:eastAsia="zh-CN"/>
        </w:rPr>
        <w:t>52</w:t>
      </w:r>
      <w:r w:rsidRPr="00EF20F7">
        <w:tab/>
      </w:r>
      <w:r w:rsidRPr="00EF20F7">
        <w:rPr>
          <w:lang w:eastAsia="zh-CN"/>
        </w:rPr>
        <w:t>Configure Filtering Rules</w:t>
      </w:r>
      <w:bookmarkEnd w:id="1414"/>
      <w:bookmarkEnd w:id="1415"/>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bookmarkStart w:id="1416" w:name="_MCCTEMPBM_CRPT25350881___4" w:colFirst="0" w:colLast="3"/>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bookmarkStart w:id="1417" w:name="_MCCTEMPBM_CRPT25350882___4" w:colFirst="0" w:colLast="3"/>
            <w:bookmarkEnd w:id="1416"/>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bookmarkStart w:id="1418" w:name="_MCCTEMPBM_CRPT25350883___4" w:colFirst="0" w:colLast="3"/>
            <w:bookmarkEnd w:id="1417"/>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bookmarkStart w:id="1419" w:name="_MCCTEMPBM_CRPT25350884___4" w:colFirst="0" w:colLast="3"/>
            <w:bookmarkEnd w:id="1418"/>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bookmarkStart w:id="1420" w:name="_MCCTEMPBM_CRPT25350885___4" w:colFirst="0" w:colLast="3"/>
            <w:bookmarkEnd w:id="1419"/>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bookmarkStart w:id="1421" w:name="_MCCTEMPBM_CRPT25350886___4" w:colFirst="0" w:colLast="3"/>
            <w:bookmarkEnd w:id="1420"/>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bookmarkStart w:id="1422" w:name="_MCCTEMPBM_CRPT25350887___4" w:colFirst="0" w:colLast="3"/>
            <w:bookmarkEnd w:id="1421"/>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bookmarkStart w:id="1423" w:name="_MCCTEMPBM_CRPT25350888___4" w:colFirst="0" w:colLast="3"/>
            <w:bookmarkEnd w:id="1422"/>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bookmarkStart w:id="1424" w:name="_MCCTEMPBM_CRPT25350889___4" w:colFirst="0" w:colLast="4"/>
            <w:bookmarkEnd w:id="1423"/>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bookmarkStart w:id="1425" w:name="_MCCTEMPBM_CRPT25350890___4" w:colFirst="0" w:colLast="3"/>
            <w:bookmarkEnd w:id="1424"/>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bookmarkStart w:id="1426" w:name="_MCCTEMPBM_CRPT25350891___4" w:colFirst="0" w:colLast="3"/>
            <w:bookmarkEnd w:id="1425"/>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bookmarkStart w:id="1427" w:name="_MCCTEMPBM_CRPT25350892___4" w:colFirst="0" w:colLast="3"/>
            <w:bookmarkEnd w:id="1426"/>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bookmarkStart w:id="1428" w:name="_MCCTEMPBM_CRPT25350893___4" w:colFirst="0" w:colLast="3"/>
            <w:bookmarkEnd w:id="1427"/>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bookmarkStart w:id="1429" w:name="_MCCTEMPBM_CRPT25350894___4" w:colFirst="0" w:colLast="3"/>
            <w:bookmarkEnd w:id="1428"/>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bookmarkEnd w:id="1429"/>
    </w:tbl>
    <w:p w14:paraId="42DD91F1" w14:textId="77777777" w:rsidR="009E159F" w:rsidRPr="00EF20F7" w:rsidRDefault="009E159F" w:rsidP="009E159F">
      <w:pPr>
        <w:rPr>
          <w:noProof/>
        </w:rPr>
      </w:pPr>
    </w:p>
    <w:p w14:paraId="4934ACDB" w14:textId="77777777" w:rsidR="009E159F" w:rsidRPr="00EF20F7" w:rsidRDefault="009E159F" w:rsidP="00232AAD">
      <w:pPr>
        <w:pStyle w:val="Heading2"/>
        <w:rPr>
          <w:lang w:eastAsia="zh-CN"/>
        </w:rPr>
      </w:pPr>
      <w:bookmarkStart w:id="1430" w:name="_Toc9597411"/>
      <w:bookmarkStart w:id="1431" w:name="_Toc97571473"/>
      <w:r w:rsidRPr="00EF20F7">
        <w:rPr>
          <w:lang w:eastAsia="zh-CN"/>
        </w:rPr>
        <w:t>8.53</w:t>
      </w:r>
      <w:r w:rsidRPr="00EF20F7">
        <w:rPr>
          <w:lang w:eastAsia="zh-CN"/>
        </w:rPr>
        <w:tab/>
        <w:t>Start message record</w:t>
      </w:r>
      <w:bookmarkEnd w:id="1430"/>
      <w:bookmarkEnd w:id="1431"/>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lastRenderedPageBreak/>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bookmarkStart w:id="1432" w:name="_MCCTEMPBM_CRPT25350895___4" w:colFirst="0" w:colLast="3"/>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bookmarkStart w:id="1433" w:name="_MCCTEMPBM_CRPT25350896___4" w:colFirst="0" w:colLast="3"/>
            <w:bookmarkEnd w:id="1432"/>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bookmarkStart w:id="1434" w:name="_MCCTEMPBM_CRPT25350897___7"/>
            <w:r w:rsidRPr="00EF20F7">
              <w:rPr>
                <w:rFonts w:ascii="Arial" w:hAnsi="Arial"/>
                <w:sz w:val="18"/>
              </w:rPr>
              <w:t>This information element indicates the context for the bearer termination.</w:t>
            </w:r>
            <w:bookmarkEnd w:id="1434"/>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bookmarkStart w:id="1435" w:name="_MCCTEMPBM_CRPT25350898___4" w:colFirst="0" w:colLast="2"/>
            <w:bookmarkEnd w:id="1433"/>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bookmarkStart w:id="1436" w:name="_MCCTEMPBM_CRPT25350899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bookmarkEnd w:id="1436"/>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bookmarkStart w:id="1437" w:name="_MCCTEMPBM_CRPT25350900___4" w:colFirst="0" w:colLast="2"/>
            <w:bookmarkEnd w:id="1435"/>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bookmarkStart w:id="1438" w:name="_MCCTEMPBM_CRPT25350901___7"/>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bookmarkEnd w:id="1438"/>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bookmarkStart w:id="1439" w:name="_MCCTEMPBM_CRPT25350902___4" w:colFirst="0" w:colLast="2"/>
            <w:bookmarkEnd w:id="1437"/>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bookmarkStart w:id="1440" w:name="_MCCTEMPBM_CRPT25350903___7"/>
            <w:r w:rsidRPr="00EF20F7">
              <w:rPr>
                <w:rFonts w:ascii="Arial" w:hAnsi="Arial"/>
                <w:sz w:val="18"/>
                <w:lang w:eastAsia="zh-CN"/>
              </w:rPr>
              <w:t>This information element indicates the maximum allowable length of time of the recording</w:t>
            </w:r>
            <w:bookmarkEnd w:id="1440"/>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bookmarkStart w:id="1441" w:name="_MCCTEMPBM_CRPT25350904___4" w:colFirst="0" w:colLast="2"/>
            <w:bookmarkEnd w:id="1439"/>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232AAD">
            <w:pPr>
              <w:pStyle w:val="TAL"/>
              <w:rPr>
                <w:lang w:eastAsia="zh-CN"/>
              </w:rPr>
            </w:pPr>
            <w:r w:rsidRPr="00232AAD">
              <w:t>This information element requests a notification of a completed message record.</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232AAD">
            <w:pPr>
              <w:pStyle w:val="TAC"/>
            </w:pPr>
            <w:bookmarkStart w:id="1442" w:name="_MCCTEMPBM_CRPT25350906___4" w:colFirst="0" w:colLast="3"/>
            <w:bookmarkEnd w:id="1441"/>
            <w:r w:rsidRPr="00232AAD">
              <w:t>S</w:t>
            </w:r>
            <w:r w:rsidRPr="00EF20F7">
              <w:t>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bookmarkStart w:id="1443" w:name="_MCCTEMPBM_CRPT25350907___7"/>
            <w:r w:rsidRPr="00EF20F7">
              <w:rPr>
                <w:rFonts w:ascii="Arial" w:hAnsi="Arial"/>
                <w:sz w:val="18"/>
              </w:rPr>
              <w:t>This information element indicates the context where the command was executed.</w:t>
            </w:r>
            <w:bookmarkEnd w:id="1443"/>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bookmarkStart w:id="1444" w:name="_MCCTEMPBM_CRPT25350908___2" w:colFirst="0" w:colLast="0"/>
            <w:bookmarkStart w:id="1445" w:name="_MCCTEMPBM_CRPT25350909___4" w:colFirst="2" w:colLast="3"/>
            <w:bookmarkEnd w:id="1442"/>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bookmarkStart w:id="1446" w:name="_MCCTEMPBM_CRPT25350910___7"/>
            <w:r w:rsidRPr="00EF20F7">
              <w:rPr>
                <w:rFonts w:ascii="Arial" w:hAnsi="Arial"/>
                <w:sz w:val="18"/>
              </w:rPr>
              <w:t>This information element indicates the bearer termination where the command was executed.</w:t>
            </w:r>
            <w:bookmarkEnd w:id="1446"/>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bookmarkStart w:id="1447" w:name="_MCCTEMPBM_CRPT25350911___2" w:colFirst="0" w:colLast="0"/>
            <w:bookmarkStart w:id="1448" w:name="_MCCTEMPBM_CRPT25350912___4" w:colFirst="2" w:colLast="2"/>
            <w:bookmarkEnd w:id="1444"/>
            <w:bookmarkEnd w:id="1445"/>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bookmarkStart w:id="1449" w:name="_MCCTEMPBM_CRPT2535091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1449"/>
          </w:p>
        </w:tc>
      </w:tr>
    </w:tbl>
    <w:bookmarkEnd w:id="1447"/>
    <w:bookmarkEnd w:id="1448"/>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232AAD">
      <w:pPr>
        <w:pStyle w:val="Heading2"/>
        <w:rPr>
          <w:lang w:eastAsia="zh-CN"/>
        </w:rPr>
      </w:pPr>
      <w:bookmarkStart w:id="1450" w:name="_Toc9597412"/>
      <w:bookmarkStart w:id="1451" w:name="_Toc97571474"/>
      <w:r w:rsidRPr="00EF20F7">
        <w:rPr>
          <w:lang w:eastAsia="zh-CN"/>
        </w:rPr>
        <w:t>8.54</w:t>
      </w:r>
      <w:r w:rsidRPr="00EF20F7">
        <w:rPr>
          <w:lang w:eastAsia="zh-CN"/>
        </w:rPr>
        <w:tab/>
        <w:t>Stop message record</w:t>
      </w:r>
      <w:bookmarkEnd w:id="1450"/>
      <w:bookmarkEnd w:id="1451"/>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bookmarkStart w:id="1452" w:name="_MCCTEMPBM_CRPT25350914___4" w:colFirst="0" w:colLast="3"/>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bookmarkStart w:id="1453" w:name="_MCCTEMPBM_CRPT25350915___4" w:colFirst="0" w:colLast="3"/>
            <w:bookmarkEnd w:id="1452"/>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bookmarkStart w:id="1454" w:name="_MCCTEMPBM_CRPT25350916___7"/>
            <w:r w:rsidRPr="00EF20F7">
              <w:rPr>
                <w:rFonts w:ascii="Arial" w:hAnsi="Arial"/>
                <w:sz w:val="18"/>
              </w:rPr>
              <w:t>This information element indicates the context for the bearer termination.</w:t>
            </w:r>
            <w:bookmarkEnd w:id="1454"/>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bookmarkStart w:id="1455" w:name="_MCCTEMPBM_CRPT25350917___4" w:colFirst="0" w:colLast="2"/>
            <w:bookmarkEnd w:id="1453"/>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bookmarkStart w:id="1456" w:name="_MCCTEMPBM_CRPT25350918___7"/>
            <w:r w:rsidRPr="00EF20F7">
              <w:rPr>
                <w:rFonts w:ascii="Arial" w:hAnsi="Arial"/>
                <w:sz w:val="18"/>
              </w:rPr>
              <w:t>This information element indicates the existing bearer termination.</w:t>
            </w:r>
            <w:bookmarkEnd w:id="1456"/>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bookmarkStart w:id="1457" w:name="_MCCTEMPBM_CRPT25350919___4" w:colFirst="0" w:colLast="2"/>
            <w:bookmarkEnd w:id="1455"/>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bookmarkStart w:id="1458" w:name="_MCCTEMPBM_CRPT25350920___7"/>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bookmarkEnd w:id="1458"/>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bookmarkStart w:id="1459" w:name="_MCCTEMPBM_CRPT25350921___4" w:colFirst="0" w:colLast="3"/>
            <w:bookmarkEnd w:id="1457"/>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bookmarkStart w:id="1460" w:name="_MCCTEMPBM_CRPT2535092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1460"/>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bookmarkStart w:id="1461" w:name="_MCCTEMPBM_CRPT25350923___2"/>
            <w:bookmarkStart w:id="1462" w:name="_MCCTEMPBM_CRPT25350924___4" w:colFirst="1" w:colLast="2"/>
            <w:bookmarkEnd w:id="1459"/>
            <w:bookmarkEnd w:id="1461"/>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bookmarkStart w:id="1463" w:name="_MCCTEMPBM_CRPT2535092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1463"/>
          </w:p>
        </w:tc>
      </w:tr>
      <w:bookmarkEnd w:id="1462"/>
    </w:tbl>
    <w:p w14:paraId="23330A55" w14:textId="77777777" w:rsidR="009E159F" w:rsidRPr="00EF20F7" w:rsidRDefault="009E159F" w:rsidP="009E159F">
      <w:pPr>
        <w:rPr>
          <w:lang w:eastAsia="zh-CN"/>
        </w:rPr>
      </w:pPr>
    </w:p>
    <w:p w14:paraId="7820303F" w14:textId="77777777" w:rsidR="009E159F" w:rsidRPr="00EF20F7" w:rsidRDefault="009E159F" w:rsidP="00232AAD">
      <w:pPr>
        <w:pStyle w:val="Heading2"/>
        <w:rPr>
          <w:lang w:eastAsia="zh-CN"/>
        </w:rPr>
      </w:pPr>
      <w:bookmarkStart w:id="1464" w:name="_Toc9597413"/>
      <w:bookmarkStart w:id="1465" w:name="_Toc97571475"/>
      <w:r w:rsidRPr="00EF20F7">
        <w:rPr>
          <w:lang w:eastAsia="zh-CN"/>
        </w:rPr>
        <w:t>8.55</w:t>
      </w:r>
      <w:r w:rsidRPr="00EF20F7">
        <w:rPr>
          <w:lang w:eastAsia="zh-CN"/>
        </w:rPr>
        <w:tab/>
        <w:t>Message record completed</w:t>
      </w:r>
      <w:bookmarkEnd w:id="1464"/>
      <w:bookmarkEnd w:id="1465"/>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bookmarkStart w:id="1466" w:name="_MCCTEMPBM_CRPT25350926___4" w:colFirst="0" w:colLast="3"/>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bookmarkStart w:id="1467" w:name="_MCCTEMPBM_CRPT25350927___4" w:colFirst="0" w:colLast="2"/>
            <w:bookmarkEnd w:id="1466"/>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bookmarkStart w:id="1468" w:name="_MCCTEMPBM_CRPT25350928___7"/>
            <w:r w:rsidRPr="00EF20F7">
              <w:rPr>
                <w:rFonts w:ascii="Arial" w:hAnsi="Arial"/>
                <w:sz w:val="18"/>
              </w:rPr>
              <w:t>This information element indicates the context for the bearer termination.</w:t>
            </w:r>
            <w:bookmarkEnd w:id="1468"/>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bookmarkStart w:id="1469" w:name="_MCCTEMPBM_CRPT25350929___4" w:colFirst="0" w:colLast="2"/>
            <w:bookmarkEnd w:id="1467"/>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bookmarkStart w:id="1470" w:name="_MCCTEMPBM_CRPT25350930___7"/>
            <w:r w:rsidRPr="00EF20F7">
              <w:rPr>
                <w:rFonts w:ascii="Arial" w:hAnsi="Arial"/>
                <w:sz w:val="18"/>
              </w:rPr>
              <w:t>This information element indicates the existing bearer termination.</w:t>
            </w:r>
            <w:bookmarkEnd w:id="1470"/>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bookmarkStart w:id="1471" w:name="_MCCTEMPBM_CRPT25350931___4" w:colFirst="0" w:colLast="2"/>
            <w:bookmarkEnd w:id="1469"/>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bookmarkStart w:id="1472" w:name="_MCCTEMPBM_CRPT25350932___7"/>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bookmarkEnd w:id="1472"/>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bookmarkStart w:id="1473" w:name="_MCCTEMPBM_CRPT25350933___4" w:colFirst="0" w:colLast="2"/>
            <w:bookmarkEnd w:id="1471"/>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bookmarkStart w:id="1474" w:name="_MCCTEMPBM_CRPT25350934___7"/>
            <w:r w:rsidRPr="00EF20F7">
              <w:rPr>
                <w:rFonts w:ascii="Arial" w:hAnsi="Arial"/>
                <w:sz w:val="18"/>
              </w:rPr>
              <w:t>This information element indicates the</w:t>
            </w:r>
            <w:r w:rsidRPr="00EF20F7">
              <w:rPr>
                <w:rFonts w:ascii="Arial" w:hAnsi="Arial"/>
                <w:sz w:val="18"/>
                <w:lang w:eastAsia="zh-CN"/>
              </w:rPr>
              <w:t xml:space="preserve"> return code of message record.</w:t>
            </w:r>
            <w:bookmarkEnd w:id="1474"/>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bookmarkStart w:id="1475" w:name="_MCCTEMPBM_CRPT25350935___4" w:colFirst="0" w:colLast="2"/>
            <w:bookmarkEnd w:id="1473"/>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bookmarkStart w:id="1476" w:name="_MCCTEMPBM_CRPT25350936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1476"/>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bookmarkStart w:id="1477" w:name="_MCCTEMPBM_CRPT25350937___2" w:colFirst="0" w:colLast="0"/>
            <w:bookmarkStart w:id="1478" w:name="_MCCTEMPBM_CRPT25350938___4" w:colFirst="2" w:colLast="2"/>
            <w:bookmarkEnd w:id="1475"/>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bookmarkStart w:id="1479" w:name="_MCCTEMPBM_CRPT25350939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1479"/>
          </w:p>
        </w:tc>
      </w:tr>
      <w:bookmarkEnd w:id="1477"/>
      <w:bookmarkEnd w:id="1478"/>
    </w:tbl>
    <w:p w14:paraId="5CA468A7" w14:textId="77777777" w:rsidR="009E159F" w:rsidRPr="00EF20F7" w:rsidRDefault="009E159F" w:rsidP="009E159F">
      <w:pPr>
        <w:rPr>
          <w:noProof/>
        </w:rPr>
      </w:pPr>
    </w:p>
    <w:p w14:paraId="2A4FBE51" w14:textId="77777777" w:rsidR="009E159F" w:rsidRPr="00EF20F7" w:rsidRDefault="009E159F" w:rsidP="00232AAD">
      <w:pPr>
        <w:pStyle w:val="Heading2"/>
        <w:rPr>
          <w:lang w:eastAsia="zh-CN"/>
        </w:rPr>
      </w:pPr>
      <w:bookmarkStart w:id="1480" w:name="_Toc9597414"/>
      <w:bookmarkStart w:id="1481" w:name="_Toc97571476"/>
      <w:r w:rsidRPr="00EF20F7">
        <w:rPr>
          <w:lang w:eastAsia="zh-CN"/>
        </w:rPr>
        <w:t>8.56</w:t>
      </w:r>
      <w:r>
        <w:rPr>
          <w:lang w:eastAsia="zh-CN"/>
        </w:rPr>
        <w:tab/>
      </w:r>
      <w:r w:rsidRPr="00EF20F7">
        <w:rPr>
          <w:lang w:eastAsia="zh-CN"/>
        </w:rPr>
        <w:t>Start playing message</w:t>
      </w:r>
      <w:bookmarkEnd w:id="1480"/>
      <w:bookmarkEnd w:id="1481"/>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bookmarkStart w:id="1482" w:name="_MCCTEMPBM_CRPT25350940___4" w:colFirst="0" w:colLast="3"/>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bookmarkStart w:id="1483" w:name="_MCCTEMPBM_CRPT25350941___4" w:colFirst="0" w:colLast="2"/>
            <w:bookmarkEnd w:id="1482"/>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bookmarkStart w:id="1484" w:name="_MCCTEMPBM_CRPT25350942___7"/>
            <w:r w:rsidRPr="00EF20F7">
              <w:rPr>
                <w:rFonts w:ascii="Arial" w:hAnsi="Arial"/>
                <w:sz w:val="18"/>
              </w:rPr>
              <w:t>This information element indicates the context for the bearer termination.</w:t>
            </w:r>
            <w:bookmarkEnd w:id="1484"/>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bookmarkStart w:id="1485" w:name="_MCCTEMPBM_CRPT25350943___2"/>
            <w:bookmarkStart w:id="1486" w:name="_MCCTEMPBM_CRPT25350944___4" w:colFirst="1" w:colLast="2"/>
            <w:bookmarkEnd w:id="1483"/>
            <w:bookmarkEnd w:id="1485"/>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bookmarkStart w:id="1487" w:name="_MCCTEMPBM_CRPT2535094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bookmarkEnd w:id="1487"/>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bookmarkStart w:id="1488" w:name="_MCCTEMPBM_CRPT25350946___4" w:colFirst="0" w:colLast="2"/>
            <w:bookmarkEnd w:id="1486"/>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bookmarkStart w:id="1489" w:name="_MCCTEMPBM_CRPT25350947___7"/>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bookmarkEnd w:id="1489"/>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bookmarkStart w:id="1490" w:name="_MCCTEMPBM_CRPT25350948___4" w:colFirst="0" w:colLast="2"/>
            <w:bookmarkEnd w:id="1488"/>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bookmarkStart w:id="1491" w:name="_MCCTEMPBM_CRPT25350949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bookmarkEnd w:id="1491"/>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bookmarkStart w:id="1492" w:name="_MCCTEMPBM_CRPT25350950___4" w:colFirst="0" w:colLast="2"/>
            <w:bookmarkEnd w:id="1490"/>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bookmarkStart w:id="1493" w:name="_MCCTEMPBM_CRPT25350951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bookmarkEnd w:id="1493"/>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bookmarkStart w:id="1494" w:name="_MCCTEMPBM_CRPT25350952___4" w:colFirst="0" w:colLast="2"/>
            <w:bookmarkEnd w:id="1492"/>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bookmarkStart w:id="1495" w:name="_MCCTEMPBM_CRPT25350953___7"/>
            <w:r w:rsidRPr="00EF20F7">
              <w:rPr>
                <w:rFonts w:ascii="Arial" w:hAnsi="Arial"/>
                <w:sz w:val="18"/>
                <w:lang w:eastAsia="zh-CN"/>
              </w:rPr>
              <w:t>This information element requests termination heartbeat indications. This information element shall be included when requesting a new bearer termination.</w:t>
            </w:r>
            <w:bookmarkEnd w:id="1495"/>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bookmarkStart w:id="1496" w:name="_MCCTEMPBM_CRPT25350954___4" w:colFirst="0" w:colLast="2"/>
            <w:bookmarkEnd w:id="1494"/>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bookmarkStart w:id="1497" w:name="_MCCTEMPBM_CRPT25350955___7"/>
            <w:r w:rsidRPr="00EF20F7">
              <w:rPr>
                <w:rFonts w:ascii="Arial" w:hAnsi="Arial"/>
                <w:sz w:val="18"/>
              </w:rPr>
              <w:t>This information element indicates the context where the command was executed.</w:t>
            </w:r>
            <w:bookmarkEnd w:id="1497"/>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bookmarkStart w:id="1498" w:name="_MCCTEMPBM_CRPT25350956___2" w:colFirst="0" w:colLast="0"/>
            <w:bookmarkStart w:id="1499" w:name="_MCCTEMPBM_CRPT25350957___4" w:colFirst="2" w:colLast="2"/>
            <w:bookmarkEnd w:id="1496"/>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bookmarkStart w:id="1500" w:name="_MCCTEMPBM_CRPT25350958___7"/>
            <w:r w:rsidRPr="00EF20F7">
              <w:rPr>
                <w:rFonts w:ascii="Arial" w:hAnsi="Arial"/>
                <w:sz w:val="18"/>
              </w:rPr>
              <w:t>This information element indicates the bearer termination where the command was executed.</w:t>
            </w:r>
            <w:bookmarkEnd w:id="1500"/>
          </w:p>
        </w:tc>
      </w:tr>
    </w:tbl>
    <w:bookmarkEnd w:id="1498"/>
    <w:bookmarkEnd w:id="1499"/>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232AAD">
      <w:pPr>
        <w:pStyle w:val="Heading2"/>
        <w:rPr>
          <w:lang w:eastAsia="zh-CN"/>
        </w:rPr>
      </w:pPr>
      <w:bookmarkStart w:id="1501" w:name="_Toc9597415"/>
      <w:bookmarkStart w:id="1502" w:name="_Toc97571477"/>
      <w:r w:rsidRPr="00EF20F7">
        <w:rPr>
          <w:lang w:eastAsia="zh-CN"/>
        </w:rPr>
        <w:t>8.57</w:t>
      </w:r>
      <w:r w:rsidRPr="00EF20F7">
        <w:rPr>
          <w:lang w:eastAsia="zh-CN"/>
        </w:rPr>
        <w:tab/>
        <w:t>Stop playing message</w:t>
      </w:r>
      <w:bookmarkEnd w:id="1501"/>
      <w:bookmarkEnd w:id="1502"/>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bookmarkStart w:id="1503" w:name="_MCCTEMPBM_CRPT25350959___4" w:colFirst="0" w:colLast="3"/>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bookmarkStart w:id="1504" w:name="_MCCTEMPBM_CRPT25350960___4" w:colFirst="0" w:colLast="2"/>
            <w:bookmarkEnd w:id="1503"/>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bookmarkStart w:id="1505" w:name="_MCCTEMPBM_CRPT25350961___7"/>
            <w:r w:rsidRPr="00EF20F7">
              <w:rPr>
                <w:rFonts w:ascii="Arial" w:hAnsi="Arial"/>
                <w:sz w:val="18"/>
              </w:rPr>
              <w:t>This information element indicates the context for the bearer termination.</w:t>
            </w:r>
            <w:bookmarkEnd w:id="1505"/>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bookmarkStart w:id="1506" w:name="_MCCTEMPBM_CRPT25350962___4" w:colFirst="0" w:colLast="2"/>
            <w:bookmarkEnd w:id="1504"/>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bookmarkStart w:id="1507" w:name="_MCCTEMPBM_CRPT25350963___7"/>
            <w:r w:rsidRPr="00EF20F7">
              <w:rPr>
                <w:rFonts w:ascii="Arial" w:hAnsi="Arial"/>
                <w:sz w:val="18"/>
              </w:rPr>
              <w:t>This information element indicates the existing bearer termination</w:t>
            </w:r>
            <w:r w:rsidRPr="00EF20F7">
              <w:rPr>
                <w:rFonts w:ascii="Arial" w:hAnsi="Arial"/>
                <w:sz w:val="18"/>
                <w:lang w:eastAsia="zh-CN"/>
              </w:rPr>
              <w:t>.</w:t>
            </w:r>
            <w:bookmarkEnd w:id="1507"/>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bookmarkStart w:id="1508" w:name="_MCCTEMPBM_CRPT25350964___4" w:colFirst="0" w:colLast="2"/>
            <w:bookmarkEnd w:id="1506"/>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bookmarkStart w:id="1509" w:name="_MCCTEMPBM_CRPT25350965___7"/>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bookmarkEnd w:id="1509"/>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bookmarkStart w:id="1510" w:name="_MCCTEMPBM_CRPT25350966___4" w:colFirst="0" w:colLast="3"/>
            <w:bookmarkEnd w:id="1508"/>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bookmarkStart w:id="1511" w:name="_MCCTEMPBM_CRPT25350967___7"/>
            <w:r w:rsidRPr="00EF20F7">
              <w:rPr>
                <w:rFonts w:ascii="Arial" w:hAnsi="Arial"/>
                <w:sz w:val="18"/>
              </w:rPr>
              <w:t>This information element indicates the context where the command was executed.</w:t>
            </w:r>
            <w:bookmarkEnd w:id="1511"/>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bookmarkStart w:id="1512" w:name="_MCCTEMPBM_CRPT25350968___2" w:colFirst="0" w:colLast="0"/>
            <w:bookmarkStart w:id="1513" w:name="_MCCTEMPBM_CRPT25350969___4" w:colFirst="2" w:colLast="2"/>
            <w:bookmarkEnd w:id="1510"/>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bookmarkStart w:id="1514" w:name="_MCCTEMPBM_CRPT25350970___7"/>
            <w:r w:rsidRPr="00EF20F7">
              <w:rPr>
                <w:rFonts w:ascii="Arial" w:hAnsi="Arial"/>
                <w:sz w:val="18"/>
              </w:rPr>
              <w:t>This information element indicates the bearer termination where the command was executed.</w:t>
            </w:r>
            <w:bookmarkEnd w:id="1514"/>
          </w:p>
        </w:tc>
      </w:tr>
      <w:bookmarkEnd w:id="1512"/>
      <w:bookmarkEnd w:id="1513"/>
    </w:tbl>
    <w:p w14:paraId="7B77A3BA" w14:textId="77777777" w:rsidR="009E159F" w:rsidRPr="00EF20F7" w:rsidRDefault="009E159F" w:rsidP="009E159F">
      <w:pPr>
        <w:rPr>
          <w:lang w:eastAsia="zh-CN"/>
        </w:rPr>
      </w:pPr>
    </w:p>
    <w:p w14:paraId="37D0FEF2" w14:textId="77777777" w:rsidR="009E159F" w:rsidRPr="00EF20F7" w:rsidRDefault="009E159F" w:rsidP="00232AAD">
      <w:pPr>
        <w:pStyle w:val="Heading2"/>
        <w:rPr>
          <w:lang w:eastAsia="zh-CN"/>
        </w:rPr>
      </w:pPr>
      <w:bookmarkStart w:id="1515" w:name="_Toc9597416"/>
      <w:bookmarkStart w:id="1516" w:name="_Toc97571478"/>
      <w:r w:rsidRPr="00EF20F7">
        <w:rPr>
          <w:lang w:eastAsia="zh-CN"/>
        </w:rPr>
        <w:t>8.58</w:t>
      </w:r>
      <w:r w:rsidRPr="00EF20F7">
        <w:rPr>
          <w:lang w:eastAsia="zh-CN"/>
        </w:rPr>
        <w:tab/>
        <w:t>Playing message completed</w:t>
      </w:r>
      <w:bookmarkEnd w:id="1515"/>
      <w:bookmarkEnd w:id="1516"/>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bookmarkStart w:id="1517" w:name="_MCCTEMPBM_CRPT25350971___4" w:colFirst="0" w:colLast="3"/>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bookmarkStart w:id="1518" w:name="_MCCTEMPBM_CRPT25350972___4" w:colFirst="0" w:colLast="3"/>
            <w:bookmarkEnd w:id="1517"/>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bookmarkStart w:id="1519" w:name="_MCCTEMPBM_CRPT25350973___7"/>
            <w:r w:rsidRPr="00EF20F7">
              <w:rPr>
                <w:rFonts w:ascii="Arial" w:hAnsi="Arial"/>
                <w:sz w:val="18"/>
              </w:rPr>
              <w:t>This information element indicates the context for the bearer termination.</w:t>
            </w:r>
            <w:bookmarkEnd w:id="1519"/>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bookmarkStart w:id="1520" w:name="_MCCTEMPBM_CRPT25350974___4" w:colFirst="0" w:colLast="2"/>
            <w:bookmarkEnd w:id="1518"/>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bookmarkStart w:id="1521" w:name="_MCCTEMPBM_CRPT25350975___7"/>
            <w:r w:rsidRPr="00EF20F7">
              <w:rPr>
                <w:rFonts w:ascii="Arial" w:hAnsi="Arial"/>
                <w:sz w:val="18"/>
              </w:rPr>
              <w:t>This information element indicates the existing bearer termination</w:t>
            </w:r>
            <w:r w:rsidRPr="00EF20F7">
              <w:rPr>
                <w:rFonts w:ascii="Arial" w:hAnsi="Arial"/>
                <w:sz w:val="18"/>
                <w:lang w:eastAsia="zh-CN"/>
              </w:rPr>
              <w:t>.</w:t>
            </w:r>
            <w:bookmarkEnd w:id="1521"/>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bookmarkStart w:id="1522" w:name="_MCCTEMPBM_CRPT25350976___4" w:colFirst="0" w:colLast="2"/>
            <w:bookmarkEnd w:id="1520"/>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bookmarkStart w:id="1523" w:name="_MCCTEMPBM_CRPT25350977___7"/>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bookmarkEnd w:id="1523"/>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bookmarkStart w:id="1524" w:name="_MCCTEMPBM_CRPT25350978___4" w:colFirst="0" w:colLast="2"/>
            <w:bookmarkEnd w:id="1522"/>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bookmarkStart w:id="1525" w:name="_MCCTEMPBM_CRPT25350979___7"/>
            <w:r w:rsidRPr="00EF20F7">
              <w:rPr>
                <w:rFonts w:ascii="Arial" w:hAnsi="Arial"/>
                <w:sz w:val="18"/>
              </w:rPr>
              <w:t>This information element indicates the</w:t>
            </w:r>
            <w:r w:rsidRPr="00EF20F7">
              <w:rPr>
                <w:rFonts w:ascii="Arial" w:hAnsi="Arial"/>
                <w:sz w:val="18"/>
                <w:lang w:eastAsia="zh-CN"/>
              </w:rPr>
              <w:t xml:space="preserve"> return code of playing message.</w:t>
            </w:r>
            <w:bookmarkEnd w:id="1525"/>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bookmarkStart w:id="1526" w:name="_MCCTEMPBM_CRPT25350980___4" w:colFirst="0" w:colLast="3"/>
            <w:bookmarkEnd w:id="1524"/>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bookmarkStart w:id="1527" w:name="_MCCTEMPBM_CRPT25350981___7"/>
            <w:r w:rsidRPr="00EF20F7">
              <w:rPr>
                <w:rFonts w:ascii="Arial" w:hAnsi="Arial"/>
                <w:sz w:val="18"/>
              </w:rPr>
              <w:t>This information element indicates the context where the command was executed.</w:t>
            </w:r>
            <w:bookmarkEnd w:id="1527"/>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bookmarkStart w:id="1528" w:name="_MCCTEMPBM_CRPT25350982___2" w:colFirst="0" w:colLast="0"/>
            <w:bookmarkStart w:id="1529" w:name="_MCCTEMPBM_CRPT25350983___4" w:colFirst="2" w:colLast="2"/>
            <w:bookmarkEnd w:id="1526"/>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bookmarkStart w:id="1530" w:name="_MCCTEMPBM_CRPT25350984___7"/>
            <w:r w:rsidRPr="00EF20F7">
              <w:rPr>
                <w:rFonts w:ascii="Arial" w:hAnsi="Arial"/>
                <w:sz w:val="18"/>
              </w:rPr>
              <w:t>This information element indicates the bearer termination where the command was executed.</w:t>
            </w:r>
            <w:bookmarkEnd w:id="1530"/>
          </w:p>
        </w:tc>
      </w:tr>
      <w:bookmarkEnd w:id="1528"/>
      <w:bookmarkEnd w:id="1529"/>
    </w:tbl>
    <w:p w14:paraId="21D77A5D" w14:textId="77777777" w:rsidR="009E159F" w:rsidRPr="00EF20F7" w:rsidRDefault="009E159F" w:rsidP="009E159F">
      <w:pPr>
        <w:rPr>
          <w:noProof/>
        </w:rPr>
      </w:pPr>
    </w:p>
    <w:p w14:paraId="627E1029" w14:textId="77777777" w:rsidR="009E159F" w:rsidRPr="00EF20F7" w:rsidRDefault="009E159F" w:rsidP="00232AAD">
      <w:pPr>
        <w:pStyle w:val="Heading2"/>
      </w:pPr>
      <w:bookmarkStart w:id="1531" w:name="_Toc9597417"/>
      <w:bookmarkStart w:id="1532" w:name="_Toc97571479"/>
      <w:r w:rsidRPr="00EF20F7">
        <w:t>8.</w:t>
      </w:r>
      <w:r w:rsidRPr="00EF20F7">
        <w:rPr>
          <w:lang w:eastAsia="zh-CN"/>
        </w:rPr>
        <w:t>59</w:t>
      </w:r>
      <w:r w:rsidRPr="00EF20F7">
        <w:tab/>
        <w:t>Modify Media</w:t>
      </w:r>
      <w:bookmarkEnd w:id="1531"/>
      <w:bookmarkEnd w:id="1532"/>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232AAD">
      <w:pPr>
        <w:pStyle w:val="Heading2"/>
        <w:rPr>
          <w:lang w:eastAsia="zh-CN"/>
        </w:rPr>
      </w:pPr>
      <w:bookmarkStart w:id="1533" w:name="_Toc9597418"/>
      <w:bookmarkStart w:id="1534" w:name="_Toc97571480"/>
      <w:r w:rsidRPr="00EF20F7">
        <w:rPr>
          <w:lang w:eastAsia="zh-CN"/>
        </w:rPr>
        <w:t>8.60</w:t>
      </w:r>
      <w:r w:rsidRPr="00EF20F7">
        <w:rPr>
          <w:lang w:eastAsia="zh-CN"/>
        </w:rPr>
        <w:tab/>
        <w:t>ECN Failure Indication</w:t>
      </w:r>
      <w:bookmarkEnd w:id="1533"/>
      <w:bookmarkEnd w:id="1534"/>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9"/>
        <w:gridCol w:w="929"/>
        <w:gridCol w:w="1664"/>
        <w:gridCol w:w="1771"/>
        <w:gridCol w:w="3813"/>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bookmarkStart w:id="1535" w:name="_MCCTEMPBM_CRPT25350985___4" w:colFirst="0" w:colLast="3"/>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bookmarkStart w:id="1536" w:name="_MCCTEMPBM_CRPT25350986___4"/>
            <w:bookmarkStart w:id="1537" w:name="_MCCTEMPBM_CRPT25350988___4" w:colFirst="2" w:colLast="2"/>
            <w:bookmarkEnd w:id="1535"/>
            <w:r w:rsidRPr="00EF20F7">
              <w:rPr>
                <w:rFonts w:ascii="Arial" w:hAnsi="Arial"/>
                <w:sz w:val="18"/>
              </w:rPr>
              <w:t>ECN Failure Indication</w:t>
            </w:r>
            <w:bookmarkEnd w:id="1536"/>
          </w:p>
        </w:tc>
        <w:tc>
          <w:tcPr>
            <w:tcW w:w="0" w:type="auto"/>
            <w:vMerge w:val="restart"/>
          </w:tcPr>
          <w:p w14:paraId="0C3FE9A0" w14:textId="77777777" w:rsidR="009E159F" w:rsidRPr="00EF20F7" w:rsidRDefault="009E159F" w:rsidP="005E27BA">
            <w:pPr>
              <w:keepLines/>
              <w:ind w:left="1135" w:hanging="851"/>
              <w:rPr>
                <w:rFonts w:ascii="Arial" w:hAnsi="Arial"/>
                <w:sz w:val="18"/>
              </w:rPr>
            </w:pPr>
            <w:bookmarkStart w:id="1538" w:name="_MCCTEMPBM_CRPT25350987___2"/>
            <w:r w:rsidRPr="00EF20F7">
              <w:rPr>
                <w:rFonts w:ascii="Arial" w:hAnsi="Arial"/>
                <w:sz w:val="18"/>
              </w:rPr>
              <w:t>MRFP</w:t>
            </w:r>
            <w:bookmarkEnd w:id="1538"/>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bookmarkStart w:id="1539" w:name="_MCCTEMPBM_CRPT25350989___4"/>
            <w:bookmarkStart w:id="1540" w:name="_MCCTEMPBM_CRPT25350991___4" w:colFirst="2" w:colLast="2"/>
            <w:bookmarkEnd w:id="1537"/>
            <w:bookmarkEnd w:id="1539"/>
          </w:p>
        </w:tc>
        <w:tc>
          <w:tcPr>
            <w:tcW w:w="0" w:type="auto"/>
            <w:vMerge/>
          </w:tcPr>
          <w:p w14:paraId="57E8D76C" w14:textId="77777777" w:rsidR="009E159F" w:rsidRPr="00EF20F7" w:rsidRDefault="009E159F" w:rsidP="005E27BA">
            <w:pPr>
              <w:keepLines/>
              <w:ind w:left="1135" w:hanging="851"/>
              <w:rPr>
                <w:rFonts w:ascii="Arial" w:hAnsi="Arial"/>
                <w:sz w:val="18"/>
              </w:rPr>
            </w:pPr>
            <w:bookmarkStart w:id="1541" w:name="_MCCTEMPBM_CRPT25350990___2"/>
            <w:bookmarkEnd w:id="1541"/>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bookmarkStart w:id="1542" w:name="_MCCTEMPBM_CRPT25350992___4" w:colFirst="0" w:colLast="2"/>
            <w:bookmarkEnd w:id="1540"/>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232AAD">
            <w:pPr>
              <w:pStyle w:val="TAC"/>
            </w:pPr>
            <w:bookmarkStart w:id="1543" w:name="_MCCTEMPBM_CRPT25350993___4"/>
            <w:bookmarkStart w:id="1544" w:name="_MCCTEMPBM_CRPT25350995___4" w:colFirst="2" w:colLast="2"/>
            <w:bookmarkEnd w:id="1542"/>
            <w:r w:rsidRPr="00232AAD">
              <w:t>E</w:t>
            </w:r>
            <w:r w:rsidRPr="00EF20F7">
              <w:t>CN Failure Indication ACK</w:t>
            </w:r>
            <w:bookmarkEnd w:id="1543"/>
          </w:p>
        </w:tc>
        <w:tc>
          <w:tcPr>
            <w:tcW w:w="0" w:type="auto"/>
            <w:vMerge w:val="restart"/>
          </w:tcPr>
          <w:p w14:paraId="56DD8645" w14:textId="77777777" w:rsidR="009E159F" w:rsidRPr="00EF20F7" w:rsidRDefault="009E159F" w:rsidP="00232AAD">
            <w:pPr>
              <w:pStyle w:val="TAL"/>
            </w:pPr>
            <w:r w:rsidRPr="00232AAD">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bookmarkStart w:id="1545" w:name="_MCCTEMPBM_CRPT25350996___2" w:colFirst="0" w:colLast="0"/>
            <w:bookmarkStart w:id="1546" w:name="_MCCTEMPBM_CRPT25350997___4" w:colFirst="2" w:colLast="2"/>
            <w:bookmarkEnd w:id="1544"/>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bookmarkEnd w:id="1545"/>
      <w:bookmarkEnd w:id="1546"/>
    </w:tbl>
    <w:p w14:paraId="3DD82A40" w14:textId="77777777" w:rsidR="009E159F" w:rsidRPr="00EF20F7" w:rsidRDefault="009E159F" w:rsidP="009E159F">
      <w:pPr>
        <w:rPr>
          <w:noProof/>
        </w:rPr>
      </w:pPr>
    </w:p>
    <w:p w14:paraId="28D9A8C0" w14:textId="77777777" w:rsidR="009E159F" w:rsidRPr="00EF20F7" w:rsidRDefault="009E159F" w:rsidP="00232AAD">
      <w:pPr>
        <w:pStyle w:val="Heading2"/>
      </w:pPr>
      <w:bookmarkStart w:id="1547" w:name="_Toc9597419"/>
      <w:bookmarkStart w:id="1548" w:name="_Toc97571481"/>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1547"/>
      <w:bookmarkEnd w:id="1548"/>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bookmarkStart w:id="1549" w:name="MCCQCTEMPBM_00000074"/>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bookmarkEnd w:id="1549"/>
    </w:tbl>
    <w:p w14:paraId="74A800E7" w14:textId="77777777" w:rsidR="009E159F" w:rsidRPr="00EF20F7" w:rsidRDefault="009E159F" w:rsidP="009E159F">
      <w:pPr>
        <w:rPr>
          <w:lang w:eastAsia="zh-CN"/>
        </w:rPr>
      </w:pPr>
    </w:p>
    <w:p w14:paraId="6C37A191" w14:textId="77777777" w:rsidR="009E159F" w:rsidRPr="00EF20F7" w:rsidRDefault="009E159F" w:rsidP="00232AAD">
      <w:pPr>
        <w:pStyle w:val="Heading2"/>
      </w:pPr>
      <w:bookmarkStart w:id="1550" w:name="_Toc9597420"/>
      <w:bookmarkStart w:id="1551" w:name="_Toc97571482"/>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1550"/>
      <w:bookmarkEnd w:id="1551"/>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bookmarkStart w:id="1552" w:name="MCCQCTEMPBM_00000075"/>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bookmarkEnd w:id="1552"/>
    </w:tbl>
    <w:p w14:paraId="2A2B8597" w14:textId="77777777" w:rsidR="009E159F" w:rsidRPr="00EF20F7" w:rsidRDefault="009E159F" w:rsidP="009E159F">
      <w:pPr>
        <w:rPr>
          <w:noProof/>
        </w:rPr>
      </w:pPr>
    </w:p>
    <w:p w14:paraId="62B0B0CB" w14:textId="77777777" w:rsidR="009E159F" w:rsidRPr="00EF20F7" w:rsidRDefault="009E159F" w:rsidP="00232AAD">
      <w:pPr>
        <w:pStyle w:val="Heading2"/>
      </w:pPr>
      <w:bookmarkStart w:id="1553" w:name="_Toc9597421"/>
      <w:bookmarkStart w:id="1554" w:name="_Toc97571483"/>
      <w:r w:rsidRPr="00EF20F7">
        <w:lastRenderedPageBreak/>
        <w:t>8.</w:t>
      </w:r>
      <w:r w:rsidRPr="00EF20F7">
        <w:rPr>
          <w:lang w:eastAsia="ko-KR"/>
        </w:rPr>
        <w:t>63</w:t>
      </w:r>
      <w:r w:rsidRPr="00EF20F7">
        <w:tab/>
        <w:t>Notify TCP connection establishment Failure Indication</w:t>
      </w:r>
      <w:bookmarkEnd w:id="1553"/>
      <w:bookmarkEnd w:id="1554"/>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bookmarkStart w:id="1555" w:name="MCCQCTEMPBM_00000076"/>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bookmarkEnd w:id="1555"/>
    </w:tbl>
    <w:p w14:paraId="177FC03B" w14:textId="77777777" w:rsidR="009E159F" w:rsidRPr="00EF20F7" w:rsidRDefault="009E159F" w:rsidP="009E159F">
      <w:pPr>
        <w:rPr>
          <w:noProof/>
        </w:rPr>
      </w:pPr>
    </w:p>
    <w:p w14:paraId="1AFE6703" w14:textId="77777777" w:rsidR="009E159F" w:rsidRPr="00EF20F7" w:rsidRDefault="009E159F" w:rsidP="00232AAD">
      <w:pPr>
        <w:pStyle w:val="Heading2"/>
        <w:rPr>
          <w:lang w:val="fr-FR"/>
        </w:rPr>
      </w:pPr>
      <w:bookmarkStart w:id="1556" w:name="_Toc9597422"/>
      <w:bookmarkStart w:id="1557" w:name="_Toc97571484"/>
      <w:r w:rsidRPr="00EF20F7">
        <w:rPr>
          <w:lang w:val="fr-FR"/>
        </w:rPr>
        <w:t>8.</w:t>
      </w:r>
      <w:r w:rsidRPr="00EF20F7">
        <w:rPr>
          <w:lang w:val="fr-FR" w:eastAsia="ko-KR"/>
        </w:rPr>
        <w:t>64</w:t>
      </w:r>
      <w:r w:rsidRPr="00EF20F7">
        <w:rPr>
          <w:lang w:val="fr-FR"/>
        </w:rPr>
        <w:tab/>
        <w:t>Notify TLS session establishment Failure Indication</w:t>
      </w:r>
      <w:bookmarkEnd w:id="1556"/>
      <w:bookmarkEnd w:id="1557"/>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bookmarkStart w:id="1558" w:name="MCCQCTEMPBM_00000077"/>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bookmarkEnd w:id="1558"/>
    </w:tbl>
    <w:p w14:paraId="5294A8C7" w14:textId="77777777" w:rsidR="009E159F" w:rsidRPr="00EF20F7" w:rsidRDefault="009E159F" w:rsidP="009E159F">
      <w:pPr>
        <w:rPr>
          <w:noProof/>
        </w:rPr>
      </w:pPr>
    </w:p>
    <w:p w14:paraId="2C1BC046" w14:textId="77777777" w:rsidR="009E159F" w:rsidRPr="00EF20F7" w:rsidRDefault="009E159F" w:rsidP="00232AAD">
      <w:pPr>
        <w:pStyle w:val="Heading2"/>
      </w:pPr>
      <w:bookmarkStart w:id="1559" w:name="_Toc9597423"/>
      <w:bookmarkStart w:id="1560" w:name="_Toc97571485"/>
      <w:r w:rsidRPr="00EF20F7">
        <w:lastRenderedPageBreak/>
        <w:t>8.</w:t>
      </w:r>
      <w:r w:rsidRPr="00EF20F7">
        <w:rPr>
          <w:lang w:eastAsia="zh-CN"/>
        </w:rPr>
        <w:t>65</w:t>
      </w:r>
      <w:r w:rsidRPr="00EF20F7">
        <w:tab/>
      </w:r>
      <w:r w:rsidRPr="00EF20F7">
        <w:rPr>
          <w:lang w:eastAsia="zh-CN"/>
        </w:rPr>
        <w:t>CLUE Message Send</w:t>
      </w:r>
      <w:bookmarkEnd w:id="1559"/>
      <w:bookmarkEnd w:id="1560"/>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bookmarkStart w:id="1561" w:name="_MCCTEMPBM_CRPT25350998___4" w:colFirst="0" w:colLast="3"/>
            <w:bookmarkStart w:id="1562" w:name="MCCQCTEMPBM_00000078"/>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bookmarkStart w:id="1563" w:name="_MCCTEMPBM_CRPT25350999___4" w:colFirst="0" w:colLast="2"/>
            <w:bookmarkEnd w:id="1561"/>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bookmarkStart w:id="1564" w:name="_MCCTEMPBM_CRPT25351000___7"/>
            <w:r w:rsidRPr="00EF20F7">
              <w:rPr>
                <w:rFonts w:ascii="Arial" w:hAnsi="Arial"/>
                <w:sz w:val="18"/>
              </w:rPr>
              <w:t>This information element indicates the context for the bearer termination.</w:t>
            </w:r>
            <w:bookmarkEnd w:id="1564"/>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bookmarkStart w:id="1565" w:name="_MCCTEMPBM_CRPT25351001___4" w:colFirst="0" w:colLast="2"/>
            <w:bookmarkEnd w:id="1563"/>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bookmarkStart w:id="1566" w:name="_MCCTEMPBM_CRPT25351002___7"/>
            <w:r w:rsidRPr="00EF20F7">
              <w:rPr>
                <w:rFonts w:ascii="Arial" w:hAnsi="Arial"/>
                <w:sz w:val="18"/>
              </w:rPr>
              <w:t>This information element indicates the bearer termination for which the CLUE information is reported.</w:t>
            </w:r>
            <w:bookmarkEnd w:id="1566"/>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bookmarkStart w:id="1567" w:name="_MCCTEMPBM_CRPT25351003___4" w:colFirst="0" w:colLast="2"/>
            <w:bookmarkEnd w:id="1565"/>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bookmarkStart w:id="1568" w:name="_MCCTEMPBM_CRPT25351004___7"/>
            <w:r w:rsidRPr="00EF20F7">
              <w:rPr>
                <w:rFonts w:ascii="Arial" w:hAnsi="Arial"/>
                <w:sz w:val="18"/>
              </w:rPr>
              <w:t>This information element indicates the CLUE message content to send.</w:t>
            </w:r>
            <w:bookmarkEnd w:id="1568"/>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bookmarkStart w:id="1569" w:name="_MCCTEMPBM_CRPT25351005___4" w:colFirst="0" w:colLast="2"/>
            <w:bookmarkEnd w:id="1567"/>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bookmarkStart w:id="1570" w:name="_MCCTEMPBM_CRPT25351006___7"/>
            <w:r w:rsidRPr="00EF20F7">
              <w:rPr>
                <w:rFonts w:ascii="Arial" w:hAnsi="Arial"/>
                <w:sz w:val="18"/>
              </w:rPr>
              <w:t>This information element indicates the context where the command was executed.</w:t>
            </w:r>
            <w:bookmarkEnd w:id="1570"/>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bookmarkStart w:id="1571" w:name="_MCCTEMPBM_CRPT25351007___4" w:colFirst="0" w:colLast="2"/>
            <w:bookmarkEnd w:id="1569"/>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bookmarkStart w:id="1572" w:name="_MCCTEMPBM_CRPT25351008___7"/>
            <w:r w:rsidRPr="00EF20F7">
              <w:rPr>
                <w:rFonts w:ascii="Arial" w:hAnsi="Arial"/>
                <w:sz w:val="18"/>
              </w:rPr>
              <w:t>This information element indicates the bearer termination where the command is executed.</w:t>
            </w:r>
            <w:bookmarkEnd w:id="1572"/>
          </w:p>
        </w:tc>
      </w:tr>
      <w:bookmarkEnd w:id="1562"/>
      <w:bookmarkEnd w:id="1571"/>
    </w:tbl>
    <w:p w14:paraId="3A9354D6" w14:textId="77777777" w:rsidR="009E159F" w:rsidRPr="00EF20F7" w:rsidRDefault="009E159F" w:rsidP="009E159F">
      <w:pPr>
        <w:rPr>
          <w:lang w:eastAsia="zh-CN"/>
        </w:rPr>
      </w:pPr>
    </w:p>
    <w:p w14:paraId="412A7A4C" w14:textId="77777777" w:rsidR="009E159F" w:rsidRPr="00EF20F7" w:rsidRDefault="009E159F" w:rsidP="00232AAD">
      <w:pPr>
        <w:pStyle w:val="Heading2"/>
      </w:pPr>
      <w:bookmarkStart w:id="1573" w:name="_Toc9597424"/>
      <w:bookmarkStart w:id="1574" w:name="_Toc97571486"/>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1573"/>
      <w:bookmarkEnd w:id="1574"/>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bookmarkStart w:id="1575" w:name="_MCCTEMPBM_CRPT25351009___4" w:colFirst="0" w:colLast="3"/>
            <w:bookmarkStart w:id="1576" w:name="MCCQCTEMPBM_00000079"/>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bookmarkStart w:id="1577" w:name="_MCCTEMPBM_CRPT25351010___4" w:colFirst="0" w:colLast="2"/>
            <w:bookmarkEnd w:id="1575"/>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bookmarkStart w:id="1578" w:name="_MCCTEMPBM_CRPT25351011___7"/>
            <w:r w:rsidRPr="00EF20F7">
              <w:rPr>
                <w:rFonts w:ascii="Arial" w:hAnsi="Arial"/>
                <w:sz w:val="18"/>
              </w:rPr>
              <w:t>This information element indicates the context for the bearer termination.</w:t>
            </w:r>
            <w:bookmarkEnd w:id="1578"/>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bookmarkStart w:id="1579" w:name="_MCCTEMPBM_CRPT25351012___4" w:colFirst="0" w:colLast="2"/>
            <w:bookmarkEnd w:id="1577"/>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bookmarkStart w:id="1580" w:name="_MCCTEMPBM_CRPT25351013___7"/>
            <w:r w:rsidRPr="00EF20F7">
              <w:rPr>
                <w:rFonts w:ascii="Arial" w:hAnsi="Arial"/>
                <w:sz w:val="18"/>
              </w:rPr>
              <w:t>This information element indicates the bearer termination for which the CLUE information is reported.</w:t>
            </w:r>
            <w:bookmarkEnd w:id="1580"/>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bookmarkStart w:id="1581" w:name="_MCCTEMPBM_CRPT25351014___4" w:colFirst="0" w:colLast="2"/>
            <w:bookmarkEnd w:id="1579"/>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bookmarkStart w:id="1582" w:name="_MCCTEMPBM_CRPT25351015___7"/>
            <w:r w:rsidRPr="00EF20F7">
              <w:rPr>
                <w:rFonts w:ascii="Arial" w:hAnsi="Arial"/>
                <w:sz w:val="18"/>
              </w:rPr>
              <w:t>This information element indicates a content of the received CLUE message.</w:t>
            </w:r>
            <w:bookmarkEnd w:id="1582"/>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bookmarkStart w:id="1583" w:name="_MCCTEMPBM_CRPT25351016___4" w:colFirst="0" w:colLast="2"/>
            <w:bookmarkEnd w:id="1581"/>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bookmarkStart w:id="1584" w:name="_MCCTEMPBM_CRPT25351017___7"/>
            <w:r w:rsidRPr="00EF20F7">
              <w:rPr>
                <w:rFonts w:ascii="Arial" w:hAnsi="Arial"/>
                <w:sz w:val="18"/>
              </w:rPr>
              <w:t>This information element indicates the context where the command was executed.</w:t>
            </w:r>
            <w:bookmarkEnd w:id="1584"/>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bookmarkStart w:id="1585" w:name="_MCCTEMPBM_CRPT25351018___4" w:colFirst="0" w:colLast="2"/>
            <w:bookmarkEnd w:id="1583"/>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bookmarkStart w:id="1586" w:name="_MCCTEMPBM_CRPT25351019___7"/>
            <w:r w:rsidRPr="00EF20F7">
              <w:rPr>
                <w:rFonts w:ascii="Arial" w:hAnsi="Arial"/>
                <w:sz w:val="18"/>
              </w:rPr>
              <w:t>This information element indicates the bearer termination where the command is executed.</w:t>
            </w:r>
            <w:bookmarkEnd w:id="1586"/>
          </w:p>
        </w:tc>
      </w:tr>
      <w:bookmarkEnd w:id="1576"/>
      <w:bookmarkEnd w:id="1585"/>
    </w:tbl>
    <w:p w14:paraId="7441F39D" w14:textId="77777777" w:rsidR="009E159F" w:rsidRPr="00EF20F7" w:rsidRDefault="009E159F" w:rsidP="009E159F">
      <w:pPr>
        <w:rPr>
          <w:noProof/>
        </w:rPr>
      </w:pPr>
    </w:p>
    <w:p w14:paraId="212BB31E" w14:textId="77777777" w:rsidR="009E159F" w:rsidRPr="00EF20F7" w:rsidRDefault="009E159F" w:rsidP="00232AAD">
      <w:pPr>
        <w:pStyle w:val="Heading8"/>
      </w:pPr>
      <w:bookmarkStart w:id="1587" w:name="_Toc9597425"/>
      <w:bookmarkStart w:id="1588" w:name="historyclause"/>
      <w:bookmarkStart w:id="1589" w:name="_Toc97571487"/>
      <w:r w:rsidRPr="00EF20F7">
        <w:t>Annex A (informative):</w:t>
      </w:r>
      <w:r w:rsidRPr="00EF20F7">
        <w:tab/>
        <w:t>Change history</w:t>
      </w:r>
      <w:bookmarkEnd w:id="1587"/>
      <w:bookmarkEnd w:id="15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C84D2E" w:rsidRPr="00EF20F7" w14:paraId="2E82AAF9" w14:textId="77777777" w:rsidTr="00C84D2E">
        <w:tc>
          <w:tcPr>
            <w:tcW w:w="800" w:type="dxa"/>
            <w:shd w:val="pct10" w:color="auto" w:fill="FFFFFF"/>
          </w:tcPr>
          <w:bookmarkEnd w:id="1588"/>
          <w:p w14:paraId="24833ABA" w14:textId="77777777" w:rsidR="00C84D2E" w:rsidRPr="00EF20F7" w:rsidRDefault="00C84D2E" w:rsidP="005E27BA">
            <w:pPr>
              <w:pStyle w:val="TAL"/>
              <w:rPr>
                <w:b/>
                <w:sz w:val="16"/>
              </w:rPr>
            </w:pPr>
            <w:r w:rsidRPr="00EF20F7">
              <w:rPr>
                <w:b/>
                <w:sz w:val="16"/>
              </w:rPr>
              <w:t>Date</w:t>
            </w:r>
          </w:p>
        </w:tc>
        <w:tc>
          <w:tcPr>
            <w:tcW w:w="760" w:type="dxa"/>
            <w:shd w:val="pct10" w:color="auto" w:fill="FFFFFF"/>
          </w:tcPr>
          <w:p w14:paraId="5970A738" w14:textId="77777777" w:rsidR="00C84D2E" w:rsidRPr="00EF20F7" w:rsidRDefault="00C84D2E" w:rsidP="005E27BA">
            <w:pPr>
              <w:pStyle w:val="TAL"/>
              <w:rPr>
                <w:b/>
                <w:sz w:val="16"/>
              </w:rPr>
            </w:pPr>
            <w:r w:rsidRPr="00EF20F7">
              <w:rPr>
                <w:b/>
                <w:sz w:val="16"/>
              </w:rPr>
              <w:t>TSG #</w:t>
            </w:r>
          </w:p>
        </w:tc>
        <w:tc>
          <w:tcPr>
            <w:tcW w:w="941" w:type="dxa"/>
            <w:shd w:val="pct10" w:color="auto" w:fill="FFFFFF"/>
          </w:tcPr>
          <w:p w14:paraId="51CBEB48" w14:textId="77777777" w:rsidR="00C84D2E" w:rsidRPr="00EF20F7" w:rsidRDefault="00C84D2E" w:rsidP="005E27BA">
            <w:pPr>
              <w:pStyle w:val="TAL"/>
              <w:rPr>
                <w:b/>
                <w:sz w:val="16"/>
              </w:rPr>
            </w:pPr>
            <w:r w:rsidRPr="00EF20F7">
              <w:rPr>
                <w:b/>
                <w:sz w:val="16"/>
              </w:rPr>
              <w:t>TSG Doc.</w:t>
            </w:r>
          </w:p>
        </w:tc>
        <w:tc>
          <w:tcPr>
            <w:tcW w:w="476" w:type="dxa"/>
            <w:shd w:val="pct10" w:color="auto" w:fill="FFFFFF"/>
          </w:tcPr>
          <w:p w14:paraId="170DFE21" w14:textId="77777777" w:rsidR="00C84D2E" w:rsidRPr="00EF20F7" w:rsidRDefault="00C84D2E" w:rsidP="005E27BA">
            <w:pPr>
              <w:pStyle w:val="TAL"/>
              <w:rPr>
                <w:b/>
                <w:sz w:val="16"/>
              </w:rPr>
            </w:pPr>
            <w:r w:rsidRPr="00EF20F7">
              <w:rPr>
                <w:b/>
                <w:sz w:val="16"/>
              </w:rPr>
              <w:t>CR</w:t>
            </w:r>
          </w:p>
        </w:tc>
        <w:tc>
          <w:tcPr>
            <w:tcW w:w="378" w:type="dxa"/>
            <w:shd w:val="pct10" w:color="auto" w:fill="FFFFFF"/>
          </w:tcPr>
          <w:p w14:paraId="0EDAEAB8" w14:textId="77777777" w:rsidR="00C84D2E" w:rsidRPr="00EF20F7" w:rsidRDefault="00C84D2E" w:rsidP="005E27BA">
            <w:pPr>
              <w:pStyle w:val="TAL"/>
              <w:rPr>
                <w:b/>
                <w:sz w:val="16"/>
              </w:rPr>
            </w:pPr>
            <w:r w:rsidRPr="00EF20F7">
              <w:rPr>
                <w:b/>
                <w:sz w:val="16"/>
              </w:rPr>
              <w:t>Rev</w:t>
            </w:r>
          </w:p>
        </w:tc>
        <w:tc>
          <w:tcPr>
            <w:tcW w:w="473" w:type="dxa"/>
            <w:shd w:val="pct10" w:color="auto" w:fill="FFFFFF"/>
          </w:tcPr>
          <w:p w14:paraId="3E650AF5" w14:textId="07EBD1CD" w:rsidR="00C84D2E" w:rsidRPr="00EF20F7" w:rsidRDefault="00C84D2E" w:rsidP="005E27BA">
            <w:pPr>
              <w:pStyle w:val="TAL"/>
              <w:rPr>
                <w:b/>
                <w:sz w:val="16"/>
              </w:rPr>
            </w:pPr>
            <w:r>
              <w:rPr>
                <w:b/>
                <w:sz w:val="16"/>
              </w:rPr>
              <w:t>Cat</w:t>
            </w:r>
          </w:p>
        </w:tc>
        <w:tc>
          <w:tcPr>
            <w:tcW w:w="5103" w:type="dxa"/>
            <w:shd w:val="pct10" w:color="auto" w:fill="FFFFFF"/>
          </w:tcPr>
          <w:p w14:paraId="7F6B4731" w14:textId="11F35087" w:rsidR="00C84D2E" w:rsidRPr="00EF20F7" w:rsidRDefault="00C84D2E" w:rsidP="005E27BA">
            <w:pPr>
              <w:pStyle w:val="TAL"/>
              <w:rPr>
                <w:b/>
                <w:sz w:val="16"/>
              </w:rPr>
            </w:pPr>
            <w:r w:rsidRPr="00EF20F7">
              <w:rPr>
                <w:b/>
                <w:sz w:val="16"/>
              </w:rPr>
              <w:t>Subject/Comment</w:t>
            </w:r>
          </w:p>
        </w:tc>
        <w:tc>
          <w:tcPr>
            <w:tcW w:w="708" w:type="dxa"/>
            <w:shd w:val="pct10" w:color="auto" w:fill="FFFFFF"/>
          </w:tcPr>
          <w:p w14:paraId="51972566" w14:textId="77777777" w:rsidR="00C84D2E" w:rsidRPr="00EF20F7" w:rsidRDefault="00C84D2E" w:rsidP="005E27BA">
            <w:pPr>
              <w:pStyle w:val="TAL"/>
              <w:rPr>
                <w:b/>
                <w:sz w:val="16"/>
              </w:rPr>
            </w:pPr>
            <w:r w:rsidRPr="00EF20F7">
              <w:rPr>
                <w:b/>
                <w:sz w:val="16"/>
              </w:rPr>
              <w:t>New</w:t>
            </w:r>
          </w:p>
        </w:tc>
      </w:tr>
      <w:tr w:rsidR="00C84D2E" w:rsidRPr="00EF20F7" w14:paraId="53C6F179" w14:textId="77777777" w:rsidTr="00C84D2E">
        <w:tc>
          <w:tcPr>
            <w:tcW w:w="800" w:type="dxa"/>
            <w:shd w:val="solid" w:color="FFFFFF" w:fill="auto"/>
          </w:tcPr>
          <w:p w14:paraId="65E5E2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03134D4F"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16898B32" w14:textId="77777777" w:rsidR="00C84D2E" w:rsidRPr="00EF20F7" w:rsidRDefault="00C84D2E" w:rsidP="005E27BA">
            <w:pPr>
              <w:spacing w:after="0"/>
              <w:rPr>
                <w:rFonts w:ascii="Arial" w:hAnsi="Arial"/>
                <w:snapToGrid w:val="0"/>
                <w:color w:val="000000"/>
                <w:sz w:val="16"/>
              </w:rPr>
            </w:pPr>
          </w:p>
        </w:tc>
        <w:tc>
          <w:tcPr>
            <w:tcW w:w="473" w:type="dxa"/>
            <w:shd w:val="solid" w:color="FFFFFF" w:fill="auto"/>
          </w:tcPr>
          <w:p w14:paraId="62EC3E2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5ADB92F" w14:textId="45623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708" w:type="dxa"/>
            <w:shd w:val="solid" w:color="FFFFFF" w:fill="auto"/>
          </w:tcPr>
          <w:p w14:paraId="64A61D82" w14:textId="77777777" w:rsidR="00C84D2E" w:rsidRPr="00EF20F7" w:rsidRDefault="00C84D2E" w:rsidP="005E27BA">
            <w:pPr>
              <w:spacing w:after="0"/>
              <w:rPr>
                <w:rFonts w:ascii="Arial" w:hAnsi="Arial"/>
                <w:snapToGrid w:val="0"/>
                <w:color w:val="000000"/>
                <w:sz w:val="16"/>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rPr>
                <w:t>0.1.0</w:t>
              </w:r>
            </w:smartTag>
          </w:p>
        </w:tc>
      </w:tr>
      <w:tr w:rsidR="00C84D2E" w:rsidRPr="00EF20F7" w14:paraId="719A30E7"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9B438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7FFB69" w14:textId="1C191DDC"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C84D2E" w:rsidRPr="00EF20F7" w:rsidRDefault="00C84D2E" w:rsidP="005E27BA">
            <w:pPr>
              <w:spacing w:after="0"/>
              <w:rPr>
                <w:rFonts w:ascii="Arial"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lang w:eastAsia="zh-CN"/>
                </w:rPr>
                <w:t>0.2.0</w:t>
              </w:r>
            </w:smartTag>
          </w:p>
        </w:tc>
      </w:tr>
      <w:tr w:rsidR="00C84D2E" w:rsidRPr="00EF20F7" w14:paraId="717F7475"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098CD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FCCEDD" w14:textId="017AA49B"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C84D2E" w:rsidRPr="00EF20F7" w14:paraId="3E2B8B6E"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91BF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42DF42" w14:textId="5E6E3A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C84D2E" w:rsidRPr="00EF20F7" w:rsidRDefault="00C84D2E" w:rsidP="005E27BA">
            <w:pPr>
              <w:spacing w:after="0"/>
              <w:rPr>
                <w:i/>
                <w:iCs/>
                <w:snapToGrid w:val="0"/>
                <w:color w:val="0000FF"/>
              </w:rPr>
            </w:pPr>
            <w:r w:rsidRPr="00EF20F7">
              <w:rPr>
                <w:rFonts w:ascii="Arial" w:hAnsi="Arial"/>
                <w:snapToGrid w:val="0"/>
                <w:color w:val="000000"/>
                <w:sz w:val="16"/>
                <w:lang w:eastAsia="zh-CN"/>
              </w:rPr>
              <w:t>0.4.0</w:t>
            </w:r>
          </w:p>
        </w:tc>
      </w:tr>
      <w:tr w:rsidR="00C84D2E" w:rsidRPr="00EF20F7" w14:paraId="343DB7DF" w14:textId="77777777" w:rsidTr="00C84D2E">
        <w:tc>
          <w:tcPr>
            <w:tcW w:w="800" w:type="dxa"/>
            <w:shd w:val="solid" w:color="FFFFFF" w:fill="auto"/>
          </w:tcPr>
          <w:p w14:paraId="2790D7A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C84D2E" w:rsidRPr="00EF20F7" w:rsidRDefault="00C84D2E" w:rsidP="005E27BA">
            <w:pPr>
              <w:spacing w:after="0"/>
              <w:rPr>
                <w:rFonts w:ascii="Arial" w:hAnsi="Arial"/>
                <w:snapToGrid w:val="0"/>
                <w:color w:val="000000"/>
                <w:sz w:val="16"/>
              </w:rPr>
            </w:pPr>
          </w:p>
        </w:tc>
        <w:tc>
          <w:tcPr>
            <w:tcW w:w="941" w:type="dxa"/>
            <w:shd w:val="solid" w:color="FFFFFF" w:fill="auto"/>
          </w:tcPr>
          <w:p w14:paraId="780DB2A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408C7362"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67335D07"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700EEA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84BAFF" w14:textId="4F42F6B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708" w:type="dxa"/>
            <w:shd w:val="solid" w:color="FFFFFF" w:fill="auto"/>
          </w:tcPr>
          <w:p w14:paraId="5706A0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1.0.0</w:t>
            </w:r>
          </w:p>
        </w:tc>
      </w:tr>
      <w:tr w:rsidR="00C84D2E" w:rsidRPr="00EF20F7" w14:paraId="7070FB80" w14:textId="77777777" w:rsidTr="00C84D2E">
        <w:tc>
          <w:tcPr>
            <w:tcW w:w="800" w:type="dxa"/>
            <w:shd w:val="solid" w:color="FFFFFF" w:fill="auto"/>
          </w:tcPr>
          <w:p w14:paraId="3EC3C7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3AC220D5"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44726166"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EC0D331" w14:textId="77777777" w:rsidR="00C84D2E" w:rsidRPr="00EF20F7" w:rsidRDefault="00C84D2E" w:rsidP="005E27BA">
            <w:pPr>
              <w:spacing w:after="0"/>
              <w:rPr>
                <w:rFonts w:ascii="Arial" w:eastAsia="SimSun" w:hAnsi="Arial"/>
                <w:snapToGrid w:val="0"/>
                <w:color w:val="000000"/>
                <w:sz w:val="16"/>
                <w:lang w:eastAsia="zh-CN"/>
              </w:rPr>
            </w:pPr>
          </w:p>
        </w:tc>
        <w:tc>
          <w:tcPr>
            <w:tcW w:w="5103" w:type="dxa"/>
            <w:shd w:val="solid" w:color="FFFFFF" w:fill="auto"/>
          </w:tcPr>
          <w:p w14:paraId="730F4D9C" w14:textId="59D15543"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708" w:type="dxa"/>
            <w:shd w:val="solid" w:color="FFFFFF" w:fill="auto"/>
          </w:tcPr>
          <w:p w14:paraId="2D21456C" w14:textId="77777777" w:rsidR="00C84D2E" w:rsidRPr="00EF20F7" w:rsidRDefault="00C84D2E" w:rsidP="005E27BA">
            <w:pPr>
              <w:spacing w:after="0"/>
              <w:rPr>
                <w:rFonts w:ascii="Arial" w:eastAsia="SimSun"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napToGrid w:val="0"/>
                  <w:color w:val="000000"/>
                  <w:sz w:val="16"/>
                  <w:lang w:eastAsia="zh-CN"/>
                </w:rPr>
                <w:t>1.1.0</w:t>
              </w:r>
            </w:smartTag>
          </w:p>
        </w:tc>
      </w:tr>
      <w:tr w:rsidR="00C84D2E" w:rsidRPr="00EF20F7" w14:paraId="12E2752C" w14:textId="77777777" w:rsidTr="00C84D2E">
        <w:tc>
          <w:tcPr>
            <w:tcW w:w="800" w:type="dxa"/>
            <w:shd w:val="solid" w:color="FFFFFF" w:fill="auto"/>
          </w:tcPr>
          <w:p w14:paraId="396D5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shd w:val="solid" w:color="FFFFFF" w:fill="auto"/>
          </w:tcPr>
          <w:p w14:paraId="31D6498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34BF0B2C"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0D83AD8C"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201C73D3" w14:textId="5672CF33" w:rsidR="00C84D2E" w:rsidRPr="00EF20F7" w:rsidRDefault="00C84D2E"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708" w:type="dxa"/>
            <w:shd w:val="solid" w:color="FFFFFF" w:fill="auto"/>
          </w:tcPr>
          <w:p w14:paraId="7E941B2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C84D2E" w:rsidRPr="00EF20F7" w14:paraId="4B5C1007" w14:textId="77777777" w:rsidTr="00C84D2E">
        <w:tc>
          <w:tcPr>
            <w:tcW w:w="800" w:type="dxa"/>
            <w:tcBorders>
              <w:bottom w:val="single" w:sz="6" w:space="0" w:color="auto"/>
            </w:tcBorders>
            <w:shd w:val="solid" w:color="FFFFFF" w:fill="auto"/>
          </w:tcPr>
          <w:p w14:paraId="14B5CFE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481D4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C6AABAE" w14:textId="0FA59B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708" w:type="dxa"/>
            <w:tcBorders>
              <w:bottom w:val="single" w:sz="6" w:space="0" w:color="auto"/>
            </w:tcBorders>
            <w:shd w:val="solid" w:color="FFFFFF" w:fill="auto"/>
          </w:tcPr>
          <w:p w14:paraId="23493AA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C84D2E" w:rsidRPr="00EF20F7" w14:paraId="73AA8465" w14:textId="77777777" w:rsidTr="00C84D2E">
        <w:tc>
          <w:tcPr>
            <w:tcW w:w="800" w:type="dxa"/>
            <w:tcBorders>
              <w:bottom w:val="single" w:sz="6" w:space="0" w:color="auto"/>
            </w:tcBorders>
            <w:shd w:val="solid" w:color="FFFFFF" w:fill="auto"/>
          </w:tcPr>
          <w:p w14:paraId="25DFC3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C84D2E" w:rsidRPr="00EF20F7" w:rsidRDefault="00C84D2E"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EA069E"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05113CC" w14:textId="6C97281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708" w:type="dxa"/>
            <w:tcBorders>
              <w:bottom w:val="single" w:sz="6" w:space="0" w:color="auto"/>
            </w:tcBorders>
            <w:shd w:val="solid" w:color="FFFFFF" w:fill="auto"/>
          </w:tcPr>
          <w:p w14:paraId="017153D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C84D2E" w:rsidRPr="00EF20F7" w14:paraId="09A94DE2" w14:textId="77777777" w:rsidTr="00C84D2E">
        <w:tc>
          <w:tcPr>
            <w:tcW w:w="800" w:type="dxa"/>
            <w:tcBorders>
              <w:bottom w:val="nil"/>
            </w:tcBorders>
            <w:shd w:val="solid" w:color="FFFFFF" w:fill="auto"/>
          </w:tcPr>
          <w:p w14:paraId="6FA60B5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067F72A0"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0BFC9D0" w14:textId="160CDCC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708" w:type="dxa"/>
            <w:tcBorders>
              <w:bottom w:val="nil"/>
            </w:tcBorders>
            <w:shd w:val="solid" w:color="FFFFFF" w:fill="auto"/>
          </w:tcPr>
          <w:p w14:paraId="38AE16B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C84D2E" w:rsidRPr="00EF20F7" w14:paraId="5F664640" w14:textId="77777777" w:rsidTr="00C84D2E">
        <w:tc>
          <w:tcPr>
            <w:tcW w:w="800" w:type="dxa"/>
            <w:tcBorders>
              <w:top w:val="nil"/>
              <w:bottom w:val="nil"/>
            </w:tcBorders>
            <w:shd w:val="solid" w:color="FFFFFF" w:fill="auto"/>
          </w:tcPr>
          <w:p w14:paraId="3F1D98D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shd w:val="solid" w:color="FFFFFF" w:fill="auto"/>
          </w:tcPr>
          <w:p w14:paraId="2AF742BF"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3E0222" w14:textId="625D28E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708" w:type="dxa"/>
            <w:tcBorders>
              <w:top w:val="nil"/>
              <w:bottom w:val="nil"/>
            </w:tcBorders>
            <w:shd w:val="solid" w:color="FFFFFF" w:fill="auto"/>
          </w:tcPr>
          <w:p w14:paraId="21E4BE5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209CBB9" w14:textId="77777777" w:rsidTr="00C84D2E">
        <w:tc>
          <w:tcPr>
            <w:tcW w:w="800" w:type="dxa"/>
            <w:tcBorders>
              <w:top w:val="nil"/>
              <w:bottom w:val="nil"/>
            </w:tcBorders>
            <w:shd w:val="solid" w:color="FFFFFF" w:fill="auto"/>
          </w:tcPr>
          <w:p w14:paraId="71A1E5C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73" w:type="dxa"/>
            <w:shd w:val="solid" w:color="FFFFFF" w:fill="auto"/>
          </w:tcPr>
          <w:p w14:paraId="22396073"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05CE5E11" w14:textId="6AC8538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708" w:type="dxa"/>
            <w:tcBorders>
              <w:top w:val="nil"/>
              <w:bottom w:val="nil"/>
            </w:tcBorders>
            <w:shd w:val="solid" w:color="FFFFFF" w:fill="auto"/>
          </w:tcPr>
          <w:p w14:paraId="58FB76C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450817" w14:textId="77777777" w:rsidTr="00C84D2E">
        <w:tc>
          <w:tcPr>
            <w:tcW w:w="800" w:type="dxa"/>
            <w:tcBorders>
              <w:top w:val="nil"/>
              <w:bottom w:val="nil"/>
            </w:tcBorders>
            <w:shd w:val="solid" w:color="FFFFFF" w:fill="auto"/>
          </w:tcPr>
          <w:p w14:paraId="0CD960F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43D525D5"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273BC7E" w14:textId="0E35DFB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708" w:type="dxa"/>
            <w:tcBorders>
              <w:top w:val="nil"/>
              <w:bottom w:val="nil"/>
            </w:tcBorders>
            <w:shd w:val="solid" w:color="FFFFFF" w:fill="auto"/>
          </w:tcPr>
          <w:p w14:paraId="5D132A2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CC2F3A" w14:textId="77777777" w:rsidTr="00C84D2E">
        <w:tc>
          <w:tcPr>
            <w:tcW w:w="800" w:type="dxa"/>
            <w:tcBorders>
              <w:top w:val="nil"/>
              <w:bottom w:val="nil"/>
            </w:tcBorders>
            <w:shd w:val="solid" w:color="FFFFFF" w:fill="auto"/>
          </w:tcPr>
          <w:p w14:paraId="4A541FB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B4CFC7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A93A5FB" w14:textId="631943D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708" w:type="dxa"/>
            <w:tcBorders>
              <w:top w:val="nil"/>
              <w:bottom w:val="nil"/>
            </w:tcBorders>
            <w:shd w:val="solid" w:color="FFFFFF" w:fill="auto"/>
          </w:tcPr>
          <w:p w14:paraId="0D5396C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7CFE10" w14:textId="77777777" w:rsidTr="00C84D2E">
        <w:tc>
          <w:tcPr>
            <w:tcW w:w="800" w:type="dxa"/>
            <w:tcBorders>
              <w:top w:val="nil"/>
              <w:bottom w:val="nil"/>
            </w:tcBorders>
            <w:shd w:val="solid" w:color="FFFFFF" w:fill="auto"/>
          </w:tcPr>
          <w:p w14:paraId="663CA33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0700F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2BD012" w14:textId="337EBEF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708" w:type="dxa"/>
            <w:tcBorders>
              <w:top w:val="nil"/>
              <w:bottom w:val="nil"/>
            </w:tcBorders>
            <w:shd w:val="solid" w:color="FFFFFF" w:fill="auto"/>
          </w:tcPr>
          <w:p w14:paraId="40DA0EF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B2CEF0" w14:textId="77777777" w:rsidTr="00C84D2E">
        <w:tc>
          <w:tcPr>
            <w:tcW w:w="800" w:type="dxa"/>
            <w:tcBorders>
              <w:top w:val="nil"/>
              <w:bottom w:val="nil"/>
            </w:tcBorders>
            <w:shd w:val="solid" w:color="FFFFFF" w:fill="auto"/>
          </w:tcPr>
          <w:p w14:paraId="3E2B679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A47D7D2"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208721" w14:textId="0613379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708" w:type="dxa"/>
            <w:tcBorders>
              <w:top w:val="nil"/>
              <w:bottom w:val="nil"/>
            </w:tcBorders>
            <w:shd w:val="solid" w:color="FFFFFF" w:fill="auto"/>
          </w:tcPr>
          <w:p w14:paraId="52ECC79E"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07DA8D8" w14:textId="77777777" w:rsidTr="00C84D2E">
        <w:tc>
          <w:tcPr>
            <w:tcW w:w="800" w:type="dxa"/>
            <w:tcBorders>
              <w:top w:val="nil"/>
              <w:bottom w:val="single" w:sz="6" w:space="0" w:color="auto"/>
            </w:tcBorders>
            <w:shd w:val="solid" w:color="FFFFFF" w:fill="auto"/>
          </w:tcPr>
          <w:p w14:paraId="46B9C58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33E1D801"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163B24F3" w14:textId="212F6FD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708" w:type="dxa"/>
            <w:tcBorders>
              <w:top w:val="nil"/>
              <w:bottom w:val="single" w:sz="6" w:space="0" w:color="auto"/>
            </w:tcBorders>
            <w:shd w:val="solid" w:color="FFFFFF" w:fill="auto"/>
          </w:tcPr>
          <w:p w14:paraId="760532E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CEB756" w14:textId="77777777" w:rsidTr="00C84D2E">
        <w:tc>
          <w:tcPr>
            <w:tcW w:w="800" w:type="dxa"/>
            <w:tcBorders>
              <w:top w:val="single" w:sz="6" w:space="0" w:color="auto"/>
              <w:bottom w:val="nil"/>
            </w:tcBorders>
            <w:shd w:val="solid" w:color="FFFFFF" w:fill="auto"/>
          </w:tcPr>
          <w:p w14:paraId="2FC34ED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7E4A6C8A"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08CF9FE3" w14:textId="7A287CD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708" w:type="dxa"/>
            <w:tcBorders>
              <w:top w:val="single" w:sz="6" w:space="0" w:color="auto"/>
              <w:bottom w:val="nil"/>
            </w:tcBorders>
            <w:shd w:val="solid" w:color="FFFFFF" w:fill="auto"/>
          </w:tcPr>
          <w:p w14:paraId="20356E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C84D2E" w:rsidRPr="00EF20F7" w14:paraId="5ED5EF13" w14:textId="77777777" w:rsidTr="00C84D2E">
        <w:tc>
          <w:tcPr>
            <w:tcW w:w="800" w:type="dxa"/>
            <w:tcBorders>
              <w:top w:val="nil"/>
              <w:bottom w:val="nil"/>
            </w:tcBorders>
            <w:shd w:val="solid" w:color="FFFFFF" w:fill="auto"/>
          </w:tcPr>
          <w:p w14:paraId="615C45C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2637A1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E0031" w14:textId="0832F6E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708" w:type="dxa"/>
            <w:tcBorders>
              <w:top w:val="nil"/>
              <w:bottom w:val="nil"/>
            </w:tcBorders>
            <w:shd w:val="solid" w:color="FFFFFF" w:fill="auto"/>
          </w:tcPr>
          <w:p w14:paraId="646A589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3522EC5" w14:textId="77777777" w:rsidTr="00C84D2E">
        <w:tc>
          <w:tcPr>
            <w:tcW w:w="800" w:type="dxa"/>
            <w:tcBorders>
              <w:top w:val="nil"/>
              <w:bottom w:val="nil"/>
            </w:tcBorders>
            <w:shd w:val="solid" w:color="FFFFFF" w:fill="auto"/>
          </w:tcPr>
          <w:p w14:paraId="504191A7"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0B7C0B3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4E3DC06" w14:textId="3F3265E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708" w:type="dxa"/>
            <w:tcBorders>
              <w:top w:val="nil"/>
              <w:bottom w:val="nil"/>
            </w:tcBorders>
            <w:shd w:val="solid" w:color="FFFFFF" w:fill="auto"/>
          </w:tcPr>
          <w:p w14:paraId="147CD05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982B931" w14:textId="77777777" w:rsidTr="00C84D2E">
        <w:tc>
          <w:tcPr>
            <w:tcW w:w="800" w:type="dxa"/>
            <w:tcBorders>
              <w:top w:val="nil"/>
              <w:bottom w:val="single" w:sz="6" w:space="0" w:color="auto"/>
            </w:tcBorders>
            <w:shd w:val="solid" w:color="FFFFFF" w:fill="auto"/>
          </w:tcPr>
          <w:p w14:paraId="52D8EAC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bottom w:val="single" w:sz="6" w:space="0" w:color="auto"/>
            </w:tcBorders>
            <w:shd w:val="solid" w:color="FFFFFF" w:fill="auto"/>
          </w:tcPr>
          <w:p w14:paraId="7EC6CE45"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05727086" w14:textId="30C7DF1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708" w:type="dxa"/>
            <w:tcBorders>
              <w:top w:val="nil"/>
              <w:bottom w:val="single" w:sz="6" w:space="0" w:color="auto"/>
            </w:tcBorders>
            <w:shd w:val="solid" w:color="FFFFFF" w:fill="auto"/>
          </w:tcPr>
          <w:p w14:paraId="1253878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96A431" w14:textId="77777777" w:rsidTr="00C84D2E">
        <w:tc>
          <w:tcPr>
            <w:tcW w:w="800" w:type="dxa"/>
            <w:tcBorders>
              <w:top w:val="single" w:sz="6" w:space="0" w:color="auto"/>
              <w:bottom w:val="nil"/>
            </w:tcBorders>
            <w:shd w:val="solid" w:color="FFFFFF" w:fill="auto"/>
          </w:tcPr>
          <w:p w14:paraId="1707460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tcBorders>
            <w:shd w:val="solid" w:color="FFFFFF" w:fill="auto"/>
          </w:tcPr>
          <w:p w14:paraId="6ACC2BD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6FD95FA5" w14:textId="2BE4278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708" w:type="dxa"/>
            <w:tcBorders>
              <w:top w:val="single" w:sz="6" w:space="0" w:color="auto"/>
              <w:bottom w:val="nil"/>
            </w:tcBorders>
            <w:shd w:val="solid" w:color="FFFFFF" w:fill="auto"/>
          </w:tcPr>
          <w:p w14:paraId="01372B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C84D2E" w:rsidRPr="00EF20F7" w14:paraId="051B1CC5" w14:textId="77777777" w:rsidTr="00C84D2E">
        <w:tc>
          <w:tcPr>
            <w:tcW w:w="800" w:type="dxa"/>
            <w:tcBorders>
              <w:top w:val="nil"/>
              <w:bottom w:val="nil"/>
            </w:tcBorders>
            <w:shd w:val="solid" w:color="FFFFFF" w:fill="auto"/>
          </w:tcPr>
          <w:p w14:paraId="7A25C92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77BA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06FFE4B" w14:textId="35BAEF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708" w:type="dxa"/>
            <w:tcBorders>
              <w:top w:val="nil"/>
              <w:bottom w:val="nil"/>
            </w:tcBorders>
            <w:shd w:val="solid" w:color="FFFFFF" w:fill="auto"/>
          </w:tcPr>
          <w:p w14:paraId="137B87F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6F7A0CD" w14:textId="77777777" w:rsidTr="00C84D2E">
        <w:tc>
          <w:tcPr>
            <w:tcW w:w="800" w:type="dxa"/>
            <w:tcBorders>
              <w:top w:val="nil"/>
              <w:bottom w:val="nil"/>
            </w:tcBorders>
            <w:shd w:val="solid" w:color="FFFFFF" w:fill="auto"/>
          </w:tcPr>
          <w:p w14:paraId="7C2B5A7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CAEC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B300A95" w14:textId="0F319FC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708" w:type="dxa"/>
            <w:tcBorders>
              <w:top w:val="nil"/>
              <w:bottom w:val="nil"/>
            </w:tcBorders>
            <w:shd w:val="solid" w:color="FFFFFF" w:fill="auto"/>
          </w:tcPr>
          <w:p w14:paraId="0D12D81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E2B641C" w14:textId="77777777" w:rsidTr="00C84D2E">
        <w:tc>
          <w:tcPr>
            <w:tcW w:w="800" w:type="dxa"/>
            <w:tcBorders>
              <w:top w:val="nil"/>
              <w:bottom w:val="nil"/>
            </w:tcBorders>
            <w:shd w:val="solid" w:color="FFFFFF" w:fill="auto"/>
          </w:tcPr>
          <w:p w14:paraId="04E09AC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CD45B08"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45B873" w14:textId="6CE3DE4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708" w:type="dxa"/>
            <w:tcBorders>
              <w:top w:val="nil"/>
              <w:bottom w:val="nil"/>
            </w:tcBorders>
            <w:shd w:val="solid" w:color="FFFFFF" w:fill="auto"/>
          </w:tcPr>
          <w:p w14:paraId="22C1C19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46A4371" w14:textId="77777777" w:rsidTr="00C84D2E">
        <w:tc>
          <w:tcPr>
            <w:tcW w:w="800" w:type="dxa"/>
            <w:tcBorders>
              <w:top w:val="nil"/>
              <w:bottom w:val="nil"/>
            </w:tcBorders>
            <w:shd w:val="solid" w:color="FFFFFF" w:fill="auto"/>
          </w:tcPr>
          <w:p w14:paraId="61AC8C38"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37EA129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7CC15F3" w14:textId="79B5361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708" w:type="dxa"/>
            <w:tcBorders>
              <w:top w:val="nil"/>
              <w:bottom w:val="nil"/>
            </w:tcBorders>
            <w:shd w:val="solid" w:color="FFFFFF" w:fill="auto"/>
          </w:tcPr>
          <w:p w14:paraId="7B72F69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F551E9" w14:textId="77777777" w:rsidTr="00C84D2E">
        <w:tc>
          <w:tcPr>
            <w:tcW w:w="800" w:type="dxa"/>
            <w:tcBorders>
              <w:top w:val="nil"/>
              <w:bottom w:val="nil"/>
            </w:tcBorders>
            <w:shd w:val="solid" w:color="FFFFFF" w:fill="auto"/>
          </w:tcPr>
          <w:p w14:paraId="7BA9F8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E088F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548142" w14:textId="29D8D24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708" w:type="dxa"/>
            <w:tcBorders>
              <w:top w:val="nil"/>
              <w:bottom w:val="nil"/>
            </w:tcBorders>
            <w:shd w:val="solid" w:color="FFFFFF" w:fill="auto"/>
          </w:tcPr>
          <w:p w14:paraId="00EFC21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32BCCCE" w14:textId="77777777" w:rsidTr="00C84D2E">
        <w:tc>
          <w:tcPr>
            <w:tcW w:w="800" w:type="dxa"/>
            <w:tcBorders>
              <w:top w:val="nil"/>
              <w:bottom w:val="nil"/>
            </w:tcBorders>
            <w:shd w:val="solid" w:color="FFFFFF" w:fill="auto"/>
          </w:tcPr>
          <w:p w14:paraId="465406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7BC20F8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A205EA8" w14:textId="2974AA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708" w:type="dxa"/>
            <w:tcBorders>
              <w:top w:val="nil"/>
              <w:bottom w:val="nil"/>
            </w:tcBorders>
            <w:shd w:val="solid" w:color="FFFFFF" w:fill="auto"/>
          </w:tcPr>
          <w:p w14:paraId="66DC0E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7A395C1" w14:textId="77777777" w:rsidTr="00C84D2E">
        <w:tc>
          <w:tcPr>
            <w:tcW w:w="800" w:type="dxa"/>
            <w:tcBorders>
              <w:top w:val="nil"/>
              <w:bottom w:val="single" w:sz="6" w:space="0" w:color="auto"/>
            </w:tcBorders>
            <w:shd w:val="solid" w:color="FFFFFF" w:fill="auto"/>
          </w:tcPr>
          <w:p w14:paraId="625CB9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172A96F6"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8AB74D7" w14:textId="5EDB1E6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708" w:type="dxa"/>
            <w:tcBorders>
              <w:top w:val="nil"/>
              <w:bottom w:val="single" w:sz="6" w:space="0" w:color="auto"/>
            </w:tcBorders>
            <w:shd w:val="solid" w:color="FFFFFF" w:fill="auto"/>
          </w:tcPr>
          <w:p w14:paraId="24AE23E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E30DD43" w14:textId="77777777" w:rsidTr="00C84D2E">
        <w:tc>
          <w:tcPr>
            <w:tcW w:w="800" w:type="dxa"/>
            <w:tcBorders>
              <w:top w:val="single" w:sz="6" w:space="0" w:color="auto"/>
              <w:bottom w:val="nil"/>
            </w:tcBorders>
            <w:shd w:val="solid" w:color="FFFFFF" w:fill="auto"/>
          </w:tcPr>
          <w:p w14:paraId="69B4E2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3C1DA5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01E7DCA" w14:textId="57EE15A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708" w:type="dxa"/>
            <w:tcBorders>
              <w:top w:val="single" w:sz="6" w:space="0" w:color="auto"/>
              <w:bottom w:val="nil"/>
            </w:tcBorders>
            <w:shd w:val="solid" w:color="FFFFFF" w:fill="auto"/>
          </w:tcPr>
          <w:p w14:paraId="1CCC8C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C84D2E" w:rsidRPr="00EF20F7" w14:paraId="194A9EA8" w14:textId="77777777" w:rsidTr="00C84D2E">
        <w:tc>
          <w:tcPr>
            <w:tcW w:w="800" w:type="dxa"/>
            <w:tcBorders>
              <w:top w:val="nil"/>
              <w:bottom w:val="nil"/>
            </w:tcBorders>
            <w:shd w:val="solid" w:color="FFFFFF" w:fill="auto"/>
          </w:tcPr>
          <w:p w14:paraId="63A5569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1194C84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29F17DA" w14:textId="1EE35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708" w:type="dxa"/>
            <w:tcBorders>
              <w:top w:val="nil"/>
              <w:bottom w:val="nil"/>
            </w:tcBorders>
            <w:shd w:val="solid" w:color="FFFFFF" w:fill="auto"/>
          </w:tcPr>
          <w:p w14:paraId="1C62E72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60A0F9" w14:textId="77777777" w:rsidTr="00C84D2E">
        <w:tc>
          <w:tcPr>
            <w:tcW w:w="800" w:type="dxa"/>
            <w:tcBorders>
              <w:top w:val="nil"/>
              <w:bottom w:val="nil"/>
            </w:tcBorders>
            <w:shd w:val="solid" w:color="FFFFFF" w:fill="auto"/>
          </w:tcPr>
          <w:p w14:paraId="5EB564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2D01B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5E0D549E" w14:textId="13D3E3A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708" w:type="dxa"/>
            <w:tcBorders>
              <w:top w:val="nil"/>
              <w:bottom w:val="nil"/>
            </w:tcBorders>
            <w:shd w:val="solid" w:color="FFFFFF" w:fill="auto"/>
          </w:tcPr>
          <w:p w14:paraId="4074294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F8A56D2" w14:textId="77777777" w:rsidTr="00C84D2E">
        <w:tc>
          <w:tcPr>
            <w:tcW w:w="800" w:type="dxa"/>
            <w:tcBorders>
              <w:top w:val="nil"/>
              <w:bottom w:val="nil"/>
            </w:tcBorders>
            <w:shd w:val="solid" w:color="FFFFFF" w:fill="auto"/>
          </w:tcPr>
          <w:p w14:paraId="6D0C46EC"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399E852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71AC6" w14:textId="44BA496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708" w:type="dxa"/>
            <w:tcBorders>
              <w:top w:val="nil"/>
              <w:bottom w:val="nil"/>
            </w:tcBorders>
            <w:shd w:val="solid" w:color="FFFFFF" w:fill="auto"/>
          </w:tcPr>
          <w:p w14:paraId="5BDB1A3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F0DDA06" w14:textId="77777777" w:rsidTr="00C84D2E">
        <w:tc>
          <w:tcPr>
            <w:tcW w:w="800" w:type="dxa"/>
            <w:tcBorders>
              <w:top w:val="nil"/>
              <w:bottom w:val="single" w:sz="6" w:space="0" w:color="auto"/>
            </w:tcBorders>
            <w:shd w:val="solid" w:color="FFFFFF" w:fill="auto"/>
          </w:tcPr>
          <w:p w14:paraId="7931AD1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C84D2E" w:rsidRPr="00EF20F7" w:rsidRDefault="00C84D2E"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C84D2E" w:rsidRPr="00EF20F7" w:rsidRDefault="00C84D2E"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C84D2E" w:rsidRPr="00EF20F7" w:rsidRDefault="00C84D2E" w:rsidP="005E27BA">
            <w:pPr>
              <w:spacing w:after="0"/>
              <w:jc w:val="both"/>
              <w:rPr>
                <w:rFonts w:ascii="Arial" w:hAnsi="Arial"/>
                <w:snapToGrid w:val="0"/>
                <w:color w:val="000000"/>
                <w:sz w:val="16"/>
              </w:rPr>
            </w:pPr>
          </w:p>
        </w:tc>
        <w:tc>
          <w:tcPr>
            <w:tcW w:w="473" w:type="dxa"/>
            <w:tcBorders>
              <w:bottom w:val="single" w:sz="6" w:space="0" w:color="auto"/>
            </w:tcBorders>
            <w:shd w:val="solid" w:color="FFFFFF" w:fill="auto"/>
          </w:tcPr>
          <w:p w14:paraId="12958369"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41F1B75" w14:textId="116609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708" w:type="dxa"/>
            <w:tcBorders>
              <w:top w:val="nil"/>
              <w:bottom w:val="single" w:sz="6" w:space="0" w:color="auto"/>
            </w:tcBorders>
            <w:shd w:val="solid" w:color="FFFFFF" w:fill="auto"/>
          </w:tcPr>
          <w:p w14:paraId="486D2AC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C84D2E" w:rsidRPr="00EF20F7" w14:paraId="47958D6A" w14:textId="77777777" w:rsidTr="00C84D2E">
        <w:tc>
          <w:tcPr>
            <w:tcW w:w="800" w:type="dxa"/>
            <w:tcBorders>
              <w:top w:val="single" w:sz="6" w:space="0" w:color="auto"/>
              <w:bottom w:val="nil"/>
            </w:tcBorders>
            <w:shd w:val="solid" w:color="FFFFFF" w:fill="auto"/>
          </w:tcPr>
          <w:p w14:paraId="7171DC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402287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73BBFE0B" w14:textId="0CDF0CF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708" w:type="dxa"/>
            <w:tcBorders>
              <w:top w:val="single" w:sz="6" w:space="0" w:color="auto"/>
              <w:bottom w:val="nil"/>
            </w:tcBorders>
            <w:shd w:val="solid" w:color="FFFFFF" w:fill="auto"/>
          </w:tcPr>
          <w:p w14:paraId="0E0DEEF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C84D2E" w:rsidRPr="00EF20F7" w14:paraId="25615F0A" w14:textId="77777777" w:rsidTr="00C84D2E">
        <w:tc>
          <w:tcPr>
            <w:tcW w:w="800" w:type="dxa"/>
            <w:tcBorders>
              <w:top w:val="nil"/>
              <w:bottom w:val="nil"/>
            </w:tcBorders>
            <w:shd w:val="solid" w:color="FFFFFF" w:fill="auto"/>
          </w:tcPr>
          <w:p w14:paraId="4F5EF5D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51835F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ABC48BE" w14:textId="41D64B6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708" w:type="dxa"/>
            <w:tcBorders>
              <w:top w:val="nil"/>
              <w:bottom w:val="nil"/>
            </w:tcBorders>
            <w:shd w:val="solid" w:color="FFFFFF" w:fill="auto"/>
          </w:tcPr>
          <w:p w14:paraId="543F8F1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4679CD6" w14:textId="77777777" w:rsidTr="00C84D2E">
        <w:tc>
          <w:tcPr>
            <w:tcW w:w="800" w:type="dxa"/>
            <w:tcBorders>
              <w:top w:val="nil"/>
              <w:bottom w:val="single" w:sz="6" w:space="0" w:color="auto"/>
            </w:tcBorders>
            <w:shd w:val="solid" w:color="FFFFFF" w:fill="auto"/>
          </w:tcPr>
          <w:p w14:paraId="2387DB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79B81140"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817D5D9" w14:textId="1CDA31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708" w:type="dxa"/>
            <w:tcBorders>
              <w:top w:val="nil"/>
              <w:bottom w:val="single" w:sz="6" w:space="0" w:color="auto"/>
            </w:tcBorders>
            <w:shd w:val="solid" w:color="FFFFFF" w:fill="auto"/>
          </w:tcPr>
          <w:p w14:paraId="2573BEB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111EC62" w14:textId="77777777" w:rsidTr="00C84D2E">
        <w:tc>
          <w:tcPr>
            <w:tcW w:w="800" w:type="dxa"/>
            <w:tcBorders>
              <w:top w:val="single" w:sz="6" w:space="0" w:color="auto"/>
              <w:bottom w:val="nil"/>
            </w:tcBorders>
            <w:shd w:val="solid" w:color="FFFFFF" w:fill="auto"/>
          </w:tcPr>
          <w:p w14:paraId="75F8A6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tcBorders>
            <w:shd w:val="solid" w:color="FFFFFF" w:fill="auto"/>
          </w:tcPr>
          <w:p w14:paraId="6DFB340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A1582B8" w14:textId="257AAAE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708" w:type="dxa"/>
            <w:tcBorders>
              <w:top w:val="single" w:sz="6" w:space="0" w:color="auto"/>
              <w:bottom w:val="nil"/>
            </w:tcBorders>
            <w:shd w:val="solid" w:color="FFFFFF" w:fill="auto"/>
          </w:tcPr>
          <w:p w14:paraId="66449B9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C84D2E" w:rsidRPr="00EF20F7" w14:paraId="47AF7A32" w14:textId="77777777" w:rsidTr="00C84D2E">
        <w:tc>
          <w:tcPr>
            <w:tcW w:w="800" w:type="dxa"/>
            <w:tcBorders>
              <w:top w:val="nil"/>
              <w:bottom w:val="nil"/>
            </w:tcBorders>
            <w:shd w:val="solid" w:color="FFFFFF" w:fill="auto"/>
          </w:tcPr>
          <w:p w14:paraId="57A6677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4E8FB0A7"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159961" w14:textId="590922F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708" w:type="dxa"/>
            <w:tcBorders>
              <w:top w:val="nil"/>
              <w:bottom w:val="nil"/>
            </w:tcBorders>
            <w:shd w:val="solid" w:color="FFFFFF" w:fill="auto"/>
          </w:tcPr>
          <w:p w14:paraId="70AA133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800D42" w14:textId="77777777" w:rsidTr="00C84D2E">
        <w:tc>
          <w:tcPr>
            <w:tcW w:w="800" w:type="dxa"/>
            <w:tcBorders>
              <w:top w:val="nil"/>
              <w:bottom w:val="single" w:sz="6" w:space="0" w:color="auto"/>
            </w:tcBorders>
            <w:shd w:val="solid" w:color="FFFFFF" w:fill="auto"/>
          </w:tcPr>
          <w:p w14:paraId="31EFB4F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2CB867D2"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1153C46" w14:textId="7978DCB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708" w:type="dxa"/>
            <w:tcBorders>
              <w:top w:val="nil"/>
              <w:bottom w:val="single" w:sz="6" w:space="0" w:color="auto"/>
            </w:tcBorders>
            <w:shd w:val="solid" w:color="FFFFFF" w:fill="auto"/>
          </w:tcPr>
          <w:p w14:paraId="16B608E6"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07C5E05" w14:textId="77777777" w:rsidTr="00C84D2E">
        <w:tc>
          <w:tcPr>
            <w:tcW w:w="800" w:type="dxa"/>
            <w:tcBorders>
              <w:top w:val="single" w:sz="6" w:space="0" w:color="auto"/>
              <w:bottom w:val="single" w:sz="6" w:space="0" w:color="auto"/>
            </w:tcBorders>
            <w:shd w:val="solid" w:color="FFFFFF" w:fill="auto"/>
          </w:tcPr>
          <w:p w14:paraId="2B8995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252ECF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65B59822" w14:textId="3973A93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708" w:type="dxa"/>
            <w:tcBorders>
              <w:top w:val="single" w:sz="6" w:space="0" w:color="auto"/>
              <w:bottom w:val="single" w:sz="6" w:space="0" w:color="auto"/>
            </w:tcBorders>
            <w:shd w:val="solid" w:color="FFFFFF" w:fill="auto"/>
          </w:tcPr>
          <w:p w14:paraId="029A31F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C84D2E" w:rsidRPr="00EF20F7" w14:paraId="54796AC6" w14:textId="77777777" w:rsidTr="00C84D2E">
        <w:tc>
          <w:tcPr>
            <w:tcW w:w="800" w:type="dxa"/>
            <w:tcBorders>
              <w:top w:val="single" w:sz="6" w:space="0" w:color="auto"/>
              <w:bottom w:val="single" w:sz="6" w:space="0" w:color="auto"/>
            </w:tcBorders>
            <w:shd w:val="solid" w:color="FFFFFF" w:fill="auto"/>
          </w:tcPr>
          <w:p w14:paraId="6E2FDEF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62195F4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9AD58A8" w14:textId="0FCA61D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708" w:type="dxa"/>
            <w:tcBorders>
              <w:top w:val="single" w:sz="6" w:space="0" w:color="auto"/>
              <w:bottom w:val="single" w:sz="6" w:space="0" w:color="auto"/>
            </w:tcBorders>
            <w:shd w:val="solid" w:color="FFFFFF" w:fill="auto"/>
          </w:tcPr>
          <w:p w14:paraId="5A2EE7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C84D2E" w:rsidRPr="00EF20F7" w14:paraId="7410942F" w14:textId="77777777" w:rsidTr="00C84D2E">
        <w:tc>
          <w:tcPr>
            <w:tcW w:w="800" w:type="dxa"/>
            <w:tcBorders>
              <w:top w:val="single" w:sz="6" w:space="0" w:color="auto"/>
              <w:bottom w:val="single" w:sz="6" w:space="0" w:color="auto"/>
            </w:tcBorders>
            <w:shd w:val="solid" w:color="FFFFFF" w:fill="auto"/>
          </w:tcPr>
          <w:p w14:paraId="5102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3F92C371"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1F6808A" w14:textId="026A357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708" w:type="dxa"/>
            <w:tcBorders>
              <w:top w:val="single" w:sz="6" w:space="0" w:color="auto"/>
              <w:bottom w:val="single" w:sz="6" w:space="0" w:color="auto"/>
            </w:tcBorders>
            <w:shd w:val="solid" w:color="FFFFFF" w:fill="auto"/>
          </w:tcPr>
          <w:p w14:paraId="68ADF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C84D2E" w:rsidRPr="00EF20F7" w14:paraId="0FF1B964" w14:textId="77777777" w:rsidTr="00C84D2E">
        <w:tc>
          <w:tcPr>
            <w:tcW w:w="800" w:type="dxa"/>
            <w:tcBorders>
              <w:top w:val="single" w:sz="6" w:space="0" w:color="auto"/>
              <w:bottom w:val="single" w:sz="6" w:space="0" w:color="auto"/>
            </w:tcBorders>
            <w:shd w:val="solid" w:color="FFFFFF" w:fill="auto"/>
          </w:tcPr>
          <w:p w14:paraId="3B11D06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bottom w:val="single" w:sz="6" w:space="0" w:color="auto"/>
            </w:tcBorders>
            <w:shd w:val="solid" w:color="FFFFFF" w:fill="auto"/>
          </w:tcPr>
          <w:p w14:paraId="2302499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5929812" w14:textId="7C60A76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708" w:type="dxa"/>
            <w:tcBorders>
              <w:top w:val="single" w:sz="6" w:space="0" w:color="auto"/>
              <w:bottom w:val="single" w:sz="6" w:space="0" w:color="auto"/>
            </w:tcBorders>
            <w:shd w:val="solid" w:color="FFFFFF" w:fill="auto"/>
          </w:tcPr>
          <w:p w14:paraId="73E0BE4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84D2E" w:rsidRPr="00EF20F7" w14:paraId="7BE6CA87" w14:textId="77777777" w:rsidTr="00C84D2E">
        <w:tc>
          <w:tcPr>
            <w:tcW w:w="800" w:type="dxa"/>
            <w:tcBorders>
              <w:top w:val="single" w:sz="6" w:space="0" w:color="auto"/>
              <w:bottom w:val="single" w:sz="6" w:space="0" w:color="auto"/>
            </w:tcBorders>
            <w:shd w:val="solid" w:color="FFFFFF" w:fill="auto"/>
          </w:tcPr>
          <w:p w14:paraId="4761D8F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229AB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79EAC47F" w14:textId="29CD405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708" w:type="dxa"/>
            <w:tcBorders>
              <w:top w:val="single" w:sz="6" w:space="0" w:color="auto"/>
              <w:bottom w:val="single" w:sz="6" w:space="0" w:color="auto"/>
            </w:tcBorders>
            <w:shd w:val="solid" w:color="FFFFFF" w:fill="auto"/>
          </w:tcPr>
          <w:p w14:paraId="3E8127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C84D2E" w:rsidRPr="00EF20F7" w14:paraId="1F52E828" w14:textId="77777777" w:rsidTr="00C84D2E">
        <w:tc>
          <w:tcPr>
            <w:tcW w:w="800" w:type="dxa"/>
            <w:tcBorders>
              <w:top w:val="single" w:sz="6" w:space="0" w:color="auto"/>
              <w:bottom w:val="single" w:sz="6" w:space="0" w:color="auto"/>
            </w:tcBorders>
            <w:shd w:val="solid" w:color="FFFFFF" w:fill="auto"/>
          </w:tcPr>
          <w:p w14:paraId="5FF485C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754243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3E5A8D39" w14:textId="53AA4CE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708" w:type="dxa"/>
            <w:tcBorders>
              <w:top w:val="single" w:sz="6" w:space="0" w:color="auto"/>
              <w:bottom w:val="single" w:sz="6" w:space="0" w:color="auto"/>
            </w:tcBorders>
            <w:shd w:val="solid" w:color="FFFFFF" w:fill="auto"/>
          </w:tcPr>
          <w:p w14:paraId="32E892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C84D2E" w:rsidRPr="00EF20F7" w14:paraId="159F5D94" w14:textId="77777777" w:rsidTr="00C84D2E">
        <w:tc>
          <w:tcPr>
            <w:tcW w:w="800" w:type="dxa"/>
            <w:tcBorders>
              <w:top w:val="single" w:sz="6" w:space="0" w:color="auto"/>
              <w:bottom w:val="single" w:sz="6" w:space="0" w:color="auto"/>
            </w:tcBorders>
            <w:shd w:val="solid" w:color="FFFFFF" w:fill="auto"/>
          </w:tcPr>
          <w:p w14:paraId="4AA10B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099CE5B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8D208F7" w14:textId="01FE089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708" w:type="dxa"/>
            <w:tcBorders>
              <w:top w:val="single" w:sz="6" w:space="0" w:color="auto"/>
              <w:bottom w:val="single" w:sz="6" w:space="0" w:color="auto"/>
            </w:tcBorders>
            <w:shd w:val="solid" w:color="FFFFFF" w:fill="auto"/>
          </w:tcPr>
          <w:p w14:paraId="3CAEB6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C84D2E" w:rsidRPr="00EF20F7" w14:paraId="44701E08" w14:textId="77777777" w:rsidTr="00C84D2E">
        <w:tc>
          <w:tcPr>
            <w:tcW w:w="800" w:type="dxa"/>
            <w:tcBorders>
              <w:top w:val="single" w:sz="6" w:space="0" w:color="auto"/>
              <w:bottom w:val="single" w:sz="6" w:space="0" w:color="auto"/>
            </w:tcBorders>
            <w:shd w:val="solid" w:color="FFFFFF" w:fill="auto"/>
          </w:tcPr>
          <w:p w14:paraId="1DD5BC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5A5AFE65"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A051781" w14:textId="6326962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708" w:type="dxa"/>
            <w:tcBorders>
              <w:top w:val="single" w:sz="6" w:space="0" w:color="auto"/>
              <w:bottom w:val="single" w:sz="6" w:space="0" w:color="auto"/>
            </w:tcBorders>
            <w:shd w:val="solid" w:color="FFFFFF" w:fill="auto"/>
          </w:tcPr>
          <w:p w14:paraId="4063819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C84D2E" w:rsidRPr="00EF20F7" w14:paraId="5D7D2E38" w14:textId="77777777" w:rsidTr="00C84D2E">
        <w:tc>
          <w:tcPr>
            <w:tcW w:w="800" w:type="dxa"/>
            <w:tcBorders>
              <w:top w:val="single" w:sz="6" w:space="0" w:color="auto"/>
              <w:bottom w:val="nil"/>
            </w:tcBorders>
            <w:shd w:val="solid" w:color="FFFFFF" w:fill="auto"/>
          </w:tcPr>
          <w:p w14:paraId="1C3CE3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3D7D03A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CFC117A" w14:textId="6FDE47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708" w:type="dxa"/>
            <w:tcBorders>
              <w:top w:val="single" w:sz="6" w:space="0" w:color="auto"/>
              <w:bottom w:val="nil"/>
            </w:tcBorders>
            <w:shd w:val="solid" w:color="FFFFFF" w:fill="auto"/>
          </w:tcPr>
          <w:p w14:paraId="4D374C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C84D2E" w:rsidRPr="00EF20F7" w14:paraId="09659471" w14:textId="77777777" w:rsidTr="00C84D2E">
        <w:tc>
          <w:tcPr>
            <w:tcW w:w="800" w:type="dxa"/>
            <w:tcBorders>
              <w:top w:val="nil"/>
              <w:bottom w:val="single" w:sz="6" w:space="0" w:color="auto"/>
            </w:tcBorders>
            <w:shd w:val="solid" w:color="FFFFFF" w:fill="auto"/>
          </w:tcPr>
          <w:p w14:paraId="2663150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505C86EE"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833018A" w14:textId="000163C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708" w:type="dxa"/>
            <w:tcBorders>
              <w:top w:val="nil"/>
              <w:bottom w:val="single" w:sz="6" w:space="0" w:color="auto"/>
            </w:tcBorders>
            <w:shd w:val="solid" w:color="FFFFFF" w:fill="auto"/>
          </w:tcPr>
          <w:p w14:paraId="16E279C1"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D14B3AA" w14:textId="77777777" w:rsidTr="00C84D2E">
        <w:tc>
          <w:tcPr>
            <w:tcW w:w="800" w:type="dxa"/>
            <w:tcBorders>
              <w:top w:val="single" w:sz="6" w:space="0" w:color="auto"/>
              <w:bottom w:val="nil"/>
            </w:tcBorders>
            <w:shd w:val="solid" w:color="FFFFFF" w:fill="auto"/>
          </w:tcPr>
          <w:p w14:paraId="18FC76C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0FE0DF2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FC2BAAF" w14:textId="08B12B9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708" w:type="dxa"/>
            <w:tcBorders>
              <w:top w:val="single" w:sz="6" w:space="0" w:color="auto"/>
              <w:bottom w:val="nil"/>
            </w:tcBorders>
            <w:shd w:val="solid" w:color="FFFFFF" w:fill="auto"/>
          </w:tcPr>
          <w:p w14:paraId="5C809D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C84D2E" w:rsidRPr="00EF20F7" w14:paraId="448EC296" w14:textId="77777777" w:rsidTr="00C84D2E">
        <w:tc>
          <w:tcPr>
            <w:tcW w:w="800" w:type="dxa"/>
            <w:tcBorders>
              <w:top w:val="nil"/>
              <w:bottom w:val="single" w:sz="4" w:space="0" w:color="auto"/>
            </w:tcBorders>
            <w:shd w:val="solid" w:color="FFFFFF" w:fill="auto"/>
          </w:tcPr>
          <w:p w14:paraId="2E3D5B5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4" w:space="0" w:color="auto"/>
            </w:tcBorders>
            <w:shd w:val="solid" w:color="FFFFFF" w:fill="auto"/>
          </w:tcPr>
          <w:p w14:paraId="0A74B2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7F204602" w14:textId="40DD72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708" w:type="dxa"/>
            <w:tcBorders>
              <w:top w:val="nil"/>
              <w:bottom w:val="single" w:sz="4" w:space="0" w:color="auto"/>
            </w:tcBorders>
            <w:shd w:val="solid" w:color="FFFFFF" w:fill="auto"/>
          </w:tcPr>
          <w:p w14:paraId="142AAF2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A04FD8" w14:textId="77777777" w:rsidTr="00C84D2E">
        <w:tc>
          <w:tcPr>
            <w:tcW w:w="800" w:type="dxa"/>
            <w:tcBorders>
              <w:top w:val="single" w:sz="4" w:space="0" w:color="auto"/>
              <w:left w:val="single" w:sz="4" w:space="0" w:color="auto"/>
              <w:bottom w:val="nil"/>
            </w:tcBorders>
            <w:shd w:val="solid" w:color="FFFFFF" w:fill="auto"/>
          </w:tcPr>
          <w:p w14:paraId="33CBD6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6" w:space="0" w:color="auto"/>
            </w:tcBorders>
            <w:shd w:val="solid" w:color="FFFFFF" w:fill="auto"/>
          </w:tcPr>
          <w:p w14:paraId="1DF62FF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6" w:space="0" w:color="auto"/>
            </w:tcBorders>
            <w:shd w:val="solid" w:color="FFFFFF" w:fill="auto"/>
          </w:tcPr>
          <w:p w14:paraId="33AD6850" w14:textId="39F598D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708" w:type="dxa"/>
            <w:tcBorders>
              <w:top w:val="single" w:sz="4" w:space="0" w:color="auto"/>
              <w:bottom w:val="nil"/>
              <w:right w:val="single" w:sz="4" w:space="0" w:color="auto"/>
            </w:tcBorders>
            <w:shd w:val="solid" w:color="FFFFFF" w:fill="auto"/>
          </w:tcPr>
          <w:p w14:paraId="1E878FB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C84D2E" w:rsidRPr="00EF20F7" w14:paraId="7A1EC2BD" w14:textId="77777777" w:rsidTr="00C84D2E">
        <w:tc>
          <w:tcPr>
            <w:tcW w:w="800" w:type="dxa"/>
            <w:tcBorders>
              <w:top w:val="nil"/>
              <w:left w:val="single" w:sz="4" w:space="0" w:color="auto"/>
              <w:bottom w:val="nil"/>
            </w:tcBorders>
            <w:shd w:val="solid" w:color="FFFFFF" w:fill="auto"/>
          </w:tcPr>
          <w:p w14:paraId="0E23E37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8FB223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22B601E" w14:textId="089B4D8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708" w:type="dxa"/>
            <w:tcBorders>
              <w:top w:val="nil"/>
              <w:bottom w:val="nil"/>
              <w:right w:val="single" w:sz="4" w:space="0" w:color="auto"/>
            </w:tcBorders>
            <w:shd w:val="solid" w:color="FFFFFF" w:fill="auto"/>
          </w:tcPr>
          <w:p w14:paraId="7513227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13474D9" w14:textId="77777777" w:rsidTr="00C84D2E">
        <w:tc>
          <w:tcPr>
            <w:tcW w:w="800" w:type="dxa"/>
            <w:tcBorders>
              <w:top w:val="nil"/>
              <w:left w:val="single" w:sz="4" w:space="0" w:color="auto"/>
              <w:bottom w:val="nil"/>
            </w:tcBorders>
            <w:shd w:val="solid" w:color="FFFFFF" w:fill="auto"/>
          </w:tcPr>
          <w:p w14:paraId="0921C8D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2A6CCA1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05DA406" w14:textId="655C8BD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708" w:type="dxa"/>
            <w:tcBorders>
              <w:top w:val="nil"/>
              <w:bottom w:val="nil"/>
              <w:right w:val="single" w:sz="4" w:space="0" w:color="auto"/>
            </w:tcBorders>
            <w:shd w:val="solid" w:color="FFFFFF" w:fill="auto"/>
          </w:tcPr>
          <w:p w14:paraId="636A54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4C4E2F" w14:textId="77777777" w:rsidTr="00C84D2E">
        <w:tc>
          <w:tcPr>
            <w:tcW w:w="800" w:type="dxa"/>
            <w:tcBorders>
              <w:top w:val="nil"/>
              <w:left w:val="single" w:sz="4" w:space="0" w:color="auto"/>
              <w:bottom w:val="single" w:sz="4" w:space="0" w:color="auto"/>
            </w:tcBorders>
            <w:shd w:val="solid" w:color="FFFFFF" w:fill="auto"/>
          </w:tcPr>
          <w:p w14:paraId="5473474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4" w:space="0" w:color="auto"/>
            </w:tcBorders>
            <w:shd w:val="solid" w:color="FFFFFF" w:fill="auto"/>
          </w:tcPr>
          <w:p w14:paraId="2A6E3B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1100EC75" w14:textId="2A917CD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708" w:type="dxa"/>
            <w:tcBorders>
              <w:top w:val="nil"/>
              <w:bottom w:val="single" w:sz="4" w:space="0" w:color="auto"/>
              <w:right w:val="single" w:sz="4" w:space="0" w:color="auto"/>
            </w:tcBorders>
            <w:shd w:val="solid" w:color="FFFFFF" w:fill="auto"/>
          </w:tcPr>
          <w:p w14:paraId="6B7C080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5A95FF9" w14:textId="77777777" w:rsidTr="00C84D2E">
        <w:tc>
          <w:tcPr>
            <w:tcW w:w="800" w:type="dxa"/>
            <w:tcBorders>
              <w:top w:val="single" w:sz="4" w:space="0" w:color="auto"/>
              <w:left w:val="single" w:sz="4" w:space="0" w:color="auto"/>
              <w:bottom w:val="single" w:sz="4" w:space="0" w:color="auto"/>
            </w:tcBorders>
            <w:shd w:val="solid" w:color="FFFFFF" w:fill="auto"/>
          </w:tcPr>
          <w:p w14:paraId="5A6014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68E03CF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3C878A" w14:textId="61DCA62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708" w:type="dxa"/>
            <w:tcBorders>
              <w:top w:val="single" w:sz="4" w:space="0" w:color="auto"/>
              <w:bottom w:val="single" w:sz="4" w:space="0" w:color="auto"/>
              <w:right w:val="single" w:sz="4" w:space="0" w:color="auto"/>
            </w:tcBorders>
            <w:shd w:val="solid" w:color="FFFFFF" w:fill="auto"/>
          </w:tcPr>
          <w:p w14:paraId="19289A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C84D2E" w:rsidRPr="00EF20F7" w14:paraId="355A04F3" w14:textId="77777777" w:rsidTr="00C84D2E">
        <w:tc>
          <w:tcPr>
            <w:tcW w:w="800" w:type="dxa"/>
            <w:tcBorders>
              <w:top w:val="single" w:sz="4" w:space="0" w:color="auto"/>
              <w:left w:val="single" w:sz="4" w:space="0" w:color="auto"/>
              <w:bottom w:val="single" w:sz="4" w:space="0" w:color="auto"/>
            </w:tcBorders>
            <w:shd w:val="solid" w:color="FFFFFF" w:fill="auto"/>
          </w:tcPr>
          <w:p w14:paraId="0DD3A91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7AE4B5F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E0919A" w14:textId="7D8F3B5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708" w:type="dxa"/>
            <w:tcBorders>
              <w:top w:val="single" w:sz="4" w:space="0" w:color="auto"/>
              <w:bottom w:val="single" w:sz="4" w:space="0" w:color="auto"/>
              <w:right w:val="single" w:sz="4" w:space="0" w:color="auto"/>
            </w:tcBorders>
            <w:shd w:val="solid" w:color="FFFFFF" w:fill="auto"/>
          </w:tcPr>
          <w:p w14:paraId="2E3EAC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C84D2E" w:rsidRPr="00EF20F7" w14:paraId="12BA6035"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E4DA12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C6C4348" w14:textId="332505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708" w:type="dxa"/>
            <w:tcBorders>
              <w:top w:val="single" w:sz="4" w:space="0" w:color="auto"/>
              <w:left w:val="nil"/>
              <w:bottom w:val="nil"/>
              <w:right w:val="single" w:sz="4" w:space="0" w:color="auto"/>
            </w:tcBorders>
            <w:shd w:val="solid" w:color="FFFFFF" w:fill="auto"/>
          </w:tcPr>
          <w:p w14:paraId="605E0A3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C84D2E" w:rsidRPr="00EF20F7" w14:paraId="78433B4A" w14:textId="77777777" w:rsidTr="00C84D2E">
        <w:tc>
          <w:tcPr>
            <w:tcW w:w="800" w:type="dxa"/>
            <w:tcBorders>
              <w:top w:val="nil"/>
              <w:left w:val="single" w:sz="4" w:space="0" w:color="auto"/>
              <w:bottom w:val="nil"/>
              <w:right w:val="single" w:sz="4" w:space="0" w:color="auto"/>
            </w:tcBorders>
            <w:shd w:val="solid" w:color="FFFFFF" w:fill="auto"/>
          </w:tcPr>
          <w:p w14:paraId="130999A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D176FE3"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14321507" w14:textId="732B3ED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708" w:type="dxa"/>
            <w:tcBorders>
              <w:top w:val="nil"/>
              <w:left w:val="nil"/>
              <w:bottom w:val="nil"/>
              <w:right w:val="single" w:sz="4" w:space="0" w:color="auto"/>
            </w:tcBorders>
            <w:shd w:val="solid" w:color="FFFFFF" w:fill="auto"/>
          </w:tcPr>
          <w:p w14:paraId="605D599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72195C" w14:textId="77777777" w:rsidTr="00C84D2E">
        <w:tc>
          <w:tcPr>
            <w:tcW w:w="800" w:type="dxa"/>
            <w:tcBorders>
              <w:top w:val="nil"/>
              <w:left w:val="single" w:sz="4" w:space="0" w:color="auto"/>
              <w:bottom w:val="nil"/>
              <w:right w:val="single" w:sz="4" w:space="0" w:color="auto"/>
            </w:tcBorders>
            <w:shd w:val="solid" w:color="FFFFFF" w:fill="auto"/>
          </w:tcPr>
          <w:p w14:paraId="464677A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7047CA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83B7D2A" w14:textId="672C3BF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708" w:type="dxa"/>
            <w:tcBorders>
              <w:top w:val="nil"/>
              <w:left w:val="nil"/>
              <w:bottom w:val="nil"/>
              <w:right w:val="single" w:sz="4" w:space="0" w:color="auto"/>
            </w:tcBorders>
            <w:shd w:val="solid" w:color="FFFFFF" w:fill="auto"/>
          </w:tcPr>
          <w:p w14:paraId="4D3DA86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BBE9C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002D9EE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26D4A478" w14:textId="722E95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708" w:type="dxa"/>
            <w:tcBorders>
              <w:top w:val="nil"/>
              <w:left w:val="nil"/>
              <w:bottom w:val="single" w:sz="4" w:space="0" w:color="auto"/>
              <w:right w:val="single" w:sz="4" w:space="0" w:color="auto"/>
            </w:tcBorders>
            <w:shd w:val="solid" w:color="FFFFFF" w:fill="auto"/>
          </w:tcPr>
          <w:p w14:paraId="46B64D2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625B2EB"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4F3DBEA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6D2698" w14:textId="713667E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708" w:type="dxa"/>
            <w:tcBorders>
              <w:top w:val="single" w:sz="4" w:space="0" w:color="auto"/>
              <w:left w:val="nil"/>
              <w:bottom w:val="nil"/>
              <w:right w:val="single" w:sz="4" w:space="0" w:color="auto"/>
            </w:tcBorders>
            <w:shd w:val="solid" w:color="FFFFFF" w:fill="auto"/>
          </w:tcPr>
          <w:p w14:paraId="116E790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C84D2E" w:rsidRPr="00EF20F7" w14:paraId="17EA6D70" w14:textId="77777777" w:rsidTr="00C84D2E">
        <w:tc>
          <w:tcPr>
            <w:tcW w:w="800" w:type="dxa"/>
            <w:tcBorders>
              <w:top w:val="nil"/>
              <w:left w:val="single" w:sz="4" w:space="0" w:color="auto"/>
              <w:bottom w:val="nil"/>
              <w:right w:val="single" w:sz="4" w:space="0" w:color="auto"/>
            </w:tcBorders>
            <w:shd w:val="solid" w:color="FFFFFF" w:fill="auto"/>
          </w:tcPr>
          <w:p w14:paraId="7F4DD61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bottom w:val="single" w:sz="4" w:space="0" w:color="auto"/>
            </w:tcBorders>
            <w:shd w:val="solid" w:color="FFFFFF" w:fill="auto"/>
          </w:tcPr>
          <w:p w14:paraId="4439BD7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4D36119D" w14:textId="0EC8B0F7"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708" w:type="dxa"/>
            <w:tcBorders>
              <w:top w:val="nil"/>
              <w:left w:val="nil"/>
              <w:bottom w:val="nil"/>
              <w:right w:val="single" w:sz="4" w:space="0" w:color="auto"/>
            </w:tcBorders>
            <w:shd w:val="solid" w:color="FFFFFF" w:fill="auto"/>
          </w:tcPr>
          <w:p w14:paraId="2E4E965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D9DF3DC"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30C6D00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CE813D" w14:textId="76262783"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708" w:type="dxa"/>
            <w:tcBorders>
              <w:top w:val="nil"/>
              <w:left w:val="nil"/>
              <w:bottom w:val="single" w:sz="4" w:space="0" w:color="auto"/>
              <w:right w:val="single" w:sz="4" w:space="0" w:color="auto"/>
            </w:tcBorders>
            <w:shd w:val="solid" w:color="FFFFFF" w:fill="auto"/>
          </w:tcPr>
          <w:p w14:paraId="2840EB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5C4A8F6"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F6BC04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724F75" w14:textId="5626F40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708" w:type="dxa"/>
            <w:tcBorders>
              <w:top w:val="single" w:sz="4" w:space="0" w:color="auto"/>
              <w:left w:val="nil"/>
              <w:bottom w:val="nil"/>
              <w:right w:val="single" w:sz="4" w:space="0" w:color="auto"/>
            </w:tcBorders>
            <w:shd w:val="solid" w:color="FFFFFF" w:fill="auto"/>
          </w:tcPr>
          <w:p w14:paraId="3E5F36C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C84D2E" w:rsidRPr="00EF20F7" w14:paraId="0334A693" w14:textId="77777777" w:rsidTr="00C84D2E">
        <w:tc>
          <w:tcPr>
            <w:tcW w:w="800" w:type="dxa"/>
            <w:tcBorders>
              <w:top w:val="nil"/>
              <w:left w:val="single" w:sz="4" w:space="0" w:color="auto"/>
              <w:bottom w:val="nil"/>
              <w:right w:val="single" w:sz="4" w:space="0" w:color="auto"/>
            </w:tcBorders>
            <w:shd w:val="solid" w:color="FFFFFF" w:fill="auto"/>
          </w:tcPr>
          <w:p w14:paraId="4492C234"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1983FA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8A25967" w14:textId="53BD201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708" w:type="dxa"/>
            <w:tcBorders>
              <w:top w:val="nil"/>
              <w:left w:val="nil"/>
              <w:bottom w:val="nil"/>
              <w:right w:val="single" w:sz="4" w:space="0" w:color="auto"/>
            </w:tcBorders>
            <w:shd w:val="solid" w:color="FFFFFF" w:fill="auto"/>
          </w:tcPr>
          <w:p w14:paraId="674CAA7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46FF869" w14:textId="77777777" w:rsidTr="00C84D2E">
        <w:tc>
          <w:tcPr>
            <w:tcW w:w="800" w:type="dxa"/>
            <w:tcBorders>
              <w:top w:val="nil"/>
              <w:left w:val="single" w:sz="4" w:space="0" w:color="auto"/>
              <w:bottom w:val="nil"/>
              <w:right w:val="single" w:sz="4" w:space="0" w:color="auto"/>
            </w:tcBorders>
            <w:shd w:val="solid" w:color="FFFFFF" w:fill="auto"/>
          </w:tcPr>
          <w:p w14:paraId="15E6F4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C61C48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8ECF88" w14:textId="77358CA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708" w:type="dxa"/>
            <w:tcBorders>
              <w:top w:val="nil"/>
              <w:left w:val="nil"/>
              <w:bottom w:val="nil"/>
              <w:right w:val="single" w:sz="4" w:space="0" w:color="auto"/>
            </w:tcBorders>
            <w:shd w:val="solid" w:color="FFFFFF" w:fill="auto"/>
          </w:tcPr>
          <w:p w14:paraId="03BC936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A7B7D65"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bottom w:val="single" w:sz="4" w:space="0" w:color="auto"/>
            </w:tcBorders>
            <w:shd w:val="solid" w:color="FFFFFF" w:fill="auto"/>
          </w:tcPr>
          <w:p w14:paraId="4D2F8AF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9EA8ACD" w14:textId="2DBD2B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708" w:type="dxa"/>
            <w:tcBorders>
              <w:top w:val="nil"/>
              <w:left w:val="nil"/>
              <w:bottom w:val="single" w:sz="4" w:space="0" w:color="auto"/>
              <w:right w:val="single" w:sz="4" w:space="0" w:color="auto"/>
            </w:tcBorders>
            <w:shd w:val="solid" w:color="FFFFFF" w:fill="auto"/>
          </w:tcPr>
          <w:p w14:paraId="35DBC0A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DF5ED2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0A27B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E016C7B" w14:textId="33F3D39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708" w:type="dxa"/>
            <w:tcBorders>
              <w:top w:val="single" w:sz="4" w:space="0" w:color="auto"/>
              <w:left w:val="nil"/>
              <w:bottom w:val="single" w:sz="4" w:space="0" w:color="auto"/>
              <w:right w:val="single" w:sz="4" w:space="0" w:color="auto"/>
            </w:tcBorders>
            <w:shd w:val="solid" w:color="FFFFFF" w:fill="auto"/>
          </w:tcPr>
          <w:p w14:paraId="47AB9EB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C84D2E" w:rsidRPr="00EF20F7" w14:paraId="57145147"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8AE74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6E1D6" w14:textId="1CA2971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708" w:type="dxa"/>
            <w:tcBorders>
              <w:top w:val="single" w:sz="4" w:space="0" w:color="auto"/>
              <w:left w:val="nil"/>
              <w:bottom w:val="nil"/>
              <w:right w:val="single" w:sz="4" w:space="0" w:color="auto"/>
            </w:tcBorders>
            <w:shd w:val="solid" w:color="FFFFFF" w:fill="auto"/>
          </w:tcPr>
          <w:p w14:paraId="2602DE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C84D2E" w:rsidRPr="00EF20F7" w14:paraId="6C53BB66"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B5686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9A61E0" w14:textId="7FD7892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708" w:type="dxa"/>
            <w:tcBorders>
              <w:top w:val="nil"/>
              <w:left w:val="nil"/>
              <w:bottom w:val="single" w:sz="4" w:space="0" w:color="auto"/>
              <w:right w:val="single" w:sz="4" w:space="0" w:color="auto"/>
            </w:tcBorders>
            <w:shd w:val="solid" w:color="FFFFFF" w:fill="auto"/>
          </w:tcPr>
          <w:p w14:paraId="29A9A60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D945F2"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06CEC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9803C06" w14:textId="6C72D2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Corrections to EVS AMR-WB IO mode-change-capability MIME </w:t>
            </w:r>
            <w:r w:rsidRPr="00EF20F7">
              <w:rPr>
                <w:rFonts w:ascii="Arial" w:hAnsi="Arial"/>
                <w:snapToGrid w:val="0"/>
                <w:color w:val="000000"/>
                <w:sz w:val="16"/>
              </w:rPr>
              <w:lastRenderedPageBreak/>
              <w:t>parameter handling</w:t>
            </w:r>
          </w:p>
        </w:tc>
        <w:tc>
          <w:tcPr>
            <w:tcW w:w="708" w:type="dxa"/>
            <w:tcBorders>
              <w:top w:val="single" w:sz="4" w:space="0" w:color="auto"/>
              <w:left w:val="nil"/>
              <w:bottom w:val="nil"/>
              <w:right w:val="single" w:sz="4" w:space="0" w:color="auto"/>
            </w:tcBorders>
            <w:shd w:val="solid" w:color="FFFFFF" w:fill="auto"/>
          </w:tcPr>
          <w:p w14:paraId="178B58C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13.1.0</w:t>
            </w:r>
          </w:p>
        </w:tc>
      </w:tr>
      <w:tr w:rsidR="00C84D2E" w:rsidRPr="00EF20F7" w14:paraId="5E1555EF" w14:textId="77777777" w:rsidTr="00C84D2E">
        <w:tc>
          <w:tcPr>
            <w:tcW w:w="800" w:type="dxa"/>
            <w:tcBorders>
              <w:top w:val="nil"/>
              <w:left w:val="single" w:sz="4" w:space="0" w:color="auto"/>
              <w:bottom w:val="nil"/>
              <w:right w:val="single" w:sz="4" w:space="0" w:color="auto"/>
            </w:tcBorders>
            <w:shd w:val="solid" w:color="FFFFFF" w:fill="auto"/>
          </w:tcPr>
          <w:p w14:paraId="455D409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1DF81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362D6A" w14:textId="7C3707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708" w:type="dxa"/>
            <w:tcBorders>
              <w:top w:val="nil"/>
              <w:left w:val="nil"/>
              <w:bottom w:val="nil"/>
              <w:right w:val="single" w:sz="4" w:space="0" w:color="auto"/>
            </w:tcBorders>
            <w:shd w:val="solid" w:color="FFFFFF" w:fill="auto"/>
          </w:tcPr>
          <w:p w14:paraId="2B790DD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3A5A0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17497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B9823" w14:textId="26C4770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708" w:type="dxa"/>
            <w:tcBorders>
              <w:top w:val="nil"/>
              <w:left w:val="nil"/>
              <w:bottom w:val="single" w:sz="4" w:space="0" w:color="auto"/>
              <w:right w:val="single" w:sz="4" w:space="0" w:color="auto"/>
            </w:tcBorders>
            <w:shd w:val="solid" w:color="FFFFFF" w:fill="auto"/>
          </w:tcPr>
          <w:p w14:paraId="7A6859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12A400"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E8685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94500E" w14:textId="4A6A591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509DE11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0714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F4F20" w14:textId="2AF70E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70033B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C84D2E" w:rsidRPr="00EF20F7" w:rsidRDefault="00C84D2E"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C84D2E" w:rsidRPr="00EF20F7" w:rsidRDefault="00C84D2E"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9C2E75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E14F8A" w14:textId="219E87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C84D2E" w:rsidRPr="00EF20F7" w14:paraId="4612FDC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98884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B3DE82" w14:textId="2531DA8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C84D2E" w:rsidRPr="00EF20F7" w14:paraId="4737B1E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63C47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C367BE" w14:textId="6AB066C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C84D2E" w:rsidRPr="00EF20F7" w14:paraId="6639E30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BDFE07B"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AFF264" w14:textId="6A752A2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2AD19A0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970B6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0406A1" w14:textId="46B3AA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40EA60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A56AE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9B55B" w14:textId="3E9C4F9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154E93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3B563E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EBE20A" w14:textId="1E0227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3E2483C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16E3A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2337FF" w14:textId="70C6A0E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6095D3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EB6CE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CE8BCD" w14:textId="7C27761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5C6DC5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ED1DEF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4AC9D3" w14:textId="32BE04F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752FFB3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05AEA3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780F54" w14:textId="14634BA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29F3BDF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7DD26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24B0D5" w14:textId="7AD7121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A74F62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5EC2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9FE105" w14:textId="6A0EDDC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1EC421C6"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9EBE2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B2F713" w14:textId="6960620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150564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E4EE2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F394E7" w14:textId="31F1BCC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3DC4CA8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1709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560BCD" w14:textId="668FF97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6BA103F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3180D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339FBF" w14:textId="012A2DF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C84D2E" w:rsidRPr="00EF20F7" w14:paraId="2CCA500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82A1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468E94" w14:textId="6829AA5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C84D2E" w:rsidRPr="00EF20F7" w14:paraId="49F141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C84D2E" w:rsidRPr="00EF20F7" w:rsidRDefault="00C84D2E" w:rsidP="005E27BA">
            <w:pPr>
              <w:spacing w:after="0"/>
              <w:jc w:val="both"/>
              <w:rPr>
                <w:rFonts w:ascii="Arial" w:hAnsi="Arial"/>
                <w:snapToGrid w:val="0"/>
                <w:color w:val="000000"/>
                <w:sz w:val="16"/>
              </w:rPr>
            </w:pPr>
            <w:r>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104C559" w14:textId="77777777" w:rsidR="00C84D2E" w:rsidRPr="004453E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0BC332" w14:textId="19F46CF5" w:rsidR="00C84D2E" w:rsidRPr="00EF20F7" w:rsidRDefault="00C84D2E"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C84D2E" w:rsidRPr="00EF20F7" w14:paraId="7D28DFB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77B7D66"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3F13D913"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58B675D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D65224"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5786A78B"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38E2A0E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C84D2E" w:rsidRDefault="00C84D2E"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C84D2E" w:rsidRDefault="00C84D2E"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3D779E4" w14:textId="77777777" w:rsidR="00C84D2E" w:rsidRPr="005E27BA"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301A1655" w:rsidR="00C84D2E" w:rsidRPr="00A243F9" w:rsidRDefault="00C84D2E"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E6AD7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C84D2E" w:rsidRDefault="00C84D2E"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C84D2E" w:rsidRDefault="00C84D2E"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B4147C"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2C6C16D1"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3D9FCE6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C84D2E" w:rsidRDefault="00C84D2E"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C84D2E" w:rsidRDefault="00C84D2E"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E3D92D1"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1C82BA9B"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5092D0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ED17CE5" w14:textId="6FE572E7"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B11A69" w14:textId="5DB2B11E"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CT#94e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4EF0FB" w14:textId="73F4F539" w:rsidR="00C84D2E" w:rsidRDefault="00C84D2E" w:rsidP="00C84D2E">
            <w:pPr>
              <w:spacing w:after="0"/>
              <w:rPr>
                <w:rFonts w:ascii="Arial" w:hAnsi="Arial"/>
                <w:snapToGrid w:val="0"/>
                <w:color w:val="000000"/>
                <w:sz w:val="16"/>
              </w:rPr>
            </w:pPr>
            <w:r>
              <w:rPr>
                <w:rFonts w:ascii="Arial" w:hAnsi="Arial"/>
                <w:snapToGrid w:val="0"/>
                <w:color w:val="000000"/>
                <w:sz w:val="16"/>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7FA7EC" w14:textId="0FAF5234" w:rsidR="00C84D2E" w:rsidRDefault="00C84D2E" w:rsidP="00C84D2E">
            <w:pPr>
              <w:spacing w:after="0"/>
              <w:rPr>
                <w:rFonts w:ascii="Arial" w:hAnsi="Arial"/>
                <w:snapToGrid w:val="0"/>
                <w:color w:val="000000"/>
                <w:sz w:val="16"/>
              </w:rPr>
            </w:pPr>
            <w:r>
              <w:rPr>
                <w:rFonts w:ascii="Arial" w:hAnsi="Arial"/>
                <w:snapToGrid w:val="0"/>
                <w:color w:val="000000"/>
                <w:sz w:val="16"/>
              </w:rPr>
              <w:t>0144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59E14E" w14:textId="6D6BCD8C" w:rsidR="00C84D2E" w:rsidRDefault="00C84D2E" w:rsidP="00C84D2E">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vAlign w:val="bottom"/>
          </w:tcPr>
          <w:p w14:paraId="694956EB" w14:textId="6B1B01A0" w:rsidR="00C84D2E" w:rsidRDefault="00C84D2E"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4251545" w14:textId="061A43B3" w:rsidR="00C84D2E" w:rsidRPr="005E27BA" w:rsidRDefault="00C84D2E" w:rsidP="00C84D2E">
            <w:pPr>
              <w:spacing w:after="0"/>
              <w:rPr>
                <w:rFonts w:ascii="Arial" w:hAnsi="Arial"/>
                <w:snapToGrid w:val="0"/>
                <w:color w:val="000000"/>
                <w:sz w:val="16"/>
              </w:rPr>
            </w:pPr>
            <w:r>
              <w:rPr>
                <w:rFonts w:ascii="Arial" w:eastAsia="SimSun" w:hAnsi="Arial"/>
                <w:snapToGrid w:val="0"/>
                <w:color w:val="000000"/>
                <w:sz w:val="16"/>
                <w:lang w:eastAsia="zh-CN"/>
              </w:rPr>
              <w:t>Alignment with SA3 supported TLS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DF126" w14:textId="60BE3986"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17.0.0</w:t>
            </w:r>
          </w:p>
        </w:tc>
      </w:tr>
      <w:tr w:rsidR="00496BF5" w:rsidRPr="00EF20F7" w14:paraId="615BDABB"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10C3505" w14:textId="54FBF3FA"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w:t>
            </w:r>
            <w:r w:rsidR="003B7DBA">
              <w:rPr>
                <w:rFonts w:ascii="Arial" w:eastAsia="SimSun" w:hAnsi="Arial"/>
                <w:snapToGrid w:val="0"/>
                <w:color w:val="000000"/>
                <w:sz w:val="16"/>
                <w:lang w:eastAsia="zh-CN"/>
              </w:rPr>
              <w:t>2</w:t>
            </w:r>
            <w:r>
              <w:rPr>
                <w:rFonts w:ascii="Arial" w:eastAsia="SimSun" w:hAnsi="Arial"/>
                <w:snapToGrid w:val="0"/>
                <w:color w:val="000000"/>
                <w:sz w:val="16"/>
                <w:lang w:eastAsia="zh-CN"/>
              </w:rPr>
              <w:t>-</w:t>
            </w:r>
            <w:r w:rsidR="003B7DBA">
              <w:rPr>
                <w:rFonts w:ascii="Arial" w:eastAsia="SimSun" w:hAnsi="Arial"/>
                <w:snapToGrid w:val="0"/>
                <w:color w:val="000000"/>
                <w:sz w:val="16"/>
                <w:lang w:eastAsia="zh-CN"/>
              </w:rPr>
              <w:t>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5AED9C" w14:textId="5300AE0E"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w:t>
            </w:r>
            <w:r w:rsidR="003B7DBA">
              <w:rPr>
                <w:rFonts w:ascii="Arial" w:eastAsia="SimSun" w:hAnsi="Arial"/>
                <w:snapToGrid w:val="0"/>
                <w:color w:val="000000"/>
                <w:sz w:val="16"/>
                <w:lang w:eastAsia="zh-CN"/>
              </w:rPr>
              <w:t>5</w:t>
            </w:r>
            <w:r>
              <w:rPr>
                <w:rFonts w:ascii="Arial" w:eastAsia="SimSun" w:hAnsi="Arial"/>
                <w:snapToGrid w:val="0"/>
                <w:color w:val="000000"/>
                <w:sz w:val="16"/>
                <w:lang w:eastAsia="zh-CN"/>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5A6FFC" w14:textId="6A32DE19" w:rsidR="00496BF5" w:rsidRDefault="00496BF5" w:rsidP="00C84D2E">
            <w:pPr>
              <w:spacing w:after="0"/>
              <w:rPr>
                <w:rFonts w:ascii="Arial" w:hAnsi="Arial"/>
                <w:snapToGrid w:val="0"/>
                <w:color w:val="000000"/>
                <w:sz w:val="16"/>
              </w:rPr>
            </w:pPr>
            <w:r>
              <w:rPr>
                <w:rFonts w:ascii="Arial" w:hAnsi="Arial"/>
                <w:snapToGrid w:val="0"/>
                <w:color w:val="000000"/>
                <w:sz w:val="16"/>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86E91E" w14:textId="12941777" w:rsidR="00496BF5" w:rsidRDefault="00496BF5" w:rsidP="00C84D2E">
            <w:pPr>
              <w:spacing w:after="0"/>
              <w:rPr>
                <w:rFonts w:ascii="Arial" w:hAnsi="Arial"/>
                <w:snapToGrid w:val="0"/>
                <w:color w:val="000000"/>
                <w:sz w:val="16"/>
              </w:rPr>
            </w:pPr>
            <w:r>
              <w:rPr>
                <w:rFonts w:ascii="Arial" w:hAnsi="Arial"/>
                <w:snapToGrid w:val="0"/>
                <w:color w:val="000000"/>
                <w:sz w:val="16"/>
              </w:rPr>
              <w:t>0145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AA042E" w14:textId="15428ACE" w:rsidR="00496BF5" w:rsidRDefault="00496BF5" w:rsidP="00C84D2E">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vAlign w:val="bottom"/>
          </w:tcPr>
          <w:p w14:paraId="0A6F4237" w14:textId="39ECC4E6" w:rsidR="00496BF5" w:rsidRDefault="00496BF5"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94BE1DD" w14:textId="0203C6DD"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of IETF references for 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4C9BB" w14:textId="7E459F50"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17.1.0</w:t>
            </w:r>
          </w:p>
        </w:tc>
      </w:tr>
    </w:tbl>
    <w:p w14:paraId="6AD4DDE7" w14:textId="77777777"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DF8F2" w14:textId="77777777" w:rsidR="00384918" w:rsidRDefault="00384918">
      <w:r>
        <w:separator/>
      </w:r>
    </w:p>
  </w:endnote>
  <w:endnote w:type="continuationSeparator" w:id="0">
    <w:p w14:paraId="5866A3D0" w14:textId="77777777" w:rsidR="00384918" w:rsidRDefault="00384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2ED1B" w14:textId="77777777" w:rsidR="00C84D2E" w:rsidRDefault="00C84D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236C0" w14:textId="77777777" w:rsidR="00384918" w:rsidRDefault="00384918">
      <w:r>
        <w:separator/>
      </w:r>
    </w:p>
  </w:footnote>
  <w:footnote w:type="continuationSeparator" w:id="0">
    <w:p w14:paraId="1EFD3D53" w14:textId="77777777" w:rsidR="00384918" w:rsidRDefault="00384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0DAEC" w14:textId="16CD35A8" w:rsidR="00C84D2E" w:rsidRDefault="00C84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5AC6">
      <w:rPr>
        <w:rFonts w:ascii="Arial" w:hAnsi="Arial" w:cs="Arial"/>
        <w:b/>
        <w:noProof/>
        <w:sz w:val="18"/>
        <w:szCs w:val="18"/>
      </w:rPr>
      <w:t>3GPP TS 23.333 V17.1.0 (2022-03)</w:t>
    </w:r>
    <w:r>
      <w:rPr>
        <w:rFonts w:ascii="Arial" w:hAnsi="Arial" w:cs="Arial"/>
        <w:b/>
        <w:sz w:val="18"/>
        <w:szCs w:val="18"/>
      </w:rPr>
      <w:fldChar w:fldCharType="end"/>
    </w:r>
  </w:p>
  <w:p w14:paraId="53DB842C" w14:textId="77777777" w:rsidR="00C84D2E" w:rsidRDefault="00C84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08DB2FFB" w:rsidR="00C84D2E" w:rsidRDefault="00C84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5AC6">
      <w:rPr>
        <w:rFonts w:ascii="Arial" w:hAnsi="Arial" w:cs="Arial"/>
        <w:b/>
        <w:noProof/>
        <w:sz w:val="18"/>
        <w:szCs w:val="18"/>
      </w:rPr>
      <w:t>Release 17</w:t>
    </w:r>
    <w:r>
      <w:rPr>
        <w:rFonts w:ascii="Arial" w:hAnsi="Arial" w:cs="Arial"/>
        <w:b/>
        <w:sz w:val="18"/>
        <w:szCs w:val="18"/>
      </w:rPr>
      <w:fldChar w:fldCharType="end"/>
    </w:r>
  </w:p>
  <w:p w14:paraId="39638F38" w14:textId="77777777" w:rsidR="00C84D2E" w:rsidRDefault="00C84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8DEDC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05EB95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37ADA6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11"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2"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22E02D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35C80964"/>
    <w:multiLevelType w:val="hybridMultilevel"/>
    <w:tmpl w:val="E9C00184"/>
    <w:lvl w:ilvl="0" w:tplc="FFFFFFFF">
      <w:start w:val="1"/>
      <w:numFmt w:val="decima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3"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4"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6"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7"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9"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6"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737355B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8"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7C4F3390"/>
    <w:multiLevelType w:val="hybridMultilevel"/>
    <w:tmpl w:val="D22EEC8C"/>
    <w:lvl w:ilvl="0" w:tplc="6E6A744E">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356D3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lvlOverride w:ilvl="0">
      <w:lvl w:ilvl="0">
        <w:numFmt w:val="bullet"/>
        <w:lvlText w:val=""/>
        <w:legacy w:legacy="1" w:legacySpace="0" w:legacyIndent="0"/>
        <w:lvlJc w:val="left"/>
        <w:rPr>
          <w:rFonts w:ascii="Symbol" w:hAnsi="Symbol" w:hint="default"/>
        </w:rPr>
      </w:lvl>
    </w:lvlOverride>
  </w:num>
  <w:num w:numId="6">
    <w:abstractNumId w:val="40"/>
  </w:num>
  <w:num w:numId="7">
    <w:abstractNumId w:val="27"/>
  </w:num>
  <w:num w:numId="8">
    <w:abstractNumId w:val="20"/>
  </w:num>
  <w:num w:numId="9">
    <w:abstractNumId w:val="10"/>
  </w:num>
  <w:num w:numId="10">
    <w:abstractNumId w:val="12"/>
  </w:num>
  <w:num w:numId="11">
    <w:abstractNumId w:val="39"/>
  </w:num>
  <w:num w:numId="12">
    <w:abstractNumId w:val="13"/>
  </w:num>
  <w:num w:numId="13">
    <w:abstractNumId w:val="7"/>
  </w:num>
  <w:num w:numId="14">
    <w:abstractNumId w:val="24"/>
  </w:num>
  <w:num w:numId="15">
    <w:abstractNumId w:val="9"/>
  </w:num>
  <w:num w:numId="16">
    <w:abstractNumId w:val="4"/>
  </w:num>
  <w:num w:numId="17">
    <w:abstractNumId w:val="19"/>
  </w:num>
  <w:num w:numId="18">
    <w:abstractNumId w:val="26"/>
  </w:num>
  <w:num w:numId="19">
    <w:abstractNumId w:val="8"/>
  </w:num>
  <w:num w:numId="20">
    <w:abstractNumId w:val="11"/>
  </w:num>
  <w:num w:numId="21">
    <w:abstractNumId w:val="29"/>
  </w:num>
  <w:num w:numId="22">
    <w:abstractNumId w:val="28"/>
  </w:num>
  <w:num w:numId="23">
    <w:abstractNumId w:val="22"/>
  </w:num>
  <w:num w:numId="24">
    <w:abstractNumId w:val="25"/>
  </w:num>
  <w:num w:numId="25">
    <w:abstractNumId w:val="21"/>
  </w:num>
  <w:num w:numId="26">
    <w:abstractNumId w:val="18"/>
  </w:num>
  <w:num w:numId="27">
    <w:abstractNumId w:val="31"/>
  </w:num>
  <w:num w:numId="28">
    <w:abstractNumId w:val="34"/>
  </w:num>
  <w:num w:numId="29">
    <w:abstractNumId w:val="35"/>
  </w:num>
  <w:num w:numId="30">
    <w:abstractNumId w:val="33"/>
  </w:num>
  <w:num w:numId="31">
    <w:abstractNumId w:val="15"/>
  </w:num>
  <w:num w:numId="32">
    <w:abstractNumId w:val="23"/>
  </w:num>
  <w:num w:numId="33">
    <w:abstractNumId w:val="36"/>
  </w:num>
  <w:num w:numId="34">
    <w:abstractNumId w:val="17"/>
  </w:num>
  <w:num w:numId="35">
    <w:abstractNumId w:val="3"/>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6"/>
  </w:num>
  <w:num w:numId="37">
    <w:abstractNumId w:val="38"/>
  </w:num>
  <w:num w:numId="38">
    <w:abstractNumId w:val="32"/>
  </w:num>
  <w:num w:numId="39">
    <w:abstractNumId w:val="14"/>
  </w:num>
  <w:num w:numId="40">
    <w:abstractNumId w:val="16"/>
  </w:num>
  <w:num w:numId="41">
    <w:abstractNumId w:val="41"/>
  </w:num>
  <w:num w:numId="42">
    <w:abstractNumId w:val="37"/>
  </w:num>
  <w:num w:numId="43">
    <w:abstractNumId w:val="2"/>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E3A"/>
    <w:rsid w:val="00033397"/>
    <w:rsid w:val="00040095"/>
    <w:rsid w:val="00051834"/>
    <w:rsid w:val="00054A22"/>
    <w:rsid w:val="00062023"/>
    <w:rsid w:val="000655A6"/>
    <w:rsid w:val="00080512"/>
    <w:rsid w:val="000C47C3"/>
    <w:rsid w:val="000D58AB"/>
    <w:rsid w:val="000E1CC6"/>
    <w:rsid w:val="00133525"/>
    <w:rsid w:val="00172963"/>
    <w:rsid w:val="001A4C42"/>
    <w:rsid w:val="001A7420"/>
    <w:rsid w:val="001B6637"/>
    <w:rsid w:val="001C21C3"/>
    <w:rsid w:val="001D02C2"/>
    <w:rsid w:val="001F0C1D"/>
    <w:rsid w:val="001F1132"/>
    <w:rsid w:val="001F168B"/>
    <w:rsid w:val="00232AAD"/>
    <w:rsid w:val="002347A2"/>
    <w:rsid w:val="002675F0"/>
    <w:rsid w:val="002B6339"/>
    <w:rsid w:val="002E00EE"/>
    <w:rsid w:val="002F39D0"/>
    <w:rsid w:val="003172DC"/>
    <w:rsid w:val="00345AC6"/>
    <w:rsid w:val="0035462D"/>
    <w:rsid w:val="00357EF4"/>
    <w:rsid w:val="003765B8"/>
    <w:rsid w:val="00384918"/>
    <w:rsid w:val="003B7DBA"/>
    <w:rsid w:val="003C3971"/>
    <w:rsid w:val="00423334"/>
    <w:rsid w:val="004345EC"/>
    <w:rsid w:val="0045381B"/>
    <w:rsid w:val="00465515"/>
    <w:rsid w:val="00496BF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63832"/>
    <w:rsid w:val="008768CA"/>
    <w:rsid w:val="008C384C"/>
    <w:rsid w:val="0090271F"/>
    <w:rsid w:val="00902E23"/>
    <w:rsid w:val="009114D7"/>
    <w:rsid w:val="0091348E"/>
    <w:rsid w:val="00917CC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D2E"/>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C54EA"/>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AAD"/>
    <w:pPr>
      <w:overflowPunct w:val="0"/>
      <w:autoSpaceDE w:val="0"/>
      <w:autoSpaceDN w:val="0"/>
      <w:adjustRightInd w:val="0"/>
      <w:spacing w:after="180"/>
      <w:textAlignment w:val="baseline"/>
    </w:pPr>
  </w:style>
  <w:style w:type="paragraph" w:styleId="Heading1">
    <w:name w:val="heading 1"/>
    <w:next w:val="Normal"/>
    <w:qFormat/>
    <w:rsid w:val="00232A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2AAD"/>
    <w:pPr>
      <w:pBdr>
        <w:top w:val="none" w:sz="0" w:space="0" w:color="auto"/>
      </w:pBdr>
      <w:spacing w:before="180"/>
      <w:outlineLvl w:val="1"/>
    </w:pPr>
    <w:rPr>
      <w:sz w:val="32"/>
    </w:rPr>
  </w:style>
  <w:style w:type="paragraph" w:styleId="Heading3">
    <w:name w:val="heading 3"/>
    <w:basedOn w:val="Heading2"/>
    <w:next w:val="Normal"/>
    <w:qFormat/>
    <w:rsid w:val="00232AAD"/>
    <w:pPr>
      <w:spacing w:before="120"/>
      <w:outlineLvl w:val="2"/>
    </w:pPr>
    <w:rPr>
      <w:sz w:val="28"/>
    </w:rPr>
  </w:style>
  <w:style w:type="paragraph" w:styleId="Heading4">
    <w:name w:val="heading 4"/>
    <w:basedOn w:val="Heading3"/>
    <w:next w:val="Normal"/>
    <w:qFormat/>
    <w:rsid w:val="00232AAD"/>
    <w:pPr>
      <w:ind w:left="1418" w:hanging="1418"/>
      <w:outlineLvl w:val="3"/>
    </w:pPr>
    <w:rPr>
      <w:sz w:val="24"/>
    </w:rPr>
  </w:style>
  <w:style w:type="paragraph" w:styleId="Heading5">
    <w:name w:val="heading 5"/>
    <w:basedOn w:val="Heading4"/>
    <w:next w:val="Normal"/>
    <w:qFormat/>
    <w:rsid w:val="00232AAD"/>
    <w:pPr>
      <w:ind w:left="1701" w:hanging="1701"/>
      <w:outlineLvl w:val="4"/>
    </w:pPr>
    <w:rPr>
      <w:sz w:val="22"/>
    </w:rPr>
  </w:style>
  <w:style w:type="paragraph" w:styleId="Heading6">
    <w:name w:val="heading 6"/>
    <w:basedOn w:val="Normal"/>
    <w:next w:val="Normal"/>
    <w:qFormat/>
    <w:rsid w:val="00232AAD"/>
    <w:pPr>
      <w:keepNext/>
      <w:keepLines/>
      <w:numPr>
        <w:ilvl w:val="5"/>
        <w:numId w:val="42"/>
      </w:numPr>
      <w:spacing w:before="120"/>
      <w:outlineLvl w:val="5"/>
    </w:pPr>
    <w:rPr>
      <w:rFonts w:ascii="Arial" w:hAnsi="Arial"/>
    </w:rPr>
  </w:style>
  <w:style w:type="paragraph" w:styleId="Heading7">
    <w:name w:val="heading 7"/>
    <w:basedOn w:val="Normal"/>
    <w:next w:val="Normal"/>
    <w:semiHidden/>
    <w:qFormat/>
    <w:rsid w:val="00232AAD"/>
    <w:pPr>
      <w:keepNext/>
      <w:keepLines/>
      <w:numPr>
        <w:ilvl w:val="6"/>
        <w:numId w:val="42"/>
      </w:numPr>
      <w:spacing w:before="120"/>
      <w:outlineLvl w:val="6"/>
    </w:pPr>
    <w:rPr>
      <w:rFonts w:ascii="Arial" w:hAnsi="Arial"/>
    </w:rPr>
  </w:style>
  <w:style w:type="paragraph" w:styleId="Heading8">
    <w:name w:val="heading 8"/>
    <w:basedOn w:val="Heading1"/>
    <w:next w:val="Normal"/>
    <w:qFormat/>
    <w:rsid w:val="00232AAD"/>
    <w:pPr>
      <w:ind w:left="0" w:firstLine="0"/>
      <w:outlineLvl w:val="7"/>
    </w:pPr>
  </w:style>
  <w:style w:type="paragraph" w:styleId="Heading9">
    <w:name w:val="heading 9"/>
    <w:basedOn w:val="Heading8"/>
    <w:next w:val="Normal"/>
    <w:qFormat/>
    <w:rsid w:val="00232A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232AAD"/>
    <w:pPr>
      <w:ind w:left="283" w:hanging="283"/>
      <w:contextualSpacing/>
    </w:pPr>
  </w:style>
  <w:style w:type="paragraph" w:styleId="List2">
    <w:name w:val="List 2"/>
    <w:basedOn w:val="Normal"/>
    <w:rsid w:val="00232AAD"/>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3">
    <w:name w:val="List 3"/>
    <w:basedOn w:val="Normal"/>
    <w:rsid w:val="00232AAD"/>
    <w:pPr>
      <w:ind w:left="849" w:hanging="283"/>
      <w:contextualSpacing/>
    </w:pPr>
  </w:style>
  <w:style w:type="character" w:customStyle="1" w:styleId="ZGSM">
    <w:name w:val="ZGSM"/>
    <w:rsid w:val="00232AAD"/>
  </w:style>
  <w:style w:type="paragraph" w:customStyle="1" w:styleId="B4">
    <w:name w:val="B4"/>
    <w:basedOn w:val="List4"/>
    <w:rsid w:val="00232AAD"/>
    <w:pPr>
      <w:ind w:left="1418" w:hanging="284"/>
      <w:contextualSpacing w:val="0"/>
    </w:pPr>
  </w:style>
  <w:style w:type="paragraph" w:styleId="List4">
    <w:name w:val="List 4"/>
    <w:basedOn w:val="Normal"/>
    <w:rsid w:val="00232AAD"/>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32AAD"/>
    <w:pPr>
      <w:widowControl w:val="0"/>
      <w:spacing w:after="0"/>
      <w:jc w:val="center"/>
    </w:pPr>
    <w:rPr>
      <w:rFonts w:ascii="Arial" w:hAnsi="Arial"/>
      <w:b/>
      <w:i/>
      <w:noProof/>
      <w:sz w:val="18"/>
      <w:lang w:eastAsia="ja-JP"/>
    </w:rPr>
  </w:style>
  <w:style w:type="paragraph" w:customStyle="1" w:styleId="TT">
    <w:name w:val="TT"/>
    <w:basedOn w:val="Heading1"/>
    <w:next w:val="Normal"/>
    <w:rsid w:val="00232AAD"/>
    <w:pPr>
      <w:outlineLvl w:val="9"/>
    </w:pPr>
  </w:style>
  <w:style w:type="paragraph" w:customStyle="1" w:styleId="NF">
    <w:name w:val="NF"/>
    <w:basedOn w:val="NO"/>
    <w:rsid w:val="00232AAD"/>
    <w:pPr>
      <w:keepNext/>
      <w:spacing w:after="0"/>
    </w:pPr>
    <w:rPr>
      <w:rFonts w:ascii="Arial" w:hAnsi="Arial"/>
      <w:sz w:val="18"/>
    </w:rPr>
  </w:style>
  <w:style w:type="paragraph" w:customStyle="1" w:styleId="NO">
    <w:name w:val="NO"/>
    <w:basedOn w:val="Normal"/>
    <w:link w:val="NOChar"/>
    <w:rsid w:val="00232AAD"/>
    <w:pPr>
      <w:keepLines/>
      <w:ind w:left="1135" w:hanging="851"/>
    </w:pPr>
  </w:style>
  <w:style w:type="paragraph" w:customStyle="1" w:styleId="B5">
    <w:name w:val="B5"/>
    <w:basedOn w:val="List5"/>
    <w:rsid w:val="00232AAD"/>
    <w:pPr>
      <w:ind w:left="1702" w:hanging="284"/>
      <w:contextualSpacing w:val="0"/>
    </w:pPr>
  </w:style>
  <w:style w:type="paragraph" w:styleId="List5">
    <w:name w:val="List 5"/>
    <w:basedOn w:val="Normal"/>
    <w:rsid w:val="00232AAD"/>
    <w:pPr>
      <w:ind w:left="1415" w:hanging="283"/>
      <w:contextualSpacing/>
    </w:pPr>
  </w:style>
  <w:style w:type="paragraph" w:customStyle="1" w:styleId="TAL">
    <w:name w:val="TAL"/>
    <w:basedOn w:val="Normal"/>
    <w:link w:val="TALChar"/>
    <w:rsid w:val="00232AAD"/>
    <w:pPr>
      <w:keepNext/>
      <w:keepLines/>
      <w:spacing w:after="0"/>
    </w:pPr>
    <w:rPr>
      <w:rFonts w:ascii="Arial" w:hAnsi="Arial"/>
      <w:sz w:val="18"/>
    </w:rPr>
  </w:style>
  <w:style w:type="paragraph" w:customStyle="1" w:styleId="TAH">
    <w:name w:val="TAH"/>
    <w:basedOn w:val="TAC"/>
    <w:link w:val="TAHChar"/>
    <w:rsid w:val="00232AAD"/>
    <w:rPr>
      <w:b/>
    </w:rPr>
  </w:style>
  <w:style w:type="paragraph" w:customStyle="1" w:styleId="TAC">
    <w:name w:val="TAC"/>
    <w:basedOn w:val="TAL"/>
    <w:link w:val="TACChar"/>
    <w:rsid w:val="00232AAD"/>
    <w:pPr>
      <w:jc w:val="center"/>
    </w:pPr>
  </w:style>
  <w:style w:type="paragraph" w:customStyle="1" w:styleId="EQ">
    <w:name w:val="EQ"/>
    <w:basedOn w:val="Normal"/>
    <w:next w:val="Normal"/>
    <w:rsid w:val="00232AAD"/>
    <w:pPr>
      <w:keepLines/>
      <w:tabs>
        <w:tab w:val="center" w:pos="4536"/>
        <w:tab w:val="right" w:pos="9072"/>
      </w:tabs>
    </w:pPr>
    <w:rPr>
      <w:noProof/>
    </w:rPr>
  </w:style>
  <w:style w:type="paragraph" w:customStyle="1" w:styleId="EX">
    <w:name w:val="EX"/>
    <w:basedOn w:val="Normal"/>
    <w:link w:val="EXChar"/>
    <w:rsid w:val="00232AAD"/>
    <w:pPr>
      <w:keepLines/>
      <w:ind w:left="1702" w:hanging="1418"/>
    </w:pPr>
  </w:style>
  <w:style w:type="paragraph" w:customStyle="1" w:styleId="FP">
    <w:name w:val="FP"/>
    <w:basedOn w:val="Normal"/>
    <w:rsid w:val="00232AAD"/>
    <w:pPr>
      <w:spacing w:after="0"/>
    </w:pPr>
  </w:style>
  <w:style w:type="paragraph" w:customStyle="1" w:styleId="EditorsNote">
    <w:name w:val="Editor's Note"/>
    <w:basedOn w:val="NO"/>
    <w:rsid w:val="00232AAD"/>
    <w:rPr>
      <w:color w:val="FF0000"/>
    </w:rPr>
  </w:style>
  <w:style w:type="paragraph" w:customStyle="1" w:styleId="EW">
    <w:name w:val="EW"/>
    <w:basedOn w:val="EX"/>
    <w:rsid w:val="00232AAD"/>
    <w:pPr>
      <w:spacing w:after="0"/>
    </w:pPr>
  </w:style>
  <w:style w:type="paragraph" w:customStyle="1" w:styleId="B1">
    <w:name w:val="B1"/>
    <w:basedOn w:val="List"/>
    <w:link w:val="B1Char"/>
    <w:rsid w:val="00232AAD"/>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232AAD"/>
    <w:pPr>
      <w:ind w:left="1985" w:hanging="1985"/>
      <w:outlineLvl w:val="9"/>
    </w:pPr>
    <w:rPr>
      <w:sz w:val="20"/>
    </w:rPr>
  </w:style>
  <w:style w:type="paragraph" w:customStyle="1" w:styleId="LD">
    <w:name w:val="LD"/>
    <w:rsid w:val="00232AA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232AAD"/>
    <w:pPr>
      <w:keepNext/>
      <w:keepLines/>
      <w:spacing w:before="60"/>
      <w:jc w:val="center"/>
    </w:pPr>
    <w:rPr>
      <w:rFonts w:ascii="Arial" w:hAnsi="Arial"/>
      <w:b/>
    </w:rPr>
  </w:style>
  <w:style w:type="paragraph" w:customStyle="1" w:styleId="ZA">
    <w:name w:val="ZA"/>
    <w:rsid w:val="00232A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32A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32A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32A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32AAD"/>
    <w:pPr>
      <w:ind w:left="851" w:hanging="851"/>
    </w:pPr>
  </w:style>
  <w:style w:type="paragraph" w:customStyle="1" w:styleId="NW">
    <w:name w:val="NW"/>
    <w:basedOn w:val="NO"/>
    <w:rsid w:val="00232AAD"/>
    <w:pPr>
      <w:spacing w:after="0"/>
    </w:pPr>
  </w:style>
  <w:style w:type="paragraph" w:customStyle="1" w:styleId="TF">
    <w:name w:val="TF"/>
    <w:basedOn w:val="TH"/>
    <w:link w:val="TFChar"/>
    <w:rsid w:val="00232AAD"/>
    <w:pPr>
      <w:keepNext w:val="0"/>
      <w:spacing w:before="0" w:after="240"/>
    </w:pPr>
  </w:style>
  <w:style w:type="paragraph" w:customStyle="1" w:styleId="PL">
    <w:name w:val="PL"/>
    <w:rsid w:val="00232A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B2">
    <w:name w:val="B2"/>
    <w:basedOn w:val="List2"/>
    <w:link w:val="B2Char"/>
    <w:rsid w:val="00232AAD"/>
    <w:pPr>
      <w:ind w:left="851" w:hanging="284"/>
      <w:contextualSpacing w:val="0"/>
    </w:pPr>
  </w:style>
  <w:style w:type="paragraph" w:customStyle="1" w:styleId="B3">
    <w:name w:val="B3"/>
    <w:basedOn w:val="List3"/>
    <w:rsid w:val="00232AAD"/>
    <w:pPr>
      <w:ind w:left="1135" w:hanging="284"/>
      <w:contextualSpacing w:val="0"/>
    </w:pPr>
  </w:style>
  <w:style w:type="paragraph" w:customStyle="1" w:styleId="TAR">
    <w:name w:val="TAR"/>
    <w:basedOn w:val="TAL"/>
    <w:rsid w:val="00232AAD"/>
    <w:pPr>
      <w:jc w:val="right"/>
    </w:pPr>
  </w:style>
  <w:style w:type="paragraph" w:customStyle="1" w:styleId="ZV">
    <w:name w:val="ZV"/>
    <w:basedOn w:val="ZU"/>
    <w:rsid w:val="00232AAD"/>
    <w:pPr>
      <w:framePr w:wrap="notBeside" w:y="16161"/>
    </w:pPr>
  </w:style>
  <w:style w:type="paragraph" w:customStyle="1" w:styleId="Guidance">
    <w:name w:val="Guidance"/>
    <w:basedOn w:val="Normal"/>
    <w:rPr>
      <w:i/>
      <w:color w:val="0000FF"/>
    </w:rPr>
  </w:style>
  <w:style w:type="character" w:customStyle="1" w:styleId="B1Char">
    <w:name w:val="B1 Char"/>
    <w:link w:val="B1"/>
    <w:rsid w:val="009E159F"/>
  </w:style>
  <w:style w:type="paragraph" w:styleId="ListBullet2">
    <w:name w:val="List Bullet 2"/>
    <w:basedOn w:val="Normal"/>
    <w:rsid w:val="00232AAD"/>
    <w:pPr>
      <w:ind w:left="851" w:hanging="284"/>
    </w:pPr>
  </w:style>
  <w:style w:type="paragraph" w:styleId="ListBullet5">
    <w:name w:val="List Bullet 5"/>
    <w:basedOn w:val="Normal"/>
    <w:rsid w:val="00232AAD"/>
    <w:pPr>
      <w:ind w:left="1702" w:hanging="284"/>
    </w:pPr>
  </w:style>
  <w:style w:type="paragraph" w:styleId="BodyText">
    <w:name w:val="Body Text"/>
    <w:basedOn w:val="Normal"/>
    <w:link w:val="BodyTextChar"/>
    <w:rsid w:val="009E159F"/>
  </w:style>
  <w:style w:type="character" w:customStyle="1" w:styleId="BodyTextChar">
    <w:name w:val="Body Text Char"/>
    <w:basedOn w:val="DefaultParagraphFont"/>
    <w:link w:val="BodyText"/>
    <w:rsid w:val="009E159F"/>
  </w:style>
  <w:style w:type="character" w:customStyle="1" w:styleId="NOChar">
    <w:name w:val="NO Char"/>
    <w:link w:val="NO"/>
    <w:rsid w:val="009E159F"/>
  </w:style>
  <w:style w:type="character" w:customStyle="1" w:styleId="THChar">
    <w:name w:val="TH Char"/>
    <w:link w:val="TH"/>
    <w:rsid w:val="009E159F"/>
    <w:rPr>
      <w:rFonts w:ascii="Arial" w:hAnsi="Arial"/>
      <w:b/>
    </w:rPr>
  </w:style>
  <w:style w:type="character" w:customStyle="1" w:styleId="TACChar">
    <w:name w:val="TAC Char"/>
    <w:link w:val="TAC"/>
    <w:rsid w:val="009E159F"/>
    <w:rPr>
      <w:rFonts w:ascii="Arial" w:hAnsi="Arial"/>
      <w:sz w:val="18"/>
    </w:rPr>
  </w:style>
  <w:style w:type="character" w:customStyle="1" w:styleId="TALChar">
    <w:name w:val="TAL Char"/>
    <w:link w:val="TAL"/>
    <w:rsid w:val="009E159F"/>
    <w:rPr>
      <w:rFonts w:ascii="Arial" w:hAnsi="Arial"/>
      <w:sz w:val="18"/>
    </w:rPr>
  </w:style>
  <w:style w:type="character" w:customStyle="1" w:styleId="EXChar">
    <w:name w:val="EX Char"/>
    <w:link w:val="EX"/>
    <w:rsid w:val="009E159F"/>
  </w:style>
  <w:style w:type="character" w:customStyle="1" w:styleId="TFChar">
    <w:name w:val="TF Char"/>
    <w:link w:val="TF"/>
    <w:rsid w:val="009E159F"/>
    <w:rPr>
      <w:rFonts w:ascii="Arial" w:hAnsi="Arial"/>
      <w:b/>
    </w:rPr>
  </w:style>
  <w:style w:type="character" w:customStyle="1" w:styleId="TAHChar">
    <w:name w:val="TAH Char"/>
    <w:link w:val="TAH"/>
    <w:rsid w:val="009E159F"/>
    <w:rPr>
      <w:rFonts w:ascii="Arial" w:hAnsi="Arial"/>
      <w:b/>
      <w:sz w:val="18"/>
    </w:rPr>
  </w:style>
  <w:style w:type="character" w:customStyle="1" w:styleId="B2Char">
    <w:name w:val="B2 Char"/>
    <w:link w:val="B2"/>
    <w:rsid w:val="009E159F"/>
  </w:style>
  <w:style w:type="paragraph" w:styleId="TOC7">
    <w:name w:val="toc 7"/>
    <w:basedOn w:val="Normal"/>
    <w:next w:val="Normal"/>
    <w:autoRedefine/>
    <w:uiPriority w:val="39"/>
    <w:unhideWhenUsed/>
    <w:rsid w:val="00345AC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345AC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45AC6"/>
    <w:pPr>
      <w:tabs>
        <w:tab w:val="center" w:pos="4513"/>
        <w:tab w:val="right" w:pos="9026"/>
      </w:tabs>
    </w:pPr>
  </w:style>
  <w:style w:type="character" w:customStyle="1" w:styleId="HeaderChar">
    <w:name w:val="Header Char"/>
    <w:basedOn w:val="DefaultParagraphFont"/>
    <w:link w:val="Header"/>
    <w:rsid w:val="00345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18.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5.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3.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3.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6.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6.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package" Target="embeddings/Microsoft_Visio_Drawing1.vsdx"/><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3.vsd"/><Relationship Id="rId137" Type="http://schemas.openxmlformats.org/officeDocument/2006/relationships/package" Target="embeddings/Microsoft_Visio_Drawing5.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5.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4.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4.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1.vsd"/><Relationship Id="rId141" Type="http://schemas.openxmlformats.org/officeDocument/2006/relationships/oleObject" Target="embeddings/Microsoft_Visio_2003-2010_Drawing27.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4.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package" Target="embeddings/Microsoft_Visio_Drawing2.vsdx"/><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Pages>
  <Words>63410</Words>
  <Characters>361437</Characters>
  <Application>Microsoft Office Word</Application>
  <DocSecurity>0</DocSecurity>
  <Lines>3011</Lines>
  <Paragraphs>847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424000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23.333_CR0145R1_(Rel-17)_eCryptPr</cp:lastModifiedBy>
  <cp:revision>11</cp:revision>
  <cp:lastPrinted>2019-02-25T14:05:00Z</cp:lastPrinted>
  <dcterms:created xsi:type="dcterms:W3CDTF">2020-12-03T10:03:00Z</dcterms:created>
  <dcterms:modified xsi:type="dcterms:W3CDTF">2022-03-07T17:48:00Z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23.333%Rel-17%Draft Skeleton%23.333%Rel-17%Approval of the ad-hoc meeting TDs: C4-060934, C4-060935, C4-060938, C4-060939, C4-060940, C4-060963, C4-060964, C4-060965, C4-060966, C4-060967, C4-060968.%23.333%Rel-17%Approval of the meeting TDs: C4-061324,C4</vt:lpwstr>
  </property>
  <property fmtid="{D5CDD505-2E9C-101B-9397-08002B2CF9AE}" pid="3" name="MCCCRsImpl1">
    <vt:lpwstr>-061474,C4-601475,C4-061476, C4-061477,C4-061478%23.333%Rel-17%Approval of the meeting TDs: C4-061797, C4-061798, C4-061799, C4-061801, C4-061802, C4-061804, C4-061805, C4-061806, C4-061594,C4-061646%23.333%Rel-17%Sent to CT#34 information%23.333%Rel-17%A</vt:lpwstr>
  </property>
  <property fmtid="{D5CDD505-2E9C-101B-9397-08002B2CF9AE}" pid="4" name="MCCCRsImpl2">
    <vt:lpwstr>pproval of the meeting TDs: C4-070282, C4-070285, C4-070357, C4-070246, C4-070290, C4-070056, C4-070291, C4070358%23.333%Rel-17%Sent to CT#35 for approval%23.333%Rel-17%Chapter numbering corrected%23.333%Rel-17%Approved as v7.0.0%23.333%Rel-17%Clarify the</vt:lpwstr>
  </property>
  <property fmtid="{D5CDD505-2E9C-101B-9397-08002B2CF9AE}" pid="5" name="MCCCRsImpl3">
    <vt:lpwstr> TTS requirement%23.333%Rel-17%Alignment of procedures and normative text%23.333%Rel-17%Clarify ASR function requirement%23.333%Rel-17%Correction to DTMF handling%23.333%Rel-17%Multimedia Play%23.333%Rel-17%Remove editor notes%23.333%Rel-17%Correction of </vt:lpwstr>
  </property>
  <property fmtid="{D5CDD505-2E9C-101B-9397-08002B2CF9AE}" pid="6" name="MCCCRsImpl4">
    <vt:lpwstr>Play Announcement%23.333%Rel-17%Addition of Non-call Related procedures to chapter 8%23.333%Rel-17%Remove option to signal max number of participants in conference%23.333%Rel-17%Removal of floor control functions%23.333%Rel-17%Correction of stop audio and</vt:lpwstr>
  </property>
  <property fmtid="{D5CDD505-2E9C-101B-9397-08002B2CF9AE}" pid="7" name="MCCCRsImpl5">
    <vt:lpwstr> multimedia record procedures%23.333%Rel-17%Clarify recording requirement and procedure%23.333%Rel-17%Maximum Number of Participants in a conference%23.333%Rel-17%Clarification of Topology Handling During a Recording%23.333%Rel-17%Amend iterations paramet</vt:lpwstr>
  </property>
  <property fmtid="{D5CDD505-2E9C-101B-9397-08002B2CF9AE}" pid="8" name="MCCCRsImpl6">
    <vt:lpwstr>er in start TTS procedure%23.333%Rel-17%Clarification of record file storage%23.333%Rel-17%Clean-up of hanging contexts and terminations%23.333%Rel-17%Eliminate the duplicate definitions on the ASR completion scenario%23.333%Rel-17%Implementation of multi</vt:lpwstr>
  </property>
  <property fmtid="{D5CDD505-2E9C-101B-9397-08002B2CF9AE}" pid="9" name="MCCCRsImpl7">
    <vt:lpwstr>ple signals played simultaneously%23.333%Rel-17%Clarification of the connection address and port%23.333%Rel-17%Introduction of support for Messaging on Mp Interface%23.333%Rel-17%Alignment of IMS resources procedures' title%23.333%Rel-17%Mandatory use ter</vt:lpwstr>
  </property>
  <property fmtid="{D5CDD505-2E9C-101B-9397-08002B2CF9AE}" pid="10" name="MCCCRsImpl8">
    <vt:lpwstr>mination heartbeat%23.333%Rel-17%Clarify floor control requirement%23.333%Rel-17%Corrupted table structure fixed in tables: 8.17.1, 8.20.1, 8.21.1, 8.22.1, 8.24.1, 8.27.1 by MCC%23.333%Rel-17%Clarify messaging conference requirements%23.333%Rel-17%Clarify</vt:lpwstr>
  </property>
  <property fmtid="{D5CDD505-2E9C-101B-9397-08002B2CF9AE}" pid="11" name="MCCCRsImpl9">
    <vt:lpwstr> floor control requirements and procedures%23.333%Rel-17%Introduction of procedure for Messaging Conference%23.333%Rel-17%Clarification of message storage requirement and procedure%23.333%Rel-17%Clarification of playing messaging requirement and procedure</vt:lpwstr>
  </property>
  <property fmtid="{D5CDD505-2E9C-101B-9397-08002B2CF9AE}" pid="12" name="MCCCRsImpl10">
    <vt:lpwstr>%23.333%Rel-17%Improvement of Floor control procedures%23.333%Rel-17%Remove Editor's Note on Message File Format%23.333%Rel-17%Update to Rel-9 version (MCC)%23.333%Rel-17%Support of ECN%23.333%Rel-17%ECN Support in Mp Interface%23.333%Rel-17%Adding ECN IE</vt:lpwstr>
  </property>
  <property fmtid="{D5CDD505-2E9C-101B-9397-08002B2CF9AE}" pid="13" name="MCCCRsImpl11">
    <vt:lpwstr>s to Connection Point procedures%23.333%Rel-17%ECN Improvements%23.333%Rel-17%Reference update: draft-ietf-avtcore-ecn-for-rtp%23.333%Rel-17%Change history table corrected%23.333%Rel-17%Reference update: RFC 6679%23.333%Rel-17%Additional Text for Support </vt:lpwstr>
  </property>
  <property fmtid="{D5CDD505-2E9C-101B-9397-08002B2CF9AE}" pid="14" name="MCCCRsImpl12">
    <vt:lpwstr>of Multimedia Priority Service (MPS) over_x000d_Mp Interface%23.333%Rel-17%Introduction of support for Coordination of Video Orientation (CVO)%23.333%Rel-17%Introduction of support for Generic Image Attribute/signalling of image size%23.333%Rel-17%CVO handling </vt:lpwstr>
  </property>
  <property fmtid="{D5CDD505-2E9C-101B-9397-08002B2CF9AE}" pid="15" name="MCCCRsImpl13">
    <vt:lpwstr>in MRF%23.333%Rel-17%Correction of CVO description%23.333%Rel-17%Usage of generic image attributes%23.333%Rel-17%Correction of Image Size description%23.333%Rel-17%ICE support for MRF in Mp interface%23.333%Rel-17%Mp requirements for e2e media security%23</vt:lpwstr>
  </property>
  <property fmtid="{D5CDD505-2E9C-101B-9397-08002B2CF9AE}" pid="16" name="MCCCRsImpl14">
    <vt:lpwstr>.333%Rel-17%Generic procedure to support session based messaging (MSRP)%23.333%Rel-17%TCP bearer connection control%23.333%Rel-17%E2e media security procedures for TCP based media (MSRP, BFCP) using TLS and KMS%23.333%Rel-17%Adding support for EVS codec%2</vt:lpwstr>
  </property>
  <property fmtid="{D5CDD505-2E9C-101B-9397-08002B2CF9AE}" pid="17" name="MCCCRsImpl15">
    <vt:lpwstr>3.333%Rel-17%TLS session renegotiation on the Mp interface%23.333%Rel-17%Support of CLUE bearer level signalling%23.333%Rel-17%CLUE carriage over Mp interface%23.333%Rel-17%EVS corrections%23.333%Rel-17%Bearer Termination in ICE Acknowledgements%23.333%Re</vt:lpwstr>
  </property>
  <property fmtid="{D5CDD505-2E9C-101B-9397-08002B2CF9AE}" pid="18" name="MCCCRsImpl16">
    <vt:lpwstr>l-17%IETF Updates on IMS Telepresenc%23.333%Rel-17%3GPP TLS profile reference%23.333%Rel-17%Reference update: IETF drafts%23.333%Rel-17%Support of SDP capability negotiation%23.333%Rel-17%Support for Video Enhancements by Region-of-Interest Information Si</vt:lpwstr>
  </property>
  <property fmtid="{D5CDD505-2E9C-101B-9397-08002B2CF9AE}" pid="19" name="MCCCRsImpl17">
    <vt:lpwstr>gnalling%23.333%Rel-17%Corrections to EVS AMR-WB IO mode-change-capability MIME parameter handling%23.333%Rel-17%Removal of references to TS 26.235%23.333%Rel-17%Support of enhanced bandwidth negotiation mechanism for MTSI sessions%23.333%Rel-17%Rate adap</vt:lpwstr>
  </property>
  <property fmtid="{D5CDD505-2E9C-101B-9397-08002B2CF9AE}" pid="20" name="MCCCRsImpl18">
    <vt:lpwstr>tation clarification%23.333%Rel-17%Clarifications related to the rate adaptation for media endpoints%23.333%Rel-17%Version number number corrected%23.333%Rel-17%Handling of dtx and dtx-recv MIME parameters in SDP offer/answer%23.333%Rel-17%Support of mult</vt:lpwstr>
  </property>
  <property fmtid="{D5CDD505-2E9C-101B-9397-08002B2CF9AE}" pid="21" name="MCCCRsImpl19">
    <vt:lpwstr>i-party multimedia conference using simulcast%23.333%Rel-17%RFC 4572 obsoleted by draft-ietf-mmusic-4572-update%23.333%Rel-17%MMCMH conference establishment procedure%23.333%Rel-17%MMCMH "dial-out" conference establishment requirements%23.333%Rel-17%Inclu</vt:lpwstr>
  </property>
  <property fmtid="{D5CDD505-2E9C-101B-9397-08002B2CF9AE}" pid="22" name="MCCCRsImpl20">
    <vt:lpwstr>ding new MMCMH related IEs in procedures in clause 8%23.333%Rel-17%Correcting reference identity for RFC 6714%23.333%Rel-17%MMCMH Updates%23.333%Rel-17%RTCP Codec Control Commands and Indications%23.333%Rel-17%Reference update: RFC 8122%23.333%Rel-17%Refe</vt:lpwstr>
  </property>
  <property fmtid="{D5CDD505-2E9C-101B-9397-08002B2CF9AE}" pid="23" name="MCCCRsImpl21">
    <vt:lpwstr>rence update: draft-ietf-clue-datachannel%23.333%Rel-17%Support of "Compact Concurrent Codec Negotiation and Capabilities"%23.333%Rel-17%Reference update: draft-ietf-mmusic-sctp-sdp%23.333%Rel-17%Reference update: MMCMH related IETF drafts%23.333%Rel-17%R</vt:lpwstr>
  </property>
  <property fmtid="{D5CDD505-2E9C-101B-9397-08002B2CF9AE}" pid="24" name="MCCCRsImpl22">
    <vt:lpwstr>emoval IE for voice activity detection and "MMCMH policies" clarification%23.333%Rel-17%Reference update: draft-ietf-mmusic-dtls-sdp%23.333%Rel-17%Update to Rel-15 version (MCC)%23.333%Rel-17%Update Mp interface procedures for DBI%23.333%Rel-17%Reference </vt:lpwstr>
  </property>
  <property fmtid="{D5CDD505-2E9C-101B-9397-08002B2CF9AE}" pid="25" name="MCCCRsImpl23">
    <vt:lpwstr>53%23.333%Rel-17%0144%23.333%Rel-17%0145%</vt:lpwstr>
  </property>
</Properties>
</file>