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A38E4CF"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17.</w:t>
            </w:r>
            <w:r w:rsidR="0035091B">
              <w:t>9</w:t>
            </w:r>
            <w:r>
              <w:t>.</w:t>
            </w:r>
            <w:r w:rsidR="00EB1A97">
              <w:t>0</w:t>
            </w:r>
            <w:r w:rsidRPr="00D27A95">
              <w:rPr>
                <w:sz w:val="32"/>
              </w:rPr>
              <w:t xml:space="preserve"> (</w:t>
            </w:r>
            <w:r>
              <w:rPr>
                <w:sz w:val="32"/>
              </w:rPr>
              <w:t>202</w:t>
            </w:r>
            <w:r w:rsidR="00CA3104">
              <w:rPr>
                <w:sz w:val="32"/>
              </w:rPr>
              <w:t>2</w:t>
            </w:r>
            <w:r>
              <w:rPr>
                <w:sz w:val="32"/>
              </w:rPr>
              <w:t>-</w:t>
            </w:r>
            <w:r w:rsidR="0035091B">
              <w:rPr>
                <w:sz w:val="32"/>
              </w:rPr>
              <w:t>12</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040FD7F"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17</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2"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8B9E27"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CA3104">
              <w:rPr>
                <w:noProof/>
                <w:sz w:val="18"/>
              </w:rPr>
              <w:t>2</w:t>
            </w:r>
            <w:r w:rsidRPr="00EC4A44">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404C21">
      <w:pPr>
        <w:pStyle w:val="TT"/>
      </w:pPr>
      <w:r w:rsidRPr="004D3578">
        <w:br w:type="page"/>
      </w:r>
      <w:bookmarkStart w:id="8" w:name="tableOfContents"/>
      <w:bookmarkEnd w:id="8"/>
      <w:r w:rsidRPr="004D3578">
        <w:lastRenderedPageBreak/>
        <w:t>Contents</w:t>
      </w:r>
    </w:p>
    <w:p w14:paraId="26BCDBE4" w14:textId="246B942F" w:rsidR="00774475"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774475">
        <w:rPr>
          <w:noProof/>
        </w:rPr>
        <w:t>Foreword</w:t>
      </w:r>
      <w:r w:rsidR="00774475">
        <w:rPr>
          <w:noProof/>
        </w:rPr>
        <w:tab/>
      </w:r>
      <w:r w:rsidR="00774475">
        <w:rPr>
          <w:noProof/>
        </w:rPr>
        <w:fldChar w:fldCharType="begin" w:fldLock="1"/>
      </w:r>
      <w:r w:rsidR="00774475">
        <w:rPr>
          <w:noProof/>
        </w:rPr>
        <w:instrText xml:space="preserve"> PAGEREF _Toc123561560 \h </w:instrText>
      </w:r>
      <w:r w:rsidR="00774475">
        <w:rPr>
          <w:noProof/>
        </w:rPr>
      </w:r>
      <w:r w:rsidR="00774475">
        <w:rPr>
          <w:noProof/>
        </w:rPr>
        <w:fldChar w:fldCharType="separate"/>
      </w:r>
      <w:r w:rsidR="00774475">
        <w:rPr>
          <w:noProof/>
        </w:rPr>
        <w:t>5</w:t>
      </w:r>
      <w:r w:rsidR="00774475">
        <w:rPr>
          <w:noProof/>
        </w:rPr>
        <w:fldChar w:fldCharType="end"/>
      </w:r>
    </w:p>
    <w:p w14:paraId="364C6E81" w14:textId="6952668A" w:rsidR="00774475" w:rsidRDefault="0077447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_Toc123561561 \h </w:instrText>
      </w:r>
      <w:r>
        <w:rPr>
          <w:noProof/>
        </w:rPr>
      </w:r>
      <w:r>
        <w:rPr>
          <w:noProof/>
        </w:rPr>
        <w:fldChar w:fldCharType="separate"/>
      </w:r>
      <w:r>
        <w:rPr>
          <w:noProof/>
        </w:rPr>
        <w:t>6</w:t>
      </w:r>
      <w:r>
        <w:rPr>
          <w:noProof/>
        </w:rPr>
        <w:fldChar w:fldCharType="end"/>
      </w:r>
    </w:p>
    <w:p w14:paraId="2D3818F1" w14:textId="44137D1A" w:rsidR="00774475" w:rsidRDefault="00774475">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_Toc123561562 \h </w:instrText>
      </w:r>
      <w:r>
        <w:rPr>
          <w:noProof/>
        </w:rPr>
      </w:r>
      <w:r>
        <w:rPr>
          <w:noProof/>
        </w:rPr>
        <w:fldChar w:fldCharType="separate"/>
      </w:r>
      <w:r>
        <w:rPr>
          <w:noProof/>
        </w:rPr>
        <w:t>6</w:t>
      </w:r>
      <w:r>
        <w:rPr>
          <w:noProof/>
        </w:rPr>
        <w:fldChar w:fldCharType="end"/>
      </w:r>
    </w:p>
    <w:p w14:paraId="5C21935D" w14:textId="2888F3BE" w:rsidR="00774475" w:rsidRDefault="00774475">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_Toc123561563 \h </w:instrText>
      </w:r>
      <w:r>
        <w:rPr>
          <w:noProof/>
        </w:rPr>
      </w:r>
      <w:r>
        <w:rPr>
          <w:noProof/>
        </w:rPr>
        <w:fldChar w:fldCharType="separate"/>
      </w:r>
      <w:r>
        <w:rPr>
          <w:noProof/>
        </w:rPr>
        <w:t>9</w:t>
      </w:r>
      <w:r>
        <w:rPr>
          <w:noProof/>
        </w:rPr>
        <w:fldChar w:fldCharType="end"/>
      </w:r>
    </w:p>
    <w:p w14:paraId="0F1F515F" w14:textId="7A8E0213" w:rsidR="00774475" w:rsidRDefault="0077447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_Toc123561564 \h </w:instrText>
      </w:r>
      <w:r>
        <w:rPr>
          <w:noProof/>
        </w:rPr>
      </w:r>
      <w:r>
        <w:rPr>
          <w:noProof/>
        </w:rPr>
        <w:fldChar w:fldCharType="separate"/>
      </w:r>
      <w:r>
        <w:rPr>
          <w:noProof/>
        </w:rPr>
        <w:t>15</w:t>
      </w:r>
      <w:r>
        <w:rPr>
          <w:noProof/>
        </w:rPr>
        <w:fldChar w:fldCharType="end"/>
      </w:r>
    </w:p>
    <w:p w14:paraId="3F816348" w14:textId="0FB81B78" w:rsidR="00774475" w:rsidRDefault="0077447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_Toc123561565 \h </w:instrText>
      </w:r>
      <w:r>
        <w:rPr>
          <w:noProof/>
        </w:rPr>
      </w:r>
      <w:r>
        <w:rPr>
          <w:noProof/>
        </w:rPr>
        <w:fldChar w:fldCharType="separate"/>
      </w:r>
      <w:r>
        <w:rPr>
          <w:noProof/>
        </w:rPr>
        <w:t>16</w:t>
      </w:r>
      <w:r>
        <w:rPr>
          <w:noProof/>
        </w:rPr>
        <w:fldChar w:fldCharType="end"/>
      </w:r>
    </w:p>
    <w:p w14:paraId="61CA9CB8" w14:textId="4C0F52ED" w:rsidR="00774475" w:rsidRDefault="00774475">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_Toc123561566 \h </w:instrText>
      </w:r>
      <w:r>
        <w:rPr>
          <w:noProof/>
        </w:rPr>
      </w:r>
      <w:r>
        <w:rPr>
          <w:noProof/>
        </w:rPr>
        <w:fldChar w:fldCharType="separate"/>
      </w:r>
      <w:r>
        <w:rPr>
          <w:noProof/>
        </w:rPr>
        <w:t>16</w:t>
      </w:r>
      <w:r>
        <w:rPr>
          <w:noProof/>
        </w:rPr>
        <w:fldChar w:fldCharType="end"/>
      </w:r>
    </w:p>
    <w:p w14:paraId="34EB1756" w14:textId="79948CAF" w:rsidR="00774475" w:rsidRDefault="0077447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_Toc123561567 \h </w:instrText>
      </w:r>
      <w:r>
        <w:rPr>
          <w:noProof/>
        </w:rPr>
      </w:r>
      <w:r>
        <w:rPr>
          <w:noProof/>
        </w:rPr>
        <w:fldChar w:fldCharType="separate"/>
      </w:r>
      <w:r>
        <w:rPr>
          <w:noProof/>
        </w:rPr>
        <w:t>17</w:t>
      </w:r>
      <w:r>
        <w:rPr>
          <w:noProof/>
        </w:rPr>
        <w:fldChar w:fldCharType="end"/>
      </w:r>
    </w:p>
    <w:p w14:paraId="39EB0593" w14:textId="3FD7963D" w:rsidR="00774475" w:rsidRDefault="00774475">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_Toc123561568 \h </w:instrText>
      </w:r>
      <w:r>
        <w:rPr>
          <w:noProof/>
        </w:rPr>
      </w:r>
      <w:r>
        <w:rPr>
          <w:noProof/>
        </w:rPr>
        <w:fldChar w:fldCharType="separate"/>
      </w:r>
      <w:r>
        <w:rPr>
          <w:noProof/>
        </w:rPr>
        <w:t>21</w:t>
      </w:r>
      <w:r>
        <w:rPr>
          <w:noProof/>
        </w:rPr>
        <w:fldChar w:fldCharType="end"/>
      </w:r>
    </w:p>
    <w:p w14:paraId="0841AF3F" w14:textId="5C128E18" w:rsidR="00774475" w:rsidRDefault="00774475">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_Toc123561569 \h </w:instrText>
      </w:r>
      <w:r>
        <w:rPr>
          <w:noProof/>
        </w:rPr>
      </w:r>
      <w:r>
        <w:rPr>
          <w:noProof/>
        </w:rPr>
        <w:fldChar w:fldCharType="separate"/>
      </w:r>
      <w:r>
        <w:rPr>
          <w:noProof/>
        </w:rPr>
        <w:t>22</w:t>
      </w:r>
      <w:r>
        <w:rPr>
          <w:noProof/>
        </w:rPr>
        <w:fldChar w:fldCharType="end"/>
      </w:r>
    </w:p>
    <w:p w14:paraId="5AECCB5E" w14:textId="17F1F535" w:rsidR="00774475" w:rsidRDefault="00774475">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_Toc123561570 \h </w:instrText>
      </w:r>
      <w:r>
        <w:rPr>
          <w:noProof/>
        </w:rPr>
      </w:r>
      <w:r>
        <w:rPr>
          <w:noProof/>
        </w:rPr>
        <w:fldChar w:fldCharType="separate"/>
      </w:r>
      <w:r>
        <w:rPr>
          <w:noProof/>
        </w:rPr>
        <w:t>24</w:t>
      </w:r>
      <w:r>
        <w:rPr>
          <w:noProof/>
        </w:rPr>
        <w:fldChar w:fldCharType="end"/>
      </w:r>
    </w:p>
    <w:p w14:paraId="4942B9ED" w14:textId="590367E3" w:rsidR="00774475" w:rsidRDefault="0077447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_Toc123561571 \h </w:instrText>
      </w:r>
      <w:r>
        <w:rPr>
          <w:noProof/>
        </w:rPr>
      </w:r>
      <w:r>
        <w:rPr>
          <w:noProof/>
        </w:rPr>
        <w:fldChar w:fldCharType="separate"/>
      </w:r>
      <w:r>
        <w:rPr>
          <w:noProof/>
        </w:rPr>
        <w:t>26</w:t>
      </w:r>
      <w:r>
        <w:rPr>
          <w:noProof/>
        </w:rPr>
        <w:fldChar w:fldCharType="end"/>
      </w:r>
    </w:p>
    <w:p w14:paraId="1FE39EB4" w14:textId="4C60F119" w:rsidR="00774475" w:rsidRDefault="0077447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_Toc123561572 \h </w:instrText>
      </w:r>
      <w:r>
        <w:rPr>
          <w:noProof/>
        </w:rPr>
      </w:r>
      <w:r>
        <w:rPr>
          <w:noProof/>
        </w:rPr>
        <w:fldChar w:fldCharType="separate"/>
      </w:r>
      <w:r>
        <w:rPr>
          <w:noProof/>
        </w:rPr>
        <w:t>27</w:t>
      </w:r>
      <w:r>
        <w:rPr>
          <w:noProof/>
        </w:rPr>
        <w:fldChar w:fldCharType="end"/>
      </w:r>
    </w:p>
    <w:p w14:paraId="7A4C1E8D" w14:textId="37210966" w:rsidR="00774475" w:rsidRDefault="00774475">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_Toc123561573 \h </w:instrText>
      </w:r>
      <w:r>
        <w:rPr>
          <w:noProof/>
        </w:rPr>
      </w:r>
      <w:r>
        <w:rPr>
          <w:noProof/>
        </w:rPr>
        <w:fldChar w:fldCharType="separate"/>
      </w:r>
      <w:r>
        <w:rPr>
          <w:noProof/>
        </w:rPr>
        <w:t>27</w:t>
      </w:r>
      <w:r>
        <w:rPr>
          <w:noProof/>
        </w:rPr>
        <w:fldChar w:fldCharType="end"/>
      </w:r>
    </w:p>
    <w:p w14:paraId="553D0C25" w14:textId="14D006CD" w:rsidR="00774475" w:rsidRDefault="00774475">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_Toc123561574 \h </w:instrText>
      </w:r>
      <w:r>
        <w:rPr>
          <w:noProof/>
        </w:rPr>
      </w:r>
      <w:r>
        <w:rPr>
          <w:noProof/>
        </w:rPr>
        <w:fldChar w:fldCharType="separate"/>
      </w:r>
      <w:r>
        <w:rPr>
          <w:noProof/>
        </w:rPr>
        <w:t>27</w:t>
      </w:r>
      <w:r>
        <w:rPr>
          <w:noProof/>
        </w:rPr>
        <w:fldChar w:fldCharType="end"/>
      </w:r>
    </w:p>
    <w:p w14:paraId="2207CA46" w14:textId="0CD9AD40" w:rsidR="00774475" w:rsidRDefault="00774475">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_Toc123561575 \h </w:instrText>
      </w:r>
      <w:r>
        <w:rPr>
          <w:noProof/>
        </w:rPr>
      </w:r>
      <w:r>
        <w:rPr>
          <w:noProof/>
        </w:rPr>
        <w:fldChar w:fldCharType="separate"/>
      </w:r>
      <w:r>
        <w:rPr>
          <w:noProof/>
        </w:rPr>
        <w:t>28</w:t>
      </w:r>
      <w:r>
        <w:rPr>
          <w:noProof/>
        </w:rPr>
        <w:fldChar w:fldCharType="end"/>
      </w:r>
    </w:p>
    <w:p w14:paraId="1FE7A950" w14:textId="6BF20EC3" w:rsidR="00774475" w:rsidRDefault="00774475">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_Toc123561576 \h </w:instrText>
      </w:r>
      <w:r>
        <w:rPr>
          <w:noProof/>
        </w:rPr>
      </w:r>
      <w:r>
        <w:rPr>
          <w:noProof/>
        </w:rPr>
        <w:fldChar w:fldCharType="separate"/>
      </w:r>
      <w:r>
        <w:rPr>
          <w:noProof/>
        </w:rPr>
        <w:t>28</w:t>
      </w:r>
      <w:r>
        <w:rPr>
          <w:noProof/>
        </w:rPr>
        <w:fldChar w:fldCharType="end"/>
      </w:r>
    </w:p>
    <w:p w14:paraId="1557194A" w14:textId="5F037C6C" w:rsidR="00774475" w:rsidRDefault="00774475">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_Toc123561577 \h </w:instrText>
      </w:r>
      <w:r>
        <w:rPr>
          <w:noProof/>
        </w:rPr>
      </w:r>
      <w:r>
        <w:rPr>
          <w:noProof/>
        </w:rPr>
        <w:fldChar w:fldCharType="separate"/>
      </w:r>
      <w:r>
        <w:rPr>
          <w:noProof/>
        </w:rPr>
        <w:t>30</w:t>
      </w:r>
      <w:r>
        <w:rPr>
          <w:noProof/>
        </w:rPr>
        <w:fldChar w:fldCharType="end"/>
      </w:r>
    </w:p>
    <w:p w14:paraId="4971DA57" w14:textId="6B8050A3" w:rsidR="00774475" w:rsidRDefault="00774475">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_Toc123561578 \h </w:instrText>
      </w:r>
      <w:r>
        <w:rPr>
          <w:noProof/>
        </w:rPr>
      </w:r>
      <w:r>
        <w:rPr>
          <w:noProof/>
        </w:rPr>
        <w:fldChar w:fldCharType="separate"/>
      </w:r>
      <w:r>
        <w:rPr>
          <w:noProof/>
        </w:rPr>
        <w:t>30</w:t>
      </w:r>
      <w:r>
        <w:rPr>
          <w:noProof/>
        </w:rPr>
        <w:fldChar w:fldCharType="end"/>
      </w:r>
    </w:p>
    <w:p w14:paraId="2FD206C3" w14:textId="16F05DD1" w:rsidR="00774475" w:rsidRDefault="00774475">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_Toc123561579 \h </w:instrText>
      </w:r>
      <w:r>
        <w:rPr>
          <w:noProof/>
        </w:rPr>
      </w:r>
      <w:r>
        <w:rPr>
          <w:noProof/>
        </w:rPr>
        <w:fldChar w:fldCharType="separate"/>
      </w:r>
      <w:r>
        <w:rPr>
          <w:noProof/>
        </w:rPr>
        <w:t>30</w:t>
      </w:r>
      <w:r>
        <w:rPr>
          <w:noProof/>
        </w:rPr>
        <w:fldChar w:fldCharType="end"/>
      </w:r>
    </w:p>
    <w:p w14:paraId="275A2170" w14:textId="3DEEB707" w:rsidR="00774475" w:rsidRDefault="00774475">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_Toc123561580 \h </w:instrText>
      </w:r>
      <w:r>
        <w:rPr>
          <w:noProof/>
        </w:rPr>
      </w:r>
      <w:r>
        <w:rPr>
          <w:noProof/>
        </w:rPr>
        <w:fldChar w:fldCharType="separate"/>
      </w:r>
      <w:r>
        <w:rPr>
          <w:noProof/>
        </w:rPr>
        <w:t>31</w:t>
      </w:r>
      <w:r>
        <w:rPr>
          <w:noProof/>
        </w:rPr>
        <w:fldChar w:fldCharType="end"/>
      </w:r>
    </w:p>
    <w:p w14:paraId="47C17AD0" w14:textId="23B4912E" w:rsidR="00774475" w:rsidRDefault="00774475">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_Toc123561581 \h </w:instrText>
      </w:r>
      <w:r>
        <w:rPr>
          <w:noProof/>
        </w:rPr>
      </w:r>
      <w:r>
        <w:rPr>
          <w:noProof/>
        </w:rPr>
        <w:fldChar w:fldCharType="separate"/>
      </w:r>
      <w:r>
        <w:rPr>
          <w:noProof/>
        </w:rPr>
        <w:t>31</w:t>
      </w:r>
      <w:r>
        <w:rPr>
          <w:noProof/>
        </w:rPr>
        <w:fldChar w:fldCharType="end"/>
      </w:r>
    </w:p>
    <w:p w14:paraId="64914F15" w14:textId="69040053" w:rsidR="00774475" w:rsidRDefault="0077447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_Toc123561582 \h </w:instrText>
      </w:r>
      <w:r>
        <w:rPr>
          <w:noProof/>
        </w:rPr>
      </w:r>
      <w:r>
        <w:rPr>
          <w:noProof/>
        </w:rPr>
        <w:fldChar w:fldCharType="separate"/>
      </w:r>
      <w:r>
        <w:rPr>
          <w:noProof/>
        </w:rPr>
        <w:t>34</w:t>
      </w:r>
      <w:r>
        <w:rPr>
          <w:noProof/>
        </w:rPr>
        <w:fldChar w:fldCharType="end"/>
      </w:r>
    </w:p>
    <w:p w14:paraId="3593CA72" w14:textId="26E62A07" w:rsidR="00774475" w:rsidRDefault="0077447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_Toc123561583 \h </w:instrText>
      </w:r>
      <w:r>
        <w:rPr>
          <w:noProof/>
        </w:rPr>
      </w:r>
      <w:r>
        <w:rPr>
          <w:noProof/>
        </w:rPr>
        <w:fldChar w:fldCharType="separate"/>
      </w:r>
      <w:r>
        <w:rPr>
          <w:noProof/>
        </w:rPr>
        <w:t>34</w:t>
      </w:r>
      <w:r>
        <w:rPr>
          <w:noProof/>
        </w:rPr>
        <w:fldChar w:fldCharType="end"/>
      </w:r>
    </w:p>
    <w:p w14:paraId="01CA4DE3" w14:textId="737C9045" w:rsidR="00774475" w:rsidRDefault="0077447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_Toc123561584 \h </w:instrText>
      </w:r>
      <w:r>
        <w:rPr>
          <w:noProof/>
        </w:rPr>
      </w:r>
      <w:r>
        <w:rPr>
          <w:noProof/>
        </w:rPr>
        <w:fldChar w:fldCharType="separate"/>
      </w:r>
      <w:r>
        <w:rPr>
          <w:noProof/>
        </w:rPr>
        <w:t>34</w:t>
      </w:r>
      <w:r>
        <w:rPr>
          <w:noProof/>
        </w:rPr>
        <w:fldChar w:fldCharType="end"/>
      </w:r>
    </w:p>
    <w:p w14:paraId="491AA21B" w14:textId="13D95C18" w:rsidR="00774475" w:rsidRDefault="00774475">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_Toc123561585 \h </w:instrText>
      </w:r>
      <w:r>
        <w:rPr>
          <w:noProof/>
        </w:rPr>
      </w:r>
      <w:r>
        <w:rPr>
          <w:noProof/>
        </w:rPr>
        <w:fldChar w:fldCharType="separate"/>
      </w:r>
      <w:r>
        <w:rPr>
          <w:noProof/>
        </w:rPr>
        <w:t>35</w:t>
      </w:r>
      <w:r>
        <w:rPr>
          <w:noProof/>
        </w:rPr>
        <w:fldChar w:fldCharType="end"/>
      </w:r>
    </w:p>
    <w:p w14:paraId="1DC9B8D5" w14:textId="4B1A3B61" w:rsidR="00774475" w:rsidRDefault="00774475">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_Toc123561586 \h </w:instrText>
      </w:r>
      <w:r>
        <w:rPr>
          <w:noProof/>
        </w:rPr>
      </w:r>
      <w:r>
        <w:rPr>
          <w:noProof/>
        </w:rPr>
        <w:fldChar w:fldCharType="separate"/>
      </w:r>
      <w:r>
        <w:rPr>
          <w:noProof/>
        </w:rPr>
        <w:t>35</w:t>
      </w:r>
      <w:r>
        <w:rPr>
          <w:noProof/>
        </w:rPr>
        <w:fldChar w:fldCharType="end"/>
      </w:r>
    </w:p>
    <w:p w14:paraId="5EC497BF" w14:textId="2330A7C9" w:rsidR="00774475" w:rsidRDefault="00774475">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_Toc123561587 \h </w:instrText>
      </w:r>
      <w:r>
        <w:rPr>
          <w:noProof/>
        </w:rPr>
      </w:r>
      <w:r>
        <w:rPr>
          <w:noProof/>
        </w:rPr>
        <w:fldChar w:fldCharType="separate"/>
      </w:r>
      <w:r>
        <w:rPr>
          <w:noProof/>
        </w:rPr>
        <w:t>35</w:t>
      </w:r>
      <w:r>
        <w:rPr>
          <w:noProof/>
        </w:rPr>
        <w:fldChar w:fldCharType="end"/>
      </w:r>
    </w:p>
    <w:p w14:paraId="36FE6875" w14:textId="614DB592" w:rsidR="00774475" w:rsidRDefault="00774475">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_Toc123561588 \h </w:instrText>
      </w:r>
      <w:r>
        <w:rPr>
          <w:noProof/>
        </w:rPr>
      </w:r>
      <w:r>
        <w:rPr>
          <w:noProof/>
        </w:rPr>
        <w:fldChar w:fldCharType="separate"/>
      </w:r>
      <w:r>
        <w:rPr>
          <w:noProof/>
        </w:rPr>
        <w:t>35</w:t>
      </w:r>
      <w:r>
        <w:rPr>
          <w:noProof/>
        </w:rPr>
        <w:fldChar w:fldCharType="end"/>
      </w:r>
    </w:p>
    <w:p w14:paraId="58FA23D3" w14:textId="0C633364" w:rsidR="00774475" w:rsidRDefault="00774475">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_Toc123561589 \h </w:instrText>
      </w:r>
      <w:r>
        <w:rPr>
          <w:noProof/>
        </w:rPr>
      </w:r>
      <w:r>
        <w:rPr>
          <w:noProof/>
        </w:rPr>
        <w:fldChar w:fldCharType="separate"/>
      </w:r>
      <w:r>
        <w:rPr>
          <w:noProof/>
        </w:rPr>
        <w:t>35</w:t>
      </w:r>
      <w:r>
        <w:rPr>
          <w:noProof/>
        </w:rPr>
        <w:fldChar w:fldCharType="end"/>
      </w:r>
    </w:p>
    <w:p w14:paraId="0F3D2EE5" w14:textId="5CF42390" w:rsidR="00774475" w:rsidRDefault="00774475">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_Toc123561590 \h </w:instrText>
      </w:r>
      <w:r>
        <w:rPr>
          <w:noProof/>
        </w:rPr>
      </w:r>
      <w:r>
        <w:rPr>
          <w:noProof/>
        </w:rPr>
        <w:fldChar w:fldCharType="separate"/>
      </w:r>
      <w:r>
        <w:rPr>
          <w:noProof/>
        </w:rPr>
        <w:t>35</w:t>
      </w:r>
      <w:r>
        <w:rPr>
          <w:noProof/>
        </w:rPr>
        <w:fldChar w:fldCharType="end"/>
      </w:r>
    </w:p>
    <w:p w14:paraId="393CC77B" w14:textId="36AF3325" w:rsidR="00774475" w:rsidRDefault="0077447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_Toc123561591 \h </w:instrText>
      </w:r>
      <w:r>
        <w:rPr>
          <w:noProof/>
        </w:rPr>
      </w:r>
      <w:r>
        <w:rPr>
          <w:noProof/>
        </w:rPr>
        <w:fldChar w:fldCharType="separate"/>
      </w:r>
      <w:r>
        <w:rPr>
          <w:noProof/>
        </w:rPr>
        <w:t>37</w:t>
      </w:r>
      <w:r>
        <w:rPr>
          <w:noProof/>
        </w:rPr>
        <w:fldChar w:fldCharType="end"/>
      </w:r>
    </w:p>
    <w:p w14:paraId="6BBD8DAD" w14:textId="2EBBCE7F" w:rsidR="00774475" w:rsidRDefault="00774475">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_Toc123561592 \h </w:instrText>
      </w:r>
      <w:r>
        <w:rPr>
          <w:noProof/>
        </w:rPr>
      </w:r>
      <w:r>
        <w:rPr>
          <w:noProof/>
        </w:rPr>
        <w:fldChar w:fldCharType="separate"/>
      </w:r>
      <w:r>
        <w:rPr>
          <w:noProof/>
        </w:rPr>
        <w:t>37</w:t>
      </w:r>
      <w:r>
        <w:rPr>
          <w:noProof/>
        </w:rPr>
        <w:fldChar w:fldCharType="end"/>
      </w:r>
    </w:p>
    <w:p w14:paraId="61F11770" w14:textId="31C1C1B5" w:rsidR="00774475" w:rsidRDefault="00774475">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_Toc123561593 \h </w:instrText>
      </w:r>
      <w:r>
        <w:rPr>
          <w:noProof/>
        </w:rPr>
      </w:r>
      <w:r>
        <w:rPr>
          <w:noProof/>
        </w:rPr>
        <w:fldChar w:fldCharType="separate"/>
      </w:r>
      <w:r>
        <w:rPr>
          <w:noProof/>
        </w:rPr>
        <w:t>37</w:t>
      </w:r>
      <w:r>
        <w:rPr>
          <w:noProof/>
        </w:rPr>
        <w:fldChar w:fldCharType="end"/>
      </w:r>
    </w:p>
    <w:p w14:paraId="791D0B9C" w14:textId="71A35BDF" w:rsidR="00774475" w:rsidRDefault="00774475">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_Toc123561594 \h </w:instrText>
      </w:r>
      <w:r>
        <w:rPr>
          <w:noProof/>
        </w:rPr>
      </w:r>
      <w:r>
        <w:rPr>
          <w:noProof/>
        </w:rPr>
        <w:fldChar w:fldCharType="separate"/>
      </w:r>
      <w:r>
        <w:rPr>
          <w:noProof/>
        </w:rPr>
        <w:t>37</w:t>
      </w:r>
      <w:r>
        <w:rPr>
          <w:noProof/>
        </w:rPr>
        <w:fldChar w:fldCharType="end"/>
      </w:r>
    </w:p>
    <w:p w14:paraId="6A535D66" w14:textId="71C9AF76" w:rsidR="00774475" w:rsidRDefault="00774475">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_Toc123561595 \h </w:instrText>
      </w:r>
      <w:r>
        <w:rPr>
          <w:noProof/>
        </w:rPr>
      </w:r>
      <w:r>
        <w:rPr>
          <w:noProof/>
        </w:rPr>
        <w:fldChar w:fldCharType="separate"/>
      </w:r>
      <w:r>
        <w:rPr>
          <w:noProof/>
        </w:rPr>
        <w:t>38</w:t>
      </w:r>
      <w:r>
        <w:rPr>
          <w:noProof/>
        </w:rPr>
        <w:fldChar w:fldCharType="end"/>
      </w:r>
    </w:p>
    <w:p w14:paraId="1B330A78" w14:textId="281CA737" w:rsidR="00774475" w:rsidRDefault="00774475">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_Toc123561596 \h </w:instrText>
      </w:r>
      <w:r>
        <w:rPr>
          <w:noProof/>
        </w:rPr>
      </w:r>
      <w:r>
        <w:rPr>
          <w:noProof/>
        </w:rPr>
        <w:fldChar w:fldCharType="separate"/>
      </w:r>
      <w:r>
        <w:rPr>
          <w:noProof/>
        </w:rPr>
        <w:t>39</w:t>
      </w:r>
      <w:r>
        <w:rPr>
          <w:noProof/>
        </w:rPr>
        <w:fldChar w:fldCharType="end"/>
      </w:r>
    </w:p>
    <w:p w14:paraId="10254D1A" w14:textId="63C79296" w:rsidR="00774475" w:rsidRDefault="00774475">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_Toc123561597 \h </w:instrText>
      </w:r>
      <w:r>
        <w:rPr>
          <w:noProof/>
        </w:rPr>
      </w:r>
      <w:r>
        <w:rPr>
          <w:noProof/>
        </w:rPr>
        <w:fldChar w:fldCharType="separate"/>
      </w:r>
      <w:r>
        <w:rPr>
          <w:noProof/>
        </w:rPr>
        <w:t>43</w:t>
      </w:r>
      <w:r>
        <w:rPr>
          <w:noProof/>
        </w:rPr>
        <w:fldChar w:fldCharType="end"/>
      </w:r>
    </w:p>
    <w:p w14:paraId="020B9812" w14:textId="1DDBD8C1" w:rsidR="00774475" w:rsidRDefault="00774475">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_Toc123561598 \h </w:instrText>
      </w:r>
      <w:r>
        <w:rPr>
          <w:noProof/>
        </w:rPr>
      </w:r>
      <w:r>
        <w:rPr>
          <w:noProof/>
        </w:rPr>
        <w:fldChar w:fldCharType="separate"/>
      </w:r>
      <w:r>
        <w:rPr>
          <w:noProof/>
        </w:rPr>
        <w:t>47</w:t>
      </w:r>
      <w:r>
        <w:rPr>
          <w:noProof/>
        </w:rPr>
        <w:fldChar w:fldCharType="end"/>
      </w:r>
    </w:p>
    <w:p w14:paraId="11D591CE" w14:textId="6DED2A75" w:rsidR="00774475" w:rsidRDefault="00774475">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_Toc123561599 \h </w:instrText>
      </w:r>
      <w:r>
        <w:rPr>
          <w:noProof/>
        </w:rPr>
      </w:r>
      <w:r>
        <w:rPr>
          <w:noProof/>
        </w:rPr>
        <w:fldChar w:fldCharType="separate"/>
      </w:r>
      <w:r>
        <w:rPr>
          <w:noProof/>
        </w:rPr>
        <w:t>48</w:t>
      </w:r>
      <w:r>
        <w:rPr>
          <w:noProof/>
        </w:rPr>
        <w:fldChar w:fldCharType="end"/>
      </w:r>
    </w:p>
    <w:p w14:paraId="49474635" w14:textId="178FD1E1" w:rsidR="00774475" w:rsidRDefault="00774475">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_Toc123561600 \h </w:instrText>
      </w:r>
      <w:r>
        <w:rPr>
          <w:noProof/>
        </w:rPr>
      </w:r>
      <w:r>
        <w:rPr>
          <w:noProof/>
        </w:rPr>
        <w:fldChar w:fldCharType="separate"/>
      </w:r>
      <w:r>
        <w:rPr>
          <w:noProof/>
        </w:rPr>
        <w:t>48</w:t>
      </w:r>
      <w:r>
        <w:rPr>
          <w:noProof/>
        </w:rPr>
        <w:fldChar w:fldCharType="end"/>
      </w:r>
    </w:p>
    <w:p w14:paraId="4E5D3CD7" w14:textId="09C1BA30" w:rsidR="00774475" w:rsidRDefault="00774475">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_Toc123561601 \h </w:instrText>
      </w:r>
      <w:r>
        <w:rPr>
          <w:noProof/>
        </w:rPr>
      </w:r>
      <w:r>
        <w:rPr>
          <w:noProof/>
        </w:rPr>
        <w:fldChar w:fldCharType="separate"/>
      </w:r>
      <w:r>
        <w:rPr>
          <w:noProof/>
        </w:rPr>
        <w:t>49</w:t>
      </w:r>
      <w:r>
        <w:rPr>
          <w:noProof/>
        </w:rPr>
        <w:fldChar w:fldCharType="end"/>
      </w:r>
    </w:p>
    <w:p w14:paraId="69F3D8EC" w14:textId="61C78510" w:rsidR="00774475" w:rsidRDefault="00774475">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_Toc123561602 \h </w:instrText>
      </w:r>
      <w:r>
        <w:rPr>
          <w:noProof/>
        </w:rPr>
      </w:r>
      <w:r>
        <w:rPr>
          <w:noProof/>
        </w:rPr>
        <w:fldChar w:fldCharType="separate"/>
      </w:r>
      <w:r>
        <w:rPr>
          <w:noProof/>
        </w:rPr>
        <w:t>49</w:t>
      </w:r>
      <w:r>
        <w:rPr>
          <w:noProof/>
        </w:rPr>
        <w:fldChar w:fldCharType="end"/>
      </w:r>
    </w:p>
    <w:p w14:paraId="4AD5C740" w14:textId="4B70184E" w:rsidR="00774475" w:rsidRDefault="00774475">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_Toc123561603 \h </w:instrText>
      </w:r>
      <w:r>
        <w:rPr>
          <w:noProof/>
        </w:rPr>
      </w:r>
      <w:r>
        <w:rPr>
          <w:noProof/>
        </w:rPr>
        <w:fldChar w:fldCharType="separate"/>
      </w:r>
      <w:r>
        <w:rPr>
          <w:noProof/>
        </w:rPr>
        <w:t>49</w:t>
      </w:r>
      <w:r>
        <w:rPr>
          <w:noProof/>
        </w:rPr>
        <w:fldChar w:fldCharType="end"/>
      </w:r>
    </w:p>
    <w:p w14:paraId="0649C336" w14:textId="18B6A8A3" w:rsidR="00774475" w:rsidRDefault="00774475">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_Toc123561604 \h </w:instrText>
      </w:r>
      <w:r>
        <w:rPr>
          <w:noProof/>
        </w:rPr>
      </w:r>
      <w:r>
        <w:rPr>
          <w:noProof/>
        </w:rPr>
        <w:fldChar w:fldCharType="separate"/>
      </w:r>
      <w:r>
        <w:rPr>
          <w:noProof/>
        </w:rPr>
        <w:t>49</w:t>
      </w:r>
      <w:r>
        <w:rPr>
          <w:noProof/>
        </w:rPr>
        <w:fldChar w:fldCharType="end"/>
      </w:r>
    </w:p>
    <w:p w14:paraId="56D2A3BE" w14:textId="399074E5" w:rsidR="00774475" w:rsidRDefault="00774475">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_Toc123561605 \h </w:instrText>
      </w:r>
      <w:r>
        <w:rPr>
          <w:noProof/>
        </w:rPr>
      </w:r>
      <w:r>
        <w:rPr>
          <w:noProof/>
        </w:rPr>
        <w:fldChar w:fldCharType="separate"/>
      </w:r>
      <w:r>
        <w:rPr>
          <w:noProof/>
        </w:rPr>
        <w:t>52</w:t>
      </w:r>
      <w:r>
        <w:rPr>
          <w:noProof/>
        </w:rPr>
        <w:fldChar w:fldCharType="end"/>
      </w:r>
    </w:p>
    <w:p w14:paraId="69E0818B" w14:textId="36F6AD55" w:rsidR="00774475" w:rsidRDefault="00774475">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_Toc123561606 \h </w:instrText>
      </w:r>
      <w:r>
        <w:rPr>
          <w:noProof/>
        </w:rPr>
      </w:r>
      <w:r>
        <w:rPr>
          <w:noProof/>
        </w:rPr>
        <w:fldChar w:fldCharType="separate"/>
      </w:r>
      <w:r>
        <w:rPr>
          <w:noProof/>
        </w:rPr>
        <w:t>52</w:t>
      </w:r>
      <w:r>
        <w:rPr>
          <w:noProof/>
        </w:rPr>
        <w:fldChar w:fldCharType="end"/>
      </w:r>
    </w:p>
    <w:p w14:paraId="64D6A34F" w14:textId="229FDEAC" w:rsidR="00774475" w:rsidRDefault="00774475">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_Toc123561607 \h </w:instrText>
      </w:r>
      <w:r>
        <w:rPr>
          <w:noProof/>
        </w:rPr>
      </w:r>
      <w:r>
        <w:rPr>
          <w:noProof/>
        </w:rPr>
        <w:fldChar w:fldCharType="separate"/>
      </w:r>
      <w:r>
        <w:rPr>
          <w:noProof/>
        </w:rPr>
        <w:t>53</w:t>
      </w:r>
      <w:r>
        <w:rPr>
          <w:noProof/>
        </w:rPr>
        <w:fldChar w:fldCharType="end"/>
      </w:r>
    </w:p>
    <w:p w14:paraId="19440A88" w14:textId="3A3FB9A1" w:rsidR="00774475" w:rsidRDefault="00774475">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_Toc123561608 \h </w:instrText>
      </w:r>
      <w:r>
        <w:rPr>
          <w:noProof/>
        </w:rPr>
      </w:r>
      <w:r>
        <w:rPr>
          <w:noProof/>
        </w:rPr>
        <w:fldChar w:fldCharType="separate"/>
      </w:r>
      <w:r>
        <w:rPr>
          <w:noProof/>
        </w:rPr>
        <w:t>53</w:t>
      </w:r>
      <w:r>
        <w:rPr>
          <w:noProof/>
        </w:rPr>
        <w:fldChar w:fldCharType="end"/>
      </w:r>
    </w:p>
    <w:p w14:paraId="6254CE68" w14:textId="715995BF" w:rsidR="00774475" w:rsidRDefault="00774475">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_Toc123561609 \h </w:instrText>
      </w:r>
      <w:r>
        <w:rPr>
          <w:noProof/>
        </w:rPr>
      </w:r>
      <w:r>
        <w:rPr>
          <w:noProof/>
        </w:rPr>
        <w:fldChar w:fldCharType="separate"/>
      </w:r>
      <w:r>
        <w:rPr>
          <w:noProof/>
        </w:rPr>
        <w:t>53</w:t>
      </w:r>
      <w:r>
        <w:rPr>
          <w:noProof/>
        </w:rPr>
        <w:fldChar w:fldCharType="end"/>
      </w:r>
    </w:p>
    <w:p w14:paraId="6A7F652A" w14:textId="12A84CDE" w:rsidR="00774475" w:rsidRDefault="00774475">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_Toc123561610 \h </w:instrText>
      </w:r>
      <w:r>
        <w:rPr>
          <w:noProof/>
        </w:rPr>
      </w:r>
      <w:r>
        <w:rPr>
          <w:noProof/>
        </w:rPr>
        <w:fldChar w:fldCharType="separate"/>
      </w:r>
      <w:r>
        <w:rPr>
          <w:noProof/>
        </w:rPr>
        <w:t>53</w:t>
      </w:r>
      <w:r>
        <w:rPr>
          <w:noProof/>
        </w:rPr>
        <w:fldChar w:fldCharType="end"/>
      </w:r>
    </w:p>
    <w:p w14:paraId="3458DFFD" w14:textId="12BF2191" w:rsidR="00774475" w:rsidRDefault="00774475">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_Toc123561611 \h </w:instrText>
      </w:r>
      <w:r>
        <w:rPr>
          <w:noProof/>
        </w:rPr>
      </w:r>
      <w:r>
        <w:rPr>
          <w:noProof/>
        </w:rPr>
        <w:fldChar w:fldCharType="separate"/>
      </w:r>
      <w:r>
        <w:rPr>
          <w:noProof/>
        </w:rPr>
        <w:t>53</w:t>
      </w:r>
      <w:r>
        <w:rPr>
          <w:noProof/>
        </w:rPr>
        <w:fldChar w:fldCharType="end"/>
      </w:r>
    </w:p>
    <w:p w14:paraId="5095BDAF" w14:textId="3CAAA242" w:rsidR="00774475" w:rsidRDefault="00774475">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_Toc123561612 \h </w:instrText>
      </w:r>
      <w:r>
        <w:rPr>
          <w:noProof/>
        </w:rPr>
      </w:r>
      <w:r>
        <w:rPr>
          <w:noProof/>
        </w:rPr>
        <w:fldChar w:fldCharType="separate"/>
      </w:r>
      <w:r>
        <w:rPr>
          <w:noProof/>
        </w:rPr>
        <w:t>54</w:t>
      </w:r>
      <w:r>
        <w:rPr>
          <w:noProof/>
        </w:rPr>
        <w:fldChar w:fldCharType="end"/>
      </w:r>
    </w:p>
    <w:p w14:paraId="1B9AB513" w14:textId="212F83BE" w:rsidR="00774475" w:rsidRDefault="00774475">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_Toc123561613 \h </w:instrText>
      </w:r>
      <w:r>
        <w:rPr>
          <w:noProof/>
        </w:rPr>
      </w:r>
      <w:r>
        <w:rPr>
          <w:noProof/>
        </w:rPr>
        <w:fldChar w:fldCharType="separate"/>
      </w:r>
      <w:r>
        <w:rPr>
          <w:noProof/>
        </w:rPr>
        <w:t>56</w:t>
      </w:r>
      <w:r>
        <w:rPr>
          <w:noProof/>
        </w:rPr>
        <w:fldChar w:fldCharType="end"/>
      </w:r>
    </w:p>
    <w:p w14:paraId="19214CDB" w14:textId="051FE140" w:rsidR="00774475" w:rsidRDefault="00774475">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_Toc123561614 \h </w:instrText>
      </w:r>
      <w:r>
        <w:rPr>
          <w:noProof/>
        </w:rPr>
      </w:r>
      <w:r>
        <w:rPr>
          <w:noProof/>
        </w:rPr>
        <w:fldChar w:fldCharType="separate"/>
      </w:r>
      <w:r>
        <w:rPr>
          <w:noProof/>
        </w:rPr>
        <w:t>57</w:t>
      </w:r>
      <w:r>
        <w:rPr>
          <w:noProof/>
        </w:rPr>
        <w:fldChar w:fldCharType="end"/>
      </w:r>
    </w:p>
    <w:p w14:paraId="2D8E34D1" w14:textId="16452329" w:rsidR="00774475" w:rsidRDefault="00774475">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_Toc123561615 \h </w:instrText>
      </w:r>
      <w:r>
        <w:rPr>
          <w:noProof/>
        </w:rPr>
      </w:r>
      <w:r>
        <w:rPr>
          <w:noProof/>
        </w:rPr>
        <w:fldChar w:fldCharType="separate"/>
      </w:r>
      <w:r>
        <w:rPr>
          <w:noProof/>
        </w:rPr>
        <w:t>57</w:t>
      </w:r>
      <w:r>
        <w:rPr>
          <w:noProof/>
        </w:rPr>
        <w:fldChar w:fldCharType="end"/>
      </w:r>
    </w:p>
    <w:p w14:paraId="438D05CD" w14:textId="59EAB4BD" w:rsidR="00774475" w:rsidRDefault="00774475">
      <w:pPr>
        <w:pStyle w:val="TOC2"/>
        <w:rPr>
          <w:rFonts w:asciiTheme="minorHAnsi" w:eastAsiaTheme="minorEastAsia" w:hAnsiTheme="minorHAnsi" w:cstheme="minorBidi"/>
          <w:noProof/>
          <w:sz w:val="22"/>
          <w:szCs w:val="22"/>
          <w:lang w:eastAsia="en-GB"/>
        </w:rPr>
      </w:pPr>
      <w:r>
        <w:rPr>
          <w:noProof/>
        </w:rPr>
        <w:lastRenderedPageBreak/>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_Toc123561616 \h </w:instrText>
      </w:r>
      <w:r>
        <w:rPr>
          <w:noProof/>
        </w:rPr>
      </w:r>
      <w:r>
        <w:rPr>
          <w:noProof/>
        </w:rPr>
        <w:fldChar w:fldCharType="separate"/>
      </w:r>
      <w:r>
        <w:rPr>
          <w:noProof/>
        </w:rPr>
        <w:t>57</w:t>
      </w:r>
      <w:r>
        <w:rPr>
          <w:noProof/>
        </w:rPr>
        <w:fldChar w:fldCharType="end"/>
      </w:r>
    </w:p>
    <w:p w14:paraId="14245514" w14:textId="635DE42F" w:rsidR="00774475" w:rsidRDefault="00774475">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_Toc123561617 \h </w:instrText>
      </w:r>
      <w:r>
        <w:rPr>
          <w:noProof/>
        </w:rPr>
      </w:r>
      <w:r>
        <w:rPr>
          <w:noProof/>
        </w:rPr>
        <w:fldChar w:fldCharType="separate"/>
      </w:r>
      <w:r>
        <w:rPr>
          <w:noProof/>
        </w:rPr>
        <w:t>57</w:t>
      </w:r>
      <w:r>
        <w:rPr>
          <w:noProof/>
        </w:rPr>
        <w:fldChar w:fldCharType="end"/>
      </w:r>
    </w:p>
    <w:p w14:paraId="50E09E4E" w14:textId="321CF78D" w:rsidR="00774475" w:rsidRDefault="00774475">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_Toc123561618 \h </w:instrText>
      </w:r>
      <w:r>
        <w:rPr>
          <w:noProof/>
        </w:rPr>
      </w:r>
      <w:r>
        <w:rPr>
          <w:noProof/>
        </w:rPr>
        <w:fldChar w:fldCharType="separate"/>
      </w:r>
      <w:r>
        <w:rPr>
          <w:noProof/>
        </w:rPr>
        <w:t>58</w:t>
      </w:r>
      <w:r>
        <w:rPr>
          <w:noProof/>
        </w:rPr>
        <w:fldChar w:fldCharType="end"/>
      </w:r>
    </w:p>
    <w:p w14:paraId="5425FF76" w14:textId="4ECC3711" w:rsidR="00774475" w:rsidRDefault="00774475">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_Toc123561619 \h </w:instrText>
      </w:r>
      <w:r>
        <w:rPr>
          <w:noProof/>
        </w:rPr>
      </w:r>
      <w:r>
        <w:rPr>
          <w:noProof/>
        </w:rPr>
        <w:fldChar w:fldCharType="separate"/>
      </w:r>
      <w:r>
        <w:rPr>
          <w:noProof/>
        </w:rPr>
        <w:t>58</w:t>
      </w:r>
      <w:r>
        <w:rPr>
          <w:noProof/>
        </w:rPr>
        <w:fldChar w:fldCharType="end"/>
      </w:r>
    </w:p>
    <w:p w14:paraId="50C625A3" w14:textId="44C6E678" w:rsidR="00774475" w:rsidRDefault="00774475">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_Toc123561620 \h </w:instrText>
      </w:r>
      <w:r>
        <w:rPr>
          <w:noProof/>
        </w:rPr>
      </w:r>
      <w:r>
        <w:rPr>
          <w:noProof/>
        </w:rPr>
        <w:fldChar w:fldCharType="separate"/>
      </w:r>
      <w:r>
        <w:rPr>
          <w:noProof/>
        </w:rPr>
        <w:t>58</w:t>
      </w:r>
      <w:r>
        <w:rPr>
          <w:noProof/>
        </w:rPr>
        <w:fldChar w:fldCharType="end"/>
      </w:r>
    </w:p>
    <w:p w14:paraId="5C9EBAE6" w14:textId="1326C78F" w:rsidR="00774475" w:rsidRDefault="00774475">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_Toc123561621 \h </w:instrText>
      </w:r>
      <w:r>
        <w:rPr>
          <w:noProof/>
        </w:rPr>
      </w:r>
      <w:r>
        <w:rPr>
          <w:noProof/>
        </w:rPr>
        <w:fldChar w:fldCharType="separate"/>
      </w:r>
      <w:r>
        <w:rPr>
          <w:noProof/>
        </w:rPr>
        <w:t>58</w:t>
      </w:r>
      <w:r>
        <w:rPr>
          <w:noProof/>
        </w:rPr>
        <w:fldChar w:fldCharType="end"/>
      </w:r>
    </w:p>
    <w:p w14:paraId="5074FDD8" w14:textId="271247F8" w:rsidR="00774475" w:rsidRDefault="00774475">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_Toc123561622 \h </w:instrText>
      </w:r>
      <w:r>
        <w:rPr>
          <w:noProof/>
        </w:rPr>
      </w:r>
      <w:r>
        <w:rPr>
          <w:noProof/>
        </w:rPr>
        <w:fldChar w:fldCharType="separate"/>
      </w:r>
      <w:r>
        <w:rPr>
          <w:noProof/>
        </w:rPr>
        <w:t>58</w:t>
      </w:r>
      <w:r>
        <w:rPr>
          <w:noProof/>
        </w:rPr>
        <w:fldChar w:fldCharType="end"/>
      </w:r>
    </w:p>
    <w:p w14:paraId="333B1DB6" w14:textId="281BA6F9" w:rsidR="00774475" w:rsidRDefault="00774475">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_Toc123561623 \h </w:instrText>
      </w:r>
      <w:r>
        <w:rPr>
          <w:noProof/>
        </w:rPr>
      </w:r>
      <w:r>
        <w:rPr>
          <w:noProof/>
        </w:rPr>
        <w:fldChar w:fldCharType="separate"/>
      </w:r>
      <w:r>
        <w:rPr>
          <w:noProof/>
        </w:rPr>
        <w:t>58</w:t>
      </w:r>
      <w:r>
        <w:rPr>
          <w:noProof/>
        </w:rPr>
        <w:fldChar w:fldCharType="end"/>
      </w:r>
    </w:p>
    <w:p w14:paraId="7DEFAB93" w14:textId="323472C0" w:rsidR="00774475" w:rsidRDefault="00774475">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_Toc123561624 \h </w:instrText>
      </w:r>
      <w:r>
        <w:rPr>
          <w:noProof/>
        </w:rPr>
      </w:r>
      <w:r>
        <w:rPr>
          <w:noProof/>
        </w:rPr>
        <w:fldChar w:fldCharType="separate"/>
      </w:r>
      <w:r>
        <w:rPr>
          <w:noProof/>
        </w:rPr>
        <w:t>63</w:t>
      </w:r>
      <w:r>
        <w:rPr>
          <w:noProof/>
        </w:rPr>
        <w:fldChar w:fldCharType="end"/>
      </w:r>
    </w:p>
    <w:p w14:paraId="6E962C26" w14:textId="62E7417A" w:rsidR="00774475" w:rsidRDefault="00774475">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_Toc123561625 \h </w:instrText>
      </w:r>
      <w:r>
        <w:rPr>
          <w:noProof/>
        </w:rPr>
      </w:r>
      <w:r>
        <w:rPr>
          <w:noProof/>
        </w:rPr>
        <w:fldChar w:fldCharType="separate"/>
      </w:r>
      <w:r>
        <w:rPr>
          <w:noProof/>
        </w:rPr>
        <w:t>63</w:t>
      </w:r>
      <w:r>
        <w:rPr>
          <w:noProof/>
        </w:rPr>
        <w:fldChar w:fldCharType="end"/>
      </w:r>
    </w:p>
    <w:p w14:paraId="1228907D" w14:textId="2AB10E43" w:rsidR="00774475" w:rsidRDefault="00774475">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_Toc123561626 \h </w:instrText>
      </w:r>
      <w:r>
        <w:rPr>
          <w:noProof/>
        </w:rPr>
      </w:r>
      <w:r>
        <w:rPr>
          <w:noProof/>
        </w:rPr>
        <w:fldChar w:fldCharType="separate"/>
      </w:r>
      <w:r>
        <w:rPr>
          <w:noProof/>
        </w:rPr>
        <w:t>64</w:t>
      </w:r>
      <w:r>
        <w:rPr>
          <w:noProof/>
        </w:rPr>
        <w:fldChar w:fldCharType="end"/>
      </w:r>
    </w:p>
    <w:p w14:paraId="393BC76E" w14:textId="5C8367C2" w:rsidR="00774475" w:rsidRDefault="00774475">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_Toc123561627 \h </w:instrText>
      </w:r>
      <w:r>
        <w:rPr>
          <w:noProof/>
        </w:rPr>
      </w:r>
      <w:r>
        <w:rPr>
          <w:noProof/>
        </w:rPr>
        <w:fldChar w:fldCharType="separate"/>
      </w:r>
      <w:r>
        <w:rPr>
          <w:noProof/>
        </w:rPr>
        <w:t>65</w:t>
      </w:r>
      <w:r>
        <w:rPr>
          <w:noProof/>
        </w:rPr>
        <w:fldChar w:fldCharType="end"/>
      </w:r>
    </w:p>
    <w:p w14:paraId="455E8D65" w14:textId="6778B5A3" w:rsidR="00774475" w:rsidRDefault="00774475">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_Toc123561628 \h </w:instrText>
      </w:r>
      <w:r>
        <w:rPr>
          <w:noProof/>
        </w:rPr>
      </w:r>
      <w:r>
        <w:rPr>
          <w:noProof/>
        </w:rPr>
        <w:fldChar w:fldCharType="separate"/>
      </w:r>
      <w:r>
        <w:rPr>
          <w:noProof/>
        </w:rPr>
        <w:t>66</w:t>
      </w:r>
      <w:r>
        <w:rPr>
          <w:noProof/>
        </w:rPr>
        <w:fldChar w:fldCharType="end"/>
      </w:r>
    </w:p>
    <w:p w14:paraId="57632BA4" w14:textId="7035BDEC" w:rsidR="00774475" w:rsidRDefault="00774475">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_Toc123561629 \h </w:instrText>
      </w:r>
      <w:r>
        <w:rPr>
          <w:noProof/>
        </w:rPr>
      </w:r>
      <w:r>
        <w:rPr>
          <w:noProof/>
        </w:rPr>
        <w:fldChar w:fldCharType="separate"/>
      </w:r>
      <w:r>
        <w:rPr>
          <w:noProof/>
        </w:rPr>
        <w:t>67</w:t>
      </w:r>
      <w:r>
        <w:rPr>
          <w:noProof/>
        </w:rPr>
        <w:fldChar w:fldCharType="end"/>
      </w:r>
    </w:p>
    <w:p w14:paraId="128E0527" w14:textId="120A4260" w:rsidR="00774475" w:rsidRDefault="00774475">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_Toc123561630 \h </w:instrText>
      </w:r>
      <w:r>
        <w:rPr>
          <w:noProof/>
        </w:rPr>
      </w:r>
      <w:r>
        <w:rPr>
          <w:noProof/>
        </w:rPr>
        <w:fldChar w:fldCharType="separate"/>
      </w:r>
      <w:r>
        <w:rPr>
          <w:noProof/>
        </w:rPr>
        <w:t>67</w:t>
      </w:r>
      <w:r>
        <w:rPr>
          <w:noProof/>
        </w:rPr>
        <w:fldChar w:fldCharType="end"/>
      </w:r>
    </w:p>
    <w:p w14:paraId="6D686316" w14:textId="7BCFCC39" w:rsidR="00774475" w:rsidRDefault="00774475">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_Toc123561631 \h </w:instrText>
      </w:r>
      <w:r>
        <w:rPr>
          <w:noProof/>
        </w:rPr>
      </w:r>
      <w:r>
        <w:rPr>
          <w:noProof/>
        </w:rPr>
        <w:fldChar w:fldCharType="separate"/>
      </w:r>
      <w:r>
        <w:rPr>
          <w:noProof/>
        </w:rPr>
        <w:t>67</w:t>
      </w:r>
      <w:r>
        <w:rPr>
          <w:noProof/>
        </w:rPr>
        <w:fldChar w:fldCharType="end"/>
      </w:r>
    </w:p>
    <w:p w14:paraId="58AE2C7D" w14:textId="1ABA9D0B" w:rsidR="00774475" w:rsidRDefault="00774475">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_Toc123561632 \h </w:instrText>
      </w:r>
      <w:r>
        <w:rPr>
          <w:noProof/>
        </w:rPr>
      </w:r>
      <w:r>
        <w:rPr>
          <w:noProof/>
        </w:rPr>
        <w:fldChar w:fldCharType="separate"/>
      </w:r>
      <w:r>
        <w:rPr>
          <w:noProof/>
        </w:rPr>
        <w:t>67</w:t>
      </w:r>
      <w:r>
        <w:rPr>
          <w:noProof/>
        </w:rPr>
        <w:fldChar w:fldCharType="end"/>
      </w:r>
    </w:p>
    <w:p w14:paraId="2CEDAE06" w14:textId="216096F9" w:rsidR="00774475" w:rsidRDefault="00774475">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_Toc123561633 \h </w:instrText>
      </w:r>
      <w:r>
        <w:rPr>
          <w:noProof/>
        </w:rPr>
      </w:r>
      <w:r>
        <w:rPr>
          <w:noProof/>
        </w:rPr>
        <w:fldChar w:fldCharType="separate"/>
      </w:r>
      <w:r>
        <w:rPr>
          <w:noProof/>
        </w:rPr>
        <w:t>68</w:t>
      </w:r>
      <w:r>
        <w:rPr>
          <w:noProof/>
        </w:rPr>
        <w:fldChar w:fldCharType="end"/>
      </w:r>
    </w:p>
    <w:p w14:paraId="3539E443" w14:textId="4A180DD7" w:rsidR="00774475" w:rsidRDefault="00774475">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_Toc123561634 \h </w:instrText>
      </w:r>
      <w:r>
        <w:rPr>
          <w:noProof/>
        </w:rPr>
      </w:r>
      <w:r>
        <w:rPr>
          <w:noProof/>
        </w:rPr>
        <w:fldChar w:fldCharType="separate"/>
      </w:r>
      <w:r>
        <w:rPr>
          <w:noProof/>
        </w:rPr>
        <w:t>68</w:t>
      </w:r>
      <w:r>
        <w:rPr>
          <w:noProof/>
        </w:rPr>
        <w:fldChar w:fldCharType="end"/>
      </w:r>
    </w:p>
    <w:p w14:paraId="08F6AE24" w14:textId="6682A063" w:rsidR="00774475" w:rsidRDefault="0077447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_Toc123561635 \h </w:instrText>
      </w:r>
      <w:r>
        <w:rPr>
          <w:noProof/>
        </w:rPr>
      </w:r>
      <w:r>
        <w:rPr>
          <w:noProof/>
        </w:rPr>
        <w:fldChar w:fldCharType="separate"/>
      </w:r>
      <w:r>
        <w:rPr>
          <w:noProof/>
        </w:rPr>
        <w:t>70</w:t>
      </w:r>
      <w:r>
        <w:rPr>
          <w:noProof/>
        </w:rPr>
        <w:fldChar w:fldCharType="end"/>
      </w:r>
    </w:p>
    <w:p w14:paraId="7A835FB6" w14:textId="7DC65E28" w:rsidR="00774475" w:rsidRDefault="0077447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_Toc123561636 \h </w:instrText>
      </w:r>
      <w:r>
        <w:rPr>
          <w:noProof/>
        </w:rPr>
      </w:r>
      <w:r>
        <w:rPr>
          <w:noProof/>
        </w:rPr>
        <w:fldChar w:fldCharType="separate"/>
      </w:r>
      <w:r>
        <w:rPr>
          <w:noProof/>
        </w:rPr>
        <w:t>76</w:t>
      </w:r>
      <w:r>
        <w:rPr>
          <w:noProof/>
        </w:rPr>
        <w:fldChar w:fldCharType="end"/>
      </w:r>
    </w:p>
    <w:p w14:paraId="1CFBB1A5" w14:textId="662057D3" w:rsidR="00774475" w:rsidRDefault="0077447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_Toc123561637 \h </w:instrText>
      </w:r>
      <w:r>
        <w:rPr>
          <w:noProof/>
        </w:rPr>
      </w:r>
      <w:r>
        <w:rPr>
          <w:noProof/>
        </w:rPr>
        <w:fldChar w:fldCharType="separate"/>
      </w:r>
      <w:r>
        <w:rPr>
          <w:noProof/>
        </w:rPr>
        <w:t>76</w:t>
      </w:r>
      <w:r>
        <w:rPr>
          <w:noProof/>
        </w:rPr>
        <w:fldChar w:fldCharType="end"/>
      </w:r>
    </w:p>
    <w:p w14:paraId="7EDAC966" w14:textId="107CA1DC" w:rsidR="00774475" w:rsidRDefault="00774475">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_Toc123561638 \h </w:instrText>
      </w:r>
      <w:r>
        <w:rPr>
          <w:noProof/>
        </w:rPr>
      </w:r>
      <w:r>
        <w:rPr>
          <w:noProof/>
        </w:rPr>
        <w:fldChar w:fldCharType="separate"/>
      </w:r>
      <w:r>
        <w:rPr>
          <w:noProof/>
        </w:rPr>
        <w:t>78</w:t>
      </w:r>
      <w:r>
        <w:rPr>
          <w:noProof/>
        </w:rPr>
        <w:fldChar w:fldCharType="end"/>
      </w:r>
    </w:p>
    <w:p w14:paraId="2A6D52AE" w14:textId="0D174F7E" w:rsidR="00774475" w:rsidRDefault="00774475">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_Toc123561639 \h </w:instrText>
      </w:r>
      <w:r>
        <w:rPr>
          <w:noProof/>
        </w:rPr>
      </w:r>
      <w:r>
        <w:rPr>
          <w:noProof/>
        </w:rPr>
        <w:fldChar w:fldCharType="separate"/>
      </w:r>
      <w:r>
        <w:rPr>
          <w:noProof/>
        </w:rPr>
        <w:t>82</w:t>
      </w:r>
      <w:r>
        <w:rPr>
          <w:noProof/>
        </w:rPr>
        <w:fldChar w:fldCharType="end"/>
      </w:r>
    </w:p>
    <w:p w14:paraId="3F09A42B" w14:textId="6AA9E0BB" w:rsidR="00774475" w:rsidRDefault="00774475">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_Toc123561640 \h </w:instrText>
      </w:r>
      <w:r>
        <w:rPr>
          <w:noProof/>
        </w:rPr>
      </w:r>
      <w:r>
        <w:rPr>
          <w:noProof/>
        </w:rPr>
        <w:fldChar w:fldCharType="separate"/>
      </w:r>
      <w:r>
        <w:rPr>
          <w:noProof/>
        </w:rPr>
        <w:t>83</w:t>
      </w:r>
      <w:r>
        <w:rPr>
          <w:noProof/>
        </w:rPr>
        <w:fldChar w:fldCharType="end"/>
      </w:r>
    </w:p>
    <w:p w14:paraId="6FEBDFFB" w14:textId="49FC3858" w:rsidR="00774475" w:rsidRDefault="00774475">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_Toc123561641 \h </w:instrText>
      </w:r>
      <w:r>
        <w:rPr>
          <w:noProof/>
        </w:rPr>
      </w:r>
      <w:r>
        <w:rPr>
          <w:noProof/>
        </w:rPr>
        <w:fldChar w:fldCharType="separate"/>
      </w:r>
      <w:r>
        <w:rPr>
          <w:noProof/>
        </w:rPr>
        <w:t>83</w:t>
      </w:r>
      <w:r>
        <w:rPr>
          <w:noProof/>
        </w:rPr>
        <w:fldChar w:fldCharType="end"/>
      </w:r>
    </w:p>
    <w:p w14:paraId="46FCA2A2" w14:textId="0265956D" w:rsidR="00774475" w:rsidRDefault="00774475">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_Toc123561642 \h </w:instrText>
      </w:r>
      <w:r>
        <w:rPr>
          <w:noProof/>
        </w:rPr>
      </w:r>
      <w:r>
        <w:rPr>
          <w:noProof/>
        </w:rPr>
        <w:fldChar w:fldCharType="separate"/>
      </w:r>
      <w:r>
        <w:rPr>
          <w:noProof/>
        </w:rPr>
        <w:t>83</w:t>
      </w:r>
      <w:r>
        <w:rPr>
          <w:noProof/>
        </w:rPr>
        <w:fldChar w:fldCharType="end"/>
      </w:r>
    </w:p>
    <w:p w14:paraId="64F803D4" w14:textId="204FB057" w:rsidR="00774475" w:rsidRDefault="00774475">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_Toc123561643 \h </w:instrText>
      </w:r>
      <w:r>
        <w:rPr>
          <w:noProof/>
        </w:rPr>
      </w:r>
      <w:r>
        <w:rPr>
          <w:noProof/>
        </w:rPr>
        <w:fldChar w:fldCharType="separate"/>
      </w:r>
      <w:r>
        <w:rPr>
          <w:noProof/>
        </w:rPr>
        <w:t>83</w:t>
      </w:r>
      <w:r>
        <w:rPr>
          <w:noProof/>
        </w:rPr>
        <w:fldChar w:fldCharType="end"/>
      </w:r>
    </w:p>
    <w:p w14:paraId="19B7DA33" w14:textId="4D304849" w:rsidR="00774475" w:rsidRDefault="00774475">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_Toc123561644 \h </w:instrText>
      </w:r>
      <w:r>
        <w:rPr>
          <w:noProof/>
        </w:rPr>
      </w:r>
      <w:r>
        <w:rPr>
          <w:noProof/>
        </w:rPr>
        <w:fldChar w:fldCharType="separate"/>
      </w:r>
      <w:r>
        <w:rPr>
          <w:noProof/>
        </w:rPr>
        <w:t>85</w:t>
      </w:r>
      <w:r>
        <w:rPr>
          <w:noProof/>
        </w:rPr>
        <w:fldChar w:fldCharType="end"/>
      </w:r>
    </w:p>
    <w:p w14:paraId="3D3A8582" w14:textId="04414EAF" w:rsidR="00774475" w:rsidRDefault="00774475">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_Toc123561645 \h </w:instrText>
      </w:r>
      <w:r>
        <w:rPr>
          <w:noProof/>
        </w:rPr>
      </w:r>
      <w:r>
        <w:rPr>
          <w:noProof/>
        </w:rPr>
        <w:fldChar w:fldCharType="separate"/>
      </w:r>
      <w:r>
        <w:rPr>
          <w:noProof/>
        </w:rPr>
        <w:t>87</w:t>
      </w:r>
      <w:r>
        <w:rPr>
          <w:noProof/>
        </w:rPr>
        <w:fldChar w:fldCharType="end"/>
      </w:r>
    </w:p>
    <w:p w14:paraId="0920A1CC" w14:textId="73DF41BD" w:rsidR="00774475" w:rsidRDefault="00774475">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_Toc123561646 \h </w:instrText>
      </w:r>
      <w:r>
        <w:rPr>
          <w:noProof/>
        </w:rPr>
      </w:r>
      <w:r>
        <w:rPr>
          <w:noProof/>
        </w:rPr>
        <w:fldChar w:fldCharType="separate"/>
      </w:r>
      <w:r>
        <w:rPr>
          <w:noProof/>
        </w:rPr>
        <w:t>95</w:t>
      </w:r>
      <w:r>
        <w:rPr>
          <w:noProof/>
        </w:rPr>
        <w:fldChar w:fldCharType="end"/>
      </w:r>
    </w:p>
    <w:p w14:paraId="43EBD338" w14:textId="048822B7" w:rsidR="00774475" w:rsidRDefault="00774475">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_Toc123561647 \h </w:instrText>
      </w:r>
      <w:r>
        <w:rPr>
          <w:noProof/>
        </w:rPr>
      </w:r>
      <w:r>
        <w:rPr>
          <w:noProof/>
        </w:rPr>
        <w:fldChar w:fldCharType="separate"/>
      </w:r>
      <w:r>
        <w:rPr>
          <w:noProof/>
        </w:rPr>
        <w:t>99</w:t>
      </w:r>
      <w:r>
        <w:rPr>
          <w:noProof/>
        </w:rPr>
        <w:fldChar w:fldCharType="end"/>
      </w:r>
    </w:p>
    <w:p w14:paraId="4912E974" w14:textId="2347F9C3" w:rsidR="00774475" w:rsidRDefault="00774475">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_Toc123561648 \h </w:instrText>
      </w:r>
      <w:r>
        <w:rPr>
          <w:noProof/>
        </w:rPr>
      </w:r>
      <w:r>
        <w:rPr>
          <w:noProof/>
        </w:rPr>
        <w:fldChar w:fldCharType="separate"/>
      </w:r>
      <w:r>
        <w:rPr>
          <w:noProof/>
        </w:rPr>
        <w:t>99</w:t>
      </w:r>
      <w:r>
        <w:rPr>
          <w:noProof/>
        </w:rPr>
        <w:fldChar w:fldCharType="end"/>
      </w:r>
    </w:p>
    <w:p w14:paraId="7592E65F" w14:textId="5B20F218" w:rsidR="00774475" w:rsidRDefault="00774475">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_Toc123561649 \h </w:instrText>
      </w:r>
      <w:r>
        <w:rPr>
          <w:noProof/>
        </w:rPr>
      </w:r>
      <w:r>
        <w:rPr>
          <w:noProof/>
        </w:rPr>
        <w:fldChar w:fldCharType="separate"/>
      </w:r>
      <w:r>
        <w:rPr>
          <w:noProof/>
        </w:rPr>
        <w:t>101</w:t>
      </w:r>
      <w:r>
        <w:rPr>
          <w:noProof/>
        </w:rPr>
        <w:fldChar w:fldCharType="end"/>
      </w:r>
    </w:p>
    <w:p w14:paraId="1F9CC58C" w14:textId="0A524528" w:rsidR="00774475" w:rsidRDefault="00774475">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_Toc123561650 \h </w:instrText>
      </w:r>
      <w:r>
        <w:rPr>
          <w:noProof/>
        </w:rPr>
      </w:r>
      <w:r>
        <w:rPr>
          <w:noProof/>
        </w:rPr>
        <w:fldChar w:fldCharType="separate"/>
      </w:r>
      <w:r>
        <w:rPr>
          <w:noProof/>
        </w:rPr>
        <w:t>104</w:t>
      </w:r>
      <w:r>
        <w:rPr>
          <w:noProof/>
        </w:rPr>
        <w:fldChar w:fldCharType="end"/>
      </w:r>
    </w:p>
    <w:p w14:paraId="5C534939" w14:textId="2A516368" w:rsidR="00774475" w:rsidRDefault="00774475">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_Toc123561651 \h </w:instrText>
      </w:r>
      <w:r>
        <w:rPr>
          <w:noProof/>
        </w:rPr>
      </w:r>
      <w:r>
        <w:rPr>
          <w:noProof/>
        </w:rPr>
        <w:fldChar w:fldCharType="separate"/>
      </w:r>
      <w:r>
        <w:rPr>
          <w:noProof/>
        </w:rPr>
        <w:t>107</w:t>
      </w:r>
      <w:r>
        <w:rPr>
          <w:noProof/>
        </w:rPr>
        <w:fldChar w:fldCharType="end"/>
      </w:r>
    </w:p>
    <w:p w14:paraId="022D06D9" w14:textId="04C2156C" w:rsidR="00774475" w:rsidRDefault="00774475">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_Toc123561652 \h </w:instrText>
      </w:r>
      <w:r>
        <w:rPr>
          <w:noProof/>
        </w:rPr>
      </w:r>
      <w:r>
        <w:rPr>
          <w:noProof/>
        </w:rPr>
        <w:fldChar w:fldCharType="separate"/>
      </w:r>
      <w:r>
        <w:rPr>
          <w:noProof/>
        </w:rPr>
        <w:t>113</w:t>
      </w:r>
      <w:r>
        <w:rPr>
          <w:noProof/>
        </w:rPr>
        <w:fldChar w:fldCharType="end"/>
      </w:r>
    </w:p>
    <w:p w14:paraId="146C5EF8" w14:textId="29B43553" w:rsidR="00774475" w:rsidRDefault="00774475">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in HPLMN or VPLMN after registration</w:t>
      </w:r>
      <w:r>
        <w:rPr>
          <w:noProof/>
        </w:rPr>
        <w:tab/>
      </w:r>
      <w:r>
        <w:rPr>
          <w:noProof/>
        </w:rPr>
        <w:fldChar w:fldCharType="begin" w:fldLock="1"/>
      </w:r>
      <w:r>
        <w:rPr>
          <w:noProof/>
        </w:rPr>
        <w:instrText xml:space="preserve"> PAGEREF _Toc123561653 \h </w:instrText>
      </w:r>
      <w:r>
        <w:rPr>
          <w:noProof/>
        </w:rPr>
      </w:r>
      <w:r>
        <w:rPr>
          <w:noProof/>
        </w:rPr>
        <w:fldChar w:fldCharType="separate"/>
      </w:r>
      <w:r>
        <w:rPr>
          <w:noProof/>
        </w:rPr>
        <w:t>116</w:t>
      </w:r>
      <w:r>
        <w:rPr>
          <w:noProof/>
        </w:rPr>
        <w:fldChar w:fldCharType="end"/>
      </w:r>
    </w:p>
    <w:p w14:paraId="1C84030D" w14:textId="5571B1FD" w:rsidR="00774475" w:rsidRDefault="00774475">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_Toc123561654 \h </w:instrText>
      </w:r>
      <w:r>
        <w:rPr>
          <w:noProof/>
        </w:rPr>
      </w:r>
      <w:r>
        <w:rPr>
          <w:noProof/>
        </w:rPr>
        <w:fldChar w:fldCharType="separate"/>
      </w:r>
      <w:r>
        <w:rPr>
          <w:noProof/>
        </w:rPr>
        <w:t>119</w:t>
      </w:r>
      <w:r>
        <w:rPr>
          <w:noProof/>
        </w:rPr>
        <w:fldChar w:fldCharType="end"/>
      </w:r>
    </w:p>
    <w:p w14:paraId="0F75C19F" w14:textId="3FDAA14D" w:rsidR="00774475" w:rsidRDefault="00774475">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_Toc123561655 \h </w:instrText>
      </w:r>
      <w:r>
        <w:rPr>
          <w:noProof/>
        </w:rPr>
      </w:r>
      <w:r>
        <w:rPr>
          <w:noProof/>
        </w:rPr>
        <w:fldChar w:fldCharType="separate"/>
      </w:r>
      <w:r>
        <w:rPr>
          <w:noProof/>
        </w:rPr>
        <w:t>122</w:t>
      </w:r>
      <w:r>
        <w:rPr>
          <w:noProof/>
        </w:rPr>
        <w:fldChar w:fldCharType="end"/>
      </w:r>
    </w:p>
    <w:p w14:paraId="0B9E3498" w14:textId="3391B792"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9" w:name="foreword"/>
      <w:bookmarkStart w:id="10" w:name="_Toc123561560"/>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Toc20125177"/>
      <w:bookmarkStart w:id="14" w:name="_Toc27486374"/>
      <w:bookmarkStart w:id="15" w:name="_Toc36210426"/>
      <w:bookmarkStart w:id="16" w:name="_Toc45096285"/>
      <w:bookmarkStart w:id="17" w:name="_Toc45882318"/>
      <w:bookmarkStart w:id="18" w:name="_Toc51762114"/>
      <w:bookmarkStart w:id="19" w:name="_Toc83313300"/>
      <w:bookmarkStart w:id="20" w:name="_Toc123561561"/>
      <w:bookmarkEnd w:id="12"/>
      <w:r w:rsidRPr="00D27A95">
        <w:t>1</w:t>
      </w:r>
      <w:r w:rsidRPr="00D27A95">
        <w:tab/>
        <w:t>Scope</w:t>
      </w:r>
      <w:bookmarkEnd w:id="13"/>
      <w:bookmarkEnd w:id="14"/>
      <w:bookmarkEnd w:id="15"/>
      <w:bookmarkEnd w:id="16"/>
      <w:bookmarkEnd w:id="17"/>
      <w:bookmarkEnd w:id="18"/>
      <w:bookmarkEnd w:id="19"/>
      <w:bookmarkEnd w:id="20"/>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1" w:name="_Toc20125178"/>
      <w:bookmarkStart w:id="22" w:name="_Toc27486375"/>
      <w:bookmarkStart w:id="23" w:name="_Toc36210427"/>
      <w:bookmarkStart w:id="24" w:name="_Toc45096286"/>
      <w:bookmarkStart w:id="25" w:name="_Toc45882319"/>
      <w:bookmarkStart w:id="26" w:name="_Toc51762115"/>
      <w:bookmarkStart w:id="27" w:name="_Toc83313301"/>
      <w:bookmarkStart w:id="28" w:name="_Toc123561562"/>
      <w:r w:rsidRPr="00D27A95">
        <w:t>1.1</w:t>
      </w:r>
      <w:r w:rsidRPr="00D27A95">
        <w:tab/>
        <w:t>References</w:t>
      </w:r>
      <w:bookmarkEnd w:id="21"/>
      <w:bookmarkEnd w:id="22"/>
      <w:bookmarkEnd w:id="23"/>
      <w:bookmarkEnd w:id="24"/>
      <w:bookmarkEnd w:id="25"/>
      <w:bookmarkEnd w:id="26"/>
      <w:bookmarkEnd w:id="27"/>
      <w:bookmarkEnd w:id="28"/>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9" w:name="_Hlt476675439"/>
      <w:bookmarkEnd w:id="29"/>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0"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1" w:name="_Toc27486376"/>
      <w:bookmarkStart w:id="32" w:name="_Toc36210428"/>
      <w:bookmarkStart w:id="33" w:name="_Toc45096287"/>
      <w:bookmarkStart w:id="34" w:name="_Toc45882320"/>
      <w:r>
        <w:t>[73]</w:t>
      </w:r>
      <w:r>
        <w:tab/>
        <w:t>ETSI TS 102 225: "Smart Cards; Secured packet structure for UICC based applications".</w:t>
      </w:r>
    </w:p>
    <w:p w14:paraId="7059D595" w14:textId="77777777" w:rsidR="00EC4A44" w:rsidRDefault="00EC4A44" w:rsidP="00EC4A44">
      <w:pPr>
        <w:pStyle w:val="EX"/>
      </w:pPr>
      <w:bookmarkStart w:id="35"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06A55ACD" w:rsidR="002B3000" w:rsidRDefault="00CD78E2" w:rsidP="00EC4A44">
      <w:pPr>
        <w:pStyle w:val="EX"/>
        <w:rPr>
          <w:lang w:eastAsia="zh-CN"/>
        </w:rPr>
      </w:pPr>
      <w:r>
        <w:rPr>
          <w:rFonts w:hint="eastAsia"/>
          <w:lang w:eastAsia="zh-CN"/>
        </w:rPr>
        <w:t>[</w:t>
      </w:r>
      <w:r>
        <w:rPr>
          <w:lang w:eastAsia="zh-CN"/>
        </w:rPr>
        <w:t>84</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14B7194D" w14:textId="77777777" w:rsidR="00EC4A44" w:rsidRPr="00D27A95" w:rsidRDefault="00EC4A44" w:rsidP="00404C21">
      <w:pPr>
        <w:pStyle w:val="Heading2"/>
      </w:pPr>
      <w:bookmarkStart w:id="36" w:name="_Toc83313302"/>
      <w:bookmarkStart w:id="37" w:name="_Toc123561563"/>
      <w:r w:rsidRPr="00D27A95">
        <w:t>1.2</w:t>
      </w:r>
      <w:r w:rsidRPr="00D27A95">
        <w:tab/>
        <w:t>Definitions and abbreviations</w:t>
      </w:r>
      <w:bookmarkEnd w:id="30"/>
      <w:bookmarkEnd w:id="31"/>
      <w:bookmarkEnd w:id="32"/>
      <w:bookmarkEnd w:id="33"/>
      <w:bookmarkEnd w:id="34"/>
      <w:bookmarkEnd w:id="35"/>
      <w:bookmarkEnd w:id="36"/>
      <w:bookmarkEnd w:id="3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6B845B9B" w:rsidR="00EC4A44" w:rsidRPr="00D27A95" w:rsidRDefault="00EF2F6F" w:rsidP="00EF2F6F">
      <w:r w:rsidRPr="00774475">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A4B9F">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lastRenderedPageBreak/>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63C798C8"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lastRenderedPageBreak/>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17CD922A" w:rsidR="00EB1A97" w:rsidRPr="00B54C1C" w:rsidRDefault="00EB1A97" w:rsidP="00B54C1C">
      <w:pPr>
        <w:pStyle w:val="EW"/>
        <w:rPr>
          <w:b/>
          <w:bCs/>
        </w:rPr>
      </w:pPr>
      <w:r w:rsidRPr="00800BF1">
        <w:rPr>
          <w:b/>
          <w:bCs/>
        </w:rPr>
        <w:t>Default UE credentials</w:t>
      </w:r>
      <w:r>
        <w:rPr>
          <w:b/>
          <w:bCs/>
        </w:rPr>
        <w:t xml:space="preserve"> for </w:t>
      </w:r>
      <w:r w:rsidRPr="00800BF1">
        <w:rPr>
          <w:b/>
          <w:bCs/>
        </w:rPr>
        <w:t>primary authentication</w:t>
      </w:r>
    </w:p>
    <w:p w14:paraId="7B7BF3AA" w14:textId="77777777" w:rsidR="00EC4A44" w:rsidRPr="00D27A95" w:rsidRDefault="00EC4A44" w:rsidP="00404C21">
      <w:pPr>
        <w:pStyle w:val="Heading1"/>
      </w:pPr>
      <w:bookmarkStart w:id="38" w:name="_Toc20125180"/>
      <w:bookmarkStart w:id="39" w:name="_Toc27486377"/>
      <w:bookmarkStart w:id="40" w:name="_Toc36210429"/>
      <w:bookmarkStart w:id="41" w:name="_Toc45096288"/>
      <w:bookmarkStart w:id="42" w:name="_Toc45882321"/>
      <w:bookmarkStart w:id="43" w:name="_Toc51762117"/>
      <w:bookmarkStart w:id="44" w:name="_Toc83313303"/>
      <w:bookmarkStart w:id="45" w:name="_Toc123561564"/>
      <w:r w:rsidRPr="00D27A95">
        <w:t>2</w:t>
      </w:r>
      <w:r w:rsidRPr="00D27A95">
        <w:tab/>
        <w:t>General description of idle mode</w:t>
      </w:r>
      <w:bookmarkEnd w:id="38"/>
      <w:bookmarkEnd w:id="39"/>
      <w:bookmarkEnd w:id="40"/>
      <w:bookmarkEnd w:id="41"/>
      <w:bookmarkEnd w:id="42"/>
      <w:bookmarkEnd w:id="43"/>
      <w:bookmarkEnd w:id="44"/>
      <w:bookmarkEnd w:id="45"/>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lastRenderedPageBreak/>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6" w:name="_Toc20125181"/>
      <w:bookmarkStart w:id="47" w:name="_Toc27486378"/>
      <w:bookmarkStart w:id="48" w:name="_Toc36210430"/>
      <w:bookmarkStart w:id="49" w:name="_Toc45096289"/>
      <w:bookmarkStart w:id="50" w:name="_Toc45882322"/>
      <w:bookmarkStart w:id="51" w:name="_Toc51762118"/>
      <w:bookmarkStart w:id="52" w:name="_Toc83313304"/>
      <w:bookmarkStart w:id="53" w:name="_Toc123561565"/>
      <w:r w:rsidRPr="00D27A95">
        <w:t>3</w:t>
      </w:r>
      <w:r w:rsidRPr="00D27A95">
        <w:tab/>
        <w:t>Requirements and technical solutions</w:t>
      </w:r>
      <w:bookmarkEnd w:id="46"/>
      <w:bookmarkEnd w:id="47"/>
      <w:bookmarkEnd w:id="48"/>
      <w:bookmarkEnd w:id="49"/>
      <w:bookmarkEnd w:id="50"/>
      <w:bookmarkEnd w:id="51"/>
      <w:bookmarkEnd w:id="52"/>
      <w:bookmarkEnd w:id="53"/>
    </w:p>
    <w:p w14:paraId="12D237FB" w14:textId="77777777" w:rsidR="00EC4A44" w:rsidRDefault="00EC4A44" w:rsidP="00404C21">
      <w:pPr>
        <w:pStyle w:val="Heading2"/>
      </w:pPr>
      <w:bookmarkStart w:id="54" w:name="_Toc36210431"/>
      <w:bookmarkStart w:id="55" w:name="_Toc45096290"/>
      <w:bookmarkStart w:id="56" w:name="_Toc45882323"/>
      <w:bookmarkStart w:id="57" w:name="_Toc51762119"/>
      <w:bookmarkStart w:id="58" w:name="_Toc83313305"/>
      <w:bookmarkStart w:id="59" w:name="_Toc123561566"/>
      <w:r>
        <w:t>3.0</w:t>
      </w:r>
      <w:r>
        <w:tab/>
        <w:t>General</w:t>
      </w:r>
      <w:bookmarkEnd w:id="54"/>
      <w:bookmarkEnd w:id="55"/>
      <w:bookmarkEnd w:id="56"/>
      <w:bookmarkEnd w:id="57"/>
      <w:bookmarkEnd w:id="58"/>
      <w:bookmarkEnd w:id="59"/>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0" w:name="_Toc20125182"/>
      <w:bookmarkStart w:id="61" w:name="_Toc27486379"/>
      <w:bookmarkStart w:id="62" w:name="_Toc36210432"/>
      <w:bookmarkStart w:id="63" w:name="_Toc45096291"/>
      <w:bookmarkStart w:id="64" w:name="_Toc45882324"/>
      <w:bookmarkStart w:id="65" w:name="_Toc51762120"/>
      <w:bookmarkStart w:id="66" w:name="_Toc83313306"/>
      <w:bookmarkStart w:id="67" w:name="_Toc123561567"/>
      <w:r w:rsidRPr="00D27A95">
        <w:lastRenderedPageBreak/>
        <w:t>3.1</w:t>
      </w:r>
      <w:r w:rsidRPr="00D27A95">
        <w:tab/>
        <w:t>PLMN selection and roaming</w:t>
      </w:r>
      <w:bookmarkEnd w:id="60"/>
      <w:bookmarkEnd w:id="61"/>
      <w:bookmarkEnd w:id="62"/>
      <w:bookmarkEnd w:id="63"/>
      <w:bookmarkEnd w:id="64"/>
      <w:bookmarkEnd w:id="65"/>
      <w:bookmarkEnd w:id="66"/>
      <w:bookmarkEnd w:id="67"/>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491319A" w14:textId="701A36AC" w:rsidR="00EF2F6F" w:rsidRDefault="0038204C" w:rsidP="00EF2F6F">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w:t>
      </w:r>
      <w:r w:rsidR="00EF7A36">
        <w:t xml:space="preserve">MS. A timer is started when the PLMN ID of the rejecting PLMN is added to the list of </w:t>
      </w:r>
      <w:r w:rsidR="00EF7A36">
        <w:rPr>
          <w:noProof/>
          <w:lang w:val="en-US"/>
        </w:rPr>
        <w:t>"</w:t>
      </w:r>
      <w:r w:rsidR="00EF7A36" w:rsidRPr="00AD2676">
        <w:rPr>
          <w:noProof/>
          <w:lang w:eastAsia="zh-CN"/>
        </w:rPr>
        <w:t>PLMN</w:t>
      </w:r>
      <w:r w:rsidR="00EF7A36">
        <w:rPr>
          <w:noProof/>
          <w:lang w:val="en-US"/>
        </w:rPr>
        <w:t>s</w:t>
      </w:r>
      <w:r w:rsidR="00EF7A36" w:rsidRPr="00AD2676">
        <w:rPr>
          <w:noProof/>
          <w:lang w:eastAsia="zh-CN"/>
        </w:rPr>
        <w:t xml:space="preserve"> not allowed</w:t>
      </w:r>
      <w:r w:rsidR="00EF7A36">
        <w:rPr>
          <w:noProof/>
          <w:lang w:eastAsia="zh-CN"/>
        </w:rPr>
        <w:t xml:space="preserve"> to operate</w:t>
      </w:r>
      <w:r w:rsidR="00EF7A36" w:rsidRPr="00AD2676">
        <w:rPr>
          <w:noProof/>
          <w:lang w:eastAsia="zh-CN"/>
        </w:rPr>
        <w:t xml:space="preserve"> at the present </w:t>
      </w:r>
      <w:r w:rsidR="00EF7A36" w:rsidRPr="00215B37">
        <w:rPr>
          <w:noProof/>
          <w:lang w:eastAsia="zh-CN"/>
        </w:rPr>
        <w:t xml:space="preserve">UE </w:t>
      </w:r>
      <w:r w:rsidR="00EF7A36" w:rsidRPr="00AD2676">
        <w:rPr>
          <w:noProof/>
          <w:lang w:eastAsia="zh-CN"/>
        </w:rPr>
        <w:t>location</w:t>
      </w:r>
      <w:r w:rsidR="00EF7A36">
        <w:rPr>
          <w:noProof/>
          <w:lang w:val="en-US"/>
        </w:rPr>
        <w:t>"</w:t>
      </w:r>
      <w:r w:rsidR="00EF7A36">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1128ADD3"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60A13910" w14:textId="57A73084"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24170A9C"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00B65B4B" w14:textId="0B664262" w:rsidR="00EF2F6F" w:rsidRPr="006D1A2B" w:rsidRDefault="0038204C" w:rsidP="00EF2F6F">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6ED8EE90"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344EB80" w14:textId="77777777"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60B3CC7"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lastRenderedPageBreak/>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07E0E377"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0860DE">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25B0A83C" w14:textId="69386AAB" w:rsidR="0035763C" w:rsidRDefault="0035763C" w:rsidP="0035763C">
      <w:pPr>
        <w:pStyle w:val="B1"/>
      </w:pPr>
      <w:bookmarkStart w:id="68"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68"/>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lastRenderedPageBreak/>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69" w:name="_Toc20125183"/>
      <w:bookmarkStart w:id="70" w:name="_Toc27486380"/>
      <w:bookmarkStart w:id="71" w:name="_Toc36210433"/>
      <w:bookmarkStart w:id="72" w:name="_Toc45096292"/>
      <w:bookmarkStart w:id="73" w:name="_Toc45882325"/>
      <w:bookmarkStart w:id="74" w:name="_Toc51762121"/>
      <w:bookmarkStart w:id="75" w:name="_Toc83313307"/>
      <w:bookmarkStart w:id="76" w:name="_Toc123561568"/>
      <w:r>
        <w:t>3.1A</w:t>
      </w:r>
      <w:r>
        <w:tab/>
        <w:t>CSG selection / restriction</w:t>
      </w:r>
      <w:bookmarkEnd w:id="69"/>
      <w:bookmarkEnd w:id="70"/>
      <w:bookmarkEnd w:id="71"/>
      <w:bookmarkEnd w:id="72"/>
      <w:bookmarkEnd w:id="73"/>
      <w:bookmarkEnd w:id="74"/>
      <w:bookmarkEnd w:id="75"/>
      <w:bookmarkEnd w:id="76"/>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lastRenderedPageBreak/>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7" w:name="_Toc20125184"/>
      <w:bookmarkStart w:id="78" w:name="_Toc27486381"/>
      <w:bookmarkStart w:id="79" w:name="_Toc36210434"/>
      <w:bookmarkStart w:id="80" w:name="_Toc45096293"/>
      <w:bookmarkStart w:id="81" w:name="_Toc45882326"/>
      <w:bookmarkStart w:id="82" w:name="_Toc51762122"/>
      <w:bookmarkStart w:id="83" w:name="_Toc83313308"/>
      <w:bookmarkStart w:id="84" w:name="_Toc123561569"/>
      <w:r>
        <w:t>3.1B</w:t>
      </w:r>
      <w:r>
        <w:tab/>
      </w:r>
      <w:r w:rsidRPr="0053143E">
        <w:t>PLMN selection triggered by ProSe communication</w:t>
      </w:r>
      <w:bookmarkEnd w:id="77"/>
      <w:bookmarkEnd w:id="78"/>
      <w:bookmarkEnd w:id="79"/>
      <w:bookmarkEnd w:id="80"/>
      <w:bookmarkEnd w:id="81"/>
      <w:bookmarkEnd w:id="82"/>
      <w:r w:rsidRPr="00886BC5">
        <w:t>s</w:t>
      </w:r>
      <w:bookmarkEnd w:id="83"/>
      <w:bookmarkEnd w:id="8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lastRenderedPageBreak/>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5" w:name="_Toc20125185"/>
      <w:bookmarkStart w:id="86" w:name="_Toc27486382"/>
      <w:bookmarkStart w:id="87" w:name="_Toc36210435"/>
      <w:bookmarkStart w:id="88" w:name="_Toc45096294"/>
      <w:bookmarkStart w:id="89" w:name="_Toc45882327"/>
      <w:bookmarkStart w:id="9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lastRenderedPageBreak/>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1" w:name="_Toc83313309"/>
      <w:bookmarkStart w:id="92" w:name="_Toc123561570"/>
      <w:r>
        <w:t>3.1C</w:t>
      </w:r>
      <w:r>
        <w:tab/>
      </w:r>
      <w:r w:rsidRPr="0053143E">
        <w:t xml:space="preserve">PLMN selection triggered by </w:t>
      </w:r>
      <w:r>
        <w:t>V2X communication over PC5</w:t>
      </w:r>
      <w:bookmarkEnd w:id="85"/>
      <w:bookmarkEnd w:id="86"/>
      <w:bookmarkEnd w:id="87"/>
      <w:bookmarkEnd w:id="88"/>
      <w:bookmarkEnd w:id="89"/>
      <w:bookmarkEnd w:id="90"/>
      <w:bookmarkEnd w:id="91"/>
      <w:bookmarkEnd w:id="92"/>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lastRenderedPageBreak/>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lastRenderedPageBreak/>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3" w:name="_Toc20125186"/>
      <w:bookmarkStart w:id="94" w:name="_Toc27486383"/>
      <w:bookmarkStart w:id="95" w:name="_Toc36210436"/>
      <w:bookmarkStart w:id="96" w:name="_Toc45096295"/>
      <w:bookmarkStart w:id="97" w:name="_Toc45882328"/>
      <w:bookmarkStart w:id="98" w:name="_Toc51762124"/>
      <w:bookmarkStart w:id="99" w:name="_Toc83313310"/>
      <w:bookmarkStart w:id="100" w:name="_Toc123561571"/>
      <w:r w:rsidRPr="00D27A95">
        <w:t>3.2</w:t>
      </w:r>
      <w:r w:rsidRPr="00D27A95">
        <w:tab/>
        <w:t>Regional provision of service</w:t>
      </w:r>
      <w:bookmarkEnd w:id="93"/>
      <w:bookmarkEnd w:id="94"/>
      <w:bookmarkEnd w:id="95"/>
      <w:bookmarkEnd w:id="96"/>
      <w:bookmarkEnd w:id="97"/>
      <w:bookmarkEnd w:id="98"/>
      <w:bookmarkEnd w:id="99"/>
      <w:bookmarkEnd w:id="100"/>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01" w:name="_Toc20125187"/>
      <w:bookmarkStart w:id="102" w:name="_Toc27486384"/>
      <w:bookmarkStart w:id="103" w:name="_Toc36210437"/>
      <w:bookmarkStart w:id="104" w:name="_Toc45096296"/>
      <w:bookmarkStart w:id="105" w:name="_Toc45882329"/>
      <w:bookmarkStart w:id="106"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lastRenderedPageBreak/>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7" w:name="_Toc83313311"/>
      <w:bookmarkStart w:id="108" w:name="_Toc123561572"/>
      <w:r w:rsidRPr="00D27A95">
        <w:t>3.3</w:t>
      </w:r>
      <w:r w:rsidRPr="00D27A95">
        <w:tab/>
        <w:t>Borders between registration areas</w:t>
      </w:r>
      <w:bookmarkEnd w:id="101"/>
      <w:bookmarkEnd w:id="102"/>
      <w:bookmarkEnd w:id="103"/>
      <w:bookmarkEnd w:id="104"/>
      <w:bookmarkEnd w:id="105"/>
      <w:bookmarkEnd w:id="106"/>
      <w:bookmarkEnd w:id="107"/>
      <w:bookmarkEnd w:id="108"/>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09" w:name="_Toc20125188"/>
      <w:bookmarkStart w:id="110" w:name="_Toc27486385"/>
      <w:bookmarkStart w:id="111" w:name="_Toc36210438"/>
      <w:bookmarkStart w:id="112" w:name="_Toc45096297"/>
      <w:bookmarkStart w:id="113" w:name="_Toc45882330"/>
      <w:bookmarkStart w:id="114" w:name="_Toc51762126"/>
      <w:bookmarkStart w:id="115" w:name="_Toc83313312"/>
      <w:bookmarkStart w:id="116" w:name="_Toc123561573"/>
      <w:r w:rsidRPr="00D27A95">
        <w:t>3.4</w:t>
      </w:r>
      <w:r w:rsidRPr="00D27A95">
        <w:tab/>
        <w:t>Access control</w:t>
      </w:r>
      <w:bookmarkEnd w:id="109"/>
      <w:bookmarkEnd w:id="110"/>
      <w:bookmarkEnd w:id="111"/>
      <w:bookmarkEnd w:id="112"/>
      <w:bookmarkEnd w:id="113"/>
      <w:bookmarkEnd w:id="114"/>
      <w:bookmarkEnd w:id="115"/>
      <w:bookmarkEnd w:id="116"/>
    </w:p>
    <w:p w14:paraId="1361C1C6" w14:textId="77777777" w:rsidR="00EC4A44" w:rsidRPr="00D27A95" w:rsidRDefault="00EC4A44" w:rsidP="00404C21">
      <w:pPr>
        <w:pStyle w:val="Heading3"/>
      </w:pPr>
      <w:bookmarkStart w:id="117" w:name="_Toc20125189"/>
      <w:bookmarkStart w:id="118" w:name="_Toc27486386"/>
      <w:bookmarkStart w:id="119" w:name="_Toc36210439"/>
      <w:bookmarkStart w:id="120" w:name="_Toc45096298"/>
      <w:bookmarkStart w:id="121" w:name="_Toc45882331"/>
      <w:bookmarkStart w:id="122" w:name="_Toc51762127"/>
      <w:bookmarkStart w:id="123" w:name="_Toc83313313"/>
      <w:bookmarkStart w:id="124" w:name="_Toc123561574"/>
      <w:r w:rsidRPr="00D27A95">
        <w:t>3.4.1</w:t>
      </w:r>
      <w:r w:rsidRPr="00D27A95">
        <w:tab/>
        <w:t>Access control</w:t>
      </w:r>
      <w:bookmarkEnd w:id="117"/>
      <w:bookmarkEnd w:id="118"/>
      <w:bookmarkEnd w:id="119"/>
      <w:bookmarkEnd w:id="120"/>
      <w:bookmarkEnd w:id="121"/>
      <w:bookmarkEnd w:id="122"/>
      <w:bookmarkEnd w:id="123"/>
      <w:bookmarkEnd w:id="124"/>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lastRenderedPageBreak/>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5" w:name="_Toc20125190"/>
      <w:bookmarkStart w:id="126" w:name="_Toc27486387"/>
      <w:bookmarkStart w:id="127" w:name="_Toc36210440"/>
      <w:bookmarkStart w:id="128" w:name="_Toc45096299"/>
      <w:bookmarkStart w:id="129" w:name="_Toc45882332"/>
      <w:bookmarkStart w:id="130" w:name="_Toc51762128"/>
      <w:bookmarkStart w:id="131" w:name="_Toc83313314"/>
      <w:bookmarkStart w:id="132" w:name="_Toc123561575"/>
      <w:r w:rsidRPr="00D27A95">
        <w:t>3.4.2</w:t>
      </w:r>
      <w:r w:rsidRPr="00D27A95">
        <w:tab/>
        <w:t xml:space="preserve">Forbidden LA </w:t>
      </w:r>
      <w:r>
        <w:t xml:space="preserve">or TA </w:t>
      </w:r>
      <w:r w:rsidRPr="00D27A95">
        <w:t>for regional provision of service</w:t>
      </w:r>
      <w:bookmarkEnd w:id="125"/>
      <w:bookmarkEnd w:id="126"/>
      <w:bookmarkEnd w:id="127"/>
      <w:bookmarkEnd w:id="128"/>
      <w:bookmarkEnd w:id="129"/>
      <w:bookmarkEnd w:id="130"/>
      <w:bookmarkEnd w:id="131"/>
      <w:bookmarkEnd w:id="132"/>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3" w:name="_Toc20125191"/>
      <w:bookmarkStart w:id="134" w:name="_Toc27486388"/>
      <w:bookmarkStart w:id="135" w:name="_Toc36210441"/>
      <w:bookmarkStart w:id="136" w:name="_Toc45096300"/>
      <w:bookmarkStart w:id="137" w:name="_Toc45882333"/>
      <w:bookmarkStart w:id="138" w:name="_Toc51762129"/>
      <w:bookmarkStart w:id="139" w:name="_Toc83313315"/>
      <w:bookmarkStart w:id="140" w:name="_Toc123561576"/>
      <w:r w:rsidRPr="00D27A95">
        <w:t>3.5</w:t>
      </w:r>
      <w:r w:rsidRPr="00D27A95">
        <w:tab/>
        <w:t>No suitable cell (limited service state)</w:t>
      </w:r>
      <w:bookmarkEnd w:id="133"/>
      <w:bookmarkEnd w:id="134"/>
      <w:bookmarkEnd w:id="135"/>
      <w:bookmarkEnd w:id="136"/>
      <w:bookmarkEnd w:id="137"/>
      <w:bookmarkEnd w:id="138"/>
      <w:bookmarkEnd w:id="139"/>
      <w:bookmarkEnd w:id="140"/>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210996C" w:rsidR="00EC4A44" w:rsidRDefault="00EC4A44" w:rsidP="00EC4A44">
      <w:pPr>
        <w:pStyle w:val="B1"/>
      </w:pPr>
      <w:r>
        <w:t>g)</w:t>
      </w:r>
      <w:r>
        <w:tab/>
        <w:t xml:space="preserve">Power saving mode (PSM) is activated (see </w:t>
      </w:r>
      <w:r w:rsidRPr="00C62A36">
        <w:t>3GPP</w:t>
      </w:r>
      <w:r>
        <w:t> TS 23.6</w:t>
      </w:r>
      <w:r w:rsidRPr="00C62A36">
        <w:t>8</w:t>
      </w:r>
      <w:r>
        <w:t>2 [27A]);</w:t>
      </w:r>
    </w:p>
    <w:p w14:paraId="339B2F9D" w14:textId="77777777" w:rsidR="00EC4A44" w:rsidRDefault="00EC4A44" w:rsidP="00EC4A44">
      <w:pPr>
        <w:pStyle w:val="B1"/>
      </w:pPr>
      <w:r>
        <w:lastRenderedPageBreak/>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1EC5EE41" w14:textId="0DFA8A81" w:rsidR="001A7DEB" w:rsidRDefault="001A7DEB" w:rsidP="001A7DEB">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2A51F6C1" w14:textId="1BB2D0FB" w:rsidR="001A7DEB" w:rsidRDefault="001A7DEB" w:rsidP="001A7DEB">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376EF05C" w14:textId="271B2128" w:rsidR="00882DF6" w:rsidRDefault="00882DF6" w:rsidP="00882DF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w:t>
      </w:r>
      <w:r w:rsidRPr="00D456CC">
        <w:lastRenderedPageBreak/>
        <w:t>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7649119" w14:textId="437CA98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w:t>
      </w:r>
      <w:r w:rsidR="001379D3">
        <w:rPr>
          <w:lang w:eastAsia="ko-KR"/>
        </w:rPr>
        <w:t xml:space="preserve"> in case of PLMN</w:t>
      </w:r>
      <w:r>
        <w:rPr>
          <w:rFonts w:hint="eastAsia"/>
          <w:lang w:eastAsia="ko-KR"/>
        </w:rPr>
        <w:t xml:space="preserve">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41" w:name="_Toc20125192"/>
      <w:bookmarkStart w:id="142" w:name="_Toc27486389"/>
      <w:bookmarkStart w:id="143" w:name="_Toc36210442"/>
      <w:bookmarkStart w:id="144" w:name="_Toc45096301"/>
      <w:bookmarkStart w:id="145" w:name="_Toc45882334"/>
      <w:bookmarkStart w:id="146" w:name="_Toc51762130"/>
      <w:bookmarkStart w:id="147" w:name="_Toc83313316"/>
      <w:bookmarkStart w:id="148" w:name="_Toc123561577"/>
      <w:r w:rsidRPr="00656071">
        <w:t>3.6</w:t>
      </w:r>
      <w:r w:rsidRPr="00656071">
        <w:tab/>
        <w:t>CTS fixed part selection (A/Gb mode only)</w:t>
      </w:r>
      <w:bookmarkEnd w:id="141"/>
      <w:bookmarkEnd w:id="142"/>
      <w:bookmarkEnd w:id="143"/>
      <w:bookmarkEnd w:id="144"/>
      <w:bookmarkEnd w:id="145"/>
      <w:bookmarkEnd w:id="146"/>
      <w:bookmarkEnd w:id="147"/>
      <w:bookmarkEnd w:id="14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49" w:name="_Toc20125193"/>
      <w:bookmarkStart w:id="150" w:name="_Toc27486390"/>
      <w:bookmarkStart w:id="151" w:name="_Toc36210443"/>
      <w:bookmarkStart w:id="152" w:name="_Toc45096302"/>
      <w:bookmarkStart w:id="153" w:name="_Toc45882335"/>
      <w:bookmarkStart w:id="154" w:name="_Toc51762131"/>
      <w:bookmarkStart w:id="155" w:name="_Toc83313317"/>
      <w:bookmarkStart w:id="156" w:name="_Toc123561578"/>
      <w:r>
        <w:t>3.7</w:t>
      </w:r>
      <w:r>
        <w:tab/>
        <w:t>NAS behaviour configuration</w:t>
      </w:r>
      <w:bookmarkEnd w:id="149"/>
      <w:bookmarkEnd w:id="150"/>
      <w:bookmarkEnd w:id="151"/>
      <w:bookmarkEnd w:id="152"/>
      <w:bookmarkEnd w:id="153"/>
      <w:bookmarkEnd w:id="154"/>
      <w:bookmarkEnd w:id="155"/>
      <w:bookmarkEnd w:id="156"/>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7" w:name="_Toc20125194"/>
      <w:bookmarkStart w:id="158" w:name="_Toc27486391"/>
      <w:bookmarkStart w:id="159" w:name="_Toc36210444"/>
      <w:bookmarkStart w:id="160" w:name="_Toc45096303"/>
      <w:bookmarkStart w:id="161" w:name="_Toc45882336"/>
      <w:bookmarkStart w:id="162" w:name="_Toc51762132"/>
      <w:bookmarkStart w:id="163" w:name="_Toc83313318"/>
      <w:bookmarkStart w:id="164" w:name="_Toc123561579"/>
      <w:r>
        <w:t>3.8</w:t>
      </w:r>
      <w:r>
        <w:tab/>
        <w:t>CAG selection (N1 mode only)</w:t>
      </w:r>
      <w:bookmarkEnd w:id="157"/>
      <w:bookmarkEnd w:id="158"/>
      <w:bookmarkEnd w:id="159"/>
      <w:bookmarkEnd w:id="160"/>
      <w:bookmarkEnd w:id="161"/>
      <w:bookmarkEnd w:id="162"/>
      <w:bookmarkEnd w:id="163"/>
      <w:bookmarkEnd w:id="164"/>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lastRenderedPageBreak/>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5"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6" w:name="_Toc27486392"/>
      <w:bookmarkStart w:id="167" w:name="_Toc36210445"/>
      <w:bookmarkStart w:id="168" w:name="_Toc45096304"/>
      <w:bookmarkStart w:id="169" w:name="_Toc45882337"/>
      <w:bookmarkStart w:id="17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1" w:name="_Toc83313319"/>
      <w:bookmarkStart w:id="172" w:name="_Toc123561580"/>
      <w:r w:rsidRPr="00D27A95">
        <w:t>3.</w:t>
      </w:r>
      <w:r>
        <w:t>9</w:t>
      </w:r>
      <w:r w:rsidRPr="00D27A95">
        <w:tab/>
      </w:r>
      <w:r>
        <w:t>SNPN</w:t>
      </w:r>
      <w:r w:rsidRPr="00D27A95">
        <w:t xml:space="preserve"> selection</w:t>
      </w:r>
      <w:bookmarkEnd w:id="165"/>
      <w:bookmarkEnd w:id="166"/>
      <w:bookmarkEnd w:id="167"/>
      <w:bookmarkEnd w:id="168"/>
      <w:bookmarkEnd w:id="169"/>
      <w:bookmarkEnd w:id="170"/>
      <w:bookmarkEnd w:id="171"/>
      <w:bookmarkEnd w:id="172"/>
    </w:p>
    <w:p w14:paraId="01C1213F" w14:textId="77777777" w:rsidR="00EC4A44" w:rsidRDefault="00EC4A44" w:rsidP="00EC4A44">
      <w:pPr>
        <w:rPr>
          <w:lang w:eastAsia="x-none"/>
        </w:rPr>
      </w:pPr>
      <w:bookmarkStart w:id="173" w:name="_Toc20125196"/>
      <w:bookmarkStart w:id="174" w:name="_Toc27486393"/>
      <w:bookmarkStart w:id="175" w:name="_Toc36210446"/>
      <w:bookmarkStart w:id="176" w:name="_Toc45096305"/>
      <w:bookmarkStart w:id="177" w:name="_Toc45882338"/>
      <w:bookmarkStart w:id="178"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79" w:name="_Toc45286573"/>
      <w:bookmarkStart w:id="180" w:name="_Toc51947840"/>
      <w:bookmarkStart w:id="181" w:name="_Toc51948932"/>
      <w:bookmarkStart w:id="182" w:name="_Toc76118724"/>
      <w:bookmarkStart w:id="183" w:name="_Toc83313320"/>
      <w:bookmarkStart w:id="184" w:name="_Toc123561581"/>
      <w:r>
        <w:t>3.10</w:t>
      </w:r>
      <w:r w:rsidRPr="00C607F7">
        <w:tab/>
      </w:r>
      <w:r>
        <w:t>Minimization of service interruption</w:t>
      </w:r>
      <w:bookmarkEnd w:id="179"/>
      <w:bookmarkEnd w:id="180"/>
      <w:bookmarkEnd w:id="181"/>
      <w:bookmarkEnd w:id="182"/>
      <w:bookmarkEnd w:id="183"/>
      <w:bookmarkEnd w:id="18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lastRenderedPageBreak/>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lastRenderedPageBreak/>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lastRenderedPageBreak/>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0DC15E0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FF4DEF">
        <w:t xml:space="preserve"> </w:t>
      </w:r>
      <w:r w:rsidR="00FF4DEF" w:rsidRPr="004D61B0">
        <w:t xml:space="preserve">with </w:t>
      </w:r>
      <w:r w:rsidR="00FF4DEF">
        <w:t xml:space="preserve">the </w:t>
      </w:r>
      <w:r w:rsidR="00FF4DEF" w:rsidRPr="004D61B0">
        <w:t>exception of performing an initial registration for emergency services</w:t>
      </w:r>
      <w:r w:rsidR="00FF4DEF">
        <w:t xml:space="preserve">, in the selected </w:t>
      </w:r>
      <w:r w:rsidR="00FF4DEF">
        <w:rPr>
          <w:noProof/>
        </w:rPr>
        <w:t>PLMN</w:t>
      </w:r>
      <w:r w:rsidR="00FF4DEF">
        <w:t xml:space="preserve">. </w:t>
      </w:r>
      <w:r w:rsidR="00FF4DEF" w:rsidRPr="00EA7C44">
        <w:t xml:space="preserve">If performing an initial registration for emergency services in the selected PLMN, the </w:t>
      </w:r>
      <w:r w:rsidR="00FF4DEF">
        <w:t>MS</w:t>
      </w:r>
      <w:r w:rsidR="00FF4DEF" w:rsidRPr="00EA7C44">
        <w:t xml:space="preserve"> shall keep the timer running</w:t>
      </w:r>
      <w:r w:rsidR="00FF4DEF">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524FE9E" w14:textId="4E4017E4"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w:t>
      </w:r>
      <w:r w:rsidR="006676B4">
        <w:t xml:space="preserve"> </w:t>
      </w:r>
      <w:r w:rsidR="006676B4" w:rsidRPr="004D61B0">
        <w:t xml:space="preserve">with </w:t>
      </w:r>
      <w:r w:rsidR="006676B4">
        <w:t xml:space="preserve">the </w:t>
      </w:r>
      <w:r w:rsidR="006676B4" w:rsidRPr="004D61B0">
        <w:t>exception of performing an initial registration for emergency services</w:t>
      </w:r>
      <w:r w:rsidR="006676B4">
        <w:t xml:space="preserve">, in the selected </w:t>
      </w:r>
      <w:r w:rsidR="006676B4">
        <w:rPr>
          <w:noProof/>
        </w:rPr>
        <w:t>PLMN</w:t>
      </w:r>
      <w:r w:rsidR="006676B4">
        <w:t xml:space="preserve">. </w:t>
      </w:r>
      <w:r w:rsidR="006676B4" w:rsidRPr="00EA7C44">
        <w:t xml:space="preserve">If performing an initial registration for emergency services in the </w:t>
      </w:r>
      <w:r w:rsidR="006676B4">
        <w:t xml:space="preserve">selected </w:t>
      </w:r>
      <w:r w:rsidR="006676B4">
        <w:rPr>
          <w:noProof/>
        </w:rPr>
        <w:t>PLMN</w:t>
      </w:r>
      <w:r w:rsidR="006676B4" w:rsidRPr="00EA7C44">
        <w:t xml:space="preserve">, the </w:t>
      </w:r>
      <w:r w:rsidR="006676B4">
        <w:t>MS</w:t>
      </w:r>
      <w:r w:rsidR="006676B4" w:rsidRPr="00EA7C44">
        <w:t xml:space="preserve"> shall keep the timer running</w:t>
      </w:r>
      <w:r w:rsidR="006676B4">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748F002" w14:textId="77777777" w:rsidR="00EC4A44" w:rsidRPr="00D27A95" w:rsidRDefault="00EC4A44" w:rsidP="00404C21">
      <w:pPr>
        <w:pStyle w:val="Heading1"/>
      </w:pPr>
      <w:bookmarkStart w:id="185" w:name="_Toc83313321"/>
      <w:bookmarkStart w:id="186" w:name="_Toc123561582"/>
      <w:r w:rsidRPr="00D27A95">
        <w:t>4</w:t>
      </w:r>
      <w:r w:rsidRPr="00D27A95">
        <w:tab/>
        <w:t>Overall process structure</w:t>
      </w:r>
      <w:bookmarkEnd w:id="173"/>
      <w:bookmarkEnd w:id="174"/>
      <w:bookmarkEnd w:id="175"/>
      <w:bookmarkEnd w:id="176"/>
      <w:bookmarkEnd w:id="177"/>
      <w:bookmarkEnd w:id="178"/>
      <w:bookmarkEnd w:id="185"/>
      <w:bookmarkEnd w:id="186"/>
    </w:p>
    <w:p w14:paraId="342C32E7" w14:textId="77777777" w:rsidR="00EC4A44" w:rsidRPr="00D27A95" w:rsidRDefault="00EC4A44" w:rsidP="00404C21">
      <w:pPr>
        <w:pStyle w:val="Heading2"/>
      </w:pPr>
      <w:bookmarkStart w:id="187" w:name="_Toc20125197"/>
      <w:bookmarkStart w:id="188" w:name="_Toc27486394"/>
      <w:bookmarkStart w:id="189" w:name="_Toc36210447"/>
      <w:bookmarkStart w:id="190" w:name="_Toc45096306"/>
      <w:bookmarkStart w:id="191" w:name="_Toc45882339"/>
      <w:bookmarkStart w:id="192" w:name="_Toc51762135"/>
      <w:bookmarkStart w:id="193" w:name="_Toc83313322"/>
      <w:bookmarkStart w:id="194" w:name="_Toc123561583"/>
      <w:r w:rsidRPr="00D27A95">
        <w:t>4.1</w:t>
      </w:r>
      <w:r w:rsidRPr="00D27A95">
        <w:tab/>
        <w:t>Process goal</w:t>
      </w:r>
      <w:bookmarkEnd w:id="187"/>
      <w:bookmarkEnd w:id="188"/>
      <w:bookmarkEnd w:id="189"/>
      <w:bookmarkEnd w:id="190"/>
      <w:bookmarkEnd w:id="191"/>
      <w:bookmarkEnd w:id="192"/>
      <w:bookmarkEnd w:id="193"/>
      <w:bookmarkEnd w:id="19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195" w:name="_Toc20125198"/>
      <w:bookmarkStart w:id="196" w:name="_Toc27486395"/>
      <w:bookmarkStart w:id="197" w:name="_Toc36210448"/>
      <w:bookmarkStart w:id="198" w:name="_Toc45096307"/>
      <w:bookmarkStart w:id="199" w:name="_Toc45882340"/>
      <w:bookmarkStart w:id="200" w:name="_Toc51762136"/>
      <w:bookmarkStart w:id="201" w:name="_Toc83313323"/>
      <w:bookmarkStart w:id="202" w:name="_Toc123561584"/>
      <w:r w:rsidRPr="00D27A95">
        <w:t>4.2</w:t>
      </w:r>
      <w:r w:rsidRPr="00D27A95">
        <w:tab/>
        <w:t>States description</w:t>
      </w:r>
      <w:bookmarkEnd w:id="195"/>
      <w:bookmarkEnd w:id="196"/>
      <w:bookmarkEnd w:id="197"/>
      <w:bookmarkEnd w:id="198"/>
      <w:bookmarkEnd w:id="199"/>
      <w:bookmarkEnd w:id="200"/>
      <w:bookmarkEnd w:id="201"/>
      <w:bookmarkEnd w:id="20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lastRenderedPageBreak/>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03" w:name="_Toc20125199"/>
      <w:bookmarkStart w:id="204" w:name="_Toc27486396"/>
      <w:bookmarkStart w:id="205" w:name="_Toc36210449"/>
      <w:bookmarkStart w:id="206" w:name="_Toc45096308"/>
      <w:bookmarkStart w:id="207" w:name="_Toc45882341"/>
      <w:bookmarkStart w:id="208" w:name="_Toc51762137"/>
      <w:bookmarkStart w:id="209" w:name="_Toc83313324"/>
      <w:bookmarkStart w:id="210" w:name="_Toc123561585"/>
      <w:r w:rsidRPr="00D27A95">
        <w:t>4.3</w:t>
      </w:r>
      <w:r w:rsidRPr="00D27A95">
        <w:tab/>
        <w:t>List of states</w:t>
      </w:r>
      <w:bookmarkEnd w:id="203"/>
      <w:bookmarkEnd w:id="204"/>
      <w:bookmarkEnd w:id="205"/>
      <w:bookmarkEnd w:id="206"/>
      <w:bookmarkEnd w:id="207"/>
      <w:bookmarkEnd w:id="208"/>
      <w:bookmarkEnd w:id="209"/>
      <w:bookmarkEnd w:id="210"/>
    </w:p>
    <w:p w14:paraId="4419D712" w14:textId="77777777" w:rsidR="00EC4A44" w:rsidRPr="00D27A95" w:rsidRDefault="00EC4A44" w:rsidP="00404C21">
      <w:pPr>
        <w:pStyle w:val="Heading3"/>
      </w:pPr>
      <w:bookmarkStart w:id="211" w:name="_Toc20125200"/>
      <w:bookmarkStart w:id="212" w:name="_Toc27486397"/>
      <w:bookmarkStart w:id="213" w:name="_Toc36210450"/>
      <w:bookmarkStart w:id="214" w:name="_Toc45096309"/>
      <w:bookmarkStart w:id="215" w:name="_Toc45882342"/>
      <w:bookmarkStart w:id="216" w:name="_Toc51762138"/>
      <w:bookmarkStart w:id="217" w:name="_Toc83313325"/>
      <w:bookmarkStart w:id="218" w:name="_Toc123561586"/>
      <w:r w:rsidRPr="00D27A95">
        <w:t>4.3.1</w:t>
      </w:r>
      <w:r w:rsidRPr="00D27A95">
        <w:tab/>
        <w:t>List of states for the PLMN selection process</w:t>
      </w:r>
      <w:bookmarkEnd w:id="211"/>
      <w:bookmarkEnd w:id="212"/>
      <w:bookmarkEnd w:id="213"/>
      <w:bookmarkEnd w:id="214"/>
      <w:bookmarkEnd w:id="215"/>
      <w:bookmarkEnd w:id="216"/>
      <w:bookmarkEnd w:id="217"/>
      <w:bookmarkEnd w:id="218"/>
    </w:p>
    <w:p w14:paraId="2E5CAC2D" w14:textId="77777777" w:rsidR="00EC4A44" w:rsidRPr="00D27A95" w:rsidRDefault="00EC4A44" w:rsidP="00404C21">
      <w:pPr>
        <w:pStyle w:val="Heading4"/>
      </w:pPr>
      <w:bookmarkStart w:id="219" w:name="_Toc20125201"/>
      <w:bookmarkStart w:id="220" w:name="_Toc27486398"/>
      <w:bookmarkStart w:id="221" w:name="_Toc36210451"/>
      <w:bookmarkStart w:id="222" w:name="_Toc45096310"/>
      <w:bookmarkStart w:id="223" w:name="_Toc45882343"/>
      <w:bookmarkStart w:id="224" w:name="_Toc51762139"/>
      <w:bookmarkStart w:id="225" w:name="_Toc83313326"/>
      <w:bookmarkStart w:id="226" w:name="_Toc123561587"/>
      <w:r w:rsidRPr="00D27A95">
        <w:t>4.3.1.1</w:t>
      </w:r>
      <w:r w:rsidRPr="00D27A95">
        <w:tab/>
        <w:t>List of states for automatic mode (figure 2a)</w:t>
      </w:r>
      <w:bookmarkEnd w:id="219"/>
      <w:bookmarkEnd w:id="220"/>
      <w:bookmarkEnd w:id="221"/>
      <w:bookmarkEnd w:id="222"/>
      <w:bookmarkEnd w:id="223"/>
      <w:bookmarkEnd w:id="224"/>
      <w:bookmarkEnd w:id="225"/>
      <w:bookmarkEnd w:id="22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27" w:name="_Toc20125202"/>
      <w:bookmarkStart w:id="228" w:name="_Toc27486399"/>
      <w:bookmarkStart w:id="229" w:name="_Toc36210452"/>
      <w:bookmarkStart w:id="230" w:name="_Toc45096311"/>
      <w:bookmarkStart w:id="231" w:name="_Toc45882344"/>
      <w:bookmarkStart w:id="232" w:name="_Toc51762140"/>
      <w:bookmarkStart w:id="233" w:name="_Toc83313327"/>
      <w:bookmarkStart w:id="234" w:name="_Toc123561588"/>
      <w:r w:rsidRPr="00D27A95">
        <w:t>4.3.1.2</w:t>
      </w:r>
      <w:r w:rsidRPr="00D27A95">
        <w:tab/>
        <w:t>List of states for manual mode (figure 2b)</w:t>
      </w:r>
      <w:bookmarkEnd w:id="227"/>
      <w:bookmarkEnd w:id="228"/>
      <w:bookmarkEnd w:id="229"/>
      <w:bookmarkEnd w:id="230"/>
      <w:bookmarkEnd w:id="231"/>
      <w:bookmarkEnd w:id="232"/>
      <w:bookmarkEnd w:id="233"/>
      <w:bookmarkEnd w:id="23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35" w:name="_Toc20125203"/>
      <w:bookmarkStart w:id="236" w:name="_Toc27486400"/>
      <w:bookmarkStart w:id="237" w:name="_Toc36210453"/>
      <w:bookmarkStart w:id="238" w:name="_Toc45096312"/>
      <w:bookmarkStart w:id="239" w:name="_Toc45882345"/>
      <w:bookmarkStart w:id="240" w:name="_Toc51762141"/>
      <w:bookmarkStart w:id="241" w:name="_Toc83313328"/>
      <w:bookmarkStart w:id="242" w:name="_Toc123561589"/>
      <w:r w:rsidRPr="00D27A95">
        <w:t>4.3.2</w:t>
      </w:r>
      <w:r w:rsidRPr="00D27A95">
        <w:tab/>
      </w:r>
      <w:r>
        <w:t>Void</w:t>
      </w:r>
      <w:bookmarkEnd w:id="235"/>
      <w:bookmarkEnd w:id="236"/>
      <w:bookmarkEnd w:id="237"/>
      <w:bookmarkEnd w:id="238"/>
      <w:bookmarkEnd w:id="239"/>
      <w:bookmarkEnd w:id="240"/>
      <w:bookmarkEnd w:id="241"/>
      <w:bookmarkEnd w:id="242"/>
    </w:p>
    <w:p w14:paraId="1EE7B80C" w14:textId="77777777" w:rsidR="00EC4A44" w:rsidRPr="00D27A95" w:rsidRDefault="00EC4A44" w:rsidP="00404C21">
      <w:pPr>
        <w:pStyle w:val="Heading3"/>
      </w:pPr>
      <w:bookmarkStart w:id="243" w:name="_Toc20125204"/>
      <w:bookmarkStart w:id="244" w:name="_Toc27486401"/>
      <w:bookmarkStart w:id="245" w:name="_Toc36210454"/>
      <w:bookmarkStart w:id="246" w:name="_Toc45096313"/>
      <w:bookmarkStart w:id="247" w:name="_Toc45882346"/>
      <w:bookmarkStart w:id="248" w:name="_Toc51762142"/>
      <w:bookmarkStart w:id="249" w:name="_Toc83313329"/>
      <w:bookmarkStart w:id="250" w:name="_Toc123561590"/>
      <w:r w:rsidRPr="00D27A95">
        <w:t>4.3.3</w:t>
      </w:r>
      <w:r w:rsidRPr="00D27A95">
        <w:tab/>
        <w:t>List of states for location registration (figure 3)</w:t>
      </w:r>
      <w:bookmarkEnd w:id="243"/>
      <w:bookmarkEnd w:id="244"/>
      <w:bookmarkEnd w:id="245"/>
      <w:bookmarkEnd w:id="246"/>
      <w:bookmarkEnd w:id="247"/>
      <w:bookmarkEnd w:id="248"/>
      <w:bookmarkEnd w:id="249"/>
      <w:bookmarkEnd w:id="25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lastRenderedPageBreak/>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51" w:name="_Toc20125205"/>
      <w:bookmarkStart w:id="252" w:name="_Toc27486402"/>
      <w:bookmarkStart w:id="253" w:name="_Toc36210455"/>
      <w:bookmarkStart w:id="254" w:name="_Toc45096314"/>
      <w:bookmarkStart w:id="255" w:name="_Toc45882347"/>
      <w:bookmarkStart w:id="256" w:name="_Toc51762143"/>
      <w:bookmarkStart w:id="257" w:name="_Toc83313330"/>
      <w:bookmarkStart w:id="258" w:name="_Toc123561591"/>
      <w:r w:rsidRPr="00D27A95">
        <w:lastRenderedPageBreak/>
        <w:t>4.4</w:t>
      </w:r>
      <w:r w:rsidRPr="00D27A95">
        <w:tab/>
        <w:t>PLMN selection process</w:t>
      </w:r>
      <w:bookmarkEnd w:id="251"/>
      <w:bookmarkEnd w:id="252"/>
      <w:bookmarkEnd w:id="253"/>
      <w:bookmarkEnd w:id="254"/>
      <w:bookmarkEnd w:id="255"/>
      <w:bookmarkEnd w:id="256"/>
      <w:bookmarkEnd w:id="257"/>
      <w:bookmarkEnd w:id="258"/>
    </w:p>
    <w:p w14:paraId="178381AD" w14:textId="77777777" w:rsidR="00EC4A44" w:rsidRPr="00D27A95" w:rsidRDefault="00EC4A44" w:rsidP="00404C21">
      <w:pPr>
        <w:pStyle w:val="Heading3"/>
      </w:pPr>
      <w:bookmarkStart w:id="259" w:name="_Toc20125206"/>
      <w:bookmarkStart w:id="260" w:name="_Toc27486403"/>
      <w:bookmarkStart w:id="261" w:name="_Toc36210456"/>
      <w:bookmarkStart w:id="262" w:name="_Toc45096315"/>
      <w:bookmarkStart w:id="263" w:name="_Toc45882348"/>
      <w:bookmarkStart w:id="264" w:name="_Toc51762144"/>
      <w:bookmarkStart w:id="265" w:name="_Toc83313331"/>
      <w:bookmarkStart w:id="266" w:name="_Toc123561592"/>
      <w:r w:rsidRPr="00D27A95">
        <w:t>4.4.1</w:t>
      </w:r>
      <w:r w:rsidRPr="00D27A95">
        <w:tab/>
        <w:t>Introduction</w:t>
      </w:r>
      <w:bookmarkEnd w:id="259"/>
      <w:bookmarkEnd w:id="260"/>
      <w:bookmarkEnd w:id="261"/>
      <w:bookmarkEnd w:id="262"/>
      <w:bookmarkEnd w:id="263"/>
      <w:bookmarkEnd w:id="264"/>
      <w:bookmarkEnd w:id="265"/>
      <w:bookmarkEnd w:id="26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67" w:name="_Toc20125207"/>
      <w:bookmarkStart w:id="268" w:name="_Toc27486404"/>
      <w:bookmarkStart w:id="269" w:name="_Toc36210457"/>
      <w:bookmarkStart w:id="270" w:name="_Toc45096316"/>
      <w:bookmarkStart w:id="271" w:name="_Toc45882349"/>
      <w:bookmarkStart w:id="272" w:name="_Toc51762145"/>
      <w:bookmarkStart w:id="273" w:name="_Toc83313332"/>
      <w:bookmarkStart w:id="274" w:name="_Toc123561593"/>
      <w:r w:rsidRPr="00D27A95">
        <w:t>4.4.2</w:t>
      </w:r>
      <w:r w:rsidRPr="00D27A95">
        <w:tab/>
        <w:t>Registration on a PLMN</w:t>
      </w:r>
      <w:bookmarkEnd w:id="267"/>
      <w:bookmarkEnd w:id="268"/>
      <w:bookmarkEnd w:id="269"/>
      <w:bookmarkEnd w:id="270"/>
      <w:bookmarkEnd w:id="271"/>
      <w:bookmarkEnd w:id="272"/>
      <w:bookmarkEnd w:id="273"/>
      <w:bookmarkEnd w:id="27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75" w:name="_Toc20125208"/>
      <w:bookmarkStart w:id="276" w:name="_Toc27486405"/>
      <w:bookmarkStart w:id="277" w:name="_Toc36210458"/>
      <w:bookmarkStart w:id="278" w:name="_Toc45096317"/>
      <w:bookmarkStart w:id="279" w:name="_Toc45882350"/>
      <w:bookmarkStart w:id="280" w:name="_Toc51762146"/>
      <w:bookmarkStart w:id="281" w:name="_Toc83313333"/>
      <w:bookmarkStart w:id="282" w:name="_Toc123561594"/>
      <w:r w:rsidRPr="00D27A95">
        <w:t>4.4.3</w:t>
      </w:r>
      <w:r w:rsidRPr="00D27A95">
        <w:tab/>
        <w:t>PLMN selection</w:t>
      </w:r>
      <w:bookmarkEnd w:id="275"/>
      <w:bookmarkEnd w:id="276"/>
      <w:bookmarkEnd w:id="277"/>
      <w:bookmarkEnd w:id="278"/>
      <w:bookmarkEnd w:id="279"/>
      <w:bookmarkEnd w:id="280"/>
      <w:bookmarkEnd w:id="281"/>
      <w:bookmarkEnd w:id="28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777777"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lastRenderedPageBreak/>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83" w:name="_Toc20125209"/>
      <w:bookmarkStart w:id="284" w:name="_Toc27486406"/>
      <w:bookmarkStart w:id="285" w:name="_Toc36210459"/>
      <w:bookmarkStart w:id="286" w:name="_Toc45096318"/>
      <w:bookmarkStart w:id="287" w:name="_Toc45882351"/>
      <w:bookmarkStart w:id="288" w:name="_Toc51762147"/>
      <w:r w:rsidRPr="0034441A">
        <w:t>The MS may support minimization of service interruption (MINT).</w:t>
      </w:r>
    </w:p>
    <w:p w14:paraId="0142CDE2" w14:textId="77777777" w:rsidR="00EC4A44" w:rsidRPr="00D27A95" w:rsidRDefault="00EC4A44" w:rsidP="00404C21">
      <w:pPr>
        <w:pStyle w:val="Heading4"/>
      </w:pPr>
      <w:bookmarkStart w:id="289" w:name="_Toc83313334"/>
      <w:bookmarkStart w:id="290" w:name="_Toc123561595"/>
      <w:r w:rsidRPr="00D27A95">
        <w:t>4.4.3.1</w:t>
      </w:r>
      <w:r w:rsidRPr="00D27A95">
        <w:tab/>
        <w:t>At switch</w:t>
      </w:r>
      <w:r w:rsidRPr="00D27A95">
        <w:noBreakHyphen/>
        <w:t>on or recovery from lack of coverage</w:t>
      </w:r>
      <w:bookmarkEnd w:id="283"/>
      <w:bookmarkEnd w:id="284"/>
      <w:bookmarkEnd w:id="285"/>
      <w:bookmarkEnd w:id="286"/>
      <w:bookmarkEnd w:id="287"/>
      <w:bookmarkEnd w:id="288"/>
      <w:bookmarkEnd w:id="289"/>
      <w:bookmarkEnd w:id="290"/>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0A6F3EB" w14:textId="2E58583A" w:rsidR="00261754" w:rsidRPr="00D27A95" w:rsidRDefault="00261754" w:rsidP="00261754">
      <w:bookmarkStart w:id="291"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w:t>
      </w:r>
      <w:r w:rsidRPr="00D27A95">
        <w:lastRenderedPageBreak/>
        <w:t xml:space="preserve">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291"/>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086DC3C7" w:rsidR="00F36417" w:rsidRPr="00D27A95" w:rsidRDefault="00F36417" w:rsidP="005F7E85">
      <w:r w:rsidRPr="00280E90">
        <w:t xml:space="preserve">EXCEPTION: At switch on, if the RPLMN is a PLMN with which the MS was registered for disaster roaming </w:t>
      </w:r>
      <w:r w:rsidR="0014556E">
        <w:t xml:space="preserve">services </w:t>
      </w:r>
      <w:r w:rsidRPr="00280E90">
        <w:t>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352FEBDC" w14:textId="77777777" w:rsidR="00EC4A44" w:rsidRPr="00D27A95" w:rsidRDefault="00EC4A44" w:rsidP="00404C21">
      <w:pPr>
        <w:pStyle w:val="Heading5"/>
      </w:pPr>
      <w:bookmarkStart w:id="292" w:name="_Toc20125210"/>
      <w:bookmarkStart w:id="293" w:name="_Toc27486407"/>
      <w:bookmarkStart w:id="294" w:name="_Toc36210460"/>
      <w:bookmarkStart w:id="295" w:name="_Toc45096319"/>
      <w:bookmarkStart w:id="296" w:name="_Toc45882352"/>
      <w:bookmarkStart w:id="297" w:name="_Toc51762148"/>
      <w:bookmarkStart w:id="298" w:name="_Toc83313335"/>
      <w:bookmarkStart w:id="299" w:name="_Toc123561596"/>
      <w:r w:rsidRPr="00D27A95">
        <w:t>4.4.3.1.1</w:t>
      </w:r>
      <w:r w:rsidRPr="00D27A95">
        <w:tab/>
        <w:t>Automatic Network Selection Mode Procedure</w:t>
      </w:r>
      <w:bookmarkEnd w:id="292"/>
      <w:bookmarkEnd w:id="293"/>
      <w:bookmarkEnd w:id="294"/>
      <w:bookmarkEnd w:id="295"/>
      <w:bookmarkEnd w:id="296"/>
      <w:bookmarkEnd w:id="297"/>
      <w:bookmarkEnd w:id="298"/>
      <w:bookmarkEnd w:id="299"/>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lastRenderedPageBreak/>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lastRenderedPageBreak/>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0811FF5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031B53">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E4B575B"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 xml:space="preserve">list of one or more PLMN(s) with disaster condition for which disaster roaming </w:t>
      </w:r>
      <w:r w:rsidR="00031B53">
        <w:t xml:space="preserve">services </w:t>
      </w:r>
      <w:r w:rsidRPr="00531D28">
        <w:t>is offered by the available PLMN</w:t>
      </w:r>
      <w:r w:rsidR="00031B53">
        <w:t>”</w:t>
      </w:r>
      <w:r>
        <w:t xml:space="preserve"> </w:t>
      </w:r>
      <w:r w:rsidRPr="00E10DAF">
        <w:t>broadcast by any NG-RAN cell</w:t>
      </w:r>
      <w:r>
        <w:t xml:space="preserve"> </w:t>
      </w:r>
      <w:r w:rsidRPr="004B3BB4">
        <w:t>and is allowable,</w:t>
      </w:r>
      <w:r>
        <w:t xml:space="preserve"> the MS shall consider that the MS</w:t>
      </w:r>
      <w:r w:rsidR="00031B53">
        <w:t>’</w:t>
      </w:r>
      <w:r>
        <w:t>s RPLMN is the MS determined PLMN with disaster condition; or</w:t>
      </w:r>
    </w:p>
    <w:p w14:paraId="52CBDC5E" w14:textId="185E4D44" w:rsidR="0049051B" w:rsidRDefault="0049051B" w:rsidP="0049051B">
      <w:pPr>
        <w:pStyle w:val="B2"/>
      </w:pPr>
      <w:r>
        <w:t>ii)</w:t>
      </w:r>
      <w:r>
        <w:tab/>
        <w:t>if the MS</w:t>
      </w:r>
      <w:r w:rsidR="00031B53">
        <w:t>’</w:t>
      </w:r>
      <w:r>
        <w:t xml:space="preserve">s RPLMN is not included in any </w:t>
      </w:r>
      <w:r w:rsidR="00031B53">
        <w:t>“</w:t>
      </w:r>
      <w:r w:rsidRPr="00531D28">
        <w:t xml:space="preserve">list of one or more PLMN(s) with disaster condition for which disaster roaming </w:t>
      </w:r>
      <w:r w:rsidR="00031B53">
        <w:t xml:space="preserve">services </w:t>
      </w:r>
      <w:r w:rsidRPr="00531D28">
        <w:t>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5C2C62A1" w:rsidR="0049051B" w:rsidRPr="00D26A06" w:rsidRDefault="0049051B" w:rsidP="0049051B">
      <w:pPr>
        <w:pStyle w:val="B3"/>
      </w:pPr>
      <w:r w:rsidRPr="00D26A06">
        <w:t>-</w:t>
      </w:r>
      <w:r w:rsidRPr="00D26A06">
        <w:tab/>
        <w:t xml:space="preserve">in the "list of one or more PLMN(s) with disaster condition for which disaster roaming </w:t>
      </w:r>
      <w:r w:rsidR="00031B53">
        <w:t xml:space="preserve">services </w:t>
      </w:r>
      <w:r w:rsidRPr="00D26A06">
        <w:t>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lastRenderedPageBreak/>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0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01" w:name="_Hlk100153124"/>
      <w:r>
        <w:t xml:space="preserve">the MS determined PLMN with disaster condition </w:t>
      </w:r>
      <w:bookmarkEnd w:id="301"/>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02" w:name="_Hlk100229457"/>
      <w:r w:rsidRPr="00230291">
        <w:t>allowable PLMN</w:t>
      </w:r>
      <w:r>
        <w:t>(</w:t>
      </w:r>
      <w:r w:rsidRPr="00230291">
        <w:t>s</w:t>
      </w:r>
      <w:r>
        <w:t>)</w:t>
      </w:r>
      <w:r w:rsidRPr="00230291">
        <w:t xml:space="preserve"> </w:t>
      </w:r>
      <w:bookmarkEnd w:id="302"/>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55A6A">
      <w:pPr>
        <w:pStyle w:val="B1"/>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00"/>
    </w:p>
    <w:p w14:paraId="74556298" w14:textId="6A2AD65D"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 xml:space="preserve">a PLMN for disaster roaming </w:t>
      </w:r>
      <w:r w:rsidR="00112137">
        <w:t xml:space="preserve">services </w:t>
      </w:r>
      <w:r>
        <w:t>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6988775C" w:rsidR="0038204C" w:rsidRDefault="0038204C" w:rsidP="0038204C">
      <w:pPr>
        <w:pStyle w:val="B3"/>
      </w:pPr>
      <w:r>
        <w:t>B)</w:t>
      </w:r>
      <w:r>
        <w:tab/>
        <w:t>broadcasts a "</w:t>
      </w:r>
      <w:r w:rsidRPr="00531D28">
        <w:t xml:space="preserve">list of one or more PLMN(s) with disaster condition for which disaster roaming </w:t>
      </w:r>
      <w:r w:rsidR="00112137">
        <w:t xml:space="preserve">services </w:t>
      </w:r>
      <w:r w:rsidRPr="00531D28">
        <w:t>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lastRenderedPageBreak/>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03" w:name="_Toc20125211"/>
      <w:bookmarkStart w:id="304" w:name="_Toc27486408"/>
      <w:bookmarkStart w:id="305" w:name="_Toc36210461"/>
      <w:bookmarkStart w:id="306" w:name="_Toc45096320"/>
      <w:bookmarkStart w:id="307" w:name="_Toc45882353"/>
      <w:bookmarkStart w:id="308" w:name="_Toc51762149"/>
      <w:bookmarkStart w:id="309" w:name="_Toc83313336"/>
      <w:bookmarkStart w:id="310" w:name="_Toc123561597"/>
      <w:r w:rsidRPr="00D27A95">
        <w:t>4.4.3.1.2</w:t>
      </w:r>
      <w:r w:rsidRPr="00D27A95">
        <w:tab/>
        <w:t>Manual Network Selection Mode Procedure</w:t>
      </w:r>
      <w:bookmarkEnd w:id="303"/>
      <w:bookmarkEnd w:id="304"/>
      <w:bookmarkEnd w:id="305"/>
      <w:bookmarkEnd w:id="306"/>
      <w:bookmarkEnd w:id="307"/>
      <w:bookmarkEnd w:id="308"/>
      <w:bookmarkEnd w:id="309"/>
      <w:bookmarkEnd w:id="310"/>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lastRenderedPageBreak/>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7225D2BF" w:rsidR="003904A6" w:rsidRDefault="003904A6" w:rsidP="005F7E85">
      <w:pPr>
        <w:pStyle w:val="B1"/>
      </w:pPr>
      <w:r>
        <w:t>-</w:t>
      </w:r>
      <w:r>
        <w:tab/>
        <w:t xml:space="preserve">the MS has detected that the RPLMN is a 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14587F0" w:rsidR="003904A6" w:rsidRDefault="003904A6" w:rsidP="005F7E85">
      <w:pPr>
        <w:pStyle w:val="B1"/>
      </w:pPr>
      <w:r>
        <w:t>-</w:t>
      </w:r>
      <w:r>
        <w:tab/>
        <w:t xml:space="preserve">the MS receives indication that some of the forbidden PLMN(s) provide disaster roaming </w:t>
      </w:r>
      <w:r w:rsidR="009C1405">
        <w:t xml:space="preserve">services </w:t>
      </w:r>
      <w:r>
        <w:t xml:space="preserve">to the MS(s) of the RPLMN (see </w:t>
      </w:r>
      <w:r w:rsidR="00034D53">
        <w:t>clause</w:t>
      </w:r>
      <w:r>
        <w:t xml:space="preserve"> 4.4.3.1.1),</w:t>
      </w:r>
    </w:p>
    <w:p w14:paraId="71305A34" w14:textId="25CD115B" w:rsidR="003904A6" w:rsidRDefault="003904A6" w:rsidP="005F7E85">
      <w:pPr>
        <w:pStyle w:val="B1"/>
      </w:pPr>
      <w:r>
        <w:t>then the MS may indicate to the user that those PLMN(s) support disaster roaming</w:t>
      </w:r>
      <w:r w:rsidR="009C1405">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lastRenderedPageBreak/>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6130D56F"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E6402C" w:rsidR="00EB4B54" w:rsidRPr="00D27A95" w:rsidRDefault="00EB4B54" w:rsidP="00EB4B54">
      <w:pPr>
        <w:pStyle w:val="B1"/>
      </w:pPr>
      <w:r w:rsidRPr="00D27A95">
        <w:lastRenderedPageBreak/>
        <w:t>i)</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w:t>
      </w:r>
      <w:r w:rsidR="00034D53">
        <w:t>clause</w:t>
      </w:r>
      <w:r>
        <w:t xml:space="preserve"> 4.4.3.1.1) and that the PLMN with disaster condition determined by the UE in the old PLMN is also a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2A610E02" w:rsidR="003904A6" w:rsidRDefault="003904A6" w:rsidP="00080588">
      <w:pPr>
        <w:pStyle w:val="B2"/>
      </w:pPr>
      <w:r w:rsidRPr="00080588">
        <w:t>4)</w:t>
      </w:r>
      <w:r w:rsidRPr="00080588">
        <w:tab/>
        <w:t>the RPLMN of the MS is considered as the 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lastRenderedPageBreak/>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11" w:name="_Toc20125212"/>
      <w:bookmarkStart w:id="312" w:name="_Toc27486409"/>
      <w:bookmarkStart w:id="313" w:name="_Toc36210462"/>
      <w:bookmarkStart w:id="314" w:name="_Toc45096321"/>
      <w:bookmarkStart w:id="315" w:name="_Toc45882354"/>
      <w:bookmarkStart w:id="316" w:name="_Toc51762150"/>
      <w:bookmarkStart w:id="317" w:name="_Toc83313337"/>
      <w:bookmarkStart w:id="318" w:name="_Toc123561598"/>
      <w:r>
        <w:t>4.4.3.1.3</w:t>
      </w:r>
      <w:r>
        <w:tab/>
        <w:t>Manual CSG selection</w:t>
      </w:r>
      <w:bookmarkEnd w:id="311"/>
      <w:bookmarkEnd w:id="312"/>
      <w:bookmarkEnd w:id="313"/>
      <w:bookmarkEnd w:id="314"/>
      <w:bookmarkEnd w:id="315"/>
      <w:bookmarkEnd w:id="316"/>
      <w:bookmarkEnd w:id="317"/>
      <w:bookmarkEnd w:id="318"/>
    </w:p>
    <w:p w14:paraId="00DC8332" w14:textId="77777777" w:rsidR="00EC4A44" w:rsidRDefault="00EC4A44" w:rsidP="00404C21">
      <w:pPr>
        <w:pStyle w:val="H6"/>
      </w:pPr>
      <w:bookmarkStart w:id="319" w:name="_Toc20125213"/>
      <w:bookmarkStart w:id="320" w:name="_Toc27486410"/>
      <w:bookmarkStart w:id="321" w:name="_Toc36210463"/>
      <w:bookmarkStart w:id="322" w:name="_Toc45096322"/>
      <w:bookmarkStart w:id="323" w:name="_Toc45882355"/>
      <w:bookmarkStart w:id="324" w:name="_Toc51762151"/>
      <w:bookmarkStart w:id="325" w:name="_Toc83313338"/>
      <w:r>
        <w:t>4.4.3.1.3.1</w:t>
      </w:r>
      <w:r>
        <w:tab/>
        <w:t>General</w:t>
      </w:r>
      <w:bookmarkEnd w:id="319"/>
      <w:bookmarkEnd w:id="320"/>
      <w:bookmarkEnd w:id="321"/>
      <w:bookmarkEnd w:id="322"/>
      <w:bookmarkEnd w:id="323"/>
      <w:bookmarkEnd w:id="324"/>
      <w:bookmarkEnd w:id="325"/>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26" w:name="_Toc20125214"/>
      <w:bookmarkStart w:id="327" w:name="_Toc27486411"/>
      <w:bookmarkStart w:id="328" w:name="_Toc36210464"/>
      <w:bookmarkStart w:id="329" w:name="_Toc45096323"/>
      <w:bookmarkStart w:id="330" w:name="_Toc45882356"/>
      <w:bookmarkStart w:id="331" w:name="_Toc51762152"/>
      <w:bookmarkStart w:id="332" w:name="_Toc83313339"/>
      <w:r>
        <w:t>4.4.3.1.3.2</w:t>
      </w:r>
      <w:r>
        <w:tab/>
        <w:t>Manual CSG selection within the RPLMN</w:t>
      </w:r>
      <w:bookmarkEnd w:id="326"/>
      <w:bookmarkEnd w:id="327"/>
      <w:bookmarkEnd w:id="328"/>
      <w:bookmarkEnd w:id="329"/>
      <w:bookmarkEnd w:id="330"/>
      <w:bookmarkEnd w:id="331"/>
      <w:bookmarkEnd w:id="332"/>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33" w:name="_Toc20125215"/>
      <w:bookmarkStart w:id="334" w:name="_Toc27486412"/>
      <w:bookmarkStart w:id="335" w:name="_Toc36210465"/>
      <w:bookmarkStart w:id="336" w:name="_Toc45096324"/>
      <w:bookmarkStart w:id="337" w:name="_Toc45882357"/>
      <w:bookmarkStart w:id="338" w:name="_Toc51762153"/>
      <w:bookmarkStart w:id="339" w:name="_Toc83313340"/>
      <w:r>
        <w:t>4.4.3.1.3.3</w:t>
      </w:r>
      <w:r>
        <w:tab/>
        <w:t>Manual CSG selection in a PLMN different from the RPLMN</w:t>
      </w:r>
      <w:bookmarkEnd w:id="333"/>
      <w:bookmarkEnd w:id="334"/>
      <w:bookmarkEnd w:id="335"/>
      <w:bookmarkEnd w:id="336"/>
      <w:bookmarkEnd w:id="337"/>
      <w:bookmarkEnd w:id="338"/>
      <w:bookmarkEnd w:id="339"/>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xml:space="preserve">. If the registration is successful the MS remains in manual CSG selection mode, until the user selects </w:t>
      </w:r>
      <w:r>
        <w:lastRenderedPageBreak/>
        <w:t>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40" w:name="_Toc20125216"/>
      <w:bookmarkStart w:id="341" w:name="_Toc27486413"/>
      <w:bookmarkStart w:id="342" w:name="_Toc36210466"/>
      <w:bookmarkStart w:id="343" w:name="_Toc45096325"/>
      <w:bookmarkStart w:id="344" w:name="_Toc45882358"/>
      <w:bookmarkStart w:id="345" w:name="_Toc51762154"/>
      <w:bookmarkStart w:id="346" w:name="_Toc83313341"/>
      <w:bookmarkStart w:id="347" w:name="_Toc123561599"/>
      <w:r w:rsidRPr="00D27A95">
        <w:t>4.4.3.2</w:t>
      </w:r>
      <w:r w:rsidRPr="00D27A95">
        <w:tab/>
        <w:t>User reselection</w:t>
      </w:r>
      <w:bookmarkEnd w:id="340"/>
      <w:bookmarkEnd w:id="341"/>
      <w:bookmarkEnd w:id="342"/>
      <w:bookmarkEnd w:id="343"/>
      <w:bookmarkEnd w:id="344"/>
      <w:bookmarkEnd w:id="345"/>
      <w:bookmarkEnd w:id="346"/>
      <w:bookmarkEnd w:id="347"/>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48" w:name="_Toc20125217"/>
      <w:bookmarkStart w:id="349" w:name="_Toc27486414"/>
      <w:bookmarkStart w:id="350" w:name="_Toc36210467"/>
      <w:bookmarkStart w:id="351" w:name="_Toc45096326"/>
      <w:bookmarkStart w:id="352" w:name="_Toc45882359"/>
      <w:bookmarkStart w:id="353" w:name="_Toc51762155"/>
      <w:bookmarkStart w:id="354" w:name="_Toc83313342"/>
      <w:bookmarkStart w:id="355" w:name="_Toc123561600"/>
      <w:r w:rsidRPr="00D27A95">
        <w:t>4.4.3.2.1</w:t>
      </w:r>
      <w:r w:rsidRPr="00D27A95">
        <w:tab/>
        <w:t>Automatic Network Selection Mode</w:t>
      </w:r>
      <w:bookmarkEnd w:id="348"/>
      <w:bookmarkEnd w:id="349"/>
      <w:bookmarkEnd w:id="350"/>
      <w:bookmarkEnd w:id="351"/>
      <w:bookmarkEnd w:id="352"/>
      <w:bookmarkEnd w:id="353"/>
      <w:bookmarkEnd w:id="354"/>
      <w:bookmarkEnd w:id="355"/>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lastRenderedPageBreak/>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56" w:name="_Toc20125218"/>
      <w:bookmarkStart w:id="357" w:name="_Toc27486415"/>
      <w:bookmarkStart w:id="358" w:name="_Toc36210468"/>
      <w:bookmarkStart w:id="359" w:name="_Toc45096327"/>
      <w:bookmarkStart w:id="360" w:name="_Toc45882360"/>
      <w:bookmarkStart w:id="361" w:name="_Toc51762156"/>
      <w:bookmarkStart w:id="362" w:name="_Toc83313343"/>
      <w:bookmarkStart w:id="363" w:name="_Toc123561601"/>
      <w:r w:rsidRPr="00D27A95">
        <w:t>4.4.3.2.2</w:t>
      </w:r>
      <w:r w:rsidRPr="00D27A95">
        <w:tab/>
        <w:t>Manual Network Selection Mode</w:t>
      </w:r>
      <w:bookmarkEnd w:id="356"/>
      <w:bookmarkEnd w:id="357"/>
      <w:bookmarkEnd w:id="358"/>
      <w:bookmarkEnd w:id="359"/>
      <w:bookmarkEnd w:id="360"/>
      <w:bookmarkEnd w:id="361"/>
      <w:bookmarkEnd w:id="362"/>
      <w:bookmarkEnd w:id="363"/>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64" w:name="_Toc20125219"/>
      <w:bookmarkStart w:id="365" w:name="_Toc27486416"/>
      <w:bookmarkStart w:id="366" w:name="_Toc36210469"/>
      <w:bookmarkStart w:id="367" w:name="_Toc45096328"/>
      <w:bookmarkStart w:id="368" w:name="_Toc45882361"/>
      <w:bookmarkStart w:id="369" w:name="_Toc51762157"/>
      <w:bookmarkStart w:id="370" w:name="_Toc83313344"/>
      <w:bookmarkStart w:id="371" w:name="_Toc123561602"/>
      <w:r>
        <w:t>4.4.3.2.3</w:t>
      </w:r>
      <w:r>
        <w:tab/>
        <w:t>Manual CSG selection</w:t>
      </w:r>
      <w:bookmarkEnd w:id="364"/>
      <w:bookmarkEnd w:id="365"/>
      <w:bookmarkEnd w:id="366"/>
      <w:bookmarkEnd w:id="367"/>
      <w:bookmarkEnd w:id="368"/>
      <w:bookmarkEnd w:id="369"/>
      <w:bookmarkEnd w:id="370"/>
      <w:bookmarkEnd w:id="371"/>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72" w:name="_Toc20125220"/>
      <w:bookmarkStart w:id="373" w:name="_Toc27486417"/>
      <w:bookmarkStart w:id="374" w:name="_Toc36210470"/>
      <w:bookmarkStart w:id="375" w:name="_Toc45096329"/>
      <w:bookmarkStart w:id="376" w:name="_Toc45882362"/>
      <w:bookmarkStart w:id="377" w:name="_Toc51762158"/>
      <w:bookmarkStart w:id="378" w:name="_Toc83313345"/>
      <w:bookmarkStart w:id="379" w:name="_Toc123561603"/>
      <w:r w:rsidRPr="00D27A95">
        <w:t>4.4.3.3</w:t>
      </w:r>
      <w:r w:rsidRPr="00D27A95">
        <w:tab/>
        <w:t>In VPLMN</w:t>
      </w:r>
      <w:bookmarkEnd w:id="372"/>
      <w:bookmarkEnd w:id="373"/>
      <w:bookmarkEnd w:id="374"/>
      <w:bookmarkEnd w:id="375"/>
      <w:bookmarkEnd w:id="376"/>
      <w:bookmarkEnd w:id="377"/>
      <w:bookmarkEnd w:id="378"/>
      <w:bookmarkEnd w:id="379"/>
    </w:p>
    <w:p w14:paraId="19FC879F" w14:textId="77777777" w:rsidR="00261754" w:rsidRDefault="00EC4A44" w:rsidP="00261754">
      <w:pPr>
        <w:pStyle w:val="Heading5"/>
      </w:pPr>
      <w:bookmarkStart w:id="380" w:name="_Toc20125221"/>
      <w:bookmarkStart w:id="381" w:name="_Toc27486418"/>
      <w:bookmarkStart w:id="382" w:name="_Toc36210471"/>
      <w:bookmarkStart w:id="383" w:name="_Toc45096330"/>
      <w:bookmarkStart w:id="384" w:name="_Toc45882363"/>
      <w:bookmarkStart w:id="385" w:name="_Toc51762159"/>
      <w:bookmarkStart w:id="386" w:name="_Toc83313346"/>
      <w:bookmarkStart w:id="387" w:name="_Toc123561604"/>
      <w:r>
        <w:t>4.4.3.3.1</w:t>
      </w:r>
      <w:r>
        <w:tab/>
        <w:t>Automatic and manual network selection modes</w:t>
      </w:r>
      <w:bookmarkEnd w:id="380"/>
      <w:bookmarkEnd w:id="381"/>
      <w:bookmarkEnd w:id="382"/>
      <w:bookmarkEnd w:id="383"/>
      <w:bookmarkEnd w:id="384"/>
      <w:bookmarkEnd w:id="385"/>
      <w:bookmarkEnd w:id="386"/>
      <w:bookmarkEnd w:id="387"/>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6B35685" w14:textId="7EFB94C3" w:rsidR="00EC4A44" w:rsidRDefault="00EC4A44" w:rsidP="00EC4A44">
      <w:pPr>
        <w:keepNext/>
        <w:keepLines/>
      </w:pPr>
      <w:r w:rsidRPr="00D27A95">
        <w:t>If the MS is in a VPLMN</w:t>
      </w:r>
      <w:r w:rsidR="00261754" w:rsidRPr="00261754">
        <w:t xml:space="preserve"> </w:t>
      </w:r>
      <w:r w:rsidR="00261754">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33376B45"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rsidRPr="004B6814">
        <w:t xml:space="preserve"> </w:t>
      </w:r>
      <w:r w:rsidR="004B6814">
        <w:t>if:</w:t>
      </w:r>
    </w:p>
    <w:p w14:paraId="57CEED2E" w14:textId="6B6BCEAE" w:rsidR="004B6814" w:rsidRDefault="004B6814" w:rsidP="004B6814">
      <w:pPr>
        <w:pStyle w:val="B2"/>
      </w:pPr>
      <w:r>
        <w:t>a)</w:t>
      </w:r>
      <w:r>
        <w:tab/>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983C8C" w:rsidRPr="000B756D">
        <w:t xml:space="preserve"> </w:t>
      </w:r>
      <w:r w:rsidR="00983C8C" w:rsidRPr="00D27A95">
        <w:t xml:space="preserve">or </w:t>
      </w:r>
      <w:r w:rsidR="00983C8C">
        <w:rPr>
          <w:rFonts w:hint="eastAsia"/>
          <w:lang w:eastAsia="zh-CN"/>
        </w:rPr>
        <w:t>T</w:t>
      </w:r>
      <w:r w:rsidR="00983C8C" w:rsidRPr="00D27A95">
        <w:t xml:space="preserve"> 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otherwise</w:t>
      </w:r>
    </w:p>
    <w:p w14:paraId="590B319D" w14:textId="17D37D3D" w:rsidR="00EC4A44" w:rsidRPr="00D27A95" w:rsidRDefault="004B6814" w:rsidP="00774475">
      <w:pPr>
        <w:pStyle w:val="B2"/>
      </w:pPr>
      <w:r>
        <w:t>b)</w:t>
      </w:r>
      <w:r w:rsidR="00404C21">
        <w:tab/>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 xml:space="preserve">hours, or it indicates that no </w:t>
      </w:r>
      <w:r w:rsidRPr="00067D67">
        <w:lastRenderedPageBreak/>
        <w:t>periodic attempts shall be made. If no value for T is stored in the SIM, a default value of 72 hours is used</w:t>
      </w:r>
      <w:r>
        <w:t>; and</w:t>
      </w:r>
    </w:p>
    <w:p w14:paraId="15568E3F" w14:textId="4EB9CC5B"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40D0D707" w14:textId="239CAFDE" w:rsidR="00363064" w:rsidRPr="001517FC" w:rsidRDefault="00363064" w:rsidP="0036306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84</w:t>
      </w:r>
      <w:r>
        <w:t>])</w:t>
      </w:r>
      <w:r w:rsidRPr="00AC4955">
        <w:t>.</w:t>
      </w:r>
    </w:p>
    <w:p w14:paraId="7227E9FE" w14:textId="74C6E9FD" w:rsidR="00EC4A44" w:rsidRPr="00AC4955" w:rsidRDefault="00EC4A44" w:rsidP="00EC4A44">
      <w:pPr>
        <w:pStyle w:val="B1"/>
      </w:pPr>
      <w:r>
        <w:t>d</w:t>
      </w:r>
      <w:r w:rsidR="00363064">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E0B8945" w:rsidR="00EC4A44" w:rsidRPr="008033D5" w:rsidRDefault="00EC4A44" w:rsidP="00EC4A44">
      <w:pPr>
        <w:pStyle w:val="B1"/>
        <w:rPr>
          <w:lang w:val="en-US"/>
        </w:rPr>
      </w:pPr>
      <w:r>
        <w:rPr>
          <w:lang w:val="en-US"/>
        </w:rPr>
        <w:t>d</w:t>
      </w:r>
      <w:r w:rsidR="00363064">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B9DE75E" w:rsidR="00EC4A44" w:rsidRPr="0043032E" w:rsidRDefault="00EC4A44" w:rsidP="00EC4A44">
      <w:pPr>
        <w:pStyle w:val="B1"/>
      </w:pPr>
      <w:r>
        <w:rPr>
          <w:lang w:val="en-US"/>
        </w:rPr>
        <w:t>d</w:t>
      </w:r>
      <w:r w:rsidR="00363064">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lastRenderedPageBreak/>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6A14DF3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7D7D2F">
        <w:t xml:space="preserve"> irrespective of 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388" w:name="_Toc20125222"/>
      <w:bookmarkStart w:id="389" w:name="_Toc27486419"/>
      <w:bookmarkStart w:id="390" w:name="_Toc36210472"/>
      <w:bookmarkStart w:id="391" w:name="_Toc45096331"/>
      <w:bookmarkStart w:id="392" w:name="_Toc45882364"/>
      <w:bookmarkStart w:id="393"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031B646" w14:textId="78C5930B" w:rsidR="00A8579B" w:rsidRPr="00C96C59" w:rsidRDefault="00A8579B" w:rsidP="00A8579B">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84</w:t>
      </w:r>
      <w:r>
        <w:t>]);</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394" w:name="_Toc83313347"/>
      <w:bookmarkStart w:id="395" w:name="_Toc123561605"/>
      <w:r>
        <w:t>4.4.3.3.2</w:t>
      </w:r>
      <w:r>
        <w:tab/>
        <w:t>Manual CSG selection</w:t>
      </w:r>
      <w:bookmarkEnd w:id="388"/>
      <w:bookmarkEnd w:id="389"/>
      <w:bookmarkEnd w:id="390"/>
      <w:bookmarkEnd w:id="391"/>
      <w:bookmarkEnd w:id="392"/>
      <w:bookmarkEnd w:id="393"/>
      <w:bookmarkEnd w:id="394"/>
      <w:bookmarkEnd w:id="395"/>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396" w:name="_Toc20125223"/>
      <w:bookmarkStart w:id="397" w:name="_Toc27486420"/>
      <w:bookmarkStart w:id="398" w:name="_Toc36210473"/>
      <w:bookmarkStart w:id="399" w:name="_Toc45096332"/>
      <w:bookmarkStart w:id="400" w:name="_Toc45882365"/>
      <w:bookmarkStart w:id="401" w:name="_Toc51762161"/>
      <w:bookmarkStart w:id="402" w:name="_Toc83313348"/>
      <w:bookmarkStart w:id="403" w:name="_Toc123561606"/>
      <w:r w:rsidRPr="00D27A95">
        <w:t>4.4.3.4</w:t>
      </w:r>
      <w:r w:rsidRPr="00D27A95">
        <w:tab/>
        <w:t>Investigation Scan for higher prioritized PLMN</w:t>
      </w:r>
      <w:bookmarkEnd w:id="396"/>
      <w:bookmarkEnd w:id="397"/>
      <w:bookmarkEnd w:id="398"/>
      <w:bookmarkEnd w:id="399"/>
      <w:bookmarkEnd w:id="400"/>
      <w:bookmarkEnd w:id="401"/>
      <w:bookmarkEnd w:id="402"/>
      <w:bookmarkEnd w:id="403"/>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lastRenderedPageBreak/>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404" w:name="_Toc20125224"/>
      <w:bookmarkStart w:id="405" w:name="_Toc27486421"/>
      <w:bookmarkStart w:id="406" w:name="_Toc36210474"/>
      <w:bookmarkStart w:id="407" w:name="_Toc45096333"/>
      <w:bookmarkStart w:id="408" w:name="_Toc45882366"/>
      <w:bookmarkStart w:id="409" w:name="_Toc51762162"/>
      <w:bookmarkStart w:id="410" w:name="_Toc83313349"/>
      <w:bookmarkStart w:id="411" w:name="_Toc123561607"/>
      <w:r w:rsidRPr="00D27A95">
        <w:t>4.4.4</w:t>
      </w:r>
      <w:r w:rsidRPr="00D27A95">
        <w:tab/>
        <w:t>Abnormal cases</w:t>
      </w:r>
      <w:bookmarkEnd w:id="404"/>
      <w:bookmarkEnd w:id="405"/>
      <w:bookmarkEnd w:id="406"/>
      <w:bookmarkEnd w:id="407"/>
      <w:bookmarkEnd w:id="408"/>
      <w:bookmarkEnd w:id="409"/>
      <w:bookmarkEnd w:id="410"/>
      <w:bookmarkEnd w:id="411"/>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12" w:name="_Toc20125225"/>
      <w:bookmarkStart w:id="413" w:name="_Toc27486422"/>
      <w:bookmarkStart w:id="414" w:name="_Toc36210475"/>
      <w:bookmarkStart w:id="415" w:name="_Toc45096334"/>
      <w:bookmarkStart w:id="416" w:name="_Toc45882367"/>
      <w:bookmarkStart w:id="417" w:name="_Toc51762163"/>
      <w:bookmarkStart w:id="418" w:name="_Toc83313350"/>
      <w:bookmarkStart w:id="419" w:name="_Toc123561608"/>
      <w:r w:rsidRPr="00D27A95">
        <w:t>4.4.5</w:t>
      </w:r>
      <w:r w:rsidRPr="00D27A95">
        <w:tab/>
        <w:t>Roaming not allowed in this LA</w:t>
      </w:r>
      <w:r>
        <w:t xml:space="preserve"> or TA</w:t>
      </w:r>
      <w:bookmarkEnd w:id="412"/>
      <w:bookmarkEnd w:id="413"/>
      <w:bookmarkEnd w:id="414"/>
      <w:bookmarkEnd w:id="415"/>
      <w:bookmarkEnd w:id="416"/>
      <w:bookmarkEnd w:id="417"/>
      <w:bookmarkEnd w:id="418"/>
      <w:bookmarkEnd w:id="419"/>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20" w:name="_Toc20125226"/>
      <w:bookmarkStart w:id="421" w:name="_Toc27486423"/>
      <w:bookmarkStart w:id="422" w:name="_Toc36210476"/>
      <w:bookmarkStart w:id="423" w:name="_Toc45096335"/>
      <w:bookmarkStart w:id="424" w:name="_Toc45882368"/>
      <w:bookmarkStart w:id="425" w:name="_Toc51762164"/>
      <w:bookmarkStart w:id="426" w:name="_Toc83313351"/>
      <w:bookmarkStart w:id="427" w:name="_Toc123561609"/>
      <w:r w:rsidRPr="00D27A95">
        <w:t>4.4.6</w:t>
      </w:r>
      <w:r w:rsidRPr="00D27A95">
        <w:tab/>
        <w:t>Steering of roaming</w:t>
      </w:r>
      <w:bookmarkEnd w:id="420"/>
      <w:bookmarkEnd w:id="421"/>
      <w:bookmarkEnd w:id="422"/>
      <w:bookmarkEnd w:id="423"/>
      <w:bookmarkEnd w:id="424"/>
      <w:bookmarkEnd w:id="425"/>
      <w:bookmarkEnd w:id="426"/>
      <w:bookmarkEnd w:id="427"/>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28" w:name="_Toc20125227"/>
      <w:bookmarkStart w:id="429" w:name="_Toc27486424"/>
      <w:bookmarkStart w:id="430" w:name="_Toc36210477"/>
      <w:bookmarkStart w:id="431" w:name="_Toc45096336"/>
      <w:bookmarkStart w:id="432" w:name="_Toc45882369"/>
      <w:bookmarkStart w:id="433" w:name="_Toc51762165"/>
      <w:bookmarkStart w:id="434" w:name="_Toc83313352"/>
      <w:bookmarkStart w:id="435" w:name="_Toc123561610"/>
      <w:r w:rsidRPr="00D27A95">
        <w:t>4.5</w:t>
      </w:r>
      <w:r w:rsidRPr="00D27A95">
        <w:tab/>
        <w:t>Location registration process</w:t>
      </w:r>
      <w:bookmarkEnd w:id="428"/>
      <w:bookmarkEnd w:id="429"/>
      <w:bookmarkEnd w:id="430"/>
      <w:bookmarkEnd w:id="431"/>
      <w:bookmarkEnd w:id="432"/>
      <w:bookmarkEnd w:id="433"/>
      <w:bookmarkEnd w:id="434"/>
      <w:bookmarkEnd w:id="435"/>
    </w:p>
    <w:p w14:paraId="697C9B22" w14:textId="77777777" w:rsidR="00EC4A44" w:rsidRPr="00D27A95" w:rsidRDefault="00EC4A44" w:rsidP="00404C21">
      <w:pPr>
        <w:pStyle w:val="Heading3"/>
      </w:pPr>
      <w:bookmarkStart w:id="436" w:name="_Toc20125228"/>
      <w:bookmarkStart w:id="437" w:name="_Toc27486425"/>
      <w:bookmarkStart w:id="438" w:name="_Toc36210478"/>
      <w:bookmarkStart w:id="439" w:name="_Toc45096337"/>
      <w:bookmarkStart w:id="440" w:name="_Toc45882370"/>
      <w:bookmarkStart w:id="441" w:name="_Toc51762166"/>
      <w:bookmarkStart w:id="442" w:name="_Toc83313353"/>
      <w:bookmarkStart w:id="443" w:name="_Toc123561611"/>
      <w:r w:rsidRPr="00D27A95">
        <w:t>4.5.1</w:t>
      </w:r>
      <w:r w:rsidRPr="00D27A95">
        <w:tab/>
        <w:t>General</w:t>
      </w:r>
      <w:bookmarkEnd w:id="436"/>
      <w:bookmarkEnd w:id="437"/>
      <w:bookmarkEnd w:id="438"/>
      <w:bookmarkEnd w:id="439"/>
      <w:bookmarkEnd w:id="440"/>
      <w:bookmarkEnd w:id="441"/>
      <w:bookmarkEnd w:id="442"/>
      <w:bookmarkEnd w:id="443"/>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lastRenderedPageBreak/>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44" w:name="_Toc20125229"/>
      <w:bookmarkStart w:id="445" w:name="_Toc27486426"/>
      <w:bookmarkStart w:id="446" w:name="_Toc36210479"/>
      <w:bookmarkStart w:id="447" w:name="_Toc45096338"/>
      <w:bookmarkStart w:id="448" w:name="_Toc45882371"/>
      <w:bookmarkStart w:id="449" w:name="_Toc51762167"/>
      <w:bookmarkStart w:id="450" w:name="_Toc83313354"/>
      <w:bookmarkStart w:id="451" w:name="_Toc123561612"/>
      <w:r w:rsidRPr="00D27A95">
        <w:t>4.5.2</w:t>
      </w:r>
      <w:r w:rsidRPr="00D27A95">
        <w:tab/>
        <w:t>Initiation of Location Registration</w:t>
      </w:r>
      <w:bookmarkEnd w:id="444"/>
      <w:bookmarkEnd w:id="445"/>
      <w:bookmarkEnd w:id="446"/>
      <w:bookmarkEnd w:id="447"/>
      <w:bookmarkEnd w:id="448"/>
      <w:bookmarkEnd w:id="449"/>
      <w:bookmarkEnd w:id="450"/>
      <w:bookmarkEnd w:id="451"/>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0EAE68CB" w14:textId="77777777" w:rsidR="00EC4A44" w:rsidRPr="00D27A95" w:rsidRDefault="00EC4A44" w:rsidP="00EC4A4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53F6F382" w14:textId="77777777" w:rsidR="00EC4A44" w:rsidRPr="00D27A95" w:rsidRDefault="00EC4A44" w:rsidP="00EC4A4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3E8B22B" w14:textId="77777777" w:rsidR="00EC4A44" w:rsidRDefault="00EC4A44" w:rsidP="00EC4A4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510803B2" w14:textId="77777777" w:rsidR="00EC4A44" w:rsidRDefault="00EC4A44" w:rsidP="00EC4A4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lastRenderedPageBreak/>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D760327" w14:textId="77777777" w:rsidR="00EC4A44" w:rsidRPr="00D27A95" w:rsidRDefault="00EC4A44" w:rsidP="00EC4A4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363B500" w14:textId="77777777" w:rsidR="00EC4A44" w:rsidRPr="00D27A95" w:rsidRDefault="00EC4A44" w:rsidP="00EC4A4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323A5ED" w14:textId="77777777" w:rsidR="00EC4A44" w:rsidRPr="00D27A95" w:rsidRDefault="00EC4A44" w:rsidP="00EC4A4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 xml:space="preserve">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w:t>
      </w:r>
      <w:r w:rsidRPr="00D27A95">
        <w:lastRenderedPageBreak/>
        <w:t>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6604AC8" w14:textId="754AF615" w:rsidR="00355A6A" w:rsidRPr="00D27A95" w:rsidRDefault="00355A6A" w:rsidP="00355A6A">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 xml:space="preserve">MS supporting MINT needs to register to the PLMN offering disaster roaming </w:t>
      </w:r>
      <w:r w:rsidR="00BB3EE2">
        <w:t xml:space="preserve">services </w:t>
      </w:r>
      <w:r>
        <w:t>for the first time.</w:t>
      </w:r>
    </w:p>
    <w:p w14:paraId="1A5B0C0B" w14:textId="77777777" w:rsidR="00EC4A44" w:rsidRPr="00D27A95" w:rsidRDefault="00EC4A44" w:rsidP="00EC4A44">
      <w:r w:rsidRPr="00D27A95">
        <w:t>Furthermore, an LR request indicating Normal Location Updating is also made when the response to an outgoing request shows that the MS is unknown in the VLR or SGSN, respectively.</w:t>
      </w:r>
    </w:p>
    <w:p w14:paraId="0D3F93FA" w14:textId="77777777" w:rsidR="00C36C03" w:rsidRPr="00D27A95" w:rsidRDefault="00EC4A44" w:rsidP="00EC4A44">
      <w:r w:rsidRPr="00D27A95">
        <w:t>Table 2 in clause</w:t>
      </w:r>
      <w:r>
        <w:t> </w:t>
      </w:r>
      <w:r w:rsidRPr="00D27A95">
        <w:t>5 summarizes the events in each state that trigger a new LR request. The actions that may be taken while being in the various states are also outlined in table 2.</w:t>
      </w:r>
    </w:p>
    <w:p w14:paraId="6E343101" w14:textId="5B1C915F" w:rsidR="00EC4A44" w:rsidRPr="00D27A95" w:rsidRDefault="00EC4A44" w:rsidP="00EC4A4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52" w:name="_Toc20125230"/>
      <w:bookmarkStart w:id="453" w:name="_Toc27486427"/>
      <w:bookmarkStart w:id="454" w:name="_Toc36210480"/>
      <w:bookmarkStart w:id="455" w:name="_Toc45096339"/>
      <w:bookmarkStart w:id="456" w:name="_Toc45882372"/>
      <w:bookmarkStart w:id="457" w:name="_Toc51762168"/>
      <w:bookmarkStart w:id="458" w:name="_Toc83313355"/>
      <w:bookmarkStart w:id="459" w:name="_Toc123561613"/>
      <w:r w:rsidRPr="00D27A95">
        <w:t>4.5.3</w:t>
      </w:r>
      <w:r w:rsidRPr="00D27A95">
        <w:tab/>
        <w:t>Periodic Location Registration</w:t>
      </w:r>
      <w:bookmarkEnd w:id="452"/>
      <w:bookmarkEnd w:id="453"/>
      <w:bookmarkEnd w:id="454"/>
      <w:bookmarkEnd w:id="455"/>
      <w:bookmarkEnd w:id="456"/>
      <w:bookmarkEnd w:id="457"/>
      <w:bookmarkEnd w:id="458"/>
      <w:bookmarkEnd w:id="459"/>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EB18D4C" w14:textId="77777777" w:rsidR="00EC4A44" w:rsidRPr="00D27A95" w:rsidRDefault="00EC4A44" w:rsidP="00EC4A44">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1C86710E" w14:textId="77777777" w:rsidR="00EC4A44" w:rsidRPr="00D27A95" w:rsidRDefault="00EC4A44" w:rsidP="00EC4A44">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6CABF4C2" w14:textId="77777777" w:rsidR="00EC4A44" w:rsidRPr="00D27A95" w:rsidRDefault="00EC4A44" w:rsidP="00EC4A44">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1BD9AC0B" w14:textId="77777777" w:rsidR="00EC4A44" w:rsidRPr="00D27A95" w:rsidRDefault="00EC4A44" w:rsidP="00EC4A44">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08A9D553" w14:textId="77777777" w:rsidR="00EC4A44" w:rsidRPr="00D27A95" w:rsidRDefault="00EC4A44" w:rsidP="00EC4A44">
      <w:pPr>
        <w:pStyle w:val="B1"/>
      </w:pPr>
      <w:r>
        <w:t>vi)</w:t>
      </w:r>
      <w:r>
        <w:tab/>
      </w:r>
      <w:r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766994E2" w14:textId="77777777" w:rsidR="00EC4A44" w:rsidRPr="00D27A95" w:rsidRDefault="00EC4A44" w:rsidP="00EC4A44">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4B81AA19" w14:textId="77777777" w:rsidR="00EC4A44" w:rsidRDefault="00EC4A44" w:rsidP="00EC4A44">
      <w:pPr>
        <w:pStyle w:val="B1"/>
      </w:pPr>
      <w:bookmarkStart w:id="460"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48674EA2" w14:textId="77777777" w:rsidR="00EC4A44" w:rsidRDefault="00EC4A44" w:rsidP="00EC4A44">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61" w:name="_Toc27486428"/>
      <w:bookmarkStart w:id="462" w:name="_Toc36210481"/>
      <w:bookmarkStart w:id="463" w:name="_Toc45096340"/>
      <w:bookmarkStart w:id="464" w:name="_Toc45882373"/>
      <w:bookmarkStart w:id="465" w:name="_Toc51762169"/>
      <w:bookmarkStart w:id="466" w:name="_Toc83313356"/>
      <w:bookmarkStart w:id="467" w:name="_Toc123561614"/>
      <w:r w:rsidRPr="00D27A95">
        <w:lastRenderedPageBreak/>
        <w:t>4.5.4</w:t>
      </w:r>
      <w:r w:rsidRPr="00D27A95">
        <w:tab/>
        <w:t>IMSI attach/detach operation</w:t>
      </w:r>
      <w:bookmarkEnd w:id="460"/>
      <w:bookmarkEnd w:id="461"/>
      <w:bookmarkEnd w:id="462"/>
      <w:bookmarkEnd w:id="463"/>
      <w:bookmarkEnd w:id="464"/>
      <w:bookmarkEnd w:id="465"/>
      <w:bookmarkEnd w:id="466"/>
      <w:bookmarkEnd w:id="467"/>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7777777" w:rsidR="00EC4A44" w:rsidRPr="00D27A95" w:rsidRDefault="00EC4A44" w:rsidP="00EC4A44">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clause</w:t>
      </w:r>
      <w:r w:rsidRPr="00D27A95">
        <w:t> 4.5.2 shall be performed.</w:t>
      </w:r>
    </w:p>
    <w:p w14:paraId="2B1B8FF7" w14:textId="77777777" w:rsidR="00EC4A44" w:rsidRPr="00D27A95" w:rsidRDefault="00EC4A44" w:rsidP="00404C21">
      <w:pPr>
        <w:pStyle w:val="Heading3"/>
      </w:pPr>
      <w:bookmarkStart w:id="468" w:name="_Toc20125232"/>
      <w:bookmarkStart w:id="469" w:name="_Toc27486429"/>
      <w:bookmarkStart w:id="470" w:name="_Toc36210482"/>
      <w:bookmarkStart w:id="471" w:name="_Toc45096341"/>
      <w:bookmarkStart w:id="472" w:name="_Toc45882374"/>
      <w:bookmarkStart w:id="473" w:name="_Toc51762170"/>
      <w:bookmarkStart w:id="474" w:name="_Toc83313357"/>
      <w:bookmarkStart w:id="475" w:name="_Toc123561615"/>
      <w:r w:rsidRPr="00D27A95">
        <w:t>4.5.5</w:t>
      </w:r>
      <w:r w:rsidRPr="00D27A95">
        <w:tab/>
        <w:t>No Suitable Cells In Location Area</w:t>
      </w:r>
      <w:bookmarkEnd w:id="468"/>
      <w:bookmarkEnd w:id="469"/>
      <w:bookmarkEnd w:id="470"/>
      <w:bookmarkEnd w:id="471"/>
      <w:bookmarkEnd w:id="472"/>
      <w:bookmarkEnd w:id="473"/>
      <w:bookmarkEnd w:id="474"/>
      <w:bookmarkEnd w:id="475"/>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476" w:name="_Toc20125233"/>
      <w:bookmarkStart w:id="477" w:name="_Toc27486430"/>
      <w:bookmarkStart w:id="478" w:name="_Toc36210483"/>
      <w:bookmarkStart w:id="479" w:name="_Toc45096342"/>
      <w:bookmarkStart w:id="480" w:name="_Toc45882375"/>
      <w:bookmarkStart w:id="481" w:name="_Toc51762171"/>
      <w:bookmarkStart w:id="482" w:name="_Toc83313358"/>
      <w:bookmarkStart w:id="483" w:name="_Toc123561616"/>
      <w:r w:rsidRPr="00D27A95">
        <w:t>4.6</w:t>
      </w:r>
      <w:r w:rsidRPr="00D27A95">
        <w:tab/>
        <w:t>Service indication (A/Gb mode only)</w:t>
      </w:r>
      <w:bookmarkEnd w:id="476"/>
      <w:bookmarkEnd w:id="477"/>
      <w:bookmarkEnd w:id="478"/>
      <w:bookmarkEnd w:id="479"/>
      <w:bookmarkEnd w:id="480"/>
      <w:bookmarkEnd w:id="481"/>
      <w:bookmarkEnd w:id="482"/>
      <w:bookmarkEnd w:id="483"/>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84" w:name="_Toc20125234"/>
      <w:bookmarkStart w:id="485" w:name="_Toc27486431"/>
      <w:bookmarkStart w:id="486" w:name="_Toc36210484"/>
      <w:bookmarkStart w:id="487" w:name="_Toc45096343"/>
      <w:bookmarkStart w:id="488" w:name="_Toc45882376"/>
      <w:bookmarkStart w:id="489" w:name="_Toc51762172"/>
      <w:bookmarkStart w:id="490" w:name="_Toc83313359"/>
      <w:bookmarkStart w:id="491" w:name="_Toc123561617"/>
      <w:r w:rsidRPr="00D27A95">
        <w:t>4.7</w:t>
      </w:r>
      <w:r w:rsidRPr="00D27A95">
        <w:tab/>
        <w:t>Pageability of the mobile subscriber</w:t>
      </w:r>
      <w:bookmarkEnd w:id="484"/>
      <w:bookmarkEnd w:id="485"/>
      <w:bookmarkEnd w:id="486"/>
      <w:bookmarkEnd w:id="487"/>
      <w:bookmarkEnd w:id="488"/>
      <w:bookmarkEnd w:id="489"/>
      <w:bookmarkEnd w:id="490"/>
      <w:bookmarkEnd w:id="491"/>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lastRenderedPageBreak/>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492" w:name="_Toc20125235"/>
      <w:bookmarkStart w:id="493" w:name="_Toc27486432"/>
      <w:bookmarkStart w:id="494" w:name="_Toc36210485"/>
      <w:bookmarkStart w:id="495" w:name="_Toc45096344"/>
      <w:bookmarkStart w:id="496" w:name="_Toc45882377"/>
      <w:bookmarkStart w:id="497" w:name="_Toc51762173"/>
      <w:bookmarkStart w:id="498" w:name="_Toc83313360"/>
      <w:bookmarkStart w:id="499" w:name="_Toc123561618"/>
      <w:r w:rsidRPr="00D27A95">
        <w:t>4.8</w:t>
      </w:r>
      <w:r w:rsidRPr="00D27A95">
        <w:tab/>
        <w:t>MM Restart Procedure</w:t>
      </w:r>
      <w:bookmarkEnd w:id="492"/>
      <w:bookmarkEnd w:id="493"/>
      <w:bookmarkEnd w:id="494"/>
      <w:bookmarkEnd w:id="495"/>
      <w:bookmarkEnd w:id="496"/>
      <w:bookmarkEnd w:id="497"/>
      <w:bookmarkEnd w:id="498"/>
      <w:bookmarkEnd w:id="499"/>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00" w:name="_Toc20125236"/>
      <w:bookmarkStart w:id="501" w:name="_Toc27486433"/>
      <w:bookmarkStart w:id="502" w:name="_Toc36210486"/>
      <w:bookmarkStart w:id="503" w:name="_Toc45096345"/>
      <w:bookmarkStart w:id="504" w:name="_Toc45882378"/>
      <w:bookmarkStart w:id="505" w:name="_Toc51762174"/>
      <w:bookmarkStart w:id="506" w:name="_Toc83313361"/>
    </w:p>
    <w:p w14:paraId="758C7548" w14:textId="24761AB9" w:rsidR="00EC4A44" w:rsidRPr="00D27A95" w:rsidRDefault="00EC4A44" w:rsidP="00404C21">
      <w:pPr>
        <w:pStyle w:val="Heading2"/>
      </w:pPr>
      <w:bookmarkStart w:id="507" w:name="_Toc123561619"/>
      <w:r>
        <w:t>4.9</w:t>
      </w:r>
      <w:r w:rsidRPr="00D27A95">
        <w:tab/>
      </w:r>
      <w:r>
        <w:t>SNPN</w:t>
      </w:r>
      <w:r w:rsidRPr="00D27A95">
        <w:t xml:space="preserve"> selection process</w:t>
      </w:r>
      <w:bookmarkEnd w:id="500"/>
      <w:bookmarkEnd w:id="501"/>
      <w:bookmarkEnd w:id="502"/>
      <w:bookmarkEnd w:id="503"/>
      <w:bookmarkEnd w:id="504"/>
      <w:bookmarkEnd w:id="505"/>
      <w:bookmarkEnd w:id="506"/>
      <w:bookmarkEnd w:id="507"/>
    </w:p>
    <w:p w14:paraId="287C460A" w14:textId="77777777" w:rsidR="00EC4A44" w:rsidRPr="00D27A95" w:rsidRDefault="00EC4A44" w:rsidP="00404C21">
      <w:pPr>
        <w:pStyle w:val="Heading3"/>
      </w:pPr>
      <w:bookmarkStart w:id="508" w:name="_Toc20125237"/>
      <w:bookmarkStart w:id="509" w:name="_Toc27486434"/>
      <w:bookmarkStart w:id="510" w:name="_Toc36210487"/>
      <w:bookmarkStart w:id="511" w:name="_Toc45096346"/>
      <w:bookmarkStart w:id="512" w:name="_Toc45882379"/>
      <w:bookmarkStart w:id="513" w:name="_Toc51762175"/>
      <w:bookmarkStart w:id="514" w:name="_Toc83313362"/>
      <w:bookmarkStart w:id="515" w:name="_Toc123561620"/>
      <w:r>
        <w:t>4.9</w:t>
      </w:r>
      <w:r w:rsidRPr="00D27A95">
        <w:t>.1</w:t>
      </w:r>
      <w:r w:rsidRPr="00D27A95">
        <w:tab/>
      </w:r>
      <w:r>
        <w:t>General</w:t>
      </w:r>
      <w:bookmarkEnd w:id="508"/>
      <w:bookmarkEnd w:id="509"/>
      <w:bookmarkEnd w:id="510"/>
      <w:bookmarkEnd w:id="511"/>
      <w:bookmarkEnd w:id="512"/>
      <w:bookmarkEnd w:id="513"/>
      <w:bookmarkEnd w:id="514"/>
      <w:bookmarkEnd w:id="515"/>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16" w:name="_Toc20125238"/>
      <w:bookmarkStart w:id="517" w:name="_Toc27486435"/>
      <w:bookmarkStart w:id="518" w:name="_Toc36210488"/>
      <w:bookmarkStart w:id="519" w:name="_Toc45096347"/>
      <w:bookmarkStart w:id="520" w:name="_Toc45882380"/>
      <w:bookmarkStart w:id="521" w:name="_Toc51762176"/>
      <w:bookmarkStart w:id="522" w:name="_Toc83313363"/>
      <w:bookmarkStart w:id="523" w:name="_Toc123561621"/>
      <w:r>
        <w:t>4.9</w:t>
      </w:r>
      <w:r w:rsidRPr="00D27A95">
        <w:t>.2</w:t>
      </w:r>
      <w:r w:rsidRPr="00D27A95">
        <w:tab/>
        <w:t>Registration on a</w:t>
      </w:r>
      <w:r>
        <w:t>n</w:t>
      </w:r>
      <w:r w:rsidRPr="00D27A95">
        <w:t xml:space="preserve"> </w:t>
      </w:r>
      <w:r>
        <w:t>SNPN</w:t>
      </w:r>
      <w:bookmarkEnd w:id="516"/>
      <w:bookmarkEnd w:id="517"/>
      <w:bookmarkEnd w:id="518"/>
      <w:bookmarkEnd w:id="519"/>
      <w:bookmarkEnd w:id="520"/>
      <w:bookmarkEnd w:id="521"/>
      <w:bookmarkEnd w:id="522"/>
      <w:bookmarkEnd w:id="523"/>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24" w:name="_Toc20125239"/>
      <w:bookmarkStart w:id="525" w:name="_Toc27486436"/>
      <w:bookmarkStart w:id="526" w:name="_Toc36210489"/>
      <w:bookmarkStart w:id="527" w:name="_Toc45096348"/>
      <w:bookmarkStart w:id="528" w:name="_Toc45882381"/>
      <w:bookmarkStart w:id="529" w:name="_Toc51762177"/>
      <w:bookmarkStart w:id="530" w:name="_Toc83313364"/>
      <w:bookmarkStart w:id="531" w:name="_Toc123561622"/>
      <w:r>
        <w:t>4.9</w:t>
      </w:r>
      <w:r w:rsidRPr="00D27A95">
        <w:t>.3</w:t>
      </w:r>
      <w:r w:rsidRPr="00D27A95">
        <w:tab/>
      </w:r>
      <w:r>
        <w:t>SNPN</w:t>
      </w:r>
      <w:r w:rsidRPr="00D27A95">
        <w:t xml:space="preserve"> selection</w:t>
      </w:r>
      <w:bookmarkEnd w:id="524"/>
      <w:bookmarkEnd w:id="525"/>
      <w:bookmarkEnd w:id="526"/>
      <w:bookmarkEnd w:id="527"/>
      <w:bookmarkEnd w:id="528"/>
      <w:bookmarkEnd w:id="529"/>
      <w:bookmarkEnd w:id="530"/>
      <w:bookmarkEnd w:id="531"/>
    </w:p>
    <w:p w14:paraId="04CF4208" w14:textId="77777777" w:rsidR="00EC4A44" w:rsidRPr="00D27A95" w:rsidRDefault="00EC4A44" w:rsidP="00404C21">
      <w:pPr>
        <w:pStyle w:val="Heading4"/>
      </w:pPr>
      <w:bookmarkStart w:id="532" w:name="_Toc20125240"/>
      <w:bookmarkStart w:id="533" w:name="_Toc27486437"/>
      <w:bookmarkStart w:id="534" w:name="_Toc36210490"/>
      <w:bookmarkStart w:id="535" w:name="_Toc45096349"/>
      <w:bookmarkStart w:id="536" w:name="_Toc45882382"/>
      <w:bookmarkStart w:id="537" w:name="_Toc51762178"/>
      <w:bookmarkStart w:id="538" w:name="_Toc83313365"/>
      <w:bookmarkStart w:id="539" w:name="_Toc123561623"/>
      <w:r>
        <w:t>4.9</w:t>
      </w:r>
      <w:r w:rsidRPr="00D27A95">
        <w:t>.3.</w:t>
      </w:r>
      <w:r>
        <w:t>0</w:t>
      </w:r>
      <w:r w:rsidRPr="00D27A95">
        <w:tab/>
      </w:r>
      <w:r>
        <w:t>General</w:t>
      </w:r>
      <w:bookmarkEnd w:id="532"/>
      <w:bookmarkEnd w:id="533"/>
      <w:bookmarkEnd w:id="534"/>
      <w:bookmarkEnd w:id="535"/>
      <w:bookmarkEnd w:id="536"/>
      <w:bookmarkEnd w:id="537"/>
      <w:bookmarkEnd w:id="538"/>
      <w:bookmarkEnd w:id="539"/>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lastRenderedPageBreak/>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40" w:name="_Toc20125241"/>
      <w:bookmarkStart w:id="541" w:name="_Toc27486438"/>
      <w:bookmarkStart w:id="542" w:name="_Toc36210491"/>
      <w:bookmarkStart w:id="543" w:name="_Toc45096350"/>
      <w:bookmarkStart w:id="544"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082678C2" w14:textId="77777777" w:rsidR="00DA3969" w:rsidRDefault="00DA3969" w:rsidP="00DA3969">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46F3514A" w14:textId="77777777" w:rsidR="00DA3969" w:rsidRPr="009E46AA" w:rsidRDefault="00DA3969" w:rsidP="00DA3969">
      <w:pPr>
        <w:pStyle w:val="B2"/>
      </w:pPr>
      <w:r w:rsidRPr="009E46AA">
        <w:t>1)</w:t>
      </w:r>
      <w:r w:rsidRPr="009E46AA">
        <w:tab/>
        <w:t>the EAP based primary authentication and key agreement procedure using the EAP-AKA'; or</w:t>
      </w:r>
    </w:p>
    <w:p w14:paraId="7F82612A" w14:textId="77777777" w:rsidR="00DA3969" w:rsidRDefault="00DA3969" w:rsidP="00DA3969">
      <w:pPr>
        <w:pStyle w:val="B2"/>
      </w:pPr>
      <w:r w:rsidRPr="009E46AA">
        <w:t>2)</w:t>
      </w:r>
      <w:r w:rsidRPr="009E46AA">
        <w:tab/>
        <w:t>the 5G AKA based primary authentication and key agreement procedure</w:t>
      </w:r>
      <w:r>
        <w:rPr>
          <w:noProof/>
        </w:rPr>
        <w:t>;</w:t>
      </w:r>
    </w:p>
    <w:p w14:paraId="47D68DEE" w14:textId="77777777" w:rsidR="00DA3969" w:rsidRPr="009E46AA" w:rsidRDefault="00DA3969" w:rsidP="00DA3969">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D0FBF1A" w14:textId="77777777" w:rsidR="00DA3969" w:rsidRDefault="00DA3969" w:rsidP="00DA3969">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lastRenderedPageBreak/>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lastRenderedPageBreak/>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w:t>
      </w:r>
      <w:r>
        <w:lastRenderedPageBreak/>
        <w:t>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45"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404C21">
      <w:pPr>
        <w:pStyle w:val="Heading4"/>
      </w:pPr>
      <w:bookmarkStart w:id="546" w:name="_Toc83313366"/>
      <w:bookmarkStart w:id="547" w:name="_Toc123561624"/>
      <w:r>
        <w:t>4.9</w:t>
      </w:r>
      <w:r w:rsidRPr="00D27A95">
        <w:t>.3.1</w:t>
      </w:r>
      <w:r w:rsidRPr="00D27A95">
        <w:tab/>
        <w:t>At switch</w:t>
      </w:r>
      <w:r w:rsidRPr="00D27A95">
        <w:noBreakHyphen/>
        <w:t>on or recovery from lack of coverage</w:t>
      </w:r>
      <w:bookmarkEnd w:id="540"/>
      <w:bookmarkEnd w:id="541"/>
      <w:bookmarkEnd w:id="542"/>
      <w:bookmarkEnd w:id="543"/>
      <w:bookmarkEnd w:id="544"/>
      <w:bookmarkEnd w:id="545"/>
      <w:bookmarkEnd w:id="546"/>
      <w:bookmarkEnd w:id="547"/>
    </w:p>
    <w:p w14:paraId="5DE732F0" w14:textId="77777777" w:rsidR="00EC4A44" w:rsidRPr="00D27A95" w:rsidRDefault="00EC4A44" w:rsidP="00404C21">
      <w:pPr>
        <w:pStyle w:val="Heading5"/>
      </w:pPr>
      <w:bookmarkStart w:id="548" w:name="_Toc20125242"/>
      <w:bookmarkStart w:id="549" w:name="_Toc27486439"/>
      <w:bookmarkStart w:id="550" w:name="_Toc36210492"/>
      <w:bookmarkStart w:id="551" w:name="_Toc45096351"/>
      <w:bookmarkStart w:id="552" w:name="_Toc45882384"/>
      <w:bookmarkStart w:id="553" w:name="_Toc51762180"/>
      <w:bookmarkStart w:id="554" w:name="_Toc83313367"/>
      <w:bookmarkStart w:id="555" w:name="_Toc123561625"/>
      <w:r>
        <w:t>4.9</w:t>
      </w:r>
      <w:r w:rsidRPr="00D27A95">
        <w:t>.3.1.</w:t>
      </w:r>
      <w:r>
        <w:t>0</w:t>
      </w:r>
      <w:r w:rsidRPr="00D27A95">
        <w:tab/>
      </w:r>
      <w:r>
        <w:t>General</w:t>
      </w:r>
      <w:bookmarkEnd w:id="548"/>
      <w:bookmarkEnd w:id="549"/>
      <w:bookmarkEnd w:id="550"/>
      <w:bookmarkEnd w:id="551"/>
      <w:bookmarkEnd w:id="552"/>
      <w:bookmarkEnd w:id="553"/>
      <w:bookmarkEnd w:id="554"/>
      <w:bookmarkEnd w:id="555"/>
    </w:p>
    <w:p w14:paraId="0999F88F" w14:textId="0F30FB0A"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lastRenderedPageBreak/>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556" w:name="_Toc20125243"/>
      <w:bookmarkStart w:id="557" w:name="_Toc27486440"/>
      <w:bookmarkStart w:id="558" w:name="_Toc36210493"/>
      <w:bookmarkStart w:id="559" w:name="_Toc45096352"/>
      <w:bookmarkStart w:id="560" w:name="_Toc45882385"/>
      <w:bookmarkStart w:id="561" w:name="_Toc51762181"/>
      <w:bookmarkStart w:id="562" w:name="_Toc83313368"/>
      <w:bookmarkStart w:id="563" w:name="_Toc123561626"/>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56"/>
      <w:bookmarkEnd w:id="557"/>
      <w:bookmarkEnd w:id="558"/>
      <w:bookmarkEnd w:id="559"/>
      <w:bookmarkEnd w:id="560"/>
      <w:bookmarkEnd w:id="561"/>
      <w:bookmarkEnd w:id="562"/>
      <w:bookmarkEnd w:id="563"/>
    </w:p>
    <w:p w14:paraId="4991B368" w14:textId="77777777" w:rsidR="00EC4A44" w:rsidRDefault="00EC4A44" w:rsidP="00EC4A44">
      <w:bookmarkStart w:id="564" w:name="_Toc20125244"/>
      <w:bookmarkStart w:id="565" w:name="_Toc27486441"/>
      <w:bookmarkStart w:id="566" w:name="_Toc36210494"/>
      <w:bookmarkStart w:id="567" w:name="_Toc45096353"/>
      <w:bookmarkStart w:id="568" w:name="_Toc45882386"/>
      <w:bookmarkStart w:id="569"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lastRenderedPageBreak/>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404C21">
      <w:pPr>
        <w:pStyle w:val="Heading5"/>
      </w:pPr>
      <w:bookmarkStart w:id="570" w:name="_Toc83313369"/>
      <w:bookmarkStart w:id="571" w:name="_Toc123561627"/>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64"/>
      <w:bookmarkEnd w:id="565"/>
      <w:bookmarkEnd w:id="566"/>
      <w:bookmarkEnd w:id="567"/>
      <w:bookmarkEnd w:id="568"/>
      <w:bookmarkEnd w:id="569"/>
      <w:bookmarkEnd w:id="570"/>
      <w:bookmarkEnd w:id="571"/>
    </w:p>
    <w:p w14:paraId="3BDBAC95" w14:textId="77777777" w:rsidR="00EC4A44" w:rsidRPr="00D27A95" w:rsidRDefault="00EC4A44" w:rsidP="00EC4A44">
      <w:bookmarkStart w:id="572" w:name="_Toc20125245"/>
      <w:bookmarkStart w:id="573" w:name="_Toc27486442"/>
      <w:bookmarkStart w:id="574" w:name="_Toc36210495"/>
      <w:bookmarkStart w:id="575" w:name="_Toc45096354"/>
      <w:bookmarkStart w:id="576" w:name="_Toc45882387"/>
      <w:bookmarkStart w:id="57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3A96AC2B"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 or</w:t>
      </w:r>
    </w:p>
    <w:p w14:paraId="6F6244B3" w14:textId="77777777"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78" w:name="_Toc83313370"/>
      <w:bookmarkStart w:id="579" w:name="_Toc123561628"/>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78"/>
      <w:bookmarkEnd w:id="579"/>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lastRenderedPageBreak/>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80" w:name="_Toc83313371"/>
      <w:bookmarkStart w:id="581" w:name="_Toc123561629"/>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80"/>
      <w:bookmarkEnd w:id="581"/>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582" w:name="_Toc83313372"/>
      <w:bookmarkStart w:id="583" w:name="_Toc123561630"/>
      <w:r>
        <w:t>4.9</w:t>
      </w:r>
      <w:r w:rsidRPr="00D27A95">
        <w:t>.3.2</w:t>
      </w:r>
      <w:r w:rsidRPr="00D27A95">
        <w:tab/>
        <w:t>User reselection</w:t>
      </w:r>
      <w:bookmarkEnd w:id="572"/>
      <w:bookmarkEnd w:id="573"/>
      <w:bookmarkEnd w:id="574"/>
      <w:bookmarkEnd w:id="575"/>
      <w:bookmarkEnd w:id="576"/>
      <w:bookmarkEnd w:id="577"/>
      <w:bookmarkEnd w:id="582"/>
      <w:bookmarkEnd w:id="583"/>
    </w:p>
    <w:p w14:paraId="42159B8B" w14:textId="77777777" w:rsidR="00EC4A44" w:rsidRPr="00D27A95" w:rsidRDefault="00EC4A44" w:rsidP="00404C21">
      <w:pPr>
        <w:pStyle w:val="Heading5"/>
      </w:pPr>
      <w:bookmarkStart w:id="584" w:name="_Toc20125246"/>
      <w:bookmarkStart w:id="585" w:name="_Toc27486443"/>
      <w:bookmarkStart w:id="586" w:name="_Toc36210496"/>
      <w:bookmarkStart w:id="587" w:name="_Toc45096355"/>
      <w:bookmarkStart w:id="588" w:name="_Toc45882388"/>
      <w:bookmarkStart w:id="589" w:name="_Toc51762184"/>
      <w:bookmarkStart w:id="590" w:name="_Toc83313373"/>
      <w:bookmarkStart w:id="591" w:name="_Toc123561631"/>
      <w:r>
        <w:t>4.9</w:t>
      </w:r>
      <w:r w:rsidRPr="00D27A95">
        <w:t>.3.2.</w:t>
      </w:r>
      <w:r>
        <w:t>0</w:t>
      </w:r>
      <w:r w:rsidRPr="00D27A95">
        <w:tab/>
      </w:r>
      <w:r>
        <w:t>General</w:t>
      </w:r>
      <w:bookmarkEnd w:id="584"/>
      <w:bookmarkEnd w:id="585"/>
      <w:bookmarkEnd w:id="586"/>
      <w:bookmarkEnd w:id="587"/>
      <w:bookmarkEnd w:id="588"/>
      <w:bookmarkEnd w:id="589"/>
      <w:bookmarkEnd w:id="590"/>
      <w:bookmarkEnd w:id="591"/>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592" w:name="_Toc20125247"/>
      <w:bookmarkStart w:id="593" w:name="_Toc27486444"/>
      <w:bookmarkStart w:id="594" w:name="_Toc36210497"/>
      <w:bookmarkStart w:id="595" w:name="_Toc45096356"/>
      <w:bookmarkStart w:id="596" w:name="_Toc45882389"/>
      <w:bookmarkStart w:id="597" w:name="_Toc51762185"/>
      <w:bookmarkStart w:id="598" w:name="_Toc83313374"/>
      <w:bookmarkStart w:id="599" w:name="_Toc123561632"/>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92"/>
      <w:bookmarkEnd w:id="593"/>
      <w:bookmarkEnd w:id="594"/>
      <w:bookmarkEnd w:id="595"/>
      <w:bookmarkEnd w:id="596"/>
      <w:bookmarkEnd w:id="597"/>
      <w:bookmarkEnd w:id="598"/>
      <w:bookmarkEnd w:id="599"/>
    </w:p>
    <w:p w14:paraId="433151A2" w14:textId="77777777" w:rsidR="00EC4A44" w:rsidRDefault="00EC4A44" w:rsidP="00EC4A44">
      <w:bookmarkStart w:id="600" w:name="_Toc20125248"/>
      <w:bookmarkStart w:id="601" w:name="_Toc27486445"/>
      <w:bookmarkStart w:id="602" w:name="_Toc36210498"/>
      <w:bookmarkStart w:id="603" w:name="_Toc45096357"/>
      <w:bookmarkStart w:id="604" w:name="_Toc45882390"/>
      <w:bookmarkStart w:id="605"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06" w:name="_Toc83313375"/>
      <w:bookmarkStart w:id="607" w:name="_Toc123561633"/>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00"/>
      <w:bookmarkEnd w:id="601"/>
      <w:bookmarkEnd w:id="602"/>
      <w:bookmarkEnd w:id="603"/>
      <w:bookmarkEnd w:id="604"/>
      <w:bookmarkEnd w:id="605"/>
      <w:bookmarkEnd w:id="606"/>
      <w:bookmarkEnd w:id="607"/>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08" w:name="_Toc20125249"/>
      <w:bookmarkStart w:id="609" w:name="_Toc27486446"/>
      <w:bookmarkStart w:id="610" w:name="_Toc36210499"/>
      <w:bookmarkStart w:id="611" w:name="_Toc45096358"/>
      <w:bookmarkStart w:id="612" w:name="_Toc45882391"/>
      <w:bookmarkStart w:id="613" w:name="_Toc51762187"/>
      <w:bookmarkStart w:id="614" w:name="_Toc83313376"/>
      <w:bookmarkStart w:id="615" w:name="_Toc123561634"/>
      <w:r>
        <w:t>4.9</w:t>
      </w:r>
      <w:r w:rsidRPr="00D27A95">
        <w:t>.4</w:t>
      </w:r>
      <w:r w:rsidRPr="00D27A95">
        <w:tab/>
        <w:t>Abnormal cases</w:t>
      </w:r>
      <w:bookmarkEnd w:id="608"/>
      <w:bookmarkEnd w:id="609"/>
      <w:bookmarkEnd w:id="610"/>
      <w:bookmarkEnd w:id="611"/>
      <w:bookmarkEnd w:id="612"/>
      <w:bookmarkEnd w:id="613"/>
      <w:bookmarkEnd w:id="614"/>
      <w:bookmarkEnd w:id="615"/>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lastRenderedPageBreak/>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722A9213"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16" w:name="_Toc20125250"/>
      <w:bookmarkStart w:id="617" w:name="_Toc27486447"/>
      <w:bookmarkStart w:id="618" w:name="_Toc36210500"/>
      <w:bookmarkStart w:id="619" w:name="_Toc45096359"/>
      <w:bookmarkStart w:id="620" w:name="_Toc45882392"/>
      <w:bookmarkStart w:id="621" w:name="_Toc51762188"/>
      <w:bookmarkStart w:id="622" w:name="_Toc83313377"/>
      <w:bookmarkStart w:id="623" w:name="_Toc123561635"/>
      <w:r w:rsidRPr="00D27A95">
        <w:t>5</w:t>
      </w:r>
      <w:r w:rsidRPr="00D27A95">
        <w:tab/>
        <w:t>Tables and Figures</w:t>
      </w:r>
      <w:bookmarkEnd w:id="616"/>
      <w:bookmarkEnd w:id="617"/>
      <w:bookmarkEnd w:id="618"/>
      <w:bookmarkEnd w:id="619"/>
      <w:bookmarkEnd w:id="620"/>
      <w:bookmarkEnd w:id="621"/>
      <w:bookmarkEnd w:id="622"/>
      <w:bookmarkEnd w:id="623"/>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24" w:name="_PERM_MCCTEMPBM_CRPT45860004___2"/>
            <w:r w:rsidRPr="00D27A95">
              <w:t>a) PLMN not allowed</w:t>
            </w:r>
            <w:bookmarkEnd w:id="624"/>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25" w:name="_PERM_MCCTEMPBM_CRPT45860005___2"/>
            <w:r w:rsidRPr="00D27A95">
              <w:t>b) LA not allowed</w:t>
            </w:r>
            <w:r>
              <w:t xml:space="preserve"> or TA not allowed</w:t>
            </w:r>
            <w:bookmarkEnd w:id="625"/>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26" w:name="_PERM_MCCTEMPBM_CRPT45860006___2"/>
            <w:r w:rsidRPr="00D27A95">
              <w:t>c) Roaming not allowed in this LA</w:t>
            </w:r>
            <w:r>
              <w:t xml:space="preserve"> or Roaming not allowed in this TA</w:t>
            </w:r>
            <w:bookmarkEnd w:id="626"/>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27"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27"/>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28" w:name="_PERM_MCCTEMPBM_CRPT45860008___2"/>
            <w:r w:rsidRPr="00B950EB">
              <w:t>e) Not authorized for this CSG</w:t>
            </w:r>
            <w:bookmarkEnd w:id="628"/>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29" w:name="_PERM_MCCTEMPBM_CRPT45860009___2"/>
            <w:r w:rsidRPr="00D27A95">
              <w:t>a) Idle, PLMN not allowed</w:t>
            </w:r>
            <w:bookmarkEnd w:id="629"/>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30" w:name="_PERM_MCCTEMPBM_CRPT45860010___2"/>
            <w:r w:rsidRPr="00D27A95">
              <w:t>b) Idle, LA not allowed</w:t>
            </w:r>
            <w:r>
              <w:t xml:space="preserve"> or TA not allowed</w:t>
            </w:r>
            <w:bookmarkEnd w:id="630"/>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31"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32" w:name="_PERM_MCCTEMPBM_CRPT45860012___2" w:colFirst="0" w:colLast="0"/>
            <w:bookmarkEnd w:id="631"/>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33" w:name="_PERM_MCCTEMPBM_CRPT45860013___2"/>
            <w:bookmarkEnd w:id="632"/>
            <w:r w:rsidRPr="00E84FC5">
              <w:t>e) Not authorized for this CSG</w:t>
            </w:r>
            <w:bookmarkEnd w:id="633"/>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5pt;height:367.45pt" o:ole="" o:allowoverlap="f">
            <v:imagedata r:id="rId11" o:title=""/>
          </v:shape>
          <o:OLEObject Type="Embed" ProgID="Visio.Drawing.11" ShapeID="_x0000_i1025" DrawAspect="Content" ObjectID="_1734174314"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34" w:name="_MON_1272294241"/>
    <w:bookmarkStart w:id="635" w:name="_MON_1270828577"/>
    <w:bookmarkEnd w:id="634"/>
    <w:bookmarkEnd w:id="635"/>
    <w:bookmarkStart w:id="636" w:name="_MON_1270887651"/>
    <w:bookmarkEnd w:id="636"/>
    <w:p w14:paraId="12953805" w14:textId="77777777" w:rsidR="00EC4A44" w:rsidRDefault="00EC4A44" w:rsidP="00EC4A44">
      <w:pPr>
        <w:pStyle w:val="TH"/>
      </w:pPr>
      <w:r w:rsidRPr="007E6407">
        <w:object w:dxaOrig="9476" w:dyaOrig="11955" w14:anchorId="2CEAD2D6">
          <v:shape id="_x0000_i1026" type="#_x0000_t75" style="width:470.7pt;height:593pt" o:ole="" fillcolor="window">
            <v:imagedata r:id="rId13" o:title=""/>
          </v:shape>
          <o:OLEObject Type="Embed" ProgID="Word.Picture.8" ShapeID="_x0000_i1026" DrawAspect="Content" ObjectID="_1734174315" r:id="rId14"/>
        </w:object>
      </w:r>
    </w:p>
    <w:p w14:paraId="0192E18D" w14:textId="77777777" w:rsidR="00EC4A44" w:rsidRPr="00D27A95" w:rsidRDefault="00EC4A44" w:rsidP="00EC4A44">
      <w:pPr>
        <w:pStyle w:val="TF"/>
      </w:pPr>
      <w:r w:rsidRPr="00D27A95">
        <w:t>Figure 2a: PLMN Selection State diagram (automatic mode)</w:t>
      </w:r>
    </w:p>
    <w:p w14:paraId="7AE38781" w14:textId="77777777" w:rsidR="00EC4A44" w:rsidRDefault="00EC4A44" w:rsidP="00EC4A44">
      <w:pPr>
        <w:pStyle w:val="TH"/>
      </w:pPr>
      <w:r w:rsidRPr="007E6407">
        <w:object w:dxaOrig="8584" w:dyaOrig="13179" w14:anchorId="47A71D3B">
          <v:shape id="_x0000_i1027" type="#_x0000_t75" style="width:429.95pt;height:658.85pt" o:ole="">
            <v:imagedata r:id="rId15" o:title=""/>
          </v:shape>
          <o:OLEObject Type="Embed" ProgID="Visio.Drawing.11" ShapeID="_x0000_i1027" DrawAspect="Content" ObjectID="_1734174316"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25pt;height:400.1pt" o:ole="">
            <v:imagedata r:id="rId17" o:title=""/>
          </v:shape>
          <o:OLEObject Type="Embed" ProgID="Visio.Drawing.11" ShapeID="_x0000_i1028" DrawAspect="Content" ObjectID="_1734174317"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37" w:name="_Toc20125251"/>
      <w:bookmarkStart w:id="638" w:name="_Toc27486448"/>
      <w:bookmarkStart w:id="639" w:name="_Toc36210501"/>
      <w:bookmarkStart w:id="640" w:name="_Toc45096360"/>
      <w:bookmarkStart w:id="641" w:name="_Toc45882393"/>
      <w:bookmarkStart w:id="642" w:name="_Toc51762189"/>
      <w:bookmarkStart w:id="643" w:name="_Toc83313378"/>
      <w:bookmarkStart w:id="644" w:name="_Toc123561636"/>
      <w:r w:rsidRPr="007E6407">
        <w:t>6</w:t>
      </w:r>
      <w:r w:rsidRPr="007E6407">
        <w:tab/>
        <w:t>MS supporting access technologies defined both by 3GPP and 3GPP2</w:t>
      </w:r>
      <w:bookmarkEnd w:id="637"/>
      <w:bookmarkEnd w:id="638"/>
      <w:bookmarkEnd w:id="639"/>
      <w:bookmarkEnd w:id="640"/>
      <w:bookmarkEnd w:id="641"/>
      <w:bookmarkEnd w:id="642"/>
      <w:bookmarkEnd w:id="643"/>
      <w:bookmarkEnd w:id="644"/>
    </w:p>
    <w:p w14:paraId="09536A99" w14:textId="77777777" w:rsidR="00EC4A44" w:rsidRPr="007E6407" w:rsidRDefault="00EC4A44" w:rsidP="00404C21">
      <w:pPr>
        <w:pStyle w:val="Heading2"/>
      </w:pPr>
      <w:bookmarkStart w:id="645" w:name="_Toc20125252"/>
      <w:bookmarkStart w:id="646" w:name="_Toc27486449"/>
      <w:bookmarkStart w:id="647" w:name="_Toc36210502"/>
      <w:bookmarkStart w:id="648" w:name="_Toc45096361"/>
      <w:bookmarkStart w:id="649" w:name="_Toc45882394"/>
      <w:bookmarkStart w:id="650" w:name="_Toc51762190"/>
      <w:bookmarkStart w:id="651" w:name="_Toc83313379"/>
      <w:bookmarkStart w:id="652" w:name="_Toc123561637"/>
      <w:r w:rsidRPr="007E6407">
        <w:t>6.1</w:t>
      </w:r>
      <w:r w:rsidRPr="007E6407">
        <w:tab/>
        <w:t>General</w:t>
      </w:r>
      <w:bookmarkEnd w:id="645"/>
      <w:bookmarkEnd w:id="646"/>
      <w:bookmarkEnd w:id="647"/>
      <w:bookmarkEnd w:id="648"/>
      <w:bookmarkEnd w:id="649"/>
      <w:bookmarkEnd w:id="650"/>
      <w:bookmarkEnd w:id="651"/>
      <w:bookmarkEnd w:id="65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53" w:name="_Toc20125253"/>
      <w:bookmarkStart w:id="654" w:name="_Toc27486450"/>
      <w:bookmarkStart w:id="655" w:name="_Toc36210503"/>
      <w:bookmarkStart w:id="656" w:name="_Toc45096362"/>
      <w:bookmarkStart w:id="657" w:name="_Toc45882395"/>
      <w:bookmarkStart w:id="658" w:name="_Toc51762191"/>
      <w:bookmarkStart w:id="659" w:name="_Toc83313380"/>
      <w:bookmarkStart w:id="660" w:name="_Toc123561638"/>
      <w:r w:rsidRPr="00D27A95">
        <w:lastRenderedPageBreak/>
        <w:t>Annex A (normative):</w:t>
      </w:r>
      <w:r w:rsidRPr="00D27A95">
        <w:br/>
        <w:t>HPLMN Matching Criteria</w:t>
      </w:r>
      <w:bookmarkEnd w:id="653"/>
      <w:bookmarkEnd w:id="654"/>
      <w:bookmarkEnd w:id="655"/>
      <w:bookmarkEnd w:id="656"/>
      <w:bookmarkEnd w:id="657"/>
      <w:bookmarkEnd w:id="658"/>
      <w:bookmarkEnd w:id="659"/>
      <w:bookmarkEnd w:id="660"/>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61" w:name="_Toc20125254"/>
      <w:bookmarkStart w:id="662" w:name="_Toc27486451"/>
      <w:bookmarkStart w:id="663" w:name="_Toc36210504"/>
      <w:bookmarkStart w:id="664" w:name="_Toc45096363"/>
      <w:bookmarkStart w:id="665" w:name="_Toc45882396"/>
      <w:bookmarkStart w:id="666" w:name="_Toc51762192"/>
      <w:bookmarkStart w:id="667" w:name="_Toc83313381"/>
      <w:bookmarkStart w:id="668" w:name="_Toc123561639"/>
      <w:r w:rsidRPr="00D27A95">
        <w:lastRenderedPageBreak/>
        <w:t>Annex B (normative):</w:t>
      </w:r>
      <w:r w:rsidRPr="00D27A95">
        <w:br/>
        <w:t>PLMN matching criteria to be of same country as VPLMN</w:t>
      </w:r>
      <w:bookmarkEnd w:id="661"/>
      <w:bookmarkEnd w:id="662"/>
      <w:bookmarkEnd w:id="663"/>
      <w:bookmarkEnd w:id="664"/>
      <w:bookmarkEnd w:id="665"/>
      <w:bookmarkEnd w:id="666"/>
      <w:bookmarkEnd w:id="667"/>
      <w:bookmarkEnd w:id="668"/>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69" w:name="_Toc20125255"/>
      <w:bookmarkStart w:id="670" w:name="_Toc27486452"/>
      <w:bookmarkStart w:id="671" w:name="_Toc36210505"/>
      <w:bookmarkStart w:id="672" w:name="_Toc45096364"/>
      <w:bookmarkStart w:id="673" w:name="_Toc45882397"/>
      <w:bookmarkStart w:id="674" w:name="_Toc51762193"/>
      <w:bookmarkStart w:id="675" w:name="_Toc83313382"/>
      <w:bookmarkStart w:id="676" w:name="_Toc123561640"/>
      <w:r w:rsidRPr="00D27A95">
        <w:lastRenderedPageBreak/>
        <w:t xml:space="preserve">Annex </w:t>
      </w:r>
      <w:r>
        <w:t>C</w:t>
      </w:r>
      <w:r w:rsidRPr="00D27A95">
        <w:t xml:space="preserve"> (normative):</w:t>
      </w:r>
      <w:r w:rsidRPr="00D27A95">
        <w:br/>
      </w:r>
      <w:r w:rsidRPr="00C64D83">
        <w:t>Control plane solution for steering of roaming in 5GS</w:t>
      </w:r>
      <w:bookmarkEnd w:id="669"/>
      <w:bookmarkEnd w:id="670"/>
      <w:bookmarkEnd w:id="671"/>
      <w:bookmarkEnd w:id="672"/>
      <w:bookmarkEnd w:id="673"/>
      <w:bookmarkEnd w:id="674"/>
      <w:bookmarkEnd w:id="675"/>
      <w:bookmarkEnd w:id="676"/>
    </w:p>
    <w:p w14:paraId="6F0D26D9" w14:textId="77777777" w:rsidR="00EC4A44" w:rsidRPr="004D63BC" w:rsidRDefault="00EC4A44" w:rsidP="00FA525F">
      <w:pPr>
        <w:pStyle w:val="Heading1"/>
        <w:rPr>
          <w:noProof/>
        </w:rPr>
      </w:pPr>
      <w:bookmarkStart w:id="677" w:name="_Toc20125256"/>
      <w:bookmarkStart w:id="678" w:name="_Toc27486453"/>
      <w:bookmarkStart w:id="679" w:name="_Toc36210506"/>
      <w:bookmarkStart w:id="680" w:name="_Toc45096365"/>
      <w:bookmarkStart w:id="681" w:name="_Toc45882398"/>
      <w:bookmarkStart w:id="682" w:name="_Toc51762194"/>
      <w:bookmarkStart w:id="683" w:name="_Toc83313383"/>
      <w:bookmarkStart w:id="684" w:name="_Toc123561641"/>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77"/>
      <w:bookmarkEnd w:id="678"/>
      <w:bookmarkEnd w:id="679"/>
      <w:bookmarkEnd w:id="680"/>
      <w:bookmarkEnd w:id="681"/>
      <w:bookmarkEnd w:id="682"/>
      <w:bookmarkEnd w:id="683"/>
      <w:bookmarkEnd w:id="684"/>
    </w:p>
    <w:p w14:paraId="2430DDA1" w14:textId="3485156C" w:rsidR="001B703A" w:rsidRDefault="001B703A" w:rsidP="001B703A">
      <w:pPr>
        <w:rPr>
          <w:noProof/>
        </w:rPr>
      </w:pPr>
      <w:bookmarkStart w:id="685" w:name="_Toc20125258"/>
      <w:bookmarkStart w:id="686" w:name="_Toc27486455"/>
      <w:bookmarkStart w:id="687" w:name="_Toc36210508"/>
      <w:bookmarkStart w:id="688" w:name="_Toc45096367"/>
      <w:bookmarkStart w:id="689" w:name="_Toc45882400"/>
      <w:bookmarkStart w:id="690" w:name="_Toc51762196"/>
      <w:bookmarkStart w:id="691"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692" w:name="_Toc83313384"/>
      <w:bookmarkStart w:id="693" w:name="_Toc123561642"/>
      <w:r>
        <w:t>C.1</w:t>
      </w:r>
      <w:r w:rsidRPr="00767EFE">
        <w:tab/>
      </w:r>
      <w:r>
        <w:t>General</w:t>
      </w:r>
      <w:bookmarkEnd w:id="692"/>
      <w:bookmarkEnd w:id="693"/>
    </w:p>
    <w:p w14:paraId="3C6AF404" w14:textId="77777777" w:rsidR="001B703A" w:rsidRPr="00FB2E19" w:rsidRDefault="001B703A" w:rsidP="00FA525F">
      <w:pPr>
        <w:pStyle w:val="Heading2"/>
      </w:pPr>
      <w:bookmarkStart w:id="694" w:name="_Toc1235616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94"/>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w:t>
      </w:r>
      <w:r w:rsidRPr="007D3B50">
        <w:lastRenderedPageBreak/>
        <w:t xml:space="preserve">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w:t>
      </w:r>
      <w:r>
        <w:rPr>
          <w:noProof/>
        </w:rPr>
        <w:lastRenderedPageBreak/>
        <w:t>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7777777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F9C9A0" w14:textId="2E74283C" w:rsidR="001B703A" w:rsidRDefault="00C851F9" w:rsidP="001B703A">
      <w:r>
        <w:t xml:space="preserve">The </w:t>
      </w:r>
      <w:r w:rsidRPr="00162554">
        <w:t>"Operator Controlled PLMN Selector with Access Technology"</w:t>
      </w:r>
      <w:r>
        <w:t xml:space="preserve"> list shall be stored in the 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695" w:name="_Toc123561644"/>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95"/>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lastRenderedPageBreak/>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lastRenderedPageBreak/>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2BC179E1" w:rsidR="00EF2F6F" w:rsidRDefault="00EF2F6F" w:rsidP="00EF2F6F">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696" w:name="_Toc123561645"/>
      <w:r>
        <w:t>C.2</w:t>
      </w:r>
      <w:r w:rsidRPr="00767EFE">
        <w:tab/>
      </w:r>
      <w:r>
        <w:t>Stage-2 flow for steering of UE in VPLMN during registration</w:t>
      </w:r>
      <w:bookmarkEnd w:id="685"/>
      <w:bookmarkEnd w:id="686"/>
      <w:bookmarkEnd w:id="687"/>
      <w:bookmarkEnd w:id="688"/>
      <w:bookmarkEnd w:id="689"/>
      <w:bookmarkEnd w:id="690"/>
      <w:bookmarkEnd w:id="691"/>
      <w:bookmarkEnd w:id="69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38D7F569" w:rsidR="00EC4A44" w:rsidRDefault="00C95B17" w:rsidP="00404C21">
      <w:pPr>
        <w:pStyle w:val="TF"/>
      </w:pPr>
      <w:r>
        <w:object w:dxaOrig="11039" w:dyaOrig="11777" w14:anchorId="15C6A6DD">
          <v:shape id="_x0000_i1029" type="#_x0000_t75" style="width:481.6pt;height:513.5pt" o:ole="">
            <v:imagedata r:id="rId21" o:title=""/>
          </v:shape>
          <o:OLEObject Type="Embed" ProgID="Word.Picture.8" ShapeID="_x0000_i1029" DrawAspect="Content" ObjectID="_1734174318" r:id="rId22"/>
        </w:object>
      </w:r>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0FF21C07"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rsidR="00EF2F6F">
        <w:t xml:space="preserve">and the </w:t>
      </w:r>
      <w:r w:rsidR="00EF2F6F" w:rsidRPr="00671744">
        <w:t>stored "ME support of SOR-</w:t>
      </w:r>
      <w:r w:rsidR="00EF2F6F">
        <w:t>SNPN-SI</w:t>
      </w:r>
      <w:r w:rsidR="00EF2F6F" w:rsidRPr="00671744">
        <w:t>" indicator, if any</w:t>
      </w:r>
      <w:r w:rsidR="00EF2F6F">
        <w:t>,</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6FA509B6"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5B0DB55F" w:rsidR="0091112C" w:rsidRDefault="0091112C" w:rsidP="00080588">
      <w:pPr>
        <w:pStyle w:val="NO"/>
        <w:rPr>
          <w:color w:val="0000FF"/>
        </w:rPr>
      </w:pPr>
      <w:r w:rsidRPr="00080588">
        <w:t>NOTE 1</w:t>
      </w:r>
      <w:r w:rsidR="00560FAB">
        <w:t>3</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79B71607"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602F8107"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77777777" w:rsidR="00BF2041" w:rsidRPr="002A3BDD" w:rsidRDefault="00BF2041" w:rsidP="00BF2041">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C73EA2A" w14:textId="77777777" w:rsidR="00BF2041" w:rsidRPr="002A3BDD" w:rsidRDefault="00BF2041" w:rsidP="00BF2041">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BF2041">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7777777" w:rsidR="00EF2F6F" w:rsidRPr="00671744"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7777777"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9267921" w14:textId="77777777" w:rsidR="00EF2F6F" w:rsidRDefault="00EF2F6F" w:rsidP="00EF2F6F">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1401B30B" w14:textId="77777777" w:rsidR="00EF2F6F" w:rsidRPr="00671744" w:rsidRDefault="00EF2F6F" w:rsidP="00EF2F6F">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03E6E7C" w14:textId="77777777" w:rsidR="00EF2F6F" w:rsidRDefault="00EF2F6F" w:rsidP="00EF2F6F">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6215B73" w14:textId="77777777" w:rsidR="00EF2F6F" w:rsidRDefault="00EF2F6F" w:rsidP="00EF2F6F">
      <w:pPr>
        <w:pStyle w:val="B1"/>
        <w:rPr>
          <w:noProof/>
        </w:rPr>
      </w:pPr>
      <w:r w:rsidRPr="00671744">
        <w:t>NOTE </w:t>
      </w:r>
      <w:r>
        <w:t>18</w:t>
      </w:r>
      <w:r w:rsidRPr="00671744">
        <w:t>:</w:t>
      </w:r>
      <w:r>
        <w:tab/>
        <w:t>How the SOR-AF determines that the USIM for the indicated SUPI supports SOR-CMCI is implementation specific.</w:t>
      </w:r>
    </w:p>
    <w:p w14:paraId="143D3565" w14:textId="307C502F"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390816D8"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697" w:name="_Toc20125259"/>
      <w:bookmarkStart w:id="698" w:name="_Toc27486456"/>
      <w:bookmarkStart w:id="699" w:name="_Toc36210509"/>
      <w:bookmarkStart w:id="700" w:name="_Toc45096368"/>
      <w:bookmarkStart w:id="701" w:name="_Toc45882401"/>
      <w:bookmarkStart w:id="702" w:name="_Toc51762197"/>
      <w:bookmarkStart w:id="703" w:name="_Toc83313386"/>
      <w:bookmarkStart w:id="704" w:name="_Toc123561646"/>
      <w:r>
        <w:t>C.3</w:t>
      </w:r>
      <w:r w:rsidRPr="00767EFE">
        <w:tab/>
      </w:r>
      <w:r>
        <w:t>Stage-2 flow for steering of UE in HPLMN or VPLMN after registration</w:t>
      </w:r>
      <w:bookmarkEnd w:id="697"/>
      <w:bookmarkEnd w:id="698"/>
      <w:bookmarkEnd w:id="699"/>
      <w:bookmarkEnd w:id="700"/>
      <w:bookmarkEnd w:id="701"/>
      <w:bookmarkEnd w:id="702"/>
      <w:bookmarkEnd w:id="703"/>
      <w:bookmarkEnd w:id="704"/>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lastRenderedPageBreak/>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705" w:name="_MON_1697462171"/>
    <w:bookmarkEnd w:id="705"/>
    <w:p w14:paraId="0AD67465" w14:textId="2DD8AC8D" w:rsidR="00EC4A44" w:rsidRPr="00BD0557" w:rsidRDefault="006564C6" w:rsidP="00EC4A44">
      <w:pPr>
        <w:pStyle w:val="TF"/>
      </w:pPr>
      <w:r w:rsidRPr="00671744">
        <w:object w:dxaOrig="11039" w:dyaOrig="5386" w14:anchorId="25A0DA7E">
          <v:shape id="_x0000_i1030" type="#_x0000_t75" style="width:485pt;height:245.2pt" o:ole="">
            <v:imagedata r:id="rId23" o:title="" cropright="2451f"/>
          </v:shape>
          <o:OLEObject Type="Embed" ProgID="Word.Picture.8" ShapeID="_x0000_i1030" DrawAspect="Content" ObjectID="_1734174319"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706" w:name="_Toc83313387"/>
      <w:bookmarkStart w:id="707"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19132ED3"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rsidR="00EF2F6F">
        <w:t>.</w:t>
      </w:r>
      <w:r w:rsidR="00EF2F6F" w:rsidRPr="00EF2F6F">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073D1C7D"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w:t>
      </w:r>
      <w:r w:rsidR="00EF2F6F" w:rsidRPr="008928DE">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rsidR="00EF2F6F">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3C42EE49"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259D3575" w:rsidR="0035763C" w:rsidRDefault="0035763C" w:rsidP="0035763C">
      <w:pPr>
        <w:pStyle w:val="B2"/>
      </w:pPr>
      <w:r>
        <w:lastRenderedPageBreak/>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5967015B"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61556E01" w:rsidR="0035763C" w:rsidRDefault="0035763C" w:rsidP="0035763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32839DE1" w14:textId="544FC1B3"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BCA6CC0"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77777777" w:rsidR="0035763C" w:rsidRDefault="0035763C" w:rsidP="0035763C">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1355EDAF" w:rsidR="006564C6" w:rsidRDefault="006564C6" w:rsidP="00FE250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00EF2F6F">
        <w:t>. Additionally, i</w:t>
      </w:r>
      <w:r w:rsidR="00EF2F6F" w:rsidRPr="00671744">
        <w:t>f the "ME support of SOR-</w:t>
      </w:r>
      <w:r w:rsidR="00EF2F6F">
        <w:t>SNPN-SI</w:t>
      </w:r>
      <w:r w:rsidR="00EF2F6F" w:rsidRPr="00671744">
        <w:t xml:space="preserve">" indicator in the header of the SOR transparent container is set to </w:t>
      </w:r>
      <w:r w:rsidR="00EF2F6F">
        <w:t>"</w:t>
      </w:r>
      <w:r w:rsidR="00EF2F6F" w:rsidRPr="00671744">
        <w:t>supported</w:t>
      </w:r>
      <w:r w:rsidR="00EF2F6F">
        <w:t>"</w:t>
      </w:r>
      <w:r w:rsidR="00EF2F6F" w:rsidRPr="00671744">
        <w:t>, then the HPLMN UDM shall store the "ME support of SOR-</w:t>
      </w:r>
      <w:r w:rsidR="00EF2F6F">
        <w:t>SNPN-SI</w:t>
      </w:r>
      <w:r w:rsidR="00EF2F6F" w:rsidRPr="00671744">
        <w:t>" indicator</w:t>
      </w:r>
      <w:r w:rsidR="00EF2F6F">
        <w:t xml:space="preserve">, otherwise the HPLMN UDM shall </w:t>
      </w:r>
      <w:r w:rsidR="00EF2F6F" w:rsidRPr="00671744">
        <w:t>delete the stored "ME support of SOR-</w:t>
      </w:r>
      <w:r w:rsidR="00EF2F6F">
        <w:t>SNPN-SI</w:t>
      </w:r>
      <w:r w:rsidR="00EF2F6F" w:rsidRPr="00671744">
        <w:t>" indicator, if any</w:t>
      </w:r>
      <w:r>
        <w:t>; and</w:t>
      </w:r>
    </w:p>
    <w:p w14:paraId="6D7FCE74" w14:textId="74B8E27A"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00EF2F6F">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r w:rsidR="00EF2F6F" w:rsidRPr="00456A7B">
        <w:t xml:space="preserve"> </w:t>
      </w:r>
      <w:r w:rsidR="00EF2F6F">
        <w:t>Additionally, if the "ME support of SOR-SNPN-SI" indicator is stored for the UE, the HPLMN UDM shall include the "ME support of SOR-SNPN-SI" indicator.</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352284A5" w:rsidR="006564C6" w:rsidRDefault="006564C6" w:rsidP="006564C6">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FA525F">
      <w:pPr>
        <w:pStyle w:val="Heading1"/>
      </w:pPr>
      <w:bookmarkStart w:id="708" w:name="_Toc123561647"/>
      <w:r>
        <w:t>C.4</w:t>
      </w:r>
      <w:r w:rsidRPr="00FB2E19">
        <w:tab/>
      </w:r>
      <w:r>
        <w:t>E</w:t>
      </w:r>
      <w:r w:rsidRPr="00FB2E19">
        <w:t xml:space="preserve">nhanced </w:t>
      </w:r>
      <w:r>
        <w:t>5G control plane steering of roaming for the UE</w:t>
      </w:r>
      <w:r w:rsidRPr="00FB2E19">
        <w:t xml:space="preserve"> in connected mode</w:t>
      </w:r>
      <w:bookmarkEnd w:id="706"/>
      <w:bookmarkEnd w:id="708"/>
    </w:p>
    <w:p w14:paraId="5E4B23D1" w14:textId="77777777" w:rsidR="00EC4A44" w:rsidRPr="00FB2E19" w:rsidRDefault="00EC4A44" w:rsidP="00FA525F">
      <w:pPr>
        <w:pStyle w:val="Heading2"/>
      </w:pPr>
      <w:bookmarkStart w:id="709" w:name="_Toc83313388"/>
      <w:bookmarkStart w:id="710" w:name="_Toc123561648"/>
      <w:r>
        <w:t>C.4</w:t>
      </w:r>
      <w:r w:rsidRPr="00FB2E19">
        <w:t>.1</w:t>
      </w:r>
      <w:r w:rsidRPr="00FB2E19">
        <w:tab/>
        <w:t>General</w:t>
      </w:r>
      <w:bookmarkEnd w:id="709"/>
      <w:bookmarkEnd w:id="710"/>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lastRenderedPageBreak/>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774475" w:rsidRDefault="00EC4A44" w:rsidP="00EC4A44">
      <w:pPr>
        <w:pStyle w:val="B2"/>
        <w:rPr>
          <w:noProof/>
          <w:lang w:val="fr-FR"/>
        </w:rPr>
      </w:pPr>
      <w:r w:rsidRPr="00774475">
        <w:rPr>
          <w:noProof/>
          <w:lang w:val="fr-FR"/>
        </w:rPr>
        <w:t>-</w:t>
      </w:r>
      <w:r w:rsidRPr="00774475">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7DDD8EEA"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lastRenderedPageBreak/>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11" w:name="_Toc83313389"/>
      <w:bookmarkStart w:id="712" w:name="_Toc123561649"/>
      <w:r>
        <w:t>C.4</w:t>
      </w:r>
      <w:r w:rsidRPr="00FB2E19">
        <w:t>.2</w:t>
      </w:r>
      <w:r w:rsidRPr="00FB2E19">
        <w:tab/>
        <w:t>Applying SOR-CMCI in the UE</w:t>
      </w:r>
      <w:bookmarkEnd w:id="711"/>
      <w:bookmarkEnd w:id="712"/>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stop all other running Tsor-cm timers, if any; and</w:t>
      </w:r>
    </w:p>
    <w:p w14:paraId="79769175" w14:textId="77777777" w:rsidR="00710295" w:rsidRDefault="00710295" w:rsidP="00034D53">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lastRenderedPageBreak/>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lastRenderedPageBreak/>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13"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77777777"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lastRenderedPageBreak/>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14" w:name="_Toc74828859"/>
      <w:bookmarkStart w:id="715" w:name="_Toc123561650"/>
      <w:bookmarkEnd w:id="713"/>
      <w:r>
        <w:t>C.4.3</w:t>
      </w:r>
      <w:r w:rsidRPr="00767EFE">
        <w:tab/>
      </w:r>
      <w:r>
        <w:t>Stage-2 flow for providing UE with SOR-CMCI in HPLMN, VPLMN, subscribed SNPN or non-subscribed SNPN after registration</w:t>
      </w:r>
      <w:bookmarkEnd w:id="715"/>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61FAF250" w14:textId="77777777" w:rsidR="008755B7" w:rsidRPr="007C760B" w:rsidRDefault="008755B7" w:rsidP="008755B7">
      <w:pPr>
        <w:pStyle w:val="NO"/>
      </w:pPr>
      <w:r>
        <w:t>NOTE 0 :</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16" w:name="_MON_1697466621"/>
    <w:bookmarkEnd w:id="716"/>
    <w:p w14:paraId="4428C0FC" w14:textId="23D0776C" w:rsidR="00006BF1" w:rsidRPr="00BD0557" w:rsidRDefault="00006BF1" w:rsidP="00006BF1">
      <w:pPr>
        <w:pStyle w:val="TF"/>
      </w:pPr>
      <w:r>
        <w:object w:dxaOrig="11039" w:dyaOrig="5386" w14:anchorId="2A88CB40">
          <v:shape id="_x0000_i1031" type="#_x0000_t75" style="width:552.25pt;height:270.35pt" o:ole="">
            <v:imagedata r:id="rId25" o:title=""/>
          </v:shape>
          <o:OLEObject Type="Embed" ProgID="Word.Picture.8" ShapeID="_x0000_i1031" DrawAspect="Content" ObjectID="_1734174320"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lastRenderedPageBreak/>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77777777"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UDM </w:t>
      </w:r>
      <w:r w:rsidRPr="00671744">
        <w:lastRenderedPageBreak/>
        <w:t>shall store the "ME support of SOR-CMCI" indicator</w:t>
      </w:r>
      <w:r>
        <w:t xml:space="preserve"> and the </w:t>
      </w:r>
      <w:r w:rsidRPr="00671744">
        <w:t>"ME support of SOR-</w:t>
      </w:r>
      <w:r>
        <w:t>SNPN-SI</w:t>
      </w:r>
      <w:r w:rsidRPr="00671744">
        <w:t>" indicator</w:t>
      </w:r>
      <w:r>
        <w:t>, if any; and</w:t>
      </w:r>
    </w:p>
    <w:p w14:paraId="2A9A953F" w14:textId="7777777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17" w:name="_Toc123561651"/>
      <w:r>
        <w:t>C.5</w:t>
      </w:r>
      <w:r w:rsidRPr="00767EFE">
        <w:tab/>
      </w:r>
      <w:r>
        <w:t>Stage-2 flow for steering of UE in SNPN during registration</w:t>
      </w:r>
      <w:bookmarkEnd w:id="714"/>
      <w:bookmarkEnd w:id="717"/>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718" w:name="_MON_1708876287"/>
    <w:bookmarkEnd w:id="718"/>
    <w:p w14:paraId="63073709" w14:textId="292E54CE" w:rsidR="001B703A" w:rsidRDefault="005661F7" w:rsidP="001B703A">
      <w:pPr>
        <w:pStyle w:val="TF"/>
      </w:pPr>
      <w:r>
        <w:object w:dxaOrig="11039" w:dyaOrig="11777" w14:anchorId="28573198">
          <v:shape id="_x0000_i1032" type="#_x0000_t75" style="width:481.6pt;height:513.5pt" o:ole="">
            <v:imagedata r:id="rId27" o:title=""/>
          </v:shape>
          <o:OLEObject Type="Embed" ProgID="Word.Picture.8" ShapeID="_x0000_i1032" DrawAspect="Content" ObjectID="_1734174321" r:id="rId28"/>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19" w:name="_Toc74828860"/>
      <w:bookmarkStart w:id="720" w:name="_Toc123561652"/>
      <w:r>
        <w:t>C.6</w:t>
      </w:r>
      <w:r w:rsidRPr="00767EFE">
        <w:tab/>
      </w:r>
      <w:r>
        <w:t>Stage-2 flow for steering of UE in SNPN after registration</w:t>
      </w:r>
      <w:bookmarkEnd w:id="719"/>
      <w:bookmarkEnd w:id="72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DEC2BB5" w14:textId="77777777"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721" w:name="_MON_1722691569"/>
    <w:bookmarkEnd w:id="721"/>
    <w:p w14:paraId="62021345" w14:textId="7B86BB9F" w:rsidR="001B703A" w:rsidRPr="00BD0557" w:rsidRDefault="00BF2041" w:rsidP="001B703A">
      <w:pPr>
        <w:pStyle w:val="TF"/>
      </w:pPr>
      <w:r w:rsidRPr="00671744">
        <w:object w:dxaOrig="11039" w:dyaOrig="5386" w14:anchorId="7A07BECA">
          <v:shape id="_x0000_i1033" type="#_x0000_t75" style="width:485pt;height:245.2pt" o:ole="">
            <v:imagedata r:id="rId29" o:title="" cropright="2451f"/>
          </v:shape>
          <o:OLEObject Type="Embed" ProgID="Word.Picture.8" ShapeID="_x0000_i1033" DrawAspect="Content" ObjectID="_1734174322" r:id="rId30"/>
        </w:object>
      </w:r>
      <w:r w:rsidR="001B703A" w:rsidRPr="00BD0557">
        <w:t>Figure </w:t>
      </w:r>
      <w:r w:rsidR="001B703A">
        <w:t>C.6.1</w:t>
      </w:r>
      <w:r w:rsidR="001B703A" w:rsidRPr="00BD0557">
        <w:t xml:space="preserve">: Procedure for providing </w:t>
      </w:r>
      <w:r w:rsidR="001B703A">
        <w:t>SOR-SNPN-SI</w:t>
      </w:r>
      <w:r w:rsidR="001B703A">
        <w:rPr>
          <w:noProof/>
        </w:rPr>
        <w:t xml:space="preserve"> </w:t>
      </w:r>
      <w:r w:rsidR="001B703A">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5F9FBA96" w14:textId="55B1B1D2" w:rsidR="00BF2041"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14:paraId="21955372" w14:textId="412DA575" w:rsidR="001B703A" w:rsidRDefault="00BF2041" w:rsidP="002A3BDD">
      <w:pPr>
        <w:pStyle w:val="B2"/>
        <w:rPr>
          <w:noProof/>
        </w:rPr>
      </w:pPr>
      <w:r>
        <w:rPr>
          <w:noProof/>
        </w:rPr>
        <w:t>-</w:t>
      </w:r>
      <w:r>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Pr>
          <w:noProof/>
        </w:rPr>
        <w:t>, then</w:t>
      </w:r>
      <w:r w:rsidR="001B703A">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77777777" w:rsidR="00BF2041" w:rsidRDefault="00BF2041" w:rsidP="00BF2041">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45857CD" w14:textId="42941CB3" w:rsidR="00BF2041" w:rsidRDefault="00BF2041" w:rsidP="00BF2041">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2C2D3807" w14:textId="1CFF9CBC" w:rsidR="00BF2041" w:rsidRDefault="00BF2041" w:rsidP="00BF2041">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5DCB353D" w14:textId="77777777" w:rsidR="00BF2041" w:rsidRDefault="00BF2041" w:rsidP="00BF2041">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57C6570D" w14:textId="77777777" w:rsidR="00BF2041" w:rsidRDefault="00BF2041" w:rsidP="00BF2041">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BF2041">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77777777" w:rsidR="00BF2041" w:rsidRDefault="00BF2041" w:rsidP="00BF2041">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7DF507D6" w14:textId="515A50A1" w:rsidR="00BF2041" w:rsidRDefault="00BF2041" w:rsidP="00BF2041">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BF2041">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CEF00E8" w14:textId="76B9115B" w:rsidR="00BF2041" w:rsidRDefault="00BF2041" w:rsidP="00BF2041">
      <w:pPr>
        <w:pStyle w:val="B1"/>
        <w:ind w:left="0" w:firstLineChars="600" w:firstLine="1200"/>
      </w:pPr>
      <w:r>
        <w:rPr>
          <w:noProof/>
        </w:rPr>
        <w:t xml:space="preserve">If </w:t>
      </w:r>
      <w:r>
        <w:t xml:space="preserve">the UDM has not requested an acknowledgement from the UE, then </w:t>
      </w:r>
      <w:r>
        <w:rPr>
          <w:noProof/>
        </w:rPr>
        <w:t>step 4 is skipped;</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4D284D3C" w:rsidR="001B703A" w:rsidRDefault="00BF2041" w:rsidP="001B703A">
      <w:pPr>
        <w:pStyle w:val="B1"/>
      </w:pPr>
      <w:r>
        <w:t>4</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 xml:space="preserve">If the "ME support of SOR-CMCI" indicator in the header of the SOR transparent container is set to </w:t>
      </w:r>
      <w:r w:rsidR="001B703A">
        <w:t>"</w:t>
      </w:r>
      <w:r w:rsidR="001B703A" w:rsidRPr="00671744">
        <w:t>supported</w:t>
      </w:r>
      <w:r w:rsidR="001B703A">
        <w:t>"</w:t>
      </w:r>
      <w:r w:rsidR="001B703A" w:rsidRPr="00671744">
        <w:t>, then the HPLMN UDM shall store the "ME support of SOR-CMCI" indicator</w:t>
      </w:r>
      <w:r w:rsidR="001B703A">
        <w:t xml:space="preserve">, otherwise the HPLMN UDM shall </w:t>
      </w:r>
      <w:r w:rsidR="001B703A" w:rsidRPr="00671744">
        <w:t>delete the stored "ME support of SOR-CMCI" indicator, if any</w:t>
      </w:r>
      <w:r w:rsidR="001B703A">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215B522A" w:rsidR="001B703A" w:rsidRDefault="00BF2041" w:rsidP="001B703A">
      <w:pPr>
        <w:pStyle w:val="B1"/>
      </w:pPr>
      <w:r>
        <w:lastRenderedPageBreak/>
        <w:t>5</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1B703A" w:rsidRPr="00936EAE">
        <w:t xml:space="preserve"> </w:t>
      </w:r>
      <w:r w:rsidR="001B703A">
        <w:t xml:space="preserve">SOR-CMCI, if any, </w:t>
      </w:r>
      <w:r w:rsidR="001B703A" w:rsidRPr="00B935F0">
        <w:t>to the UE</w:t>
      </w:r>
      <w:r w:rsidR="001B703A">
        <w:t>.</w:t>
      </w:r>
      <w:r w:rsidR="001B703A" w:rsidRPr="00220E9F">
        <w:t xml:space="preserve"> </w:t>
      </w:r>
      <w:r w:rsidR="001B703A">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FA525F">
      <w:pPr>
        <w:pStyle w:val="Heading1"/>
      </w:pPr>
      <w:bookmarkStart w:id="722" w:name="_Toc123561653"/>
      <w:r>
        <w:t>C.7</w:t>
      </w:r>
      <w:r w:rsidRPr="00767EFE">
        <w:tab/>
      </w:r>
      <w:r>
        <w:t>Stage-2 flow for providing UE with SOR-SNPN-SI in HPLMN or VPLMN after registration</w:t>
      </w:r>
      <w:bookmarkEnd w:id="722"/>
    </w:p>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2E995A80" w14:textId="77777777"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4" type="#_x0000_t75" style="width:552.25pt;height:270.35pt" o:ole="">
            <v:imagedata r:id="rId25" o:title=""/>
          </v:shape>
          <o:OLEObject Type="Embed" ProgID="Word.Picture.8" ShapeID="_x0000_i1034" DrawAspect="Content" ObjectID="_1734174323" r:id="rId31"/>
        </w:object>
      </w:r>
      <w:r w:rsidRPr="00BD0557">
        <w:t>Figure </w:t>
      </w:r>
      <w:r>
        <w:t>C.7.1</w:t>
      </w:r>
      <w:r w:rsidRPr="00BD0557">
        <w:t xml:space="preserve">: Procedure for </w:t>
      </w:r>
      <w:r>
        <w:rPr>
          <w:lang w:val="en-US"/>
        </w:rPr>
        <w:t>configuring UE with SOR-SNPN-SI in a PLMN</w:t>
      </w:r>
      <w:r>
        <w:t xml:space="preserve"> after registration</w:t>
      </w:r>
    </w:p>
    <w:p w14:paraId="45C0969C" w14:textId="77777777" w:rsidR="00BE2FB3" w:rsidRDefault="00BE2FB3" w:rsidP="00BE2FB3">
      <w:r>
        <w:t>For the steps below, security protection is described in 3GPP TS 33.501 [24].</w:t>
      </w:r>
    </w:p>
    <w:p w14:paraId="085EB777" w14:textId="7777777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4AC1C5CA" w14:textId="77777777" w:rsidR="00BE2FB3" w:rsidRDefault="00BE2FB3" w:rsidP="00BE2FB3">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2E822128" w14:textId="77777777" w:rsidR="008A6A9F" w:rsidRDefault="008A6A9F" w:rsidP="008A6A9F">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r>
        <w:t>then:</w:t>
      </w:r>
    </w:p>
    <w:p w14:paraId="513ED2E6" w14:textId="77777777" w:rsidR="008A6A9F" w:rsidRPr="008E14DF" w:rsidRDefault="008A6A9F" w:rsidP="008A6A9F">
      <w:pPr>
        <w:pStyle w:val="B4"/>
      </w:pPr>
      <w:r w:rsidRPr="008E14DF">
        <w:t>-</w:t>
      </w:r>
      <w:r w:rsidRPr="008E14DF">
        <w:tab/>
        <w:t>if there are ongoing PDU sessions or services, the current PLMN is considered as lowest priority and the UE shall apply the actions in clause C.4.2; or</w:t>
      </w:r>
    </w:p>
    <w:p w14:paraId="722D9373" w14:textId="77777777" w:rsidR="008A6A9F" w:rsidRPr="008E14DF" w:rsidRDefault="008A6A9F" w:rsidP="008A6A9F">
      <w:pPr>
        <w:pStyle w:val="B4"/>
      </w:pPr>
      <w:r w:rsidRPr="008E14DF">
        <w:t>-</w:t>
      </w:r>
      <w:r w:rsidRPr="008E14DF">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597E9112" w14:textId="77777777" w:rsidR="008A6A9F" w:rsidRPr="00E9381A" w:rsidRDefault="008A6A9F" w:rsidP="008A6A9F">
      <w:pPr>
        <w:pStyle w:val="B3"/>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679047C3" w14:textId="74A16B5D" w:rsidR="008A6A9F" w:rsidRPr="008E14DF" w:rsidRDefault="008A6A9F" w:rsidP="008A6A9F">
      <w:pPr>
        <w:pStyle w:val="B4"/>
      </w:pPr>
      <w:r w:rsidRPr="008E14DF">
        <w:t>-</w:t>
      </w:r>
      <w:r w:rsidRPr="008E14DF">
        <w:tab/>
        <w:t>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 and after the UE enters idle mode or 5GMM-CONNECTED mode with RRC inactive indication (see 3GPP TS 24.501 [64]); or</w:t>
      </w:r>
    </w:p>
    <w:p w14:paraId="251DF715" w14:textId="77777777" w:rsidR="008A6A9F" w:rsidRPr="00F77310" w:rsidRDefault="008A6A9F" w:rsidP="008A6A9F">
      <w:pPr>
        <w:pStyle w:val="B4"/>
      </w:pPr>
      <w:r>
        <w:t>-</w:t>
      </w:r>
      <w:r>
        <w:tab/>
        <w:t>if there are no ongoing PDU sessions or services, the UE shall release the current N1 NAS signalling connection locally and attempt to obtain service on a higher priority PLMN as specified in clause 4.9.3,</w:t>
      </w:r>
      <w:r w:rsidRPr="000C4977">
        <w:t xml:space="preserve"> </w:t>
      </w:r>
      <w:r w:rsidRPr="00DA2FA7">
        <w:t xml:space="preserve">with an exception that </w:t>
      </w:r>
      <w:r>
        <w:t xml:space="preserve">the </w:t>
      </w:r>
      <w:r w:rsidRPr="00DA2FA7">
        <w:t xml:space="preserve">current </w:t>
      </w:r>
      <w:r>
        <w:t>PLMN</w:t>
      </w:r>
      <w:r w:rsidRPr="00DA2FA7">
        <w:t xml:space="preserve"> is considered as lowest priority</w:t>
      </w:r>
      <w:r>
        <w:t>.</w:t>
      </w:r>
    </w:p>
    <w:p w14:paraId="40E5B540" w14:textId="77777777" w:rsidR="00BE2FB3" w:rsidRDefault="00BE2FB3" w:rsidP="00BE2FB3">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AF7FA24" w14:textId="77777777"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w:t>
      </w:r>
      <w:r>
        <w:lastRenderedPageBreak/>
        <w:t xml:space="preserve">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23" w:name="_Toc123561654"/>
      <w:r>
        <w:t>C.8</w:t>
      </w:r>
      <w:r w:rsidRPr="00767EFE">
        <w:tab/>
      </w:r>
      <w:r>
        <w:t>Stage-2 flow for providing UE with list of preferred PLMN/access technology combinations in SNPN after registration</w:t>
      </w:r>
      <w:bookmarkEnd w:id="723"/>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5" type="#_x0000_t75" style="width:552.25pt;height:270.35pt" o:ole="">
            <v:imagedata r:id="rId25" o:title=""/>
          </v:shape>
          <o:OLEObject Type="Embed" ProgID="Word.Picture.8" ShapeID="_x0000_i1035" DrawAspect="Content" ObjectID="_1734174324"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77777777" w:rsidR="00A70B09" w:rsidRDefault="00A70B09" w:rsidP="00A70B09">
      <w:r>
        <w:t>For the steps below, security protection is described in 3GPP TS 33.501 [24].</w:t>
      </w:r>
    </w:p>
    <w:p w14:paraId="626FF38B" w14:textId="77777777" w:rsidR="00A70B09" w:rsidRDefault="00A70B09" w:rsidP="00A70B09">
      <w:pPr>
        <w:pStyle w:val="B1"/>
      </w:pPr>
      <w:r>
        <w:lastRenderedPageBreak/>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102BEAFF" w14:textId="77777777" w:rsidR="00DB6842" w:rsidRDefault="00DB6842" w:rsidP="00DB6842">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r>
        <w:t>then:</w:t>
      </w:r>
    </w:p>
    <w:p w14:paraId="7FE2EDC2" w14:textId="77777777" w:rsidR="00DB6842" w:rsidRDefault="00DB6842" w:rsidP="00DB6842">
      <w:pPr>
        <w:pStyle w:val="B4"/>
      </w:pPr>
      <w:r>
        <w:t>-</w:t>
      </w:r>
      <w:r w:rsidRPr="00FB2E19">
        <w:tab/>
      </w:r>
      <w:r>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3FC8235D" w14:textId="77777777" w:rsidR="00DB6842" w:rsidRPr="006D0186" w:rsidRDefault="00DB6842" w:rsidP="00DB6842">
      <w:pPr>
        <w:pStyle w:val="B4"/>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C01723C" w14:textId="77777777" w:rsidR="00DB6842" w:rsidRPr="005E4EAE" w:rsidRDefault="00DB6842" w:rsidP="00DB6842">
      <w:pPr>
        <w:pStyle w:val="B3"/>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E8864A0" w14:textId="061D9E13" w:rsidR="00DB6842" w:rsidRDefault="00DB6842" w:rsidP="00DB6842">
      <w:pPr>
        <w:pStyle w:val="B4"/>
      </w:pPr>
      <w:r>
        <w:t>-</w:t>
      </w:r>
      <w:r>
        <w:tab/>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31893FA4" w14:textId="77777777" w:rsidR="00DB6842" w:rsidRPr="005E4EAE" w:rsidRDefault="00DB6842" w:rsidP="00DB6842">
      <w:pPr>
        <w:pStyle w:val="B4"/>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lastRenderedPageBreak/>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24" w:name="_Toc20125260"/>
      <w:bookmarkStart w:id="725" w:name="_Toc27486457"/>
      <w:bookmarkStart w:id="726" w:name="_Toc36210510"/>
      <w:bookmarkStart w:id="727" w:name="_Toc45096369"/>
      <w:bookmarkStart w:id="728" w:name="_Toc45882402"/>
      <w:bookmarkStart w:id="729" w:name="_Toc51762198"/>
      <w:bookmarkStart w:id="730" w:name="_Toc83313391"/>
      <w:bookmarkStart w:id="731" w:name="_Toc123561655"/>
      <w:r w:rsidRPr="00D27A95">
        <w:lastRenderedPageBreak/>
        <w:t xml:space="preserve">Annex </w:t>
      </w:r>
      <w:r>
        <w:t>D</w:t>
      </w:r>
      <w:r w:rsidRPr="00D27A95">
        <w:t xml:space="preserve"> (informative):</w:t>
      </w:r>
      <w:r w:rsidRPr="00D27A95">
        <w:br/>
        <w:t>Change history</w:t>
      </w:r>
      <w:bookmarkEnd w:id="724"/>
      <w:bookmarkEnd w:id="725"/>
      <w:bookmarkEnd w:id="726"/>
      <w:bookmarkEnd w:id="727"/>
      <w:bookmarkEnd w:id="728"/>
      <w:bookmarkEnd w:id="729"/>
      <w:bookmarkEnd w:id="730"/>
      <w:bookmarkEnd w:id="731"/>
    </w:p>
    <w:bookmarkEnd w:id="707"/>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3D5265"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3D5265" w:rsidP="007928A2">
            <w:pPr>
              <w:pStyle w:val="TAL"/>
            </w:pPr>
            <w:fldSimple w:instr=" DOCPROPERTY  CrTitle  \* MERGEFORMAT ">
              <w:r w:rsidR="00EC4A44">
                <w:t>Handling of multiple entries with same SNPN</w:t>
              </w:r>
            </w:fldSimple>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3D5265"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lastRenderedPageBreak/>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sz w:val="16"/>
              </w:rPr>
            </w:pPr>
            <w:r>
              <w:rPr>
                <w:sz w:val="16"/>
              </w:rPr>
              <w:t>0958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sz w:val="16"/>
              </w:rPr>
            </w:pPr>
            <w:r>
              <w:rPr>
                <w:sz w:val="16"/>
              </w:rPr>
              <w:t>0962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sz w:val="16"/>
              </w:rPr>
            </w:pPr>
            <w:r>
              <w:rPr>
                <w:sz w:val="16"/>
              </w:rPr>
              <w:t>0965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sz w:val="16"/>
              </w:rPr>
            </w:pPr>
            <w:r>
              <w:rPr>
                <w:sz w:val="16"/>
              </w:rPr>
              <w:t>0960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sz w:val="16"/>
              </w:rPr>
            </w:pPr>
            <w:r>
              <w:rPr>
                <w:sz w:val="16"/>
              </w:rPr>
              <w:t>0951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sz w:val="16"/>
              </w:rPr>
            </w:pPr>
            <w:r>
              <w:rPr>
                <w:sz w:val="16"/>
              </w:rPr>
              <w:t>0956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38204C" w14:paraId="142B8F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CFEBC7" w14:textId="7B773953" w:rsidR="0038204C" w:rsidRDefault="00676320" w:rsidP="0038204C">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94FF99" w14:textId="78BDF6DF" w:rsidR="0038204C" w:rsidRDefault="00676320" w:rsidP="0038204C">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1E3CF0" w14:textId="258FFECF" w:rsidR="0038204C" w:rsidRDefault="007418B7" w:rsidP="0038204C">
            <w:pPr>
              <w:pStyle w:val="TAC"/>
              <w:rPr>
                <w:sz w:val="16"/>
              </w:rPr>
            </w:pPr>
            <w:r w:rsidRPr="007418B7">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14B169" w14:textId="6915C606" w:rsidR="0038204C" w:rsidRDefault="000A48F2" w:rsidP="0038204C">
            <w:pPr>
              <w:pStyle w:val="TAL"/>
              <w:rPr>
                <w:sz w:val="16"/>
              </w:rPr>
            </w:pPr>
            <w:r>
              <w:rPr>
                <w:sz w:val="16"/>
              </w:rPr>
              <w:t>0975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6C40A" w14:textId="68C01530" w:rsidR="0038204C" w:rsidRDefault="000A48F2"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FB84A0" w14:textId="1227F199" w:rsidR="0038204C" w:rsidRDefault="000A48F2"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1BFBE4" w14:textId="268C95FA" w:rsidR="0038204C" w:rsidRDefault="00D00CEE" w:rsidP="0038204C">
            <w:pPr>
              <w:pStyle w:val="TAL"/>
              <w:rPr>
                <w:noProof/>
              </w:rPr>
            </w:pPr>
            <w:r w:rsidRPr="00D00CEE">
              <w:rPr>
                <w:noProof/>
              </w:rPr>
              <w:t>Correction to name of List of PLMNs offering disaster roaming services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9B26C8" w14:textId="2C3356D6" w:rsidR="0038204C" w:rsidRDefault="00676320" w:rsidP="0038204C">
            <w:pPr>
              <w:pStyle w:val="TAC"/>
              <w:rPr>
                <w:sz w:val="16"/>
                <w:szCs w:val="16"/>
              </w:rPr>
            </w:pPr>
            <w:r>
              <w:rPr>
                <w:sz w:val="16"/>
                <w:szCs w:val="16"/>
              </w:rPr>
              <w:t>17.9.0</w:t>
            </w:r>
          </w:p>
        </w:tc>
      </w:tr>
      <w:tr w:rsidR="0070113A" w14:paraId="4554A35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1DEF47" w14:textId="07B86D14" w:rsidR="0070113A" w:rsidRDefault="0070113A" w:rsidP="0070113A">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713BBB" w14:textId="493D4898"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0D2C9B" w14:textId="55E9DF60" w:rsidR="0070113A" w:rsidRDefault="007418B7" w:rsidP="0070113A">
            <w:pPr>
              <w:pStyle w:val="TAC"/>
              <w:rPr>
                <w:sz w:val="16"/>
              </w:rPr>
            </w:pPr>
            <w:r w:rsidRPr="007418B7">
              <w:rPr>
                <w:sz w:val="16"/>
              </w:rPr>
              <w:t>CP-223115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750E92" w14:textId="41B0B506" w:rsidR="0070113A" w:rsidRDefault="0070113A" w:rsidP="0070113A">
            <w:pPr>
              <w:pStyle w:val="TAL"/>
              <w:rPr>
                <w:sz w:val="16"/>
              </w:rPr>
            </w:pPr>
            <w:r>
              <w:rPr>
                <w:sz w:val="16"/>
              </w:rPr>
              <w:t>0983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BCF632" w14:textId="1E9CACC2" w:rsidR="0070113A" w:rsidRDefault="0070113A"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9915" w14:textId="161CD799"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2687F4" w14:textId="71101C00" w:rsidR="0070113A" w:rsidRDefault="0070113A" w:rsidP="0070113A">
            <w:pPr>
              <w:pStyle w:val="TAL"/>
              <w:rPr>
                <w:noProof/>
              </w:rPr>
            </w:pPr>
            <w:r w:rsidRPr="006C638B">
              <w:rPr>
                <w:noProof/>
              </w:rPr>
              <w:t>Correct the value of higher priority PLMN search timer 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3A86DD" w14:textId="03E0A0BC" w:rsidR="0070113A" w:rsidRDefault="0070113A" w:rsidP="0070113A">
            <w:pPr>
              <w:pStyle w:val="TAC"/>
              <w:rPr>
                <w:sz w:val="16"/>
                <w:szCs w:val="16"/>
              </w:rPr>
            </w:pPr>
            <w:r w:rsidRPr="00A32037">
              <w:rPr>
                <w:sz w:val="16"/>
                <w:szCs w:val="16"/>
              </w:rPr>
              <w:t>17.9.0</w:t>
            </w:r>
          </w:p>
        </w:tc>
      </w:tr>
      <w:tr w:rsidR="0070113A" w14:paraId="56C5FE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5F30AD" w14:textId="4F16CF20" w:rsidR="0070113A" w:rsidRDefault="0070113A" w:rsidP="0070113A">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DB1A84" w14:textId="3914EBA5"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95003C" w14:textId="698E000E" w:rsidR="0070113A" w:rsidRPr="006C638B" w:rsidRDefault="007418B7" w:rsidP="0070113A">
            <w:pPr>
              <w:pStyle w:val="TAC"/>
              <w:rPr>
                <w:sz w:val="16"/>
              </w:rPr>
            </w:pPr>
            <w:r w:rsidRPr="007418B7">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36E62D" w14:textId="53016DB4" w:rsidR="0070113A" w:rsidRDefault="0070113A" w:rsidP="0070113A">
            <w:pPr>
              <w:pStyle w:val="TAL"/>
              <w:rPr>
                <w:sz w:val="16"/>
              </w:rPr>
            </w:pPr>
            <w:r>
              <w:rPr>
                <w:sz w:val="16"/>
              </w:rPr>
              <w:t>0989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2900CC" w14:textId="7E326D47" w:rsidR="0070113A" w:rsidRDefault="0070113A"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1071A5" w14:textId="7182F0F1"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E4911F" w14:textId="15A3D801" w:rsidR="0070113A" w:rsidRPr="006C638B" w:rsidRDefault="0070113A" w:rsidP="0070113A">
            <w:pPr>
              <w:pStyle w:val="TAL"/>
              <w:rPr>
                <w:noProof/>
              </w:rPr>
            </w:pPr>
            <w:r w:rsidRPr="00125A09">
              <w:rPr>
                <w:noProof/>
              </w:rPr>
              <w:t>Allowed access attempts while timer precluding registration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A0255B" w14:textId="5B82FC66" w:rsidR="0070113A" w:rsidRDefault="0070113A" w:rsidP="0070113A">
            <w:pPr>
              <w:pStyle w:val="TAC"/>
              <w:rPr>
                <w:sz w:val="16"/>
                <w:szCs w:val="16"/>
              </w:rPr>
            </w:pPr>
            <w:r w:rsidRPr="00A32037">
              <w:rPr>
                <w:sz w:val="16"/>
                <w:szCs w:val="16"/>
              </w:rPr>
              <w:t>17.9.0</w:t>
            </w:r>
          </w:p>
        </w:tc>
      </w:tr>
      <w:tr w:rsidR="0070113A" w14:paraId="6D1569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039B82" w14:textId="72A0FDCB" w:rsidR="0070113A" w:rsidRDefault="0070113A" w:rsidP="0070113A">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719AC7" w14:textId="25354152"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4B81E2" w14:textId="7AD9D705" w:rsidR="0070113A" w:rsidRPr="0081498A" w:rsidRDefault="00FC735F" w:rsidP="0070113A">
            <w:pPr>
              <w:pStyle w:val="TAC"/>
              <w:rPr>
                <w:sz w:val="16"/>
              </w:rPr>
            </w:pPr>
            <w:r w:rsidRPr="00FC735F">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C2A0C8" w14:textId="28C425A1" w:rsidR="0070113A" w:rsidRDefault="0070113A" w:rsidP="0070113A">
            <w:pPr>
              <w:pStyle w:val="TAL"/>
              <w:rPr>
                <w:sz w:val="16"/>
              </w:rPr>
            </w:pPr>
            <w:r>
              <w:rPr>
                <w:sz w:val="16"/>
              </w:rPr>
              <w:t>0991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9EDEC9" w14:textId="07B564F9" w:rsidR="0070113A" w:rsidRDefault="0070113A"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5C5D1" w14:textId="38B17154"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12EC6C" w14:textId="545264A1" w:rsidR="0070113A" w:rsidRPr="00125A09" w:rsidRDefault="0070113A" w:rsidP="0070113A">
            <w:pPr>
              <w:pStyle w:val="TAL"/>
              <w:rPr>
                <w:noProof/>
              </w:rPr>
            </w:pPr>
            <w:r w:rsidRPr="003116C5">
              <w:rPr>
                <w:noProof/>
              </w:rPr>
              <w:t>State while timer precluding registration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04AAB3" w14:textId="4B19C66C" w:rsidR="0070113A" w:rsidRDefault="0070113A" w:rsidP="0070113A">
            <w:pPr>
              <w:pStyle w:val="TAC"/>
              <w:rPr>
                <w:sz w:val="16"/>
                <w:szCs w:val="16"/>
              </w:rPr>
            </w:pPr>
            <w:r w:rsidRPr="00A32037">
              <w:rPr>
                <w:sz w:val="16"/>
                <w:szCs w:val="16"/>
              </w:rPr>
              <w:t>17.9.0</w:t>
            </w:r>
          </w:p>
        </w:tc>
      </w:tr>
      <w:tr w:rsidR="00FC735F" w14:paraId="3B6FBA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814C92" w14:textId="0717A1E9" w:rsidR="00FC735F" w:rsidRDefault="00FC735F" w:rsidP="00FC735F">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6345CB" w14:textId="30AB272F" w:rsidR="00FC735F" w:rsidRDefault="00FC735F" w:rsidP="00FC735F">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7964E5" w14:textId="378E208E" w:rsidR="00FC735F" w:rsidRPr="003116C5" w:rsidRDefault="00FC735F" w:rsidP="00FC735F">
            <w:pPr>
              <w:pStyle w:val="TAC"/>
              <w:rPr>
                <w:sz w:val="16"/>
              </w:rPr>
            </w:pPr>
            <w:r w:rsidRPr="00774475">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209177" w14:textId="306EF3AF" w:rsidR="00FC735F" w:rsidRDefault="00FC735F" w:rsidP="00FC735F">
            <w:pPr>
              <w:pStyle w:val="TAL"/>
              <w:rPr>
                <w:sz w:val="16"/>
              </w:rPr>
            </w:pPr>
            <w:r>
              <w:rPr>
                <w:sz w:val="16"/>
              </w:rPr>
              <w:t>0993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7947C4" w14:textId="5D2EBA08" w:rsidR="00FC735F" w:rsidRDefault="00FC735F" w:rsidP="00FC73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C2F342" w14:textId="6C9344AE" w:rsidR="00FC735F" w:rsidRDefault="00FC735F" w:rsidP="00FC73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FB08A3" w14:textId="7BEC6F6E" w:rsidR="00FC735F" w:rsidRPr="003116C5" w:rsidRDefault="00FC735F" w:rsidP="00FC735F">
            <w:pPr>
              <w:pStyle w:val="TAL"/>
              <w:rPr>
                <w:noProof/>
              </w:rPr>
            </w:pPr>
            <w:r w:rsidRPr="00E94297">
              <w:rPr>
                <w:noProof/>
              </w:rPr>
              <w:t>Clarification on secured packet is provided by HPLMN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873100" w14:textId="36DDF041" w:rsidR="00FC735F" w:rsidRDefault="00FC735F" w:rsidP="00FC735F">
            <w:pPr>
              <w:pStyle w:val="TAC"/>
              <w:rPr>
                <w:sz w:val="16"/>
                <w:szCs w:val="16"/>
              </w:rPr>
            </w:pPr>
            <w:r w:rsidRPr="00A32037">
              <w:rPr>
                <w:sz w:val="16"/>
                <w:szCs w:val="16"/>
              </w:rPr>
              <w:t>17.9.0</w:t>
            </w:r>
          </w:p>
        </w:tc>
      </w:tr>
      <w:tr w:rsidR="00FC735F" w14:paraId="777FBE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3430145" w14:textId="310B111D" w:rsidR="00FC735F" w:rsidRDefault="00FC735F" w:rsidP="00FC735F">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94964B" w14:textId="109C539D" w:rsidR="00FC735F" w:rsidRDefault="00FC735F" w:rsidP="00FC735F">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6C077" w14:textId="6283BF66" w:rsidR="00FC735F" w:rsidRPr="00E94297" w:rsidRDefault="00FC735F" w:rsidP="00FC735F">
            <w:pPr>
              <w:pStyle w:val="TAC"/>
              <w:rPr>
                <w:sz w:val="16"/>
              </w:rPr>
            </w:pPr>
            <w:r w:rsidRPr="00774475">
              <w:rPr>
                <w:sz w:val="16"/>
              </w:rPr>
              <w:t>CP-223148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2293EE" w14:textId="08F7512D" w:rsidR="00FC735F" w:rsidRDefault="00FC735F" w:rsidP="00FC735F">
            <w:pPr>
              <w:pStyle w:val="TAL"/>
              <w:rPr>
                <w:sz w:val="16"/>
              </w:rPr>
            </w:pPr>
            <w:r>
              <w:rPr>
                <w:sz w:val="16"/>
              </w:rPr>
              <w:t>0994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9217A9" w14:textId="23EEC45A" w:rsidR="00FC735F" w:rsidRDefault="00FC735F" w:rsidP="00FC73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26E28" w14:textId="6BFEA674" w:rsidR="00FC735F" w:rsidRDefault="00FC735F" w:rsidP="00FC73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68E479" w14:textId="60189629" w:rsidR="00FC735F" w:rsidRPr="00E94297" w:rsidRDefault="00FC735F" w:rsidP="00FC735F">
            <w:pPr>
              <w:pStyle w:val="TAL"/>
              <w:rPr>
                <w:noProof/>
              </w:rPr>
            </w:pPr>
            <w:r w:rsidRPr="00BC12E9">
              <w:rPr>
                <w:noProof/>
              </w:rPr>
              <w:t>ProSe communications in limited service states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11DE07" w14:textId="7B56D157" w:rsidR="00FC735F" w:rsidRDefault="00FC735F" w:rsidP="00FC735F">
            <w:pPr>
              <w:pStyle w:val="TAC"/>
              <w:rPr>
                <w:sz w:val="16"/>
                <w:szCs w:val="16"/>
              </w:rPr>
            </w:pPr>
            <w:r w:rsidRPr="00A32037">
              <w:rPr>
                <w:sz w:val="16"/>
                <w:szCs w:val="16"/>
              </w:rPr>
              <w:t>17.9.0</w:t>
            </w:r>
          </w:p>
        </w:tc>
      </w:tr>
      <w:tr w:rsidR="0070113A" w14:paraId="4D79ECF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8DC128" w14:textId="58406BDA" w:rsidR="0070113A" w:rsidRDefault="0070113A" w:rsidP="0070113A">
            <w:pPr>
              <w:pStyle w:val="TAC"/>
              <w:rPr>
                <w:sz w:val="16"/>
                <w:szCs w:val="16"/>
              </w:rPr>
            </w:pPr>
            <w:r>
              <w:rPr>
                <w:sz w:val="16"/>
                <w:szCs w:val="16"/>
              </w:rPr>
              <w:lastRenderedPageBreak/>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37DC91" w14:textId="3A765E6A"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1599FD" w14:textId="4EFEC378" w:rsidR="0070113A" w:rsidRPr="006A22E9" w:rsidRDefault="00FC735F" w:rsidP="0070113A">
            <w:pPr>
              <w:pStyle w:val="TAC"/>
              <w:rPr>
                <w:sz w:val="16"/>
              </w:rPr>
            </w:pPr>
            <w:r w:rsidRPr="00FC735F">
              <w:rPr>
                <w:sz w:val="16"/>
              </w:rPr>
              <w:t>CP-223117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C16DBA" w14:textId="770CA661" w:rsidR="0070113A" w:rsidRDefault="0070113A" w:rsidP="0070113A">
            <w:pPr>
              <w:pStyle w:val="TAL"/>
              <w:rPr>
                <w:sz w:val="16"/>
              </w:rPr>
            </w:pPr>
            <w:r>
              <w:rPr>
                <w:sz w:val="16"/>
              </w:rPr>
              <w:t>0996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9B6B36" w14:textId="6B16BEBF" w:rsidR="0070113A" w:rsidRDefault="0070113A"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6CCD2A" w14:textId="366D5BD9"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076FDD" w14:textId="17AE3683" w:rsidR="0070113A" w:rsidRPr="00BC12E9" w:rsidRDefault="0070113A" w:rsidP="0070113A">
            <w:pPr>
              <w:pStyle w:val="TAL"/>
              <w:rPr>
                <w:noProof/>
              </w:rPr>
            </w:pPr>
            <w:r w:rsidRPr="00ED5B02">
              <w:rPr>
                <w:noProof/>
              </w:rPr>
              <w:t>Postponing periodic PLMN reselection attempts for broadcast MBS services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5B668D" w14:textId="4CA9EDBE" w:rsidR="0070113A" w:rsidRDefault="0070113A" w:rsidP="0070113A">
            <w:pPr>
              <w:pStyle w:val="TAC"/>
              <w:rPr>
                <w:sz w:val="16"/>
                <w:szCs w:val="16"/>
              </w:rPr>
            </w:pPr>
            <w:r w:rsidRPr="00A32037">
              <w:rPr>
                <w:sz w:val="16"/>
                <w:szCs w:val="16"/>
              </w:rPr>
              <w:t>17.9.0</w:t>
            </w:r>
          </w:p>
        </w:tc>
      </w:tr>
      <w:tr w:rsidR="0070113A" w14:paraId="7E01CA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EE286D" w14:textId="6A10E8A3" w:rsidR="0070113A" w:rsidRDefault="0070113A" w:rsidP="0070113A">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91A0CF" w14:textId="25B9B724"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AD2FC6B" w14:textId="2065942B" w:rsidR="0070113A" w:rsidRPr="00ED5B02" w:rsidRDefault="00FC735F" w:rsidP="0070113A">
            <w:pPr>
              <w:pStyle w:val="TAC"/>
              <w:rPr>
                <w:sz w:val="16"/>
              </w:rPr>
            </w:pPr>
            <w:r w:rsidRPr="00FC735F">
              <w:rPr>
                <w:sz w:val="16"/>
              </w:rPr>
              <w:t>CP-223129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2A58D5" w14:textId="3083C306" w:rsidR="0070113A" w:rsidRDefault="0070113A" w:rsidP="0070113A">
            <w:pPr>
              <w:pStyle w:val="TAL"/>
              <w:rPr>
                <w:sz w:val="16"/>
              </w:rPr>
            </w:pPr>
            <w:r>
              <w:rPr>
                <w:sz w:val="16"/>
              </w:rPr>
              <w:t>0999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9EB38E" w14:textId="003DA537" w:rsidR="0070113A" w:rsidRDefault="0070113A" w:rsidP="0070113A">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B0FB4" w14:textId="00B89FC0"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7619F2" w14:textId="39982385" w:rsidR="0070113A" w:rsidRPr="00ED5B02" w:rsidRDefault="0070113A" w:rsidP="0070113A">
            <w:pPr>
              <w:pStyle w:val="TAL"/>
              <w:rPr>
                <w:noProof/>
              </w:rPr>
            </w:pPr>
            <w:r w:rsidRPr="008C0BD2">
              <w:rPr>
                <w:noProof/>
              </w:rPr>
              <w:t>Clarification regarding deactivation of the access stratum in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CE438A" w14:textId="2E1264AC" w:rsidR="0070113A" w:rsidRDefault="0070113A" w:rsidP="0070113A">
            <w:pPr>
              <w:pStyle w:val="TAC"/>
              <w:rPr>
                <w:sz w:val="16"/>
                <w:szCs w:val="16"/>
              </w:rPr>
            </w:pPr>
            <w:r w:rsidRPr="00A32037">
              <w:rPr>
                <w:sz w:val="16"/>
                <w:szCs w:val="16"/>
              </w:rPr>
              <w:t>17.9.0</w:t>
            </w:r>
          </w:p>
        </w:tc>
      </w:tr>
      <w:tr w:rsidR="00B11A90" w14:paraId="476886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B22348" w14:textId="294EB2F6" w:rsidR="00B11A90" w:rsidRDefault="00B11A90" w:rsidP="0070113A">
            <w:pPr>
              <w:pStyle w:val="TAC"/>
              <w:rPr>
                <w:sz w:val="16"/>
                <w:szCs w:val="16"/>
              </w:rPr>
            </w:pPr>
            <w:r w:rsidRPr="00B11A90">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008016" w14:textId="1DDAD79A" w:rsidR="00B11A90" w:rsidRDefault="00B11A90" w:rsidP="0070113A">
            <w:pPr>
              <w:pStyle w:val="TAC"/>
              <w:rPr>
                <w:sz w:val="16"/>
                <w:szCs w:val="16"/>
              </w:rPr>
            </w:pPr>
            <w:r w:rsidRPr="00B11A90">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3E9A4A" w14:textId="6EBFB158" w:rsidR="00B11A90" w:rsidRPr="00FC735F" w:rsidRDefault="00370C21" w:rsidP="0070113A">
            <w:pPr>
              <w:pStyle w:val="TAC"/>
              <w:rPr>
                <w:sz w:val="16"/>
              </w:rPr>
            </w:pPr>
            <w:r w:rsidRPr="00370C21">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201F8" w14:textId="3CACF5F2" w:rsidR="00B11A90" w:rsidRDefault="00B11A90" w:rsidP="0070113A">
            <w:pPr>
              <w:pStyle w:val="TAL"/>
              <w:rPr>
                <w:sz w:val="16"/>
              </w:rPr>
            </w:pPr>
            <w:r>
              <w:rPr>
                <w:sz w:val="16"/>
              </w:rPr>
              <w:t>1001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024EF2" w14:textId="0CC1BEA7" w:rsidR="00B11A90" w:rsidRDefault="00B11A90"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9BA188" w14:textId="36E21887" w:rsidR="00B11A90" w:rsidRDefault="00B11A90"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90D5EA" w14:textId="0011ABA4" w:rsidR="00B11A90" w:rsidRPr="008C0BD2" w:rsidRDefault="00370C21" w:rsidP="0070113A">
            <w:pPr>
              <w:pStyle w:val="TAL"/>
              <w:rPr>
                <w:noProof/>
              </w:rPr>
            </w:pPr>
            <w:r>
              <w:rPr>
                <w:noProof/>
              </w:rPr>
              <w:t>UE configuration with p</w:t>
            </w:r>
            <w:r w:rsidRPr="00F21AFD">
              <w:rPr>
                <w:noProof/>
              </w:rPr>
              <w:t>rotection scheme for concealing the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B6759" w14:textId="1FFADDC0" w:rsidR="00B11A90" w:rsidRPr="00A32037" w:rsidRDefault="00370C21" w:rsidP="0070113A">
            <w:pPr>
              <w:pStyle w:val="TAC"/>
              <w:rPr>
                <w:sz w:val="16"/>
                <w:szCs w:val="16"/>
              </w:rPr>
            </w:pPr>
            <w:r w:rsidRPr="00A32037">
              <w:rPr>
                <w:sz w:val="16"/>
                <w:szCs w:val="16"/>
              </w:rPr>
              <w:t>17.9.0</w:t>
            </w:r>
          </w:p>
        </w:tc>
      </w:tr>
      <w:tr w:rsidR="0070113A" w14:paraId="7D0CC5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FE1F1" w14:textId="60B3B891" w:rsidR="0070113A" w:rsidRDefault="0070113A" w:rsidP="0070113A">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9BA2DC" w14:textId="69BC805E" w:rsidR="0070113A" w:rsidRDefault="0070113A" w:rsidP="0070113A">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C39043" w14:textId="6FD1AC88" w:rsidR="0070113A" w:rsidRPr="008C0BD2" w:rsidRDefault="0010042F" w:rsidP="0070113A">
            <w:pPr>
              <w:pStyle w:val="TAC"/>
              <w:rPr>
                <w:sz w:val="16"/>
              </w:rPr>
            </w:pPr>
            <w:r w:rsidRPr="0010042F">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8238FA" w14:textId="548F27AF" w:rsidR="0070113A" w:rsidRDefault="0070113A" w:rsidP="0070113A">
            <w:pPr>
              <w:pStyle w:val="TAL"/>
              <w:rPr>
                <w:sz w:val="16"/>
              </w:rPr>
            </w:pPr>
            <w:r>
              <w:rPr>
                <w:sz w:val="16"/>
              </w:rPr>
              <w:t>1009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D0921B" w14:textId="4F31B3EC" w:rsidR="0070113A" w:rsidRDefault="0070113A" w:rsidP="0070113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81F3FF" w14:textId="3C74094E" w:rsidR="0070113A" w:rsidRDefault="0070113A" w:rsidP="0070113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A3D7B" w14:textId="4589D3EB" w:rsidR="0070113A" w:rsidRPr="008C0BD2" w:rsidRDefault="0070113A" w:rsidP="0070113A">
            <w:pPr>
              <w:pStyle w:val="TAL"/>
              <w:rPr>
                <w:noProof/>
              </w:rPr>
            </w:pPr>
            <w:r w:rsidRPr="0079180D">
              <w:rPr>
                <w:noProof/>
              </w:rPr>
              <w:t>UE behavior when receiving unsuccessful security check SOR information R17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49541DE" w14:textId="12ACDB60" w:rsidR="0070113A" w:rsidRDefault="0070113A" w:rsidP="0070113A">
            <w:pPr>
              <w:pStyle w:val="TAC"/>
              <w:rPr>
                <w:sz w:val="16"/>
                <w:szCs w:val="16"/>
              </w:rPr>
            </w:pPr>
            <w:r w:rsidRPr="00A32037">
              <w:rPr>
                <w:sz w:val="16"/>
                <w:szCs w:val="16"/>
              </w:rPr>
              <w:t>17.9.0</w:t>
            </w:r>
          </w:p>
        </w:tc>
      </w:tr>
    </w:tbl>
    <w:p w14:paraId="6AE5F0B0" w14:textId="77777777" w:rsidR="00080512" w:rsidRDefault="00080512" w:rsidP="00EC4A44"/>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F2274" w14:textId="77777777" w:rsidR="00A06673" w:rsidRDefault="00A06673">
      <w:r>
        <w:separator/>
      </w:r>
    </w:p>
  </w:endnote>
  <w:endnote w:type="continuationSeparator" w:id="0">
    <w:p w14:paraId="0951B72D" w14:textId="77777777" w:rsidR="00A06673" w:rsidRDefault="00A06673">
      <w:r>
        <w:continuationSeparator/>
      </w:r>
    </w:p>
  </w:endnote>
  <w:endnote w:type="continuationNotice" w:id="1">
    <w:p w14:paraId="003B03DE" w14:textId="77777777" w:rsidR="00A06673" w:rsidRDefault="00A06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C5F3F" w14:textId="77777777" w:rsidR="00A06673" w:rsidRDefault="00A06673">
      <w:r>
        <w:separator/>
      </w:r>
    </w:p>
  </w:footnote>
  <w:footnote w:type="continuationSeparator" w:id="0">
    <w:p w14:paraId="41995392" w14:textId="77777777" w:rsidR="00A06673" w:rsidRDefault="00A06673">
      <w:r>
        <w:continuationSeparator/>
      </w:r>
    </w:p>
  </w:footnote>
  <w:footnote w:type="continuationNotice" w:id="1">
    <w:p w14:paraId="3E7BCD23" w14:textId="77777777" w:rsidR="00A06673" w:rsidRDefault="00A06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3C2CE1"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4475">
      <w:rPr>
        <w:rFonts w:ascii="Arial" w:hAnsi="Arial" w:cs="Arial"/>
        <w:b/>
        <w:noProof/>
        <w:sz w:val="18"/>
        <w:szCs w:val="18"/>
      </w:rPr>
      <w:t>3GPP TS 23.122 V17.9.0 (2022-12)</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AD96B3"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4475">
      <w:rPr>
        <w:rFonts w:ascii="Arial" w:hAnsi="Arial" w:cs="Arial"/>
        <w:b/>
        <w:noProof/>
        <w:sz w:val="18"/>
        <w:szCs w:val="18"/>
      </w:rPr>
      <w:t>Release 17</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B53"/>
    <w:rsid w:val="00031CD1"/>
    <w:rsid w:val="00033397"/>
    <w:rsid w:val="00034D53"/>
    <w:rsid w:val="00040095"/>
    <w:rsid w:val="00051834"/>
    <w:rsid w:val="00054A22"/>
    <w:rsid w:val="00062023"/>
    <w:rsid w:val="00062612"/>
    <w:rsid w:val="000655A6"/>
    <w:rsid w:val="000733CD"/>
    <w:rsid w:val="00080512"/>
    <w:rsid w:val="00080588"/>
    <w:rsid w:val="000860DE"/>
    <w:rsid w:val="0009196A"/>
    <w:rsid w:val="000A1937"/>
    <w:rsid w:val="000A48F2"/>
    <w:rsid w:val="000A7910"/>
    <w:rsid w:val="000B44D3"/>
    <w:rsid w:val="000C47C3"/>
    <w:rsid w:val="000C7EC3"/>
    <w:rsid w:val="000D3A63"/>
    <w:rsid w:val="000D58AB"/>
    <w:rsid w:val="000E289B"/>
    <w:rsid w:val="0010042F"/>
    <w:rsid w:val="00101E07"/>
    <w:rsid w:val="00104CD7"/>
    <w:rsid w:val="00107D28"/>
    <w:rsid w:val="00112137"/>
    <w:rsid w:val="001217E9"/>
    <w:rsid w:val="00125A09"/>
    <w:rsid w:val="00133525"/>
    <w:rsid w:val="00134BAE"/>
    <w:rsid w:val="001379D3"/>
    <w:rsid w:val="0014556E"/>
    <w:rsid w:val="00184FE5"/>
    <w:rsid w:val="001A4C42"/>
    <w:rsid w:val="001A678D"/>
    <w:rsid w:val="001A7420"/>
    <w:rsid w:val="001A7DEB"/>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3010"/>
    <w:rsid w:val="002347A2"/>
    <w:rsid w:val="00250358"/>
    <w:rsid w:val="00261754"/>
    <w:rsid w:val="002675F0"/>
    <w:rsid w:val="00267FF0"/>
    <w:rsid w:val="002760EE"/>
    <w:rsid w:val="002A1A07"/>
    <w:rsid w:val="002A3BDD"/>
    <w:rsid w:val="002B3000"/>
    <w:rsid w:val="002B370B"/>
    <w:rsid w:val="002B6339"/>
    <w:rsid w:val="002B7C8D"/>
    <w:rsid w:val="002C4578"/>
    <w:rsid w:val="002E00EE"/>
    <w:rsid w:val="002E7C0C"/>
    <w:rsid w:val="003043C0"/>
    <w:rsid w:val="003116C5"/>
    <w:rsid w:val="003172DC"/>
    <w:rsid w:val="0035091B"/>
    <w:rsid w:val="0035462D"/>
    <w:rsid w:val="00355A6A"/>
    <w:rsid w:val="00356555"/>
    <w:rsid w:val="0035763C"/>
    <w:rsid w:val="00363064"/>
    <w:rsid w:val="00370C21"/>
    <w:rsid w:val="003765B8"/>
    <w:rsid w:val="0038204C"/>
    <w:rsid w:val="003904A6"/>
    <w:rsid w:val="00390B25"/>
    <w:rsid w:val="00392636"/>
    <w:rsid w:val="003C21A3"/>
    <w:rsid w:val="003C3971"/>
    <w:rsid w:val="003D5265"/>
    <w:rsid w:val="00404C21"/>
    <w:rsid w:val="004101DC"/>
    <w:rsid w:val="004226DA"/>
    <w:rsid w:val="00423334"/>
    <w:rsid w:val="0042708A"/>
    <w:rsid w:val="00427FE3"/>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D2E01"/>
    <w:rsid w:val="005D7526"/>
    <w:rsid w:val="005E4BB2"/>
    <w:rsid w:val="005F788A"/>
    <w:rsid w:val="005F7E85"/>
    <w:rsid w:val="00602AEA"/>
    <w:rsid w:val="00602B49"/>
    <w:rsid w:val="00606DCC"/>
    <w:rsid w:val="006119D6"/>
    <w:rsid w:val="00614FDF"/>
    <w:rsid w:val="00625809"/>
    <w:rsid w:val="0063507E"/>
    <w:rsid w:val="00635150"/>
    <w:rsid w:val="0063543D"/>
    <w:rsid w:val="006361B2"/>
    <w:rsid w:val="00647114"/>
    <w:rsid w:val="006564C6"/>
    <w:rsid w:val="006669C4"/>
    <w:rsid w:val="006676B4"/>
    <w:rsid w:val="00676320"/>
    <w:rsid w:val="00676BE6"/>
    <w:rsid w:val="00681871"/>
    <w:rsid w:val="00685146"/>
    <w:rsid w:val="006912E9"/>
    <w:rsid w:val="0069384B"/>
    <w:rsid w:val="006A22E9"/>
    <w:rsid w:val="006A323F"/>
    <w:rsid w:val="006A335F"/>
    <w:rsid w:val="006B30D0"/>
    <w:rsid w:val="006C3D95"/>
    <w:rsid w:val="006C638B"/>
    <w:rsid w:val="006D4047"/>
    <w:rsid w:val="006E1521"/>
    <w:rsid w:val="006E3920"/>
    <w:rsid w:val="006E5C86"/>
    <w:rsid w:val="00701116"/>
    <w:rsid w:val="0070113A"/>
    <w:rsid w:val="00703619"/>
    <w:rsid w:val="0070591A"/>
    <w:rsid w:val="00710295"/>
    <w:rsid w:val="0071174C"/>
    <w:rsid w:val="00713C44"/>
    <w:rsid w:val="007140E4"/>
    <w:rsid w:val="007343CA"/>
    <w:rsid w:val="00734A5B"/>
    <w:rsid w:val="0074026F"/>
    <w:rsid w:val="007418B7"/>
    <w:rsid w:val="007429F6"/>
    <w:rsid w:val="00744E76"/>
    <w:rsid w:val="00756500"/>
    <w:rsid w:val="00765EA3"/>
    <w:rsid w:val="00774475"/>
    <w:rsid w:val="00774DA4"/>
    <w:rsid w:val="00781F0F"/>
    <w:rsid w:val="0079180D"/>
    <w:rsid w:val="007928A2"/>
    <w:rsid w:val="007B2469"/>
    <w:rsid w:val="007B55A5"/>
    <w:rsid w:val="007B600E"/>
    <w:rsid w:val="007D3221"/>
    <w:rsid w:val="007D7D2F"/>
    <w:rsid w:val="007E0E67"/>
    <w:rsid w:val="007E1899"/>
    <w:rsid w:val="007E7887"/>
    <w:rsid w:val="007F0F4A"/>
    <w:rsid w:val="008028A4"/>
    <w:rsid w:val="0081498A"/>
    <w:rsid w:val="00823CEB"/>
    <w:rsid w:val="00830747"/>
    <w:rsid w:val="008373FC"/>
    <w:rsid w:val="008755B7"/>
    <w:rsid w:val="008768CA"/>
    <w:rsid w:val="00877583"/>
    <w:rsid w:val="0088160C"/>
    <w:rsid w:val="00882DF6"/>
    <w:rsid w:val="008915FF"/>
    <w:rsid w:val="008A36F2"/>
    <w:rsid w:val="008A6A9F"/>
    <w:rsid w:val="008C0BD2"/>
    <w:rsid w:val="008C384C"/>
    <w:rsid w:val="008D1BA4"/>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83C8C"/>
    <w:rsid w:val="009A1A5D"/>
    <w:rsid w:val="009C1405"/>
    <w:rsid w:val="009D1E74"/>
    <w:rsid w:val="009E6AC0"/>
    <w:rsid w:val="009E7607"/>
    <w:rsid w:val="009F37B7"/>
    <w:rsid w:val="00A06673"/>
    <w:rsid w:val="00A10F02"/>
    <w:rsid w:val="00A164B4"/>
    <w:rsid w:val="00A1791E"/>
    <w:rsid w:val="00A26956"/>
    <w:rsid w:val="00A27486"/>
    <w:rsid w:val="00A53724"/>
    <w:rsid w:val="00A56066"/>
    <w:rsid w:val="00A70B09"/>
    <w:rsid w:val="00A73129"/>
    <w:rsid w:val="00A82346"/>
    <w:rsid w:val="00A8579B"/>
    <w:rsid w:val="00A92BA1"/>
    <w:rsid w:val="00A95A32"/>
    <w:rsid w:val="00AB4A5D"/>
    <w:rsid w:val="00AC6BC6"/>
    <w:rsid w:val="00AE65E2"/>
    <w:rsid w:val="00AF1460"/>
    <w:rsid w:val="00B01030"/>
    <w:rsid w:val="00B11A90"/>
    <w:rsid w:val="00B133A9"/>
    <w:rsid w:val="00B15449"/>
    <w:rsid w:val="00B22EB2"/>
    <w:rsid w:val="00B54C1C"/>
    <w:rsid w:val="00B6634E"/>
    <w:rsid w:val="00B93086"/>
    <w:rsid w:val="00BA19ED"/>
    <w:rsid w:val="00BA4B8D"/>
    <w:rsid w:val="00BB3EE2"/>
    <w:rsid w:val="00BC0F7D"/>
    <w:rsid w:val="00BC12E9"/>
    <w:rsid w:val="00BD7D31"/>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A4B9F"/>
    <w:rsid w:val="00CB2C42"/>
    <w:rsid w:val="00CC0077"/>
    <w:rsid w:val="00CD78E2"/>
    <w:rsid w:val="00CF49D2"/>
    <w:rsid w:val="00D00CEE"/>
    <w:rsid w:val="00D06339"/>
    <w:rsid w:val="00D1082F"/>
    <w:rsid w:val="00D12F29"/>
    <w:rsid w:val="00D13472"/>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94695"/>
    <w:rsid w:val="00DA2A88"/>
    <w:rsid w:val="00DA3969"/>
    <w:rsid w:val="00DA7A03"/>
    <w:rsid w:val="00DB1818"/>
    <w:rsid w:val="00DB6842"/>
    <w:rsid w:val="00DB6853"/>
    <w:rsid w:val="00DC08FE"/>
    <w:rsid w:val="00DC29EE"/>
    <w:rsid w:val="00DC309B"/>
    <w:rsid w:val="00DC4DA2"/>
    <w:rsid w:val="00DC5C71"/>
    <w:rsid w:val="00DD2628"/>
    <w:rsid w:val="00DD4C17"/>
    <w:rsid w:val="00DD74A5"/>
    <w:rsid w:val="00DF1AF3"/>
    <w:rsid w:val="00DF2B1F"/>
    <w:rsid w:val="00DF62CD"/>
    <w:rsid w:val="00E144DF"/>
    <w:rsid w:val="00E157C2"/>
    <w:rsid w:val="00E16509"/>
    <w:rsid w:val="00E31C48"/>
    <w:rsid w:val="00E44582"/>
    <w:rsid w:val="00E5287F"/>
    <w:rsid w:val="00E5385E"/>
    <w:rsid w:val="00E73662"/>
    <w:rsid w:val="00E77645"/>
    <w:rsid w:val="00E94297"/>
    <w:rsid w:val="00EA15B0"/>
    <w:rsid w:val="00EA5EA7"/>
    <w:rsid w:val="00EB1A97"/>
    <w:rsid w:val="00EB21A3"/>
    <w:rsid w:val="00EB4B54"/>
    <w:rsid w:val="00EC4A25"/>
    <w:rsid w:val="00EC4A44"/>
    <w:rsid w:val="00ED5B02"/>
    <w:rsid w:val="00EE73E0"/>
    <w:rsid w:val="00EF2F6F"/>
    <w:rsid w:val="00EF608C"/>
    <w:rsid w:val="00EF6C2E"/>
    <w:rsid w:val="00EF7A36"/>
    <w:rsid w:val="00F00F4C"/>
    <w:rsid w:val="00F025A2"/>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C735F"/>
    <w:rsid w:val="00FE250D"/>
    <w:rsid w:val="00FF20A9"/>
    <w:rsid w:val="00FF4DEF"/>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86686">
      <w:bodyDiv w:val="1"/>
      <w:marLeft w:val="0"/>
      <w:marRight w:val="0"/>
      <w:marTop w:val="0"/>
      <w:marBottom w:val="0"/>
      <w:divBdr>
        <w:top w:val="none" w:sz="0" w:space="0" w:color="auto"/>
        <w:left w:val="none" w:sz="0" w:space="0" w:color="auto"/>
        <w:bottom w:val="none" w:sz="0" w:space="0" w:color="auto"/>
        <w:right w:val="none" w:sz="0" w:space="0" w:color="auto"/>
      </w:divBdr>
    </w:div>
    <w:div w:id="138570965">
      <w:bodyDiv w:val="1"/>
      <w:marLeft w:val="0"/>
      <w:marRight w:val="0"/>
      <w:marTop w:val="0"/>
      <w:marBottom w:val="0"/>
      <w:divBdr>
        <w:top w:val="none" w:sz="0" w:space="0" w:color="auto"/>
        <w:left w:val="none" w:sz="0" w:space="0" w:color="auto"/>
        <w:bottom w:val="none" w:sz="0" w:space="0" w:color="auto"/>
        <w:right w:val="none" w:sz="0" w:space="0" w:color="auto"/>
      </w:divBdr>
    </w:div>
    <w:div w:id="230893931">
      <w:bodyDiv w:val="1"/>
      <w:marLeft w:val="0"/>
      <w:marRight w:val="0"/>
      <w:marTop w:val="0"/>
      <w:marBottom w:val="0"/>
      <w:divBdr>
        <w:top w:val="none" w:sz="0" w:space="0" w:color="auto"/>
        <w:left w:val="none" w:sz="0" w:space="0" w:color="auto"/>
        <w:bottom w:val="none" w:sz="0" w:space="0" w:color="auto"/>
        <w:right w:val="none" w:sz="0" w:space="0" w:color="auto"/>
      </w:divBdr>
    </w:div>
    <w:div w:id="231736566">
      <w:bodyDiv w:val="1"/>
      <w:marLeft w:val="0"/>
      <w:marRight w:val="0"/>
      <w:marTop w:val="0"/>
      <w:marBottom w:val="0"/>
      <w:divBdr>
        <w:top w:val="none" w:sz="0" w:space="0" w:color="auto"/>
        <w:left w:val="none" w:sz="0" w:space="0" w:color="auto"/>
        <w:bottom w:val="none" w:sz="0" w:space="0" w:color="auto"/>
        <w:right w:val="none" w:sz="0" w:space="0" w:color="auto"/>
      </w:divBdr>
    </w:div>
    <w:div w:id="253976377">
      <w:bodyDiv w:val="1"/>
      <w:marLeft w:val="0"/>
      <w:marRight w:val="0"/>
      <w:marTop w:val="0"/>
      <w:marBottom w:val="0"/>
      <w:divBdr>
        <w:top w:val="none" w:sz="0" w:space="0" w:color="auto"/>
        <w:left w:val="none" w:sz="0" w:space="0" w:color="auto"/>
        <w:bottom w:val="none" w:sz="0" w:space="0" w:color="auto"/>
        <w:right w:val="none" w:sz="0" w:space="0" w:color="auto"/>
      </w:divBdr>
    </w:div>
    <w:div w:id="280261156">
      <w:bodyDiv w:val="1"/>
      <w:marLeft w:val="0"/>
      <w:marRight w:val="0"/>
      <w:marTop w:val="0"/>
      <w:marBottom w:val="0"/>
      <w:divBdr>
        <w:top w:val="none" w:sz="0" w:space="0" w:color="auto"/>
        <w:left w:val="none" w:sz="0" w:space="0" w:color="auto"/>
        <w:bottom w:val="none" w:sz="0" w:space="0" w:color="auto"/>
        <w:right w:val="none" w:sz="0" w:space="0" w:color="auto"/>
      </w:divBdr>
    </w:div>
    <w:div w:id="347025262">
      <w:bodyDiv w:val="1"/>
      <w:marLeft w:val="0"/>
      <w:marRight w:val="0"/>
      <w:marTop w:val="0"/>
      <w:marBottom w:val="0"/>
      <w:divBdr>
        <w:top w:val="none" w:sz="0" w:space="0" w:color="auto"/>
        <w:left w:val="none" w:sz="0" w:space="0" w:color="auto"/>
        <w:bottom w:val="none" w:sz="0" w:space="0" w:color="auto"/>
        <w:right w:val="none" w:sz="0" w:space="0" w:color="auto"/>
      </w:divBdr>
    </w:div>
    <w:div w:id="559251385">
      <w:bodyDiv w:val="1"/>
      <w:marLeft w:val="0"/>
      <w:marRight w:val="0"/>
      <w:marTop w:val="0"/>
      <w:marBottom w:val="0"/>
      <w:divBdr>
        <w:top w:val="none" w:sz="0" w:space="0" w:color="auto"/>
        <w:left w:val="none" w:sz="0" w:space="0" w:color="auto"/>
        <w:bottom w:val="none" w:sz="0" w:space="0" w:color="auto"/>
        <w:right w:val="none" w:sz="0" w:space="0" w:color="auto"/>
      </w:divBdr>
    </w:div>
    <w:div w:id="697001864">
      <w:bodyDiv w:val="1"/>
      <w:marLeft w:val="0"/>
      <w:marRight w:val="0"/>
      <w:marTop w:val="0"/>
      <w:marBottom w:val="0"/>
      <w:divBdr>
        <w:top w:val="none" w:sz="0" w:space="0" w:color="auto"/>
        <w:left w:val="none" w:sz="0" w:space="0" w:color="auto"/>
        <w:bottom w:val="none" w:sz="0" w:space="0" w:color="auto"/>
        <w:right w:val="none" w:sz="0" w:space="0" w:color="auto"/>
      </w:divBdr>
    </w:div>
    <w:div w:id="745810902">
      <w:bodyDiv w:val="1"/>
      <w:marLeft w:val="0"/>
      <w:marRight w:val="0"/>
      <w:marTop w:val="0"/>
      <w:marBottom w:val="0"/>
      <w:divBdr>
        <w:top w:val="none" w:sz="0" w:space="0" w:color="auto"/>
        <w:left w:val="none" w:sz="0" w:space="0" w:color="auto"/>
        <w:bottom w:val="none" w:sz="0" w:space="0" w:color="auto"/>
        <w:right w:val="none" w:sz="0" w:space="0" w:color="auto"/>
      </w:divBdr>
    </w:div>
    <w:div w:id="784424051">
      <w:bodyDiv w:val="1"/>
      <w:marLeft w:val="0"/>
      <w:marRight w:val="0"/>
      <w:marTop w:val="0"/>
      <w:marBottom w:val="0"/>
      <w:divBdr>
        <w:top w:val="none" w:sz="0" w:space="0" w:color="auto"/>
        <w:left w:val="none" w:sz="0" w:space="0" w:color="auto"/>
        <w:bottom w:val="none" w:sz="0" w:space="0" w:color="auto"/>
        <w:right w:val="none" w:sz="0" w:space="0" w:color="auto"/>
      </w:divBdr>
    </w:div>
    <w:div w:id="871380334">
      <w:bodyDiv w:val="1"/>
      <w:marLeft w:val="0"/>
      <w:marRight w:val="0"/>
      <w:marTop w:val="0"/>
      <w:marBottom w:val="0"/>
      <w:divBdr>
        <w:top w:val="none" w:sz="0" w:space="0" w:color="auto"/>
        <w:left w:val="none" w:sz="0" w:space="0" w:color="auto"/>
        <w:bottom w:val="none" w:sz="0" w:space="0" w:color="auto"/>
        <w:right w:val="none" w:sz="0" w:space="0" w:color="auto"/>
      </w:divBdr>
    </w:div>
    <w:div w:id="1100760442">
      <w:bodyDiv w:val="1"/>
      <w:marLeft w:val="0"/>
      <w:marRight w:val="0"/>
      <w:marTop w:val="0"/>
      <w:marBottom w:val="0"/>
      <w:divBdr>
        <w:top w:val="none" w:sz="0" w:space="0" w:color="auto"/>
        <w:left w:val="none" w:sz="0" w:space="0" w:color="auto"/>
        <w:bottom w:val="none" w:sz="0" w:space="0" w:color="auto"/>
        <w:right w:val="none" w:sz="0" w:space="0" w:color="auto"/>
      </w:divBdr>
    </w:div>
    <w:div w:id="1329095679">
      <w:bodyDiv w:val="1"/>
      <w:marLeft w:val="0"/>
      <w:marRight w:val="0"/>
      <w:marTop w:val="0"/>
      <w:marBottom w:val="0"/>
      <w:divBdr>
        <w:top w:val="none" w:sz="0" w:space="0" w:color="auto"/>
        <w:left w:val="none" w:sz="0" w:space="0" w:color="auto"/>
        <w:bottom w:val="none" w:sz="0" w:space="0" w:color="auto"/>
        <w:right w:val="none" w:sz="0" w:space="0" w:color="auto"/>
      </w:divBdr>
    </w:div>
    <w:div w:id="1388457927">
      <w:bodyDiv w:val="1"/>
      <w:marLeft w:val="0"/>
      <w:marRight w:val="0"/>
      <w:marTop w:val="0"/>
      <w:marBottom w:val="0"/>
      <w:divBdr>
        <w:top w:val="none" w:sz="0" w:space="0" w:color="auto"/>
        <w:left w:val="none" w:sz="0" w:space="0" w:color="auto"/>
        <w:bottom w:val="none" w:sz="0" w:space="0" w:color="auto"/>
        <w:right w:val="none" w:sz="0" w:space="0" w:color="auto"/>
      </w:divBdr>
    </w:div>
    <w:div w:id="1620406517">
      <w:bodyDiv w:val="1"/>
      <w:marLeft w:val="0"/>
      <w:marRight w:val="0"/>
      <w:marTop w:val="0"/>
      <w:marBottom w:val="0"/>
      <w:divBdr>
        <w:top w:val="none" w:sz="0" w:space="0" w:color="auto"/>
        <w:left w:val="none" w:sz="0" w:space="0" w:color="auto"/>
        <w:bottom w:val="none" w:sz="0" w:space="0" w:color="auto"/>
        <w:right w:val="none" w:sz="0" w:space="0" w:color="auto"/>
      </w:divBdr>
    </w:div>
    <w:div w:id="1672877645">
      <w:bodyDiv w:val="1"/>
      <w:marLeft w:val="0"/>
      <w:marRight w:val="0"/>
      <w:marTop w:val="0"/>
      <w:marBottom w:val="0"/>
      <w:divBdr>
        <w:top w:val="none" w:sz="0" w:space="0" w:color="auto"/>
        <w:left w:val="none" w:sz="0" w:space="0" w:color="auto"/>
        <w:bottom w:val="none" w:sz="0" w:space="0" w:color="auto"/>
        <w:right w:val="none" w:sz="0" w:space="0" w:color="auto"/>
      </w:divBdr>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
    <w:div w:id="1889299341">
      <w:bodyDiv w:val="1"/>
      <w:marLeft w:val="0"/>
      <w:marRight w:val="0"/>
      <w:marTop w:val="0"/>
      <w:marBottom w:val="0"/>
      <w:divBdr>
        <w:top w:val="none" w:sz="0" w:space="0" w:color="auto"/>
        <w:left w:val="none" w:sz="0" w:space="0" w:color="auto"/>
        <w:bottom w:val="none" w:sz="0" w:space="0" w:color="auto"/>
        <w:right w:val="none" w:sz="0" w:space="0" w:color="auto"/>
      </w:divBdr>
    </w:div>
    <w:div w:id="20564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136</Pages>
  <Words>78326</Words>
  <Characters>382860</Characters>
  <Application>Microsoft Office Word</Application>
  <DocSecurity>0</DocSecurity>
  <Lines>10493</Lines>
  <Paragraphs>7266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
  <dc:description/>
  <cp:lastModifiedBy>V1</cp:lastModifiedBy>
  <cp:revision>4</cp:revision>
  <cp:lastPrinted>2019-02-25T14:05:00Z</cp:lastPrinted>
  <dcterms:created xsi:type="dcterms:W3CDTF">2023-01-02T13:17:00Z</dcterms:created>
  <dcterms:modified xsi:type="dcterms:W3CDTF">2023-01-02T13:18:00Z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