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221A1" w:rsidRPr="009204AC" w14:paraId="46E545DD" w14:textId="77777777" w:rsidTr="002B0FC8">
        <w:trPr>
          <w:cantSplit/>
        </w:trPr>
        <w:tc>
          <w:tcPr>
            <w:tcW w:w="10423" w:type="dxa"/>
            <w:gridSpan w:val="2"/>
            <w:shd w:val="clear" w:color="auto" w:fill="auto"/>
          </w:tcPr>
          <w:p w14:paraId="51CD2A86" w14:textId="3825531D" w:rsidR="00C221A1" w:rsidRPr="009204AC" w:rsidRDefault="00C221A1" w:rsidP="002B0FC8">
            <w:pPr>
              <w:pStyle w:val="ZA"/>
              <w:framePr w:w="0" w:hRule="auto" w:wrap="auto" w:vAnchor="margin" w:hAnchor="text" w:yAlign="inline"/>
            </w:pPr>
            <w:bookmarkStart w:id="0" w:name="page1"/>
            <w:r>
              <w:rPr>
                <w:sz w:val="64"/>
                <w:lang w:val="sv-SE"/>
              </w:rPr>
              <w:t xml:space="preserve">3GPP TS 23.066 </w:t>
            </w:r>
            <w:r>
              <w:rPr>
                <w:lang w:val="sv-SE"/>
              </w:rPr>
              <w:t>V</w:t>
            </w:r>
            <w:r w:rsidR="00482F18">
              <w:rPr>
                <w:lang w:val="sv-SE"/>
              </w:rPr>
              <w:t>17.0.0</w:t>
            </w:r>
            <w:r>
              <w:rPr>
                <w:lang w:val="sv-SE"/>
              </w:rPr>
              <w:t xml:space="preserve"> </w:t>
            </w:r>
            <w:r>
              <w:rPr>
                <w:sz w:val="32"/>
                <w:lang w:val="sv-SE"/>
              </w:rPr>
              <w:t>(</w:t>
            </w:r>
            <w:r w:rsidR="00482F18">
              <w:rPr>
                <w:sz w:val="32"/>
                <w:lang w:val="sv-SE"/>
              </w:rPr>
              <w:t>2022-0</w:t>
            </w:r>
            <w:r w:rsidR="00DE7509">
              <w:rPr>
                <w:sz w:val="32"/>
                <w:lang w:val="sv-SE"/>
              </w:rPr>
              <w:t>3</w:t>
            </w:r>
            <w:r>
              <w:rPr>
                <w:sz w:val="32"/>
                <w:lang w:val="sv-SE"/>
              </w:rPr>
              <w:t>)</w:t>
            </w:r>
          </w:p>
        </w:tc>
      </w:tr>
      <w:tr w:rsidR="00C221A1" w:rsidRPr="009204AC" w14:paraId="376ED7F4" w14:textId="77777777" w:rsidTr="002B0FC8">
        <w:trPr>
          <w:cantSplit/>
          <w:trHeight w:hRule="exact" w:val="1134"/>
        </w:trPr>
        <w:tc>
          <w:tcPr>
            <w:tcW w:w="10423" w:type="dxa"/>
            <w:gridSpan w:val="2"/>
            <w:shd w:val="clear" w:color="auto" w:fill="auto"/>
          </w:tcPr>
          <w:p w14:paraId="64B60F1E" w14:textId="77777777" w:rsidR="00C221A1" w:rsidRPr="009204AC" w:rsidRDefault="00C221A1" w:rsidP="002B0FC8">
            <w:pPr>
              <w:pStyle w:val="TAR"/>
            </w:pPr>
            <w:r>
              <w:t>Technical Specification</w:t>
            </w:r>
          </w:p>
        </w:tc>
      </w:tr>
      <w:tr w:rsidR="00C221A1" w:rsidRPr="009204AC" w14:paraId="05615161" w14:textId="77777777" w:rsidTr="002B0FC8">
        <w:trPr>
          <w:cantSplit/>
          <w:trHeight w:hRule="exact" w:val="3685"/>
        </w:trPr>
        <w:tc>
          <w:tcPr>
            <w:tcW w:w="10423" w:type="dxa"/>
            <w:gridSpan w:val="2"/>
            <w:shd w:val="clear" w:color="auto" w:fill="auto"/>
          </w:tcPr>
          <w:p w14:paraId="325F6E41" w14:textId="77777777" w:rsidR="00C221A1" w:rsidRDefault="00C221A1" w:rsidP="002B0FC8">
            <w:pPr>
              <w:pStyle w:val="ZT"/>
              <w:framePr w:wrap="auto" w:hAnchor="text" w:yAlign="inline"/>
            </w:pPr>
            <w:r>
              <w:t>3rd Generation Partnership Project;</w:t>
            </w:r>
          </w:p>
          <w:p w14:paraId="12157973" w14:textId="77777777" w:rsidR="00C221A1" w:rsidRDefault="00C221A1" w:rsidP="002B0FC8">
            <w:pPr>
              <w:pStyle w:val="ZT"/>
              <w:framePr w:wrap="auto" w:hAnchor="text" w:yAlign="inline"/>
            </w:pPr>
            <w:r>
              <w:t>Technical Specification Group Core Network and Terminals;</w:t>
            </w:r>
          </w:p>
          <w:p w14:paraId="5CE0EF57" w14:textId="77777777" w:rsidR="00C221A1" w:rsidRDefault="00C221A1" w:rsidP="002B0FC8">
            <w:pPr>
              <w:pStyle w:val="ZT"/>
              <w:framePr w:wrap="auto" w:hAnchor="text" w:yAlign="inline"/>
            </w:pPr>
            <w:r>
              <w:t>Support of Mobile Number Portability (MNP);</w:t>
            </w:r>
          </w:p>
          <w:p w14:paraId="3C4AD025" w14:textId="77777777" w:rsidR="00C221A1" w:rsidRDefault="00C221A1" w:rsidP="002B0FC8">
            <w:pPr>
              <w:pStyle w:val="ZT"/>
              <w:framePr w:wrap="auto" w:hAnchor="text" w:yAlign="inline"/>
            </w:pPr>
            <w:r>
              <w:t>Technical realization;</w:t>
            </w:r>
          </w:p>
          <w:p w14:paraId="1D1FF8BB" w14:textId="77777777" w:rsidR="00C221A1" w:rsidRDefault="00C221A1" w:rsidP="002B0FC8">
            <w:pPr>
              <w:pStyle w:val="ZT"/>
              <w:framePr w:wrap="auto" w:hAnchor="text" w:yAlign="inline"/>
            </w:pPr>
            <w:r>
              <w:t>Stage 2</w:t>
            </w:r>
          </w:p>
          <w:p w14:paraId="6E95D6E0" w14:textId="2A50E17E" w:rsidR="00C221A1" w:rsidRPr="009204AC" w:rsidRDefault="00C221A1" w:rsidP="002B0FC8">
            <w:pPr>
              <w:pStyle w:val="ZT"/>
              <w:framePr w:wrap="auto" w:hAnchor="text" w:yAlign="inline"/>
              <w:rPr>
                <w:i/>
                <w:sz w:val="28"/>
              </w:rPr>
            </w:pPr>
            <w:r>
              <w:t>(</w:t>
            </w:r>
            <w:r>
              <w:rPr>
                <w:rStyle w:val="ZGSM"/>
              </w:rPr>
              <w:t>Release</w:t>
            </w:r>
            <w:r w:rsidR="00482F18">
              <w:rPr>
                <w:rStyle w:val="ZGSM"/>
              </w:rPr>
              <w:t xml:space="preserve"> 17</w:t>
            </w:r>
            <w:r>
              <w:t>)</w:t>
            </w:r>
          </w:p>
        </w:tc>
      </w:tr>
      <w:tr w:rsidR="00C221A1" w:rsidRPr="009204AC" w14:paraId="01051954" w14:textId="77777777" w:rsidTr="002B0FC8">
        <w:trPr>
          <w:cantSplit/>
        </w:trPr>
        <w:tc>
          <w:tcPr>
            <w:tcW w:w="10423" w:type="dxa"/>
            <w:gridSpan w:val="2"/>
            <w:shd w:val="clear" w:color="auto" w:fill="auto"/>
          </w:tcPr>
          <w:p w14:paraId="017BAF6A" w14:textId="77777777" w:rsidR="00C221A1" w:rsidRDefault="00C221A1" w:rsidP="002B0FC8">
            <w:pPr>
              <w:pStyle w:val="FP"/>
            </w:pPr>
          </w:p>
        </w:tc>
      </w:tr>
      <w:tr w:rsidR="00C221A1" w:rsidRPr="009204AC" w14:paraId="4B6B9354" w14:textId="77777777" w:rsidTr="002B0FC8">
        <w:trPr>
          <w:cantSplit/>
          <w:trHeight w:hRule="exact" w:val="1531"/>
        </w:trPr>
        <w:tc>
          <w:tcPr>
            <w:tcW w:w="4883" w:type="dxa"/>
            <w:shd w:val="clear" w:color="auto" w:fill="auto"/>
          </w:tcPr>
          <w:p w14:paraId="3BA95840" w14:textId="77777777" w:rsidR="00C221A1" w:rsidRPr="009204AC" w:rsidRDefault="00DE7509" w:rsidP="002B0FC8">
            <w:pPr>
              <w:rPr>
                <w:i/>
              </w:rPr>
            </w:pPr>
            <w:r>
              <w:rPr>
                <w:i/>
              </w:rPr>
              <w:pict w14:anchorId="026C09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82.2pt">
                  <v:imagedata r:id="rId8" o:title="LTE-AdvancedPro_largerTM_cropped"/>
                </v:shape>
              </w:pict>
            </w:r>
          </w:p>
        </w:tc>
        <w:tc>
          <w:tcPr>
            <w:tcW w:w="5540" w:type="dxa"/>
            <w:shd w:val="clear" w:color="auto" w:fill="auto"/>
          </w:tcPr>
          <w:p w14:paraId="6AAB5F15" w14:textId="77777777" w:rsidR="00C221A1" w:rsidRPr="009204AC" w:rsidRDefault="00A64CB9" w:rsidP="002B0FC8">
            <w:pPr>
              <w:jc w:val="right"/>
            </w:pPr>
            <w:r>
              <w:pict w14:anchorId="05C42BB3">
                <v:shape id="_x0000_i1026" type="#_x0000_t75" style="width:127.8pt;height:75pt">
                  <v:imagedata r:id="rId9" o:title="3GPP-logo_web"/>
                </v:shape>
              </w:pict>
            </w:r>
          </w:p>
        </w:tc>
      </w:tr>
      <w:tr w:rsidR="00C221A1" w:rsidRPr="009204AC" w14:paraId="07FBA67F" w14:textId="77777777" w:rsidTr="002B0FC8">
        <w:trPr>
          <w:cantSplit/>
          <w:trHeight w:hRule="exact" w:val="5783"/>
        </w:trPr>
        <w:tc>
          <w:tcPr>
            <w:tcW w:w="10423" w:type="dxa"/>
            <w:gridSpan w:val="2"/>
            <w:shd w:val="clear" w:color="auto" w:fill="auto"/>
          </w:tcPr>
          <w:p w14:paraId="78FFCA2A" w14:textId="77777777" w:rsidR="00C221A1" w:rsidRPr="009204AC" w:rsidRDefault="00C221A1" w:rsidP="002B0FC8">
            <w:pPr>
              <w:pStyle w:val="FP"/>
              <w:rPr>
                <w:b/>
              </w:rPr>
            </w:pPr>
          </w:p>
        </w:tc>
      </w:tr>
      <w:tr w:rsidR="00C221A1" w:rsidRPr="009204AC" w14:paraId="7F81C91E" w14:textId="77777777" w:rsidTr="002B0FC8">
        <w:trPr>
          <w:cantSplit/>
          <w:trHeight w:hRule="exact" w:val="964"/>
        </w:trPr>
        <w:tc>
          <w:tcPr>
            <w:tcW w:w="10423" w:type="dxa"/>
            <w:gridSpan w:val="2"/>
            <w:shd w:val="clear" w:color="auto" w:fill="auto"/>
          </w:tcPr>
          <w:p w14:paraId="5C2F05B7" w14:textId="77777777" w:rsidR="00C221A1" w:rsidRPr="009204AC" w:rsidRDefault="00C221A1" w:rsidP="002B0FC8">
            <w:pPr>
              <w:rPr>
                <w:sz w:val="16"/>
              </w:rPr>
            </w:pPr>
            <w:bookmarkStart w:id="1" w:name="warningNotice"/>
            <w:r w:rsidRPr="009204AC">
              <w:rPr>
                <w:sz w:val="16"/>
              </w:rPr>
              <w:t>The present document has been developed within the 3rd Generation Partnership Project (3GPP</w:t>
            </w:r>
            <w:r w:rsidRPr="009204AC">
              <w:rPr>
                <w:sz w:val="16"/>
                <w:vertAlign w:val="superscript"/>
              </w:rPr>
              <w:t xml:space="preserve"> TM</w:t>
            </w:r>
            <w:r w:rsidRPr="009204AC">
              <w:rPr>
                <w:sz w:val="16"/>
              </w:rPr>
              <w:t>) and may be further elaborated for the purposes of 3GPP.</w:t>
            </w:r>
            <w:r w:rsidRPr="009204AC">
              <w:rPr>
                <w:sz w:val="16"/>
              </w:rPr>
              <w:br/>
              <w:t>The present document has not been subject to any approval process by the 3GPP</w:t>
            </w:r>
            <w:r w:rsidRPr="009204AC">
              <w:rPr>
                <w:sz w:val="16"/>
                <w:vertAlign w:val="superscript"/>
              </w:rPr>
              <w:t xml:space="preserve"> </w:t>
            </w:r>
            <w:r w:rsidRPr="009204AC">
              <w:rPr>
                <w:sz w:val="16"/>
              </w:rPr>
              <w:t>Organizational Partners and shall not be implemented.</w:t>
            </w:r>
            <w:r w:rsidRPr="009204AC">
              <w:rPr>
                <w:sz w:val="16"/>
              </w:rPr>
              <w:br/>
              <w:t>This Specification is provided for future development work within 3GPP</w:t>
            </w:r>
            <w:r w:rsidRPr="009204AC">
              <w:rPr>
                <w:sz w:val="16"/>
                <w:vertAlign w:val="superscript"/>
              </w:rPr>
              <w:t xml:space="preserve"> </w:t>
            </w:r>
            <w:r w:rsidRPr="009204AC">
              <w:rPr>
                <w:sz w:val="16"/>
              </w:rPr>
              <w:t>only. The Organizational Partners accept no liability for any use of this Specification.</w:t>
            </w:r>
            <w:r w:rsidRPr="009204AC">
              <w:rPr>
                <w:sz w:val="16"/>
              </w:rPr>
              <w:br/>
              <w:t>Specifications and Reports for implementation of the 3GPP</w:t>
            </w:r>
            <w:r w:rsidRPr="009204AC">
              <w:rPr>
                <w:sz w:val="16"/>
                <w:vertAlign w:val="superscript"/>
              </w:rPr>
              <w:t xml:space="preserve"> TM</w:t>
            </w:r>
            <w:r w:rsidRPr="009204AC">
              <w:rPr>
                <w:sz w:val="16"/>
              </w:rPr>
              <w:t xml:space="preserve"> system should be obtained via the 3GPP Organizational Partners' Publications Offices.</w:t>
            </w:r>
            <w:bookmarkEnd w:id="1"/>
          </w:p>
          <w:p w14:paraId="12FB246F" w14:textId="77777777" w:rsidR="00C221A1" w:rsidRPr="009204AC" w:rsidRDefault="00C221A1" w:rsidP="002B0FC8">
            <w:pPr>
              <w:pStyle w:val="ZV"/>
              <w:framePr w:w="0" w:wrap="auto" w:vAnchor="margin" w:hAnchor="text" w:yAlign="inline"/>
            </w:pPr>
          </w:p>
          <w:p w14:paraId="47B17FD4" w14:textId="77777777" w:rsidR="00C221A1" w:rsidRPr="009204AC" w:rsidRDefault="00C221A1" w:rsidP="002B0FC8">
            <w:pPr>
              <w:rPr>
                <w:sz w:val="16"/>
              </w:rPr>
            </w:pPr>
          </w:p>
        </w:tc>
      </w:tr>
      <w:bookmarkEnd w:id="0"/>
    </w:tbl>
    <w:p w14:paraId="310D93B0" w14:textId="77777777" w:rsidR="00C221A1" w:rsidRPr="009204AC" w:rsidRDefault="00C221A1" w:rsidP="00C221A1">
      <w:pPr>
        <w:sectPr w:rsidR="00C221A1" w:rsidRPr="009204A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221A1" w:rsidRPr="009204AC" w14:paraId="7E97606A" w14:textId="77777777" w:rsidTr="002B0FC8">
        <w:trPr>
          <w:cantSplit/>
          <w:trHeight w:hRule="exact" w:val="5669"/>
        </w:trPr>
        <w:tc>
          <w:tcPr>
            <w:tcW w:w="10423" w:type="dxa"/>
            <w:shd w:val="clear" w:color="auto" w:fill="auto"/>
          </w:tcPr>
          <w:p w14:paraId="70E7904A" w14:textId="77777777" w:rsidR="00C221A1" w:rsidRPr="009204AC" w:rsidRDefault="00C221A1" w:rsidP="002B0FC8">
            <w:pPr>
              <w:pStyle w:val="FP"/>
            </w:pPr>
            <w:bookmarkStart w:id="2" w:name="page2"/>
          </w:p>
        </w:tc>
      </w:tr>
      <w:tr w:rsidR="00C221A1" w:rsidRPr="009204AC" w14:paraId="4947B47A" w14:textId="77777777" w:rsidTr="002B0FC8">
        <w:trPr>
          <w:cantSplit/>
          <w:trHeight w:hRule="exact" w:val="5386"/>
        </w:trPr>
        <w:tc>
          <w:tcPr>
            <w:tcW w:w="10423" w:type="dxa"/>
            <w:shd w:val="clear" w:color="auto" w:fill="auto"/>
          </w:tcPr>
          <w:p w14:paraId="105AB454" w14:textId="77777777" w:rsidR="00C221A1" w:rsidRPr="009204AC" w:rsidRDefault="00C221A1" w:rsidP="002B0FC8">
            <w:pPr>
              <w:pStyle w:val="FP"/>
              <w:spacing w:after="240"/>
              <w:ind w:left="2835" w:right="2835"/>
              <w:jc w:val="center"/>
              <w:rPr>
                <w:rFonts w:ascii="Arial" w:hAnsi="Arial"/>
                <w:b/>
                <w:i/>
                <w:noProof/>
              </w:rPr>
            </w:pPr>
            <w:bookmarkStart w:id="3" w:name="coords3gpp"/>
            <w:r w:rsidRPr="009204AC">
              <w:rPr>
                <w:rFonts w:ascii="Arial" w:hAnsi="Arial"/>
                <w:b/>
                <w:i/>
                <w:noProof/>
              </w:rPr>
              <w:t>3GPP</w:t>
            </w:r>
          </w:p>
          <w:p w14:paraId="02C4AAB3" w14:textId="77777777" w:rsidR="00C221A1" w:rsidRPr="009204AC" w:rsidRDefault="00C221A1" w:rsidP="002B0FC8">
            <w:pPr>
              <w:pStyle w:val="FP"/>
              <w:pBdr>
                <w:bottom w:val="single" w:sz="6" w:space="1" w:color="auto"/>
              </w:pBdr>
              <w:ind w:left="2835" w:right="2835"/>
              <w:jc w:val="center"/>
              <w:rPr>
                <w:noProof/>
              </w:rPr>
            </w:pPr>
            <w:r w:rsidRPr="009204AC">
              <w:rPr>
                <w:noProof/>
              </w:rPr>
              <w:t>Postal address</w:t>
            </w:r>
          </w:p>
          <w:p w14:paraId="4DD540A3" w14:textId="77777777" w:rsidR="00C221A1" w:rsidRPr="009204AC" w:rsidRDefault="00C221A1" w:rsidP="002B0FC8">
            <w:pPr>
              <w:pStyle w:val="FP"/>
              <w:ind w:left="2835" w:right="2835"/>
              <w:jc w:val="center"/>
              <w:rPr>
                <w:rFonts w:ascii="Arial" w:hAnsi="Arial"/>
                <w:noProof/>
                <w:sz w:val="18"/>
              </w:rPr>
            </w:pPr>
          </w:p>
          <w:p w14:paraId="091D7C1F" w14:textId="77777777" w:rsidR="00C221A1" w:rsidRPr="009204AC" w:rsidRDefault="00C221A1" w:rsidP="002B0FC8">
            <w:pPr>
              <w:pStyle w:val="FP"/>
              <w:pBdr>
                <w:bottom w:val="single" w:sz="6" w:space="1" w:color="auto"/>
              </w:pBdr>
              <w:spacing w:before="240"/>
              <w:ind w:left="2835" w:right="2835"/>
              <w:jc w:val="center"/>
              <w:rPr>
                <w:noProof/>
              </w:rPr>
            </w:pPr>
            <w:r w:rsidRPr="009204AC">
              <w:rPr>
                <w:noProof/>
              </w:rPr>
              <w:t>3GPP support office address</w:t>
            </w:r>
          </w:p>
          <w:p w14:paraId="4B2F5FA4" w14:textId="77777777" w:rsidR="00C221A1" w:rsidRPr="009204AC" w:rsidRDefault="00C221A1" w:rsidP="002B0FC8">
            <w:pPr>
              <w:pStyle w:val="FP"/>
              <w:ind w:left="2835" w:right="2835"/>
              <w:jc w:val="center"/>
              <w:rPr>
                <w:rFonts w:ascii="Arial" w:hAnsi="Arial"/>
                <w:noProof/>
                <w:sz w:val="18"/>
              </w:rPr>
            </w:pPr>
            <w:r w:rsidRPr="009204AC">
              <w:rPr>
                <w:rFonts w:ascii="Arial" w:hAnsi="Arial"/>
                <w:noProof/>
                <w:sz w:val="18"/>
              </w:rPr>
              <w:t>650 Route des Lucioles - Sophia Antipolis</w:t>
            </w:r>
          </w:p>
          <w:p w14:paraId="73750120" w14:textId="77777777" w:rsidR="00C221A1" w:rsidRPr="009204AC" w:rsidRDefault="00C221A1" w:rsidP="002B0FC8">
            <w:pPr>
              <w:pStyle w:val="FP"/>
              <w:ind w:left="2835" w:right="2835"/>
              <w:jc w:val="center"/>
              <w:rPr>
                <w:rFonts w:ascii="Arial" w:hAnsi="Arial"/>
                <w:noProof/>
                <w:sz w:val="18"/>
              </w:rPr>
            </w:pPr>
            <w:r w:rsidRPr="009204AC">
              <w:rPr>
                <w:rFonts w:ascii="Arial" w:hAnsi="Arial"/>
                <w:noProof/>
                <w:sz w:val="18"/>
              </w:rPr>
              <w:t>Valbonne - FRANCE</w:t>
            </w:r>
          </w:p>
          <w:p w14:paraId="6AB90DB3" w14:textId="77777777" w:rsidR="00C221A1" w:rsidRPr="009204AC" w:rsidRDefault="00C221A1" w:rsidP="002B0FC8">
            <w:pPr>
              <w:pStyle w:val="FP"/>
              <w:spacing w:after="20"/>
              <w:ind w:left="2835" w:right="2835"/>
              <w:jc w:val="center"/>
              <w:rPr>
                <w:rFonts w:ascii="Arial" w:hAnsi="Arial"/>
                <w:noProof/>
                <w:sz w:val="18"/>
              </w:rPr>
            </w:pPr>
            <w:r w:rsidRPr="009204AC">
              <w:rPr>
                <w:rFonts w:ascii="Arial" w:hAnsi="Arial"/>
                <w:noProof/>
                <w:sz w:val="18"/>
              </w:rPr>
              <w:t>Tel.: +33 4 92 94 42 00 Fax: +33 4 93 65 47 16</w:t>
            </w:r>
          </w:p>
          <w:p w14:paraId="584F8D94" w14:textId="77777777" w:rsidR="00C221A1" w:rsidRPr="009204AC" w:rsidRDefault="00C221A1" w:rsidP="002B0FC8">
            <w:pPr>
              <w:pStyle w:val="FP"/>
              <w:pBdr>
                <w:bottom w:val="single" w:sz="6" w:space="1" w:color="auto"/>
              </w:pBdr>
              <w:spacing w:before="240"/>
              <w:ind w:left="2835" w:right="2835"/>
              <w:jc w:val="center"/>
              <w:rPr>
                <w:noProof/>
              </w:rPr>
            </w:pPr>
            <w:r w:rsidRPr="009204AC">
              <w:rPr>
                <w:noProof/>
              </w:rPr>
              <w:t>Internet</w:t>
            </w:r>
          </w:p>
          <w:p w14:paraId="7EF742C6" w14:textId="77777777" w:rsidR="00C221A1" w:rsidRPr="009204AC" w:rsidRDefault="00C221A1" w:rsidP="002B0FC8">
            <w:pPr>
              <w:pStyle w:val="FP"/>
              <w:ind w:left="2835" w:right="2835"/>
              <w:jc w:val="center"/>
              <w:rPr>
                <w:rFonts w:ascii="Arial" w:hAnsi="Arial"/>
                <w:noProof/>
                <w:sz w:val="18"/>
              </w:rPr>
            </w:pPr>
            <w:r w:rsidRPr="009204AC">
              <w:rPr>
                <w:rFonts w:ascii="Arial" w:hAnsi="Arial"/>
                <w:noProof/>
                <w:sz w:val="18"/>
              </w:rPr>
              <w:t>http://www.3gpp.org</w:t>
            </w:r>
            <w:bookmarkEnd w:id="3"/>
          </w:p>
          <w:p w14:paraId="6EC9A83A" w14:textId="77777777" w:rsidR="00C221A1" w:rsidRPr="009204AC" w:rsidRDefault="00C221A1" w:rsidP="002B0FC8">
            <w:pPr>
              <w:rPr>
                <w:noProof/>
              </w:rPr>
            </w:pPr>
          </w:p>
        </w:tc>
      </w:tr>
      <w:tr w:rsidR="00C221A1" w:rsidRPr="009204AC" w14:paraId="4EC1884B" w14:textId="77777777" w:rsidTr="002B0FC8">
        <w:trPr>
          <w:cantSplit/>
        </w:trPr>
        <w:tc>
          <w:tcPr>
            <w:tcW w:w="10423" w:type="dxa"/>
            <w:shd w:val="clear" w:color="auto" w:fill="auto"/>
            <w:vAlign w:val="bottom"/>
          </w:tcPr>
          <w:p w14:paraId="5EE38C74" w14:textId="77777777" w:rsidR="00C221A1" w:rsidRPr="009204AC" w:rsidRDefault="00C221A1" w:rsidP="002B0FC8">
            <w:pPr>
              <w:pStyle w:val="FP"/>
              <w:pBdr>
                <w:bottom w:val="single" w:sz="6" w:space="1" w:color="auto"/>
              </w:pBdr>
              <w:spacing w:after="240"/>
              <w:jc w:val="center"/>
              <w:rPr>
                <w:rFonts w:ascii="Arial" w:hAnsi="Arial"/>
                <w:b/>
                <w:i/>
                <w:noProof/>
              </w:rPr>
            </w:pPr>
            <w:bookmarkStart w:id="4" w:name="copyrightNotification"/>
            <w:r w:rsidRPr="009204AC">
              <w:rPr>
                <w:rFonts w:ascii="Arial" w:hAnsi="Arial"/>
                <w:b/>
                <w:i/>
                <w:noProof/>
              </w:rPr>
              <w:t>Copyright Notification</w:t>
            </w:r>
          </w:p>
          <w:p w14:paraId="5A9019B4" w14:textId="77777777" w:rsidR="00C221A1" w:rsidRPr="009204AC" w:rsidRDefault="00C221A1" w:rsidP="002B0FC8">
            <w:pPr>
              <w:pStyle w:val="FP"/>
              <w:jc w:val="center"/>
              <w:rPr>
                <w:noProof/>
              </w:rPr>
            </w:pPr>
            <w:r w:rsidRPr="009204AC">
              <w:rPr>
                <w:noProof/>
              </w:rPr>
              <w:t>No part may be reproduced except as authorized by written permission.</w:t>
            </w:r>
            <w:r w:rsidRPr="009204AC">
              <w:rPr>
                <w:noProof/>
              </w:rPr>
              <w:br/>
              <w:t>The copyright and the foregoing restriction extend to reproduction in all media.</w:t>
            </w:r>
          </w:p>
          <w:p w14:paraId="6536E6E1" w14:textId="77777777" w:rsidR="00C221A1" w:rsidRPr="009204AC" w:rsidRDefault="00C221A1" w:rsidP="002B0FC8">
            <w:pPr>
              <w:pStyle w:val="FP"/>
              <w:jc w:val="center"/>
              <w:rPr>
                <w:noProof/>
              </w:rPr>
            </w:pPr>
          </w:p>
          <w:p w14:paraId="06443370" w14:textId="4337E2AF" w:rsidR="00C221A1" w:rsidRPr="009204AC" w:rsidRDefault="00C221A1" w:rsidP="002B0FC8">
            <w:pPr>
              <w:pStyle w:val="FP"/>
              <w:jc w:val="center"/>
              <w:rPr>
                <w:noProof/>
                <w:sz w:val="18"/>
              </w:rPr>
            </w:pPr>
            <w:r w:rsidRPr="009204AC">
              <w:rPr>
                <w:noProof/>
                <w:sz w:val="18"/>
              </w:rPr>
              <w:t>©</w:t>
            </w:r>
            <w:r w:rsidR="00482F18">
              <w:rPr>
                <w:noProof/>
                <w:sz w:val="18"/>
              </w:rPr>
              <w:t xml:space="preserve"> 2022</w:t>
            </w:r>
            <w:r w:rsidRPr="009204AC">
              <w:rPr>
                <w:noProof/>
                <w:sz w:val="18"/>
              </w:rPr>
              <w:t>, 3GPP Organizational Partners (ARIB, ATIS, CCSA, ETSI, TSDSI, TTA, TTC).</w:t>
            </w:r>
            <w:bookmarkStart w:id="5" w:name="copyrightaddon"/>
            <w:bookmarkEnd w:id="5"/>
          </w:p>
          <w:p w14:paraId="0176002C" w14:textId="77777777" w:rsidR="00C221A1" w:rsidRPr="009204AC" w:rsidRDefault="00C221A1" w:rsidP="002B0FC8">
            <w:pPr>
              <w:pStyle w:val="FP"/>
              <w:jc w:val="center"/>
              <w:rPr>
                <w:noProof/>
                <w:sz w:val="18"/>
              </w:rPr>
            </w:pPr>
            <w:r w:rsidRPr="009204AC">
              <w:rPr>
                <w:noProof/>
                <w:sz w:val="18"/>
              </w:rPr>
              <w:t>All rights reserved.</w:t>
            </w:r>
          </w:p>
          <w:p w14:paraId="26F1391B" w14:textId="77777777" w:rsidR="00C221A1" w:rsidRPr="009204AC" w:rsidRDefault="00C221A1" w:rsidP="002B0FC8">
            <w:pPr>
              <w:pStyle w:val="FP"/>
              <w:rPr>
                <w:noProof/>
                <w:sz w:val="18"/>
              </w:rPr>
            </w:pPr>
          </w:p>
          <w:p w14:paraId="0F287F3A" w14:textId="77777777" w:rsidR="00C221A1" w:rsidRPr="009204AC" w:rsidRDefault="00C221A1" w:rsidP="002B0FC8">
            <w:pPr>
              <w:pStyle w:val="FP"/>
              <w:rPr>
                <w:noProof/>
                <w:sz w:val="18"/>
              </w:rPr>
            </w:pPr>
            <w:r w:rsidRPr="009204AC">
              <w:rPr>
                <w:noProof/>
                <w:sz w:val="18"/>
              </w:rPr>
              <w:t>UMTS™ is a Trade Mark of ETSI registered for the benefit of its members</w:t>
            </w:r>
          </w:p>
          <w:p w14:paraId="1FA59ED0" w14:textId="77777777" w:rsidR="00C221A1" w:rsidRPr="009204AC" w:rsidRDefault="00C221A1" w:rsidP="002B0FC8">
            <w:pPr>
              <w:pStyle w:val="FP"/>
              <w:rPr>
                <w:noProof/>
                <w:sz w:val="18"/>
              </w:rPr>
            </w:pPr>
            <w:r w:rsidRPr="009204AC">
              <w:rPr>
                <w:noProof/>
                <w:sz w:val="18"/>
              </w:rPr>
              <w:t>3GPP™ is a Trade Mark of ETSI registered for the benefit of its Members and of the 3GPP Organizational Partners</w:t>
            </w:r>
            <w:r w:rsidRPr="009204AC">
              <w:rPr>
                <w:noProof/>
                <w:sz w:val="18"/>
              </w:rPr>
              <w:br/>
              <w:t>LTE™ is a Trade Mark of ETSI registered for the benefit of its Members and of the 3GPP Organizational Partners</w:t>
            </w:r>
          </w:p>
          <w:p w14:paraId="2FCA5F60" w14:textId="77777777" w:rsidR="00C221A1" w:rsidRPr="009204AC" w:rsidRDefault="00C221A1" w:rsidP="002B0FC8">
            <w:pPr>
              <w:pStyle w:val="FP"/>
              <w:rPr>
                <w:noProof/>
                <w:sz w:val="18"/>
              </w:rPr>
            </w:pPr>
            <w:r w:rsidRPr="009204AC">
              <w:rPr>
                <w:noProof/>
                <w:sz w:val="18"/>
              </w:rPr>
              <w:t>GSM® and the GSM logo are registered and owned by the GSM Association</w:t>
            </w:r>
            <w:bookmarkEnd w:id="4"/>
          </w:p>
          <w:p w14:paraId="01B9C4DA" w14:textId="77777777" w:rsidR="00C221A1" w:rsidRPr="009204AC" w:rsidRDefault="00C221A1" w:rsidP="002B0FC8"/>
        </w:tc>
      </w:tr>
      <w:bookmarkEnd w:id="2"/>
    </w:tbl>
    <w:p w14:paraId="30750DC5" w14:textId="71968411" w:rsidR="00C614AE" w:rsidRDefault="00C221A1" w:rsidP="00DE7509">
      <w:pPr>
        <w:pStyle w:val="TT"/>
      </w:pPr>
      <w:r w:rsidRPr="009204AC">
        <w:br w:type="page"/>
      </w:r>
      <w:r w:rsidR="00C614AE">
        <w:lastRenderedPageBreak/>
        <w:t>Contents</w:t>
      </w:r>
    </w:p>
    <w:p w14:paraId="15F7ADD7" w14:textId="7A175E3F" w:rsidR="00DE7509" w:rsidRPr="00A64CB9" w:rsidRDefault="00D35105">
      <w:pPr>
        <w:pStyle w:val="TOC1"/>
        <w:rPr>
          <w:rFonts w:ascii="Calibri" w:hAnsi="Calibri"/>
          <w:szCs w:val="22"/>
          <w:lang w:eastAsia="en-GB"/>
        </w:rPr>
      </w:pPr>
      <w:r>
        <w:fldChar w:fldCharType="begin" w:fldLock="1"/>
      </w:r>
      <w:r>
        <w:instrText xml:space="preserve"> TOC \o "1-9" </w:instrText>
      </w:r>
      <w:r>
        <w:fldChar w:fldCharType="separate"/>
      </w:r>
      <w:r w:rsidR="00DE7509">
        <w:t>Foreword</w:t>
      </w:r>
      <w:r w:rsidR="00DE7509">
        <w:tab/>
      </w:r>
      <w:r w:rsidR="00DE7509">
        <w:fldChar w:fldCharType="begin" w:fldLock="1"/>
      </w:r>
      <w:r w:rsidR="00DE7509">
        <w:instrText xml:space="preserve"> PAGEREF _Toc95827361 \h </w:instrText>
      </w:r>
      <w:r w:rsidR="00DE7509">
        <w:fldChar w:fldCharType="separate"/>
      </w:r>
      <w:r w:rsidR="00DE7509">
        <w:t>5</w:t>
      </w:r>
      <w:r w:rsidR="00DE7509">
        <w:fldChar w:fldCharType="end"/>
      </w:r>
    </w:p>
    <w:p w14:paraId="59D4C242" w14:textId="7A744759" w:rsidR="00DE7509" w:rsidRPr="00A64CB9" w:rsidRDefault="00DE7509">
      <w:pPr>
        <w:pStyle w:val="TOC1"/>
        <w:rPr>
          <w:rFonts w:ascii="Calibri" w:hAnsi="Calibri"/>
          <w:szCs w:val="22"/>
          <w:lang w:eastAsia="en-GB"/>
        </w:rPr>
      </w:pPr>
      <w:r>
        <w:t>1</w:t>
      </w:r>
      <w:r w:rsidRPr="00A64CB9">
        <w:rPr>
          <w:rFonts w:ascii="Calibri" w:hAnsi="Calibri"/>
          <w:szCs w:val="22"/>
          <w:lang w:eastAsia="en-GB"/>
        </w:rPr>
        <w:tab/>
      </w:r>
      <w:r>
        <w:t>Scope</w:t>
      </w:r>
      <w:r>
        <w:tab/>
      </w:r>
      <w:r>
        <w:fldChar w:fldCharType="begin" w:fldLock="1"/>
      </w:r>
      <w:r>
        <w:instrText xml:space="preserve"> PAGEREF _Toc95827362 \h </w:instrText>
      </w:r>
      <w:r>
        <w:fldChar w:fldCharType="separate"/>
      </w:r>
      <w:r>
        <w:t>6</w:t>
      </w:r>
      <w:r>
        <w:fldChar w:fldCharType="end"/>
      </w:r>
    </w:p>
    <w:p w14:paraId="522D3DCF" w14:textId="52FF5896" w:rsidR="00DE7509" w:rsidRPr="00A64CB9" w:rsidRDefault="00DE7509">
      <w:pPr>
        <w:pStyle w:val="TOC1"/>
        <w:rPr>
          <w:rFonts w:ascii="Calibri" w:hAnsi="Calibri"/>
          <w:szCs w:val="22"/>
          <w:lang w:eastAsia="en-GB"/>
        </w:rPr>
      </w:pPr>
      <w:r>
        <w:t>2</w:t>
      </w:r>
      <w:r w:rsidRPr="00A64CB9">
        <w:rPr>
          <w:rFonts w:ascii="Calibri" w:hAnsi="Calibri"/>
          <w:szCs w:val="22"/>
          <w:lang w:eastAsia="en-GB"/>
        </w:rPr>
        <w:tab/>
      </w:r>
      <w:r>
        <w:t>References</w:t>
      </w:r>
      <w:r>
        <w:tab/>
      </w:r>
      <w:r>
        <w:fldChar w:fldCharType="begin" w:fldLock="1"/>
      </w:r>
      <w:r>
        <w:instrText xml:space="preserve"> PAGEREF _Toc95827363 \h </w:instrText>
      </w:r>
      <w:r>
        <w:fldChar w:fldCharType="separate"/>
      </w:r>
      <w:r>
        <w:t>6</w:t>
      </w:r>
      <w:r>
        <w:fldChar w:fldCharType="end"/>
      </w:r>
    </w:p>
    <w:p w14:paraId="2CA91441" w14:textId="0B3751ED" w:rsidR="00DE7509" w:rsidRPr="00A64CB9" w:rsidRDefault="00DE7509">
      <w:pPr>
        <w:pStyle w:val="TOC1"/>
        <w:rPr>
          <w:rFonts w:ascii="Calibri" w:hAnsi="Calibri"/>
          <w:szCs w:val="22"/>
          <w:lang w:eastAsia="en-GB"/>
        </w:rPr>
      </w:pPr>
      <w:r>
        <w:t>3</w:t>
      </w:r>
      <w:r w:rsidRPr="00A64CB9">
        <w:rPr>
          <w:rFonts w:ascii="Calibri" w:hAnsi="Calibri"/>
          <w:szCs w:val="22"/>
          <w:lang w:eastAsia="en-GB"/>
        </w:rPr>
        <w:tab/>
      </w:r>
      <w:r>
        <w:t>Definitions and abbreviations</w:t>
      </w:r>
      <w:r>
        <w:tab/>
      </w:r>
      <w:r>
        <w:fldChar w:fldCharType="begin" w:fldLock="1"/>
      </w:r>
      <w:r>
        <w:instrText xml:space="preserve"> PAGEREF _Toc95827364 \h </w:instrText>
      </w:r>
      <w:r>
        <w:fldChar w:fldCharType="separate"/>
      </w:r>
      <w:r>
        <w:t>7</w:t>
      </w:r>
      <w:r>
        <w:fldChar w:fldCharType="end"/>
      </w:r>
    </w:p>
    <w:p w14:paraId="6D7AC439" w14:textId="48E6C1F1" w:rsidR="00DE7509" w:rsidRPr="00A64CB9" w:rsidRDefault="00DE7509">
      <w:pPr>
        <w:pStyle w:val="TOC2"/>
        <w:rPr>
          <w:rFonts w:ascii="Calibri" w:hAnsi="Calibri"/>
          <w:sz w:val="22"/>
          <w:szCs w:val="22"/>
          <w:lang w:eastAsia="en-GB"/>
        </w:rPr>
      </w:pPr>
      <w:r>
        <w:t>3.1</w:t>
      </w:r>
      <w:r w:rsidRPr="00A64CB9">
        <w:rPr>
          <w:rFonts w:ascii="Calibri" w:hAnsi="Calibri"/>
          <w:sz w:val="22"/>
          <w:szCs w:val="22"/>
          <w:lang w:eastAsia="en-GB"/>
        </w:rPr>
        <w:tab/>
      </w:r>
      <w:r>
        <w:t>Definitions</w:t>
      </w:r>
      <w:r>
        <w:tab/>
      </w:r>
      <w:r>
        <w:fldChar w:fldCharType="begin" w:fldLock="1"/>
      </w:r>
      <w:r>
        <w:instrText xml:space="preserve"> PAGEREF _Toc95827365 \h </w:instrText>
      </w:r>
      <w:r>
        <w:fldChar w:fldCharType="separate"/>
      </w:r>
      <w:r>
        <w:t>7</w:t>
      </w:r>
      <w:r>
        <w:fldChar w:fldCharType="end"/>
      </w:r>
    </w:p>
    <w:p w14:paraId="19C6AAE8" w14:textId="6E4749BD" w:rsidR="00DE7509" w:rsidRPr="00A64CB9" w:rsidRDefault="00DE7509">
      <w:pPr>
        <w:pStyle w:val="TOC2"/>
        <w:rPr>
          <w:rFonts w:ascii="Calibri" w:hAnsi="Calibri"/>
          <w:sz w:val="22"/>
          <w:szCs w:val="22"/>
          <w:lang w:eastAsia="en-GB"/>
        </w:rPr>
      </w:pPr>
      <w:r>
        <w:t>3.2</w:t>
      </w:r>
      <w:r w:rsidRPr="00A64CB9">
        <w:rPr>
          <w:rFonts w:ascii="Calibri" w:hAnsi="Calibri"/>
          <w:sz w:val="22"/>
          <w:szCs w:val="22"/>
          <w:lang w:eastAsia="en-GB"/>
        </w:rPr>
        <w:tab/>
      </w:r>
      <w:r>
        <w:t>Abbreviations</w:t>
      </w:r>
      <w:r>
        <w:tab/>
      </w:r>
      <w:r>
        <w:fldChar w:fldCharType="begin" w:fldLock="1"/>
      </w:r>
      <w:r>
        <w:instrText xml:space="preserve"> PAGEREF _Toc95827366 \h </w:instrText>
      </w:r>
      <w:r>
        <w:fldChar w:fldCharType="separate"/>
      </w:r>
      <w:r>
        <w:t>8</w:t>
      </w:r>
      <w:r>
        <w:fldChar w:fldCharType="end"/>
      </w:r>
    </w:p>
    <w:p w14:paraId="759744D8" w14:textId="38B045B4" w:rsidR="00DE7509" w:rsidRPr="00A64CB9" w:rsidRDefault="00DE7509">
      <w:pPr>
        <w:pStyle w:val="TOC1"/>
        <w:rPr>
          <w:rFonts w:ascii="Calibri" w:hAnsi="Calibri"/>
          <w:szCs w:val="22"/>
          <w:lang w:eastAsia="en-GB"/>
        </w:rPr>
      </w:pPr>
      <w:r>
        <w:t>4</w:t>
      </w:r>
      <w:r w:rsidRPr="00A64CB9">
        <w:rPr>
          <w:rFonts w:ascii="Calibri" w:hAnsi="Calibri"/>
          <w:szCs w:val="22"/>
          <w:lang w:eastAsia="en-GB"/>
        </w:rPr>
        <w:tab/>
      </w:r>
      <w:r>
        <w:t>General</w:t>
      </w:r>
      <w:r>
        <w:tab/>
      </w:r>
      <w:r>
        <w:fldChar w:fldCharType="begin" w:fldLock="1"/>
      </w:r>
      <w:r>
        <w:instrText xml:space="preserve"> PAGEREF _Toc95827367 \h </w:instrText>
      </w:r>
      <w:r>
        <w:fldChar w:fldCharType="separate"/>
      </w:r>
      <w:r>
        <w:t>9</w:t>
      </w:r>
      <w:r>
        <w:fldChar w:fldCharType="end"/>
      </w:r>
    </w:p>
    <w:p w14:paraId="47390602" w14:textId="01B66207" w:rsidR="00DE7509" w:rsidRPr="00A64CB9" w:rsidRDefault="00DE7509">
      <w:pPr>
        <w:pStyle w:val="TOC2"/>
        <w:rPr>
          <w:rFonts w:ascii="Calibri" w:hAnsi="Calibri"/>
          <w:sz w:val="22"/>
          <w:szCs w:val="22"/>
          <w:lang w:eastAsia="en-GB"/>
        </w:rPr>
      </w:pPr>
      <w:r>
        <w:t>4.1</w:t>
      </w:r>
      <w:r w:rsidRPr="00A64CB9">
        <w:rPr>
          <w:rFonts w:ascii="Calibri" w:hAnsi="Calibri"/>
          <w:sz w:val="22"/>
          <w:szCs w:val="22"/>
          <w:lang w:eastAsia="en-GB"/>
        </w:rPr>
        <w:tab/>
      </w:r>
      <w:r>
        <w:t>Overview</w:t>
      </w:r>
      <w:r>
        <w:tab/>
      </w:r>
      <w:r>
        <w:fldChar w:fldCharType="begin" w:fldLock="1"/>
      </w:r>
      <w:r>
        <w:instrText xml:space="preserve"> PAGEREF _Toc95827368 \h </w:instrText>
      </w:r>
      <w:r>
        <w:fldChar w:fldCharType="separate"/>
      </w:r>
      <w:r>
        <w:t>9</w:t>
      </w:r>
      <w:r>
        <w:fldChar w:fldCharType="end"/>
      </w:r>
    </w:p>
    <w:p w14:paraId="71A85829" w14:textId="1B77C77A" w:rsidR="00DE7509" w:rsidRPr="00A64CB9" w:rsidRDefault="00DE7509">
      <w:pPr>
        <w:pStyle w:val="TOC2"/>
        <w:rPr>
          <w:rFonts w:ascii="Calibri" w:hAnsi="Calibri"/>
          <w:sz w:val="22"/>
          <w:szCs w:val="22"/>
          <w:lang w:eastAsia="en-GB"/>
        </w:rPr>
      </w:pPr>
      <w:r>
        <w:t>4.2</w:t>
      </w:r>
      <w:r w:rsidRPr="00A64CB9">
        <w:rPr>
          <w:rFonts w:ascii="Calibri" w:hAnsi="Calibri"/>
          <w:sz w:val="22"/>
          <w:szCs w:val="22"/>
          <w:lang w:eastAsia="en-GB"/>
        </w:rPr>
        <w:tab/>
      </w:r>
      <w:r>
        <w:t>Compatibility</w:t>
      </w:r>
      <w:r>
        <w:tab/>
      </w:r>
      <w:r>
        <w:fldChar w:fldCharType="begin" w:fldLock="1"/>
      </w:r>
      <w:r>
        <w:instrText xml:space="preserve"> PAGEREF _Toc95827369 \h </w:instrText>
      </w:r>
      <w:r>
        <w:fldChar w:fldCharType="separate"/>
      </w:r>
      <w:r>
        <w:t>10</w:t>
      </w:r>
      <w:r>
        <w:fldChar w:fldCharType="end"/>
      </w:r>
    </w:p>
    <w:p w14:paraId="624B0A23" w14:textId="43163497" w:rsidR="00DE7509" w:rsidRPr="00A64CB9" w:rsidRDefault="00DE7509">
      <w:pPr>
        <w:pStyle w:val="TOC2"/>
        <w:rPr>
          <w:rFonts w:ascii="Calibri" w:hAnsi="Calibri"/>
          <w:sz w:val="22"/>
          <w:szCs w:val="22"/>
          <w:lang w:eastAsia="en-GB"/>
        </w:rPr>
      </w:pPr>
      <w:r>
        <w:t>4.3</w:t>
      </w:r>
      <w:r w:rsidRPr="00A64CB9">
        <w:rPr>
          <w:rFonts w:ascii="Calibri" w:hAnsi="Calibri"/>
          <w:sz w:val="22"/>
          <w:szCs w:val="22"/>
          <w:lang w:eastAsia="en-GB"/>
        </w:rPr>
        <w:tab/>
      </w:r>
      <w:r>
        <w:t>Common Functionality of the MNP-SRF</w:t>
      </w:r>
      <w:r>
        <w:tab/>
      </w:r>
      <w:r>
        <w:fldChar w:fldCharType="begin" w:fldLock="1"/>
      </w:r>
      <w:r>
        <w:instrText xml:space="preserve"> PAGEREF _Toc95827370 \h </w:instrText>
      </w:r>
      <w:r>
        <w:fldChar w:fldCharType="separate"/>
      </w:r>
      <w:r>
        <w:t>11</w:t>
      </w:r>
      <w:r>
        <w:fldChar w:fldCharType="end"/>
      </w:r>
    </w:p>
    <w:p w14:paraId="73D0DA9F" w14:textId="01702608" w:rsidR="00DE7509" w:rsidRPr="00A64CB9" w:rsidRDefault="00DE7509">
      <w:pPr>
        <w:pStyle w:val="TOC1"/>
        <w:rPr>
          <w:rFonts w:ascii="Calibri" w:hAnsi="Calibri"/>
          <w:szCs w:val="22"/>
          <w:lang w:eastAsia="en-GB"/>
        </w:rPr>
      </w:pPr>
      <w:r>
        <w:t>5</w:t>
      </w:r>
      <w:r w:rsidRPr="00A64CB9">
        <w:rPr>
          <w:rFonts w:ascii="Calibri" w:hAnsi="Calibri"/>
          <w:szCs w:val="22"/>
          <w:lang w:eastAsia="en-GB"/>
        </w:rPr>
        <w:tab/>
      </w:r>
      <w:r>
        <w:t>Common Architecture for call setup</w:t>
      </w:r>
      <w:r>
        <w:tab/>
      </w:r>
      <w:r>
        <w:fldChar w:fldCharType="begin" w:fldLock="1"/>
      </w:r>
      <w:r>
        <w:instrText xml:space="preserve"> PAGEREF _Toc95827371 \h </w:instrText>
      </w:r>
      <w:r>
        <w:fldChar w:fldCharType="separate"/>
      </w:r>
      <w:r>
        <w:t>14</w:t>
      </w:r>
      <w:r>
        <w:fldChar w:fldCharType="end"/>
      </w:r>
    </w:p>
    <w:p w14:paraId="2E5FF3E8" w14:textId="48B52AC3" w:rsidR="00DE7509" w:rsidRPr="00A64CB9" w:rsidRDefault="00DE7509">
      <w:pPr>
        <w:pStyle w:val="TOC1"/>
        <w:rPr>
          <w:rFonts w:ascii="Calibri" w:hAnsi="Calibri"/>
          <w:szCs w:val="22"/>
          <w:lang w:eastAsia="en-GB"/>
        </w:rPr>
      </w:pPr>
      <w:r>
        <w:t>6</w:t>
      </w:r>
      <w:r w:rsidRPr="00A64CB9">
        <w:rPr>
          <w:rFonts w:ascii="Calibri" w:hAnsi="Calibri"/>
          <w:szCs w:val="22"/>
          <w:lang w:eastAsia="en-GB"/>
        </w:rPr>
        <w:tab/>
      </w:r>
      <w:r>
        <w:t>Functional requirements of network entities</w:t>
      </w:r>
      <w:r>
        <w:tab/>
      </w:r>
      <w:r>
        <w:fldChar w:fldCharType="begin" w:fldLock="1"/>
      </w:r>
      <w:r>
        <w:instrText xml:space="preserve"> PAGEREF _Toc95827372 \h </w:instrText>
      </w:r>
      <w:r>
        <w:fldChar w:fldCharType="separate"/>
      </w:r>
      <w:r>
        <w:t>16</w:t>
      </w:r>
      <w:r>
        <w:fldChar w:fldCharType="end"/>
      </w:r>
    </w:p>
    <w:p w14:paraId="321CE5B9" w14:textId="52621BB9" w:rsidR="00DE7509" w:rsidRPr="00A64CB9" w:rsidRDefault="00DE7509">
      <w:pPr>
        <w:pStyle w:val="TOC2"/>
        <w:rPr>
          <w:rFonts w:ascii="Calibri" w:hAnsi="Calibri"/>
          <w:sz w:val="22"/>
          <w:szCs w:val="22"/>
          <w:lang w:eastAsia="en-GB"/>
        </w:rPr>
      </w:pPr>
      <w:r>
        <w:t>6.1</w:t>
      </w:r>
      <w:r w:rsidRPr="00A64CB9">
        <w:rPr>
          <w:rFonts w:ascii="Calibri" w:hAnsi="Calibri"/>
          <w:sz w:val="22"/>
          <w:szCs w:val="22"/>
          <w:lang w:eastAsia="en-GB"/>
        </w:rPr>
        <w:tab/>
      </w:r>
      <w:r>
        <w:t>Procedure MNP_MT_GMSC_Set_MNP_Parameters</w:t>
      </w:r>
      <w:r>
        <w:tab/>
      </w:r>
      <w:r>
        <w:fldChar w:fldCharType="begin" w:fldLock="1"/>
      </w:r>
      <w:r>
        <w:instrText xml:space="preserve"> PAGEREF _Toc95827373 \h </w:instrText>
      </w:r>
      <w:r>
        <w:fldChar w:fldCharType="separate"/>
      </w:r>
      <w:r>
        <w:t>16</w:t>
      </w:r>
      <w:r>
        <w:fldChar w:fldCharType="end"/>
      </w:r>
    </w:p>
    <w:p w14:paraId="19A5A6E7" w14:textId="0EB3EEB3" w:rsidR="00DE7509" w:rsidRPr="00A64CB9" w:rsidRDefault="00DE7509">
      <w:pPr>
        <w:pStyle w:val="TOC2"/>
        <w:rPr>
          <w:rFonts w:ascii="Calibri" w:hAnsi="Calibri"/>
          <w:sz w:val="22"/>
          <w:szCs w:val="22"/>
          <w:lang w:eastAsia="en-GB"/>
        </w:rPr>
      </w:pPr>
      <w:r>
        <w:t>6.2</w:t>
      </w:r>
      <w:r w:rsidRPr="00A64CB9">
        <w:rPr>
          <w:rFonts w:ascii="Calibri" w:hAnsi="Calibri"/>
          <w:sz w:val="22"/>
          <w:szCs w:val="22"/>
          <w:lang w:eastAsia="en-GB"/>
        </w:rPr>
        <w:tab/>
      </w:r>
      <w:r>
        <w:t>Procedure MNP_MT_GMSC_Check_MNP_Indicators</w:t>
      </w:r>
      <w:r>
        <w:tab/>
      </w:r>
      <w:r>
        <w:fldChar w:fldCharType="begin" w:fldLock="1"/>
      </w:r>
      <w:r>
        <w:instrText xml:space="preserve"> PAGEREF _Toc95827374 \h </w:instrText>
      </w:r>
      <w:r>
        <w:fldChar w:fldCharType="separate"/>
      </w:r>
      <w:r>
        <w:t>17</w:t>
      </w:r>
      <w:r>
        <w:fldChar w:fldCharType="end"/>
      </w:r>
    </w:p>
    <w:p w14:paraId="0300A458" w14:textId="50071213" w:rsidR="00DE7509" w:rsidRPr="00A64CB9" w:rsidRDefault="00DE7509">
      <w:pPr>
        <w:pStyle w:val="TOC2"/>
        <w:rPr>
          <w:rFonts w:ascii="Calibri" w:hAnsi="Calibri"/>
          <w:sz w:val="22"/>
          <w:szCs w:val="22"/>
          <w:lang w:eastAsia="en-GB"/>
        </w:rPr>
      </w:pPr>
      <w:r>
        <w:t>6.3</w:t>
      </w:r>
      <w:r w:rsidRPr="00A64CB9">
        <w:rPr>
          <w:rFonts w:ascii="Calibri" w:hAnsi="Calibri"/>
          <w:sz w:val="22"/>
          <w:szCs w:val="22"/>
          <w:lang w:eastAsia="en-GB"/>
        </w:rPr>
        <w:tab/>
      </w:r>
      <w:r>
        <w:t>Procedure MNP_SRF_Check_MNP_Indicator</w:t>
      </w:r>
      <w:r>
        <w:tab/>
      </w:r>
      <w:r>
        <w:fldChar w:fldCharType="begin" w:fldLock="1"/>
      </w:r>
      <w:r>
        <w:instrText xml:space="preserve"> PAGEREF _Toc95827375 \h </w:instrText>
      </w:r>
      <w:r>
        <w:fldChar w:fldCharType="separate"/>
      </w:r>
      <w:r>
        <w:t>18</w:t>
      </w:r>
      <w:r>
        <w:fldChar w:fldCharType="end"/>
      </w:r>
    </w:p>
    <w:p w14:paraId="4AAD6ED4" w14:textId="65E2574B" w:rsidR="00DE7509" w:rsidRPr="00A64CB9" w:rsidRDefault="00DE7509" w:rsidP="00DE7509">
      <w:pPr>
        <w:pStyle w:val="TOC8"/>
        <w:rPr>
          <w:rFonts w:ascii="Calibri" w:hAnsi="Calibri"/>
          <w:b w:val="0"/>
          <w:szCs w:val="22"/>
          <w:lang w:eastAsia="en-GB"/>
        </w:rPr>
      </w:pPr>
      <w:r>
        <w:t>Annex A (normative):</w:t>
      </w:r>
      <w:r>
        <w:tab/>
        <w:t>IN Call-Related Technical Realisation</w:t>
      </w:r>
      <w:r>
        <w:tab/>
      </w:r>
      <w:r>
        <w:fldChar w:fldCharType="begin" w:fldLock="1"/>
      </w:r>
      <w:r>
        <w:instrText xml:space="preserve"> PAGEREF _Toc95827376 \h </w:instrText>
      </w:r>
      <w:r>
        <w:fldChar w:fldCharType="separate"/>
      </w:r>
      <w:r>
        <w:t>19</w:t>
      </w:r>
      <w:r>
        <w:fldChar w:fldCharType="end"/>
      </w:r>
    </w:p>
    <w:p w14:paraId="7A8190F5" w14:textId="0A596E94" w:rsidR="00DE7509" w:rsidRPr="00A64CB9" w:rsidRDefault="00DE7509">
      <w:pPr>
        <w:pStyle w:val="TOC1"/>
        <w:rPr>
          <w:rFonts w:ascii="Calibri" w:hAnsi="Calibri"/>
          <w:szCs w:val="22"/>
          <w:lang w:eastAsia="en-GB"/>
        </w:rPr>
      </w:pPr>
      <w:r>
        <w:t>A.1</w:t>
      </w:r>
      <w:r w:rsidRPr="00A64CB9">
        <w:rPr>
          <w:rFonts w:ascii="Calibri" w:hAnsi="Calibri"/>
          <w:szCs w:val="22"/>
          <w:lang w:eastAsia="en-GB"/>
        </w:rPr>
        <w:tab/>
      </w:r>
      <w:r>
        <w:t>Architecture</w:t>
      </w:r>
      <w:r>
        <w:tab/>
      </w:r>
      <w:r>
        <w:fldChar w:fldCharType="begin" w:fldLock="1"/>
      </w:r>
      <w:r>
        <w:instrText xml:space="preserve"> PAGEREF _Toc95827377 \h </w:instrText>
      </w:r>
      <w:r>
        <w:fldChar w:fldCharType="separate"/>
      </w:r>
      <w:r>
        <w:t>19</w:t>
      </w:r>
      <w:r>
        <w:fldChar w:fldCharType="end"/>
      </w:r>
    </w:p>
    <w:p w14:paraId="57A304F5" w14:textId="30FE3D48" w:rsidR="00DE7509" w:rsidRPr="00A64CB9" w:rsidRDefault="00DE7509">
      <w:pPr>
        <w:pStyle w:val="TOC2"/>
        <w:rPr>
          <w:rFonts w:ascii="Calibri" w:hAnsi="Calibri"/>
          <w:sz w:val="22"/>
          <w:szCs w:val="22"/>
          <w:lang w:eastAsia="en-GB"/>
        </w:rPr>
      </w:pPr>
      <w:r>
        <w:t>A.1.1</w:t>
      </w:r>
      <w:r w:rsidRPr="00A64CB9">
        <w:rPr>
          <w:rFonts w:ascii="Calibri" w:hAnsi="Calibri"/>
          <w:sz w:val="22"/>
          <w:szCs w:val="22"/>
          <w:lang w:eastAsia="en-GB"/>
        </w:rPr>
        <w:tab/>
      </w:r>
      <w:r>
        <w:t>Network Options</w:t>
      </w:r>
      <w:r>
        <w:tab/>
      </w:r>
      <w:r>
        <w:fldChar w:fldCharType="begin" w:fldLock="1"/>
      </w:r>
      <w:r>
        <w:instrText xml:space="preserve"> PAGEREF _Toc95827378 \h </w:instrText>
      </w:r>
      <w:r>
        <w:fldChar w:fldCharType="separate"/>
      </w:r>
      <w:r>
        <w:t>19</w:t>
      </w:r>
      <w:r>
        <w:fldChar w:fldCharType="end"/>
      </w:r>
    </w:p>
    <w:p w14:paraId="240211E2" w14:textId="538DCEA0" w:rsidR="00DE7509" w:rsidRPr="00A64CB9" w:rsidRDefault="00DE7509">
      <w:pPr>
        <w:pStyle w:val="TOC2"/>
        <w:rPr>
          <w:rFonts w:ascii="Calibri" w:hAnsi="Calibri"/>
          <w:sz w:val="22"/>
          <w:szCs w:val="22"/>
          <w:lang w:eastAsia="en-GB"/>
        </w:rPr>
      </w:pPr>
      <w:r>
        <w:t>A.1.2</w:t>
      </w:r>
      <w:r w:rsidRPr="00A64CB9">
        <w:rPr>
          <w:rFonts w:ascii="Calibri" w:hAnsi="Calibri"/>
          <w:sz w:val="22"/>
          <w:szCs w:val="22"/>
          <w:lang w:eastAsia="en-GB"/>
        </w:rPr>
        <w:tab/>
      </w:r>
      <w:r>
        <w:t>No NP Query required – Number is not subject for portability</w:t>
      </w:r>
      <w:r>
        <w:tab/>
      </w:r>
      <w:r>
        <w:fldChar w:fldCharType="begin" w:fldLock="1"/>
      </w:r>
      <w:r>
        <w:instrText xml:space="preserve"> PAGEREF _Toc95827379 \h </w:instrText>
      </w:r>
      <w:r>
        <w:fldChar w:fldCharType="separate"/>
      </w:r>
      <w:r>
        <w:t>19</w:t>
      </w:r>
      <w:r>
        <w:fldChar w:fldCharType="end"/>
      </w:r>
    </w:p>
    <w:p w14:paraId="7E74CDA2" w14:textId="4021CA80" w:rsidR="00DE7509" w:rsidRPr="00A64CB9" w:rsidRDefault="00DE7509">
      <w:pPr>
        <w:pStyle w:val="TOC2"/>
        <w:rPr>
          <w:rFonts w:ascii="Calibri" w:hAnsi="Calibri"/>
          <w:sz w:val="22"/>
          <w:szCs w:val="22"/>
          <w:lang w:eastAsia="en-GB"/>
        </w:rPr>
      </w:pPr>
      <w:r>
        <w:t>A.1.3</w:t>
      </w:r>
      <w:r w:rsidRPr="00A64CB9">
        <w:rPr>
          <w:rFonts w:ascii="Calibri" w:hAnsi="Calibri"/>
          <w:sz w:val="22"/>
          <w:szCs w:val="22"/>
          <w:lang w:eastAsia="en-GB"/>
        </w:rPr>
        <w:tab/>
      </w:r>
      <w:r>
        <w:t>NP Query in Number Range Holder Network</w:t>
      </w:r>
      <w:r>
        <w:tab/>
      </w:r>
      <w:r>
        <w:fldChar w:fldCharType="begin" w:fldLock="1"/>
      </w:r>
      <w:r>
        <w:instrText xml:space="preserve"> PAGEREF _Toc95827380 \h </w:instrText>
      </w:r>
      <w:r>
        <w:fldChar w:fldCharType="separate"/>
      </w:r>
      <w:r>
        <w:t>20</w:t>
      </w:r>
      <w:r>
        <w:fldChar w:fldCharType="end"/>
      </w:r>
    </w:p>
    <w:p w14:paraId="6201CB71" w14:textId="76058C24" w:rsidR="00DE7509" w:rsidRPr="00A64CB9" w:rsidRDefault="00DE7509">
      <w:pPr>
        <w:pStyle w:val="TOC3"/>
        <w:rPr>
          <w:rFonts w:ascii="Calibri" w:hAnsi="Calibri"/>
          <w:sz w:val="22"/>
          <w:szCs w:val="22"/>
          <w:lang w:eastAsia="en-GB"/>
        </w:rPr>
      </w:pPr>
      <w:r>
        <w:t>A.1.3.1</w:t>
      </w:r>
      <w:r w:rsidRPr="00A64CB9">
        <w:rPr>
          <w:rFonts w:ascii="Calibri" w:hAnsi="Calibri"/>
          <w:sz w:val="22"/>
          <w:szCs w:val="22"/>
          <w:lang w:eastAsia="en-GB"/>
        </w:rPr>
        <w:tab/>
      </w:r>
      <w:r>
        <w:t>TQoD – Number is not ported</w:t>
      </w:r>
      <w:r>
        <w:tab/>
      </w:r>
      <w:r>
        <w:fldChar w:fldCharType="begin" w:fldLock="1"/>
      </w:r>
      <w:r>
        <w:instrText xml:space="preserve"> PAGEREF _Toc95827381 \h </w:instrText>
      </w:r>
      <w:r>
        <w:fldChar w:fldCharType="separate"/>
      </w:r>
      <w:r>
        <w:t>20</w:t>
      </w:r>
      <w:r>
        <w:fldChar w:fldCharType="end"/>
      </w:r>
    </w:p>
    <w:p w14:paraId="79E6972C" w14:textId="1A4DE5D3" w:rsidR="00DE7509" w:rsidRPr="00A64CB9" w:rsidRDefault="00DE7509">
      <w:pPr>
        <w:pStyle w:val="TOC3"/>
        <w:rPr>
          <w:rFonts w:ascii="Calibri" w:hAnsi="Calibri"/>
          <w:sz w:val="22"/>
          <w:szCs w:val="22"/>
          <w:lang w:eastAsia="en-GB"/>
        </w:rPr>
      </w:pPr>
      <w:r>
        <w:t>A.1.3.2</w:t>
      </w:r>
      <w:r w:rsidRPr="00A64CB9">
        <w:rPr>
          <w:rFonts w:ascii="Calibri" w:hAnsi="Calibri"/>
          <w:sz w:val="22"/>
          <w:szCs w:val="22"/>
          <w:lang w:eastAsia="en-GB"/>
        </w:rPr>
        <w:tab/>
      </w:r>
      <w:r>
        <w:t>TQoD – Number is ported</w:t>
      </w:r>
      <w:r>
        <w:tab/>
      </w:r>
      <w:r>
        <w:fldChar w:fldCharType="begin" w:fldLock="1"/>
      </w:r>
      <w:r>
        <w:instrText xml:space="preserve"> PAGEREF _Toc95827382 \h </w:instrText>
      </w:r>
      <w:r>
        <w:fldChar w:fldCharType="separate"/>
      </w:r>
      <w:r>
        <w:t>21</w:t>
      </w:r>
      <w:r>
        <w:fldChar w:fldCharType="end"/>
      </w:r>
    </w:p>
    <w:p w14:paraId="1E426D1F" w14:textId="6C953024" w:rsidR="00DE7509" w:rsidRPr="00A64CB9" w:rsidRDefault="00DE7509">
      <w:pPr>
        <w:pStyle w:val="TOC3"/>
        <w:rPr>
          <w:rFonts w:ascii="Calibri" w:hAnsi="Calibri"/>
          <w:sz w:val="22"/>
          <w:szCs w:val="22"/>
          <w:lang w:eastAsia="en-GB"/>
        </w:rPr>
      </w:pPr>
      <w:r>
        <w:t>A.1.3.3</w:t>
      </w:r>
      <w:r w:rsidRPr="00A64CB9">
        <w:rPr>
          <w:rFonts w:ascii="Calibri" w:hAnsi="Calibri"/>
          <w:sz w:val="22"/>
          <w:szCs w:val="22"/>
          <w:lang w:eastAsia="en-GB"/>
        </w:rPr>
        <w:tab/>
      </w:r>
      <w:r>
        <w:t>QoHR – Number is ported</w:t>
      </w:r>
      <w:r>
        <w:tab/>
      </w:r>
      <w:r>
        <w:fldChar w:fldCharType="begin" w:fldLock="1"/>
      </w:r>
      <w:r>
        <w:instrText xml:space="preserve"> PAGEREF _Toc95827383 \h </w:instrText>
      </w:r>
      <w:r>
        <w:fldChar w:fldCharType="separate"/>
      </w:r>
      <w:r>
        <w:t>22</w:t>
      </w:r>
      <w:r>
        <w:fldChar w:fldCharType="end"/>
      </w:r>
    </w:p>
    <w:p w14:paraId="7560F4BB" w14:textId="659D43CF" w:rsidR="00DE7509" w:rsidRPr="00A64CB9" w:rsidRDefault="00DE7509">
      <w:pPr>
        <w:pStyle w:val="TOC2"/>
        <w:rPr>
          <w:rFonts w:ascii="Calibri" w:hAnsi="Calibri"/>
          <w:sz w:val="22"/>
          <w:szCs w:val="22"/>
          <w:lang w:eastAsia="en-GB"/>
        </w:rPr>
      </w:pPr>
      <w:r>
        <w:t>A.1.4</w:t>
      </w:r>
      <w:r w:rsidRPr="00A64CB9">
        <w:rPr>
          <w:rFonts w:ascii="Calibri" w:hAnsi="Calibri"/>
          <w:sz w:val="22"/>
          <w:szCs w:val="22"/>
          <w:lang w:eastAsia="en-GB"/>
        </w:rPr>
        <w:tab/>
      </w:r>
      <w:r>
        <w:t>NP Query in Originating Network</w:t>
      </w:r>
      <w:r>
        <w:tab/>
      </w:r>
      <w:r>
        <w:fldChar w:fldCharType="begin" w:fldLock="1"/>
      </w:r>
      <w:r>
        <w:instrText xml:space="preserve"> PAGEREF _Toc95827384 \h </w:instrText>
      </w:r>
      <w:r>
        <w:fldChar w:fldCharType="separate"/>
      </w:r>
      <w:r>
        <w:t>23</w:t>
      </w:r>
      <w:r>
        <w:fldChar w:fldCharType="end"/>
      </w:r>
    </w:p>
    <w:p w14:paraId="2399AC29" w14:textId="5077D812" w:rsidR="00DE7509" w:rsidRPr="00A64CB9" w:rsidRDefault="00DE7509">
      <w:pPr>
        <w:pStyle w:val="TOC3"/>
        <w:rPr>
          <w:rFonts w:ascii="Calibri" w:hAnsi="Calibri"/>
          <w:sz w:val="22"/>
          <w:szCs w:val="22"/>
          <w:lang w:eastAsia="en-GB"/>
        </w:rPr>
      </w:pPr>
      <w:r>
        <w:t>A.1.4.1</w:t>
      </w:r>
      <w:r w:rsidRPr="00A64CB9">
        <w:rPr>
          <w:rFonts w:ascii="Calibri" w:hAnsi="Calibri"/>
          <w:sz w:val="22"/>
          <w:szCs w:val="22"/>
          <w:lang w:eastAsia="en-GB"/>
        </w:rPr>
        <w:tab/>
      </w:r>
      <w:r>
        <w:t>OQoD – Number is not ported</w:t>
      </w:r>
      <w:r>
        <w:tab/>
      </w:r>
      <w:r>
        <w:fldChar w:fldCharType="begin" w:fldLock="1"/>
      </w:r>
      <w:r>
        <w:instrText xml:space="preserve"> PAGEREF _Toc95827385 \h </w:instrText>
      </w:r>
      <w:r>
        <w:fldChar w:fldCharType="separate"/>
      </w:r>
      <w:r>
        <w:t>23</w:t>
      </w:r>
      <w:r>
        <w:fldChar w:fldCharType="end"/>
      </w:r>
    </w:p>
    <w:p w14:paraId="596E6F0B" w14:textId="13C1E5B4" w:rsidR="00DE7509" w:rsidRPr="00A64CB9" w:rsidRDefault="00DE7509">
      <w:pPr>
        <w:pStyle w:val="TOC3"/>
        <w:rPr>
          <w:rFonts w:ascii="Calibri" w:hAnsi="Calibri"/>
          <w:sz w:val="22"/>
          <w:szCs w:val="22"/>
          <w:lang w:eastAsia="en-GB"/>
        </w:rPr>
      </w:pPr>
      <w:r>
        <w:t>A.1.4.2</w:t>
      </w:r>
      <w:r w:rsidRPr="00A64CB9">
        <w:rPr>
          <w:rFonts w:ascii="Calibri" w:hAnsi="Calibri"/>
          <w:sz w:val="22"/>
          <w:szCs w:val="22"/>
          <w:lang w:eastAsia="en-GB"/>
        </w:rPr>
        <w:tab/>
      </w:r>
      <w:r>
        <w:t>OQoD – Number is ported</w:t>
      </w:r>
      <w:r>
        <w:tab/>
      </w:r>
      <w:r>
        <w:fldChar w:fldCharType="begin" w:fldLock="1"/>
      </w:r>
      <w:r>
        <w:instrText xml:space="preserve"> PAGEREF _Toc95827386 \h </w:instrText>
      </w:r>
      <w:r>
        <w:fldChar w:fldCharType="separate"/>
      </w:r>
      <w:r>
        <w:t>24</w:t>
      </w:r>
      <w:r>
        <w:fldChar w:fldCharType="end"/>
      </w:r>
    </w:p>
    <w:p w14:paraId="7CA6E424" w14:textId="7A0B937F" w:rsidR="00DE7509" w:rsidRPr="00A64CB9" w:rsidRDefault="00DE7509">
      <w:pPr>
        <w:pStyle w:val="TOC3"/>
        <w:rPr>
          <w:rFonts w:ascii="Calibri" w:hAnsi="Calibri"/>
          <w:sz w:val="22"/>
          <w:szCs w:val="22"/>
          <w:lang w:eastAsia="en-GB"/>
        </w:rPr>
      </w:pPr>
      <w:r>
        <w:t>A.1.4.3</w:t>
      </w:r>
      <w:r w:rsidRPr="00A64CB9">
        <w:rPr>
          <w:rFonts w:ascii="Calibri" w:hAnsi="Calibri"/>
          <w:sz w:val="22"/>
          <w:szCs w:val="22"/>
          <w:lang w:eastAsia="en-GB"/>
        </w:rPr>
        <w:tab/>
      </w:r>
      <w:r>
        <w:t>IN-Query for CAMEL pre-paid service</w:t>
      </w:r>
      <w:r>
        <w:tab/>
      </w:r>
      <w:r>
        <w:fldChar w:fldCharType="begin" w:fldLock="1"/>
      </w:r>
      <w:r>
        <w:instrText xml:space="preserve"> PAGEREF _Toc95827387 \h </w:instrText>
      </w:r>
      <w:r>
        <w:fldChar w:fldCharType="separate"/>
      </w:r>
      <w:r>
        <w:t>25</w:t>
      </w:r>
      <w:r>
        <w:fldChar w:fldCharType="end"/>
      </w:r>
    </w:p>
    <w:p w14:paraId="298B2F8B" w14:textId="5D6FAD5D" w:rsidR="00DE7509" w:rsidRPr="00A64CB9" w:rsidRDefault="00DE7509">
      <w:pPr>
        <w:pStyle w:val="TOC1"/>
        <w:rPr>
          <w:rFonts w:ascii="Calibri" w:hAnsi="Calibri"/>
          <w:szCs w:val="22"/>
          <w:lang w:eastAsia="en-GB"/>
        </w:rPr>
      </w:pPr>
      <w:r>
        <w:t>A.2</w:t>
      </w:r>
      <w:r w:rsidRPr="00A64CB9">
        <w:rPr>
          <w:rFonts w:ascii="Calibri" w:hAnsi="Calibri"/>
          <w:szCs w:val="22"/>
          <w:lang w:eastAsia="en-GB"/>
        </w:rPr>
        <w:tab/>
      </w:r>
      <w:r>
        <w:t>Information flows</w:t>
      </w:r>
      <w:r>
        <w:tab/>
      </w:r>
      <w:r>
        <w:fldChar w:fldCharType="begin" w:fldLock="1"/>
      </w:r>
      <w:r>
        <w:instrText xml:space="preserve"> PAGEREF _Toc95827388 \h </w:instrText>
      </w:r>
      <w:r>
        <w:fldChar w:fldCharType="separate"/>
      </w:r>
      <w:r>
        <w:t>27</w:t>
      </w:r>
      <w:r>
        <w:fldChar w:fldCharType="end"/>
      </w:r>
    </w:p>
    <w:p w14:paraId="5BABA1B7" w14:textId="54DAAF38" w:rsidR="00DE7509" w:rsidRPr="00A64CB9" w:rsidRDefault="00DE7509">
      <w:pPr>
        <w:pStyle w:val="TOC1"/>
        <w:rPr>
          <w:rFonts w:ascii="Calibri" w:hAnsi="Calibri"/>
          <w:szCs w:val="22"/>
          <w:lang w:eastAsia="en-GB"/>
        </w:rPr>
      </w:pPr>
      <w:r>
        <w:t>A.3</w:t>
      </w:r>
      <w:r w:rsidRPr="00A64CB9">
        <w:rPr>
          <w:rFonts w:ascii="Calibri" w:hAnsi="Calibri"/>
          <w:szCs w:val="22"/>
          <w:lang w:eastAsia="en-GB"/>
        </w:rPr>
        <w:tab/>
      </w:r>
      <w:r>
        <w:t>Functional requirements of network entities</w:t>
      </w:r>
      <w:r>
        <w:tab/>
      </w:r>
      <w:r>
        <w:fldChar w:fldCharType="begin" w:fldLock="1"/>
      </w:r>
      <w:r>
        <w:instrText xml:space="preserve"> PAGEREF _Toc95827389 \h </w:instrText>
      </w:r>
      <w:r>
        <w:fldChar w:fldCharType="separate"/>
      </w:r>
      <w:r>
        <w:t>33</w:t>
      </w:r>
      <w:r>
        <w:fldChar w:fldCharType="end"/>
      </w:r>
    </w:p>
    <w:p w14:paraId="6267C87D" w14:textId="68E8D738" w:rsidR="00DE7509" w:rsidRPr="00A64CB9" w:rsidRDefault="00DE7509">
      <w:pPr>
        <w:pStyle w:val="TOC2"/>
        <w:rPr>
          <w:rFonts w:ascii="Calibri" w:hAnsi="Calibri"/>
          <w:sz w:val="22"/>
          <w:szCs w:val="22"/>
          <w:lang w:eastAsia="en-GB"/>
        </w:rPr>
      </w:pPr>
      <w:r>
        <w:t>A.3.1</w:t>
      </w:r>
      <w:r w:rsidRPr="00A64CB9">
        <w:rPr>
          <w:rFonts w:ascii="Calibri" w:hAnsi="Calibri"/>
          <w:sz w:val="22"/>
          <w:szCs w:val="22"/>
          <w:lang w:eastAsia="en-GB"/>
        </w:rPr>
        <w:tab/>
      </w:r>
      <w:r>
        <w:t>Functional requirement of GMSC</w:t>
      </w:r>
      <w:r>
        <w:tab/>
      </w:r>
      <w:r>
        <w:fldChar w:fldCharType="begin" w:fldLock="1"/>
      </w:r>
      <w:r>
        <w:instrText xml:space="preserve"> PAGEREF _Toc95827390 \h </w:instrText>
      </w:r>
      <w:r>
        <w:fldChar w:fldCharType="separate"/>
      </w:r>
      <w:r>
        <w:t>33</w:t>
      </w:r>
      <w:r>
        <w:fldChar w:fldCharType="end"/>
      </w:r>
    </w:p>
    <w:p w14:paraId="4283498A" w14:textId="2460E2DC" w:rsidR="00DE7509" w:rsidRPr="00A64CB9" w:rsidRDefault="00DE7509">
      <w:pPr>
        <w:pStyle w:val="TOC3"/>
        <w:rPr>
          <w:rFonts w:ascii="Calibri" w:hAnsi="Calibri"/>
          <w:sz w:val="22"/>
          <w:szCs w:val="22"/>
          <w:lang w:eastAsia="en-GB"/>
        </w:rPr>
      </w:pPr>
      <w:r>
        <w:t>A.3.1.1</w:t>
      </w:r>
      <w:r w:rsidRPr="00A64CB9">
        <w:rPr>
          <w:rFonts w:ascii="Calibri" w:hAnsi="Calibri"/>
          <w:sz w:val="22"/>
          <w:szCs w:val="22"/>
          <w:lang w:eastAsia="en-GB"/>
        </w:rPr>
        <w:tab/>
      </w:r>
      <w:r>
        <w:t>Procedure MOBILE_NUMBER_PORTABILITY_IN_QoHR</w:t>
      </w:r>
      <w:r>
        <w:tab/>
      </w:r>
      <w:r>
        <w:fldChar w:fldCharType="begin" w:fldLock="1"/>
      </w:r>
      <w:r>
        <w:instrText xml:space="preserve"> PAGEREF _Toc95827391 \h </w:instrText>
      </w:r>
      <w:r>
        <w:fldChar w:fldCharType="separate"/>
      </w:r>
      <w:r>
        <w:t>33</w:t>
      </w:r>
      <w:r>
        <w:fldChar w:fldCharType="end"/>
      </w:r>
    </w:p>
    <w:p w14:paraId="41A8FCB6" w14:textId="1709CC4F" w:rsidR="00DE7509" w:rsidRPr="00A64CB9" w:rsidRDefault="00DE7509">
      <w:pPr>
        <w:pStyle w:val="TOC3"/>
        <w:rPr>
          <w:rFonts w:ascii="Calibri" w:hAnsi="Calibri"/>
          <w:sz w:val="22"/>
          <w:szCs w:val="22"/>
          <w:lang w:eastAsia="en-GB"/>
        </w:rPr>
      </w:pPr>
      <w:r>
        <w:t>A.3.1.2</w:t>
      </w:r>
      <w:r w:rsidRPr="00A64CB9">
        <w:rPr>
          <w:rFonts w:ascii="Calibri" w:hAnsi="Calibri"/>
          <w:sz w:val="22"/>
          <w:szCs w:val="22"/>
          <w:lang w:eastAsia="en-GB"/>
        </w:rPr>
        <w:tab/>
      </w:r>
      <w:r>
        <w:t>Procedure MOBILE_NUMBER_PORTABILITY_IN_TQoD</w:t>
      </w:r>
      <w:r>
        <w:tab/>
      </w:r>
      <w:r>
        <w:fldChar w:fldCharType="begin" w:fldLock="1"/>
      </w:r>
      <w:r>
        <w:instrText xml:space="preserve"> PAGEREF _Toc95827392 \h </w:instrText>
      </w:r>
      <w:r>
        <w:fldChar w:fldCharType="separate"/>
      </w:r>
      <w:r>
        <w:t>35</w:t>
      </w:r>
      <w:r>
        <w:fldChar w:fldCharType="end"/>
      </w:r>
    </w:p>
    <w:p w14:paraId="0AF3BA32" w14:textId="5F2951ED" w:rsidR="00DE7509" w:rsidRPr="00A64CB9" w:rsidRDefault="00DE7509">
      <w:pPr>
        <w:pStyle w:val="TOC2"/>
        <w:rPr>
          <w:rFonts w:ascii="Calibri" w:hAnsi="Calibri"/>
          <w:sz w:val="22"/>
          <w:szCs w:val="22"/>
          <w:lang w:eastAsia="en-GB"/>
        </w:rPr>
      </w:pPr>
      <w:r>
        <w:t>A.3.2</w:t>
      </w:r>
      <w:r w:rsidRPr="00A64CB9">
        <w:rPr>
          <w:rFonts w:ascii="Calibri" w:hAnsi="Calibri"/>
          <w:sz w:val="22"/>
          <w:szCs w:val="22"/>
          <w:lang w:eastAsia="en-GB"/>
        </w:rPr>
        <w:tab/>
      </w:r>
      <w:r>
        <w:t>Functional requirement of MSC</w:t>
      </w:r>
      <w:r>
        <w:tab/>
      </w:r>
      <w:r>
        <w:fldChar w:fldCharType="begin" w:fldLock="1"/>
      </w:r>
      <w:r>
        <w:instrText xml:space="preserve"> PAGEREF _Toc95827393 \h </w:instrText>
      </w:r>
      <w:r>
        <w:fldChar w:fldCharType="separate"/>
      </w:r>
      <w:r>
        <w:t>36</w:t>
      </w:r>
      <w:r>
        <w:fldChar w:fldCharType="end"/>
      </w:r>
    </w:p>
    <w:p w14:paraId="433ACF1B" w14:textId="76BBB2BB" w:rsidR="00DE7509" w:rsidRPr="00A64CB9" w:rsidRDefault="00DE7509">
      <w:pPr>
        <w:pStyle w:val="TOC3"/>
        <w:rPr>
          <w:rFonts w:ascii="Calibri" w:hAnsi="Calibri"/>
          <w:sz w:val="22"/>
          <w:szCs w:val="22"/>
          <w:lang w:eastAsia="en-GB"/>
        </w:rPr>
      </w:pPr>
      <w:r>
        <w:t>A.3.2.1</w:t>
      </w:r>
      <w:r w:rsidRPr="00A64CB9">
        <w:rPr>
          <w:rFonts w:ascii="Calibri" w:hAnsi="Calibri"/>
          <w:sz w:val="22"/>
          <w:szCs w:val="22"/>
          <w:lang w:eastAsia="en-GB"/>
        </w:rPr>
        <w:tab/>
      </w:r>
      <w:r>
        <w:t>Procedure MOBILE_NUMBER_PORTABILITY_IN_OQoD</w:t>
      </w:r>
      <w:r>
        <w:tab/>
      </w:r>
      <w:r>
        <w:fldChar w:fldCharType="begin" w:fldLock="1"/>
      </w:r>
      <w:r>
        <w:instrText xml:space="preserve"> PAGEREF _Toc95827394 \h </w:instrText>
      </w:r>
      <w:r>
        <w:fldChar w:fldCharType="separate"/>
      </w:r>
      <w:r>
        <w:t>36</w:t>
      </w:r>
      <w:r>
        <w:fldChar w:fldCharType="end"/>
      </w:r>
    </w:p>
    <w:p w14:paraId="42280877" w14:textId="1BE98F48" w:rsidR="00DE7509" w:rsidRPr="00A64CB9" w:rsidRDefault="00DE7509">
      <w:pPr>
        <w:pStyle w:val="TOC2"/>
        <w:rPr>
          <w:rFonts w:ascii="Calibri" w:hAnsi="Calibri"/>
          <w:sz w:val="22"/>
          <w:szCs w:val="22"/>
          <w:lang w:eastAsia="en-GB"/>
        </w:rPr>
      </w:pPr>
      <w:r>
        <w:t>A.3.3</w:t>
      </w:r>
      <w:r w:rsidRPr="00A64CB9">
        <w:rPr>
          <w:rFonts w:ascii="Calibri" w:hAnsi="Calibri"/>
          <w:sz w:val="22"/>
          <w:szCs w:val="22"/>
          <w:lang w:eastAsia="en-GB"/>
        </w:rPr>
        <w:tab/>
      </w:r>
      <w:r>
        <w:t>Functional requirement of NPDB</w:t>
      </w:r>
      <w:r>
        <w:tab/>
      </w:r>
      <w:r>
        <w:fldChar w:fldCharType="begin" w:fldLock="1"/>
      </w:r>
      <w:r>
        <w:instrText xml:space="preserve"> PAGEREF _Toc95827395 \h </w:instrText>
      </w:r>
      <w:r>
        <w:fldChar w:fldCharType="separate"/>
      </w:r>
      <w:r>
        <w:t>38</w:t>
      </w:r>
      <w:r>
        <w:fldChar w:fldCharType="end"/>
      </w:r>
    </w:p>
    <w:p w14:paraId="14D985EA" w14:textId="1356115D" w:rsidR="00DE7509" w:rsidRPr="00A64CB9" w:rsidRDefault="00DE7509">
      <w:pPr>
        <w:pStyle w:val="TOC3"/>
        <w:rPr>
          <w:rFonts w:ascii="Calibri" w:hAnsi="Calibri"/>
          <w:sz w:val="22"/>
          <w:szCs w:val="22"/>
          <w:lang w:eastAsia="en-GB"/>
        </w:rPr>
      </w:pPr>
      <w:r>
        <w:t>A.3.3.1</w:t>
      </w:r>
      <w:r w:rsidRPr="00A64CB9">
        <w:rPr>
          <w:rFonts w:ascii="Calibri" w:hAnsi="Calibri"/>
          <w:sz w:val="22"/>
          <w:szCs w:val="22"/>
          <w:lang w:eastAsia="en-GB"/>
        </w:rPr>
        <w:tab/>
      </w:r>
      <w:r>
        <w:t>Process IN_QUERY_NPDB</w:t>
      </w:r>
      <w:r>
        <w:tab/>
      </w:r>
      <w:r>
        <w:fldChar w:fldCharType="begin" w:fldLock="1"/>
      </w:r>
      <w:r>
        <w:instrText xml:space="preserve"> PAGEREF _Toc95827396 \h </w:instrText>
      </w:r>
      <w:r>
        <w:fldChar w:fldCharType="separate"/>
      </w:r>
      <w:r>
        <w:t>38</w:t>
      </w:r>
      <w:r>
        <w:fldChar w:fldCharType="end"/>
      </w:r>
    </w:p>
    <w:p w14:paraId="77F31CD3" w14:textId="40AB9E4B" w:rsidR="00DE7509" w:rsidRPr="00A64CB9" w:rsidRDefault="00DE7509">
      <w:pPr>
        <w:pStyle w:val="TOC1"/>
        <w:rPr>
          <w:rFonts w:ascii="Calibri" w:hAnsi="Calibri"/>
          <w:szCs w:val="22"/>
          <w:lang w:eastAsia="en-GB"/>
        </w:rPr>
      </w:pPr>
      <w:r>
        <w:t>A.4</w:t>
      </w:r>
      <w:r w:rsidRPr="00A64CB9">
        <w:rPr>
          <w:rFonts w:ascii="Calibri" w:hAnsi="Calibri"/>
          <w:szCs w:val="22"/>
          <w:lang w:eastAsia="en-GB"/>
        </w:rPr>
        <w:tab/>
      </w:r>
      <w:r>
        <w:t>Contents of messages</w:t>
      </w:r>
      <w:r>
        <w:tab/>
      </w:r>
      <w:r>
        <w:fldChar w:fldCharType="begin" w:fldLock="1"/>
      </w:r>
      <w:r>
        <w:instrText xml:space="preserve"> PAGEREF _Toc95827397 \h </w:instrText>
      </w:r>
      <w:r>
        <w:fldChar w:fldCharType="separate"/>
      </w:r>
      <w:r>
        <w:t>39</w:t>
      </w:r>
      <w:r>
        <w:fldChar w:fldCharType="end"/>
      </w:r>
    </w:p>
    <w:p w14:paraId="44A5BB0B" w14:textId="127F6B87" w:rsidR="00DE7509" w:rsidRPr="00A64CB9" w:rsidRDefault="00DE7509">
      <w:pPr>
        <w:pStyle w:val="TOC2"/>
        <w:rPr>
          <w:rFonts w:ascii="Calibri" w:hAnsi="Calibri"/>
          <w:sz w:val="22"/>
          <w:szCs w:val="22"/>
          <w:lang w:eastAsia="en-GB"/>
        </w:rPr>
      </w:pPr>
      <w:r>
        <w:t>A.4.1</w:t>
      </w:r>
      <w:r w:rsidRPr="00A64CB9">
        <w:rPr>
          <w:rFonts w:ascii="Calibri" w:hAnsi="Calibri"/>
          <w:sz w:val="22"/>
          <w:szCs w:val="22"/>
          <w:lang w:eastAsia="en-GB"/>
        </w:rPr>
        <w:tab/>
      </w:r>
      <w:r>
        <w:t>Messages on the ISUP interface</w:t>
      </w:r>
      <w:r>
        <w:tab/>
      </w:r>
      <w:r>
        <w:fldChar w:fldCharType="begin" w:fldLock="1"/>
      </w:r>
      <w:r>
        <w:instrText xml:space="preserve"> PAGEREF _Toc95827398 \h </w:instrText>
      </w:r>
      <w:r>
        <w:fldChar w:fldCharType="separate"/>
      </w:r>
      <w:r>
        <w:t>39</w:t>
      </w:r>
      <w:r>
        <w:fldChar w:fldCharType="end"/>
      </w:r>
    </w:p>
    <w:p w14:paraId="25058085" w14:textId="478A3044" w:rsidR="00DE7509" w:rsidRPr="00A64CB9" w:rsidRDefault="00DE7509">
      <w:pPr>
        <w:pStyle w:val="TOC3"/>
        <w:rPr>
          <w:rFonts w:ascii="Calibri" w:hAnsi="Calibri"/>
          <w:sz w:val="22"/>
          <w:szCs w:val="22"/>
          <w:lang w:eastAsia="en-GB"/>
        </w:rPr>
      </w:pPr>
      <w:r>
        <w:t>A.4.1.1</w:t>
      </w:r>
      <w:r w:rsidRPr="00A64CB9">
        <w:rPr>
          <w:rFonts w:ascii="Calibri" w:hAnsi="Calibri"/>
          <w:sz w:val="22"/>
          <w:szCs w:val="22"/>
          <w:lang w:eastAsia="en-GB"/>
        </w:rPr>
        <w:tab/>
      </w:r>
      <w:r>
        <w:t>IAM for ETSI ISUP interface</w:t>
      </w:r>
      <w:r>
        <w:tab/>
      </w:r>
      <w:r>
        <w:fldChar w:fldCharType="begin" w:fldLock="1"/>
      </w:r>
      <w:r>
        <w:instrText xml:space="preserve"> PAGEREF _Toc95827399 \h </w:instrText>
      </w:r>
      <w:r>
        <w:fldChar w:fldCharType="separate"/>
      </w:r>
      <w:r>
        <w:t>39</w:t>
      </w:r>
      <w:r>
        <w:fldChar w:fldCharType="end"/>
      </w:r>
    </w:p>
    <w:p w14:paraId="5F203AE4" w14:textId="490876CE" w:rsidR="00DE7509" w:rsidRPr="00A64CB9" w:rsidRDefault="00DE7509">
      <w:pPr>
        <w:pStyle w:val="TOC3"/>
        <w:rPr>
          <w:rFonts w:ascii="Calibri" w:hAnsi="Calibri"/>
          <w:sz w:val="22"/>
          <w:szCs w:val="22"/>
          <w:lang w:eastAsia="en-GB"/>
        </w:rPr>
      </w:pPr>
      <w:r>
        <w:t>A.4.1.2</w:t>
      </w:r>
      <w:r w:rsidRPr="00A64CB9">
        <w:rPr>
          <w:rFonts w:ascii="Calibri" w:hAnsi="Calibri"/>
          <w:sz w:val="22"/>
          <w:szCs w:val="22"/>
          <w:lang w:eastAsia="en-GB"/>
        </w:rPr>
        <w:tab/>
      </w:r>
      <w:r>
        <w:t>IAM for ANSI ISUP interface</w:t>
      </w:r>
      <w:r>
        <w:tab/>
      </w:r>
      <w:r>
        <w:fldChar w:fldCharType="begin" w:fldLock="1"/>
      </w:r>
      <w:r>
        <w:instrText xml:space="preserve"> PAGEREF _Toc95827400 \h </w:instrText>
      </w:r>
      <w:r>
        <w:fldChar w:fldCharType="separate"/>
      </w:r>
      <w:r>
        <w:t>39</w:t>
      </w:r>
      <w:r>
        <w:fldChar w:fldCharType="end"/>
      </w:r>
    </w:p>
    <w:p w14:paraId="72802F17" w14:textId="093BA1A7" w:rsidR="00DE7509" w:rsidRPr="00A64CB9" w:rsidRDefault="00DE7509">
      <w:pPr>
        <w:pStyle w:val="TOC2"/>
        <w:rPr>
          <w:rFonts w:ascii="Calibri" w:hAnsi="Calibri"/>
          <w:sz w:val="22"/>
          <w:szCs w:val="22"/>
          <w:lang w:eastAsia="en-GB"/>
        </w:rPr>
      </w:pPr>
      <w:r>
        <w:t>A.4.2</w:t>
      </w:r>
      <w:r w:rsidRPr="00A64CB9">
        <w:rPr>
          <w:rFonts w:ascii="Calibri" w:hAnsi="Calibri"/>
          <w:sz w:val="22"/>
          <w:szCs w:val="22"/>
          <w:lang w:eastAsia="en-GB"/>
        </w:rPr>
        <w:tab/>
      </w:r>
      <w:r>
        <w:t>Messages on the MSC - NPDB interface</w:t>
      </w:r>
      <w:r>
        <w:tab/>
      </w:r>
      <w:r>
        <w:fldChar w:fldCharType="begin" w:fldLock="1"/>
      </w:r>
      <w:r>
        <w:instrText xml:space="preserve"> PAGEREF _Toc95827401 \h </w:instrText>
      </w:r>
      <w:r>
        <w:fldChar w:fldCharType="separate"/>
      </w:r>
      <w:r>
        <w:t>39</w:t>
      </w:r>
      <w:r>
        <w:fldChar w:fldCharType="end"/>
      </w:r>
    </w:p>
    <w:p w14:paraId="3A9B85A2" w14:textId="677E8A8E" w:rsidR="00DE7509" w:rsidRPr="00A64CB9" w:rsidRDefault="00DE7509">
      <w:pPr>
        <w:pStyle w:val="TOC3"/>
        <w:rPr>
          <w:rFonts w:ascii="Calibri" w:hAnsi="Calibri"/>
          <w:sz w:val="22"/>
          <w:szCs w:val="22"/>
          <w:lang w:eastAsia="en-GB"/>
        </w:rPr>
      </w:pPr>
      <w:r>
        <w:t>A.4.2.1</w:t>
      </w:r>
      <w:r w:rsidRPr="00A64CB9">
        <w:rPr>
          <w:rFonts w:ascii="Calibri" w:hAnsi="Calibri"/>
          <w:sz w:val="22"/>
          <w:szCs w:val="22"/>
          <w:lang w:eastAsia="en-GB"/>
        </w:rPr>
        <w:tab/>
      </w:r>
      <w:r>
        <w:t>INITIAL DP</w:t>
      </w:r>
      <w:r>
        <w:tab/>
      </w:r>
      <w:r>
        <w:fldChar w:fldCharType="begin" w:fldLock="1"/>
      </w:r>
      <w:r>
        <w:instrText xml:space="preserve"> PAGEREF _Toc95827402 \h </w:instrText>
      </w:r>
      <w:r>
        <w:fldChar w:fldCharType="separate"/>
      </w:r>
      <w:r>
        <w:t>39</w:t>
      </w:r>
      <w:r>
        <w:fldChar w:fldCharType="end"/>
      </w:r>
    </w:p>
    <w:p w14:paraId="7B62707D" w14:textId="6EA1E88E" w:rsidR="00DE7509" w:rsidRPr="00A64CB9" w:rsidRDefault="00DE7509">
      <w:pPr>
        <w:pStyle w:val="TOC3"/>
        <w:rPr>
          <w:rFonts w:ascii="Calibri" w:hAnsi="Calibri"/>
          <w:sz w:val="22"/>
          <w:szCs w:val="22"/>
          <w:lang w:eastAsia="en-GB"/>
        </w:rPr>
      </w:pPr>
      <w:r>
        <w:t>A.4.2.2</w:t>
      </w:r>
      <w:r w:rsidRPr="00A64CB9">
        <w:rPr>
          <w:rFonts w:ascii="Calibri" w:hAnsi="Calibri"/>
          <w:sz w:val="22"/>
          <w:szCs w:val="22"/>
          <w:lang w:eastAsia="en-GB"/>
        </w:rPr>
        <w:tab/>
      </w:r>
      <w:r>
        <w:t>INITIAL DP negative response</w:t>
      </w:r>
      <w:r>
        <w:tab/>
      </w:r>
      <w:r>
        <w:fldChar w:fldCharType="begin" w:fldLock="1"/>
      </w:r>
      <w:r>
        <w:instrText xml:space="preserve"> PAGEREF _Toc95827403 \h </w:instrText>
      </w:r>
      <w:r>
        <w:fldChar w:fldCharType="separate"/>
      </w:r>
      <w:r>
        <w:t>40</w:t>
      </w:r>
      <w:r>
        <w:fldChar w:fldCharType="end"/>
      </w:r>
    </w:p>
    <w:p w14:paraId="0A82670C" w14:textId="00B3C082" w:rsidR="00DE7509" w:rsidRPr="00A64CB9" w:rsidRDefault="00DE7509">
      <w:pPr>
        <w:pStyle w:val="TOC3"/>
        <w:rPr>
          <w:rFonts w:ascii="Calibri" w:hAnsi="Calibri"/>
          <w:sz w:val="22"/>
          <w:szCs w:val="22"/>
          <w:lang w:eastAsia="en-GB"/>
        </w:rPr>
      </w:pPr>
      <w:r>
        <w:t>A.4.2.3</w:t>
      </w:r>
      <w:r w:rsidRPr="00A64CB9">
        <w:rPr>
          <w:rFonts w:ascii="Calibri" w:hAnsi="Calibri"/>
          <w:sz w:val="22"/>
          <w:szCs w:val="22"/>
          <w:lang w:eastAsia="en-GB"/>
        </w:rPr>
        <w:tab/>
      </w:r>
      <w:r>
        <w:t>CONNECT</w:t>
      </w:r>
      <w:r>
        <w:tab/>
      </w:r>
      <w:r>
        <w:fldChar w:fldCharType="begin" w:fldLock="1"/>
      </w:r>
      <w:r>
        <w:instrText xml:space="preserve"> PAGEREF _Toc95827404 \h </w:instrText>
      </w:r>
      <w:r>
        <w:fldChar w:fldCharType="separate"/>
      </w:r>
      <w:r>
        <w:t>40</w:t>
      </w:r>
      <w:r>
        <w:fldChar w:fldCharType="end"/>
      </w:r>
    </w:p>
    <w:p w14:paraId="47B7DFBF" w14:textId="5707C02B" w:rsidR="00DE7509" w:rsidRPr="00A64CB9" w:rsidRDefault="00DE7509">
      <w:pPr>
        <w:pStyle w:val="TOC3"/>
        <w:rPr>
          <w:rFonts w:ascii="Calibri" w:hAnsi="Calibri"/>
          <w:sz w:val="22"/>
          <w:szCs w:val="22"/>
          <w:lang w:eastAsia="en-GB"/>
        </w:rPr>
      </w:pPr>
      <w:r>
        <w:t>A.4.2.4</w:t>
      </w:r>
      <w:r w:rsidRPr="00A64CB9">
        <w:rPr>
          <w:rFonts w:ascii="Calibri" w:hAnsi="Calibri"/>
          <w:sz w:val="22"/>
          <w:szCs w:val="22"/>
          <w:lang w:eastAsia="en-GB"/>
        </w:rPr>
        <w:tab/>
      </w:r>
      <w:r>
        <w:t>CONTINUE</w:t>
      </w:r>
      <w:r>
        <w:tab/>
      </w:r>
      <w:r>
        <w:fldChar w:fldCharType="begin" w:fldLock="1"/>
      </w:r>
      <w:r>
        <w:instrText xml:space="preserve"> PAGEREF _Toc95827405 \h </w:instrText>
      </w:r>
      <w:r>
        <w:fldChar w:fldCharType="separate"/>
      </w:r>
      <w:r>
        <w:t>40</w:t>
      </w:r>
      <w:r>
        <w:fldChar w:fldCharType="end"/>
      </w:r>
    </w:p>
    <w:p w14:paraId="740F788D" w14:textId="2034A262" w:rsidR="00DE7509" w:rsidRPr="00A64CB9" w:rsidRDefault="00DE7509">
      <w:pPr>
        <w:pStyle w:val="TOC3"/>
        <w:rPr>
          <w:rFonts w:ascii="Calibri" w:hAnsi="Calibri"/>
          <w:sz w:val="22"/>
          <w:szCs w:val="22"/>
          <w:lang w:eastAsia="en-GB"/>
        </w:rPr>
      </w:pPr>
      <w:r>
        <w:t>A.4.2.5</w:t>
      </w:r>
      <w:r w:rsidRPr="00A64CB9">
        <w:rPr>
          <w:rFonts w:ascii="Calibri" w:hAnsi="Calibri"/>
          <w:sz w:val="22"/>
          <w:szCs w:val="22"/>
          <w:lang w:eastAsia="en-GB"/>
        </w:rPr>
        <w:tab/>
      </w:r>
      <w:r>
        <w:t>RELEASE CALL</w:t>
      </w:r>
      <w:r>
        <w:tab/>
      </w:r>
      <w:r>
        <w:fldChar w:fldCharType="begin" w:fldLock="1"/>
      </w:r>
      <w:r>
        <w:instrText xml:space="preserve"> PAGEREF _Toc95827406 \h </w:instrText>
      </w:r>
      <w:r>
        <w:fldChar w:fldCharType="separate"/>
      </w:r>
      <w:r>
        <w:t>40</w:t>
      </w:r>
      <w:r>
        <w:fldChar w:fldCharType="end"/>
      </w:r>
    </w:p>
    <w:p w14:paraId="1090B515" w14:textId="16CEC7D7" w:rsidR="00DE7509" w:rsidRPr="00A64CB9" w:rsidRDefault="00DE7509">
      <w:pPr>
        <w:pStyle w:val="TOC3"/>
        <w:rPr>
          <w:rFonts w:ascii="Calibri" w:hAnsi="Calibri"/>
          <w:sz w:val="22"/>
          <w:szCs w:val="22"/>
          <w:lang w:eastAsia="en-GB"/>
        </w:rPr>
      </w:pPr>
      <w:r>
        <w:t>A.4.2.6</w:t>
      </w:r>
      <w:r w:rsidRPr="00A64CB9">
        <w:rPr>
          <w:rFonts w:ascii="Calibri" w:hAnsi="Calibri"/>
          <w:sz w:val="22"/>
          <w:szCs w:val="22"/>
          <w:lang w:eastAsia="en-GB"/>
        </w:rPr>
        <w:tab/>
      </w:r>
      <w:r>
        <w:t>ProvideInstruction:Start</w:t>
      </w:r>
      <w:r>
        <w:tab/>
      </w:r>
      <w:r>
        <w:fldChar w:fldCharType="begin" w:fldLock="1"/>
      </w:r>
      <w:r>
        <w:instrText xml:space="preserve"> PAGEREF _Toc95827407 \h </w:instrText>
      </w:r>
      <w:r>
        <w:fldChar w:fldCharType="separate"/>
      </w:r>
      <w:r>
        <w:t>40</w:t>
      </w:r>
      <w:r>
        <w:fldChar w:fldCharType="end"/>
      </w:r>
    </w:p>
    <w:p w14:paraId="1A7FA3D9" w14:textId="7D7C4712" w:rsidR="00DE7509" w:rsidRPr="00A64CB9" w:rsidRDefault="00DE7509">
      <w:pPr>
        <w:pStyle w:val="TOC3"/>
        <w:rPr>
          <w:rFonts w:ascii="Calibri" w:hAnsi="Calibri"/>
          <w:sz w:val="22"/>
          <w:szCs w:val="22"/>
          <w:lang w:eastAsia="en-GB"/>
        </w:rPr>
      </w:pPr>
      <w:r>
        <w:t>A.4.2.7</w:t>
      </w:r>
      <w:r w:rsidRPr="00A64CB9">
        <w:rPr>
          <w:rFonts w:ascii="Calibri" w:hAnsi="Calibri"/>
          <w:sz w:val="22"/>
          <w:szCs w:val="22"/>
          <w:lang w:eastAsia="en-GB"/>
        </w:rPr>
        <w:tab/>
      </w:r>
      <w:r>
        <w:t>ConnectionControl:Connect</w:t>
      </w:r>
      <w:r>
        <w:tab/>
      </w:r>
      <w:r>
        <w:fldChar w:fldCharType="begin" w:fldLock="1"/>
      </w:r>
      <w:r>
        <w:instrText xml:space="preserve"> PAGEREF _Toc95827408 \h </w:instrText>
      </w:r>
      <w:r>
        <w:fldChar w:fldCharType="separate"/>
      </w:r>
      <w:r>
        <w:t>41</w:t>
      </w:r>
      <w:r>
        <w:fldChar w:fldCharType="end"/>
      </w:r>
    </w:p>
    <w:p w14:paraId="2DBD7EAB" w14:textId="62044DA5" w:rsidR="00DE7509" w:rsidRPr="00A64CB9" w:rsidRDefault="00DE7509" w:rsidP="00DE7509">
      <w:pPr>
        <w:pStyle w:val="TOC8"/>
        <w:rPr>
          <w:rFonts w:ascii="Calibri" w:hAnsi="Calibri"/>
          <w:b w:val="0"/>
          <w:szCs w:val="22"/>
          <w:lang w:eastAsia="en-GB"/>
        </w:rPr>
      </w:pPr>
      <w:r>
        <w:lastRenderedPageBreak/>
        <w:t>Annex B (normative):</w:t>
      </w:r>
      <w:r>
        <w:tab/>
        <w:t>Handling of Non-Call Related Signalling</w:t>
      </w:r>
      <w:r>
        <w:tab/>
      </w:r>
      <w:r>
        <w:fldChar w:fldCharType="begin" w:fldLock="1"/>
      </w:r>
      <w:r>
        <w:instrText xml:space="preserve"> PAGEREF _Toc95827409 \h </w:instrText>
      </w:r>
      <w:r>
        <w:fldChar w:fldCharType="separate"/>
      </w:r>
      <w:r>
        <w:t>42</w:t>
      </w:r>
      <w:r>
        <w:fldChar w:fldCharType="end"/>
      </w:r>
    </w:p>
    <w:p w14:paraId="59B140DC" w14:textId="2565F215" w:rsidR="00DE7509" w:rsidRPr="00A64CB9" w:rsidRDefault="00DE7509">
      <w:pPr>
        <w:pStyle w:val="TOC1"/>
        <w:rPr>
          <w:rFonts w:ascii="Calibri" w:hAnsi="Calibri"/>
          <w:szCs w:val="22"/>
          <w:lang w:eastAsia="en-GB"/>
        </w:rPr>
      </w:pPr>
      <w:r>
        <w:t>B.1</w:t>
      </w:r>
      <w:r w:rsidRPr="00A64CB9">
        <w:rPr>
          <w:rFonts w:ascii="Calibri" w:hAnsi="Calibri"/>
          <w:szCs w:val="22"/>
          <w:lang w:eastAsia="en-GB"/>
        </w:rPr>
        <w:tab/>
      </w:r>
      <w:r>
        <w:t>Handling of Non-call Related Signalling</w:t>
      </w:r>
      <w:r>
        <w:tab/>
      </w:r>
      <w:r>
        <w:fldChar w:fldCharType="begin" w:fldLock="1"/>
      </w:r>
      <w:r>
        <w:instrText xml:space="preserve"> PAGEREF _Toc95827410 \h </w:instrText>
      </w:r>
      <w:r>
        <w:fldChar w:fldCharType="separate"/>
      </w:r>
      <w:r>
        <w:t>42</w:t>
      </w:r>
      <w:r>
        <w:fldChar w:fldCharType="end"/>
      </w:r>
    </w:p>
    <w:p w14:paraId="0012107E" w14:textId="626198B0" w:rsidR="00DE7509" w:rsidRPr="00A64CB9" w:rsidRDefault="00DE7509">
      <w:pPr>
        <w:pStyle w:val="TOC2"/>
        <w:rPr>
          <w:rFonts w:ascii="Calibri" w:hAnsi="Calibri"/>
          <w:sz w:val="22"/>
          <w:szCs w:val="22"/>
          <w:lang w:eastAsia="en-GB"/>
        </w:rPr>
      </w:pPr>
      <w:r>
        <w:t>B.1.1</w:t>
      </w:r>
      <w:r w:rsidRPr="00A64CB9">
        <w:rPr>
          <w:rFonts w:ascii="Calibri" w:hAnsi="Calibri"/>
          <w:sz w:val="22"/>
          <w:szCs w:val="22"/>
          <w:lang w:eastAsia="en-GB"/>
        </w:rPr>
        <w:tab/>
      </w:r>
      <w:r>
        <w:t>Routeing Conventions</w:t>
      </w:r>
      <w:r>
        <w:tab/>
      </w:r>
      <w:r>
        <w:fldChar w:fldCharType="begin" w:fldLock="1"/>
      </w:r>
      <w:r>
        <w:instrText xml:space="preserve"> PAGEREF _Toc95827411 \h </w:instrText>
      </w:r>
      <w:r>
        <w:fldChar w:fldCharType="separate"/>
      </w:r>
      <w:r>
        <w:t>42</w:t>
      </w:r>
      <w:r>
        <w:fldChar w:fldCharType="end"/>
      </w:r>
    </w:p>
    <w:p w14:paraId="500F59B6" w14:textId="2929631F" w:rsidR="00DE7509" w:rsidRPr="00A64CB9" w:rsidRDefault="00DE7509">
      <w:pPr>
        <w:pStyle w:val="TOC2"/>
        <w:rPr>
          <w:rFonts w:ascii="Calibri" w:hAnsi="Calibri"/>
          <w:sz w:val="22"/>
          <w:szCs w:val="22"/>
          <w:lang w:eastAsia="en-GB"/>
        </w:rPr>
      </w:pPr>
      <w:r>
        <w:t>B.1.2</w:t>
      </w:r>
      <w:r w:rsidRPr="00A64CB9">
        <w:rPr>
          <w:rFonts w:ascii="Calibri" w:hAnsi="Calibri"/>
          <w:sz w:val="22"/>
          <w:szCs w:val="22"/>
          <w:lang w:eastAsia="en-GB"/>
        </w:rPr>
        <w:tab/>
      </w:r>
      <w:r>
        <w:t>Network Architecture</w:t>
      </w:r>
      <w:r>
        <w:tab/>
      </w:r>
      <w:r>
        <w:fldChar w:fldCharType="begin" w:fldLock="1"/>
      </w:r>
      <w:r>
        <w:instrText xml:space="preserve"> PAGEREF _Toc95827412 \h </w:instrText>
      </w:r>
      <w:r>
        <w:fldChar w:fldCharType="separate"/>
      </w:r>
      <w:r>
        <w:t>42</w:t>
      </w:r>
      <w:r>
        <w:fldChar w:fldCharType="end"/>
      </w:r>
    </w:p>
    <w:p w14:paraId="77F16DD6" w14:textId="7C21CD6C" w:rsidR="00DE7509" w:rsidRPr="00A64CB9" w:rsidRDefault="00DE7509">
      <w:pPr>
        <w:pStyle w:val="TOC1"/>
        <w:rPr>
          <w:rFonts w:ascii="Calibri" w:hAnsi="Calibri"/>
          <w:szCs w:val="22"/>
          <w:lang w:eastAsia="en-GB"/>
        </w:rPr>
      </w:pPr>
      <w:r>
        <w:t>B.2</w:t>
      </w:r>
      <w:r w:rsidRPr="00A64CB9">
        <w:rPr>
          <w:rFonts w:ascii="Calibri" w:hAnsi="Calibri"/>
          <w:szCs w:val="22"/>
          <w:lang w:eastAsia="en-GB"/>
        </w:rPr>
        <w:tab/>
      </w:r>
      <w:r>
        <w:t>Signalling Scenarios</w:t>
      </w:r>
      <w:r>
        <w:tab/>
      </w:r>
      <w:r>
        <w:fldChar w:fldCharType="begin" w:fldLock="1"/>
      </w:r>
      <w:r>
        <w:instrText xml:space="preserve"> PAGEREF _Toc95827413 \h </w:instrText>
      </w:r>
      <w:r>
        <w:fldChar w:fldCharType="separate"/>
      </w:r>
      <w:r>
        <w:t>44</w:t>
      </w:r>
      <w:r>
        <w:fldChar w:fldCharType="end"/>
      </w:r>
    </w:p>
    <w:p w14:paraId="040FA69A" w14:textId="14DA4BD4" w:rsidR="00DE7509" w:rsidRPr="00A64CB9" w:rsidRDefault="00DE7509">
      <w:pPr>
        <w:pStyle w:val="TOC2"/>
        <w:rPr>
          <w:rFonts w:ascii="Calibri" w:hAnsi="Calibri"/>
          <w:sz w:val="22"/>
          <w:szCs w:val="22"/>
          <w:lang w:eastAsia="en-GB"/>
        </w:rPr>
      </w:pPr>
      <w:r>
        <w:t>B.2.1</w:t>
      </w:r>
      <w:r w:rsidRPr="00A64CB9">
        <w:rPr>
          <w:rFonts w:ascii="Calibri" w:hAnsi="Calibri"/>
          <w:sz w:val="22"/>
          <w:szCs w:val="22"/>
          <w:lang w:eastAsia="en-GB"/>
        </w:rPr>
        <w:tab/>
      </w:r>
      <w:r>
        <w:t>Non-call Related Signalling Message for a Non-ported Number – Indirect Routeing</w:t>
      </w:r>
      <w:r>
        <w:tab/>
      </w:r>
      <w:r>
        <w:fldChar w:fldCharType="begin" w:fldLock="1"/>
      </w:r>
      <w:r>
        <w:instrText xml:space="preserve"> PAGEREF _Toc95827414 \h </w:instrText>
      </w:r>
      <w:r>
        <w:fldChar w:fldCharType="separate"/>
      </w:r>
      <w:r>
        <w:t>44</w:t>
      </w:r>
      <w:r>
        <w:fldChar w:fldCharType="end"/>
      </w:r>
    </w:p>
    <w:p w14:paraId="67771F29" w14:textId="7769CC64" w:rsidR="00DE7509" w:rsidRPr="00A64CB9" w:rsidRDefault="00DE7509">
      <w:pPr>
        <w:pStyle w:val="TOC2"/>
        <w:rPr>
          <w:rFonts w:ascii="Calibri" w:hAnsi="Calibri"/>
          <w:sz w:val="22"/>
          <w:szCs w:val="22"/>
          <w:lang w:eastAsia="en-GB"/>
        </w:rPr>
      </w:pPr>
      <w:r>
        <w:t>B.2.2</w:t>
      </w:r>
      <w:r w:rsidRPr="00A64CB9">
        <w:rPr>
          <w:rFonts w:ascii="Calibri" w:hAnsi="Calibri"/>
          <w:sz w:val="22"/>
          <w:szCs w:val="22"/>
          <w:lang w:eastAsia="en-GB"/>
        </w:rPr>
        <w:tab/>
      </w:r>
      <w:r>
        <w:t>Non-call Related Signalling Message for a Ported or Non</w:t>
      </w:r>
      <w:r>
        <w:noBreakHyphen/>
        <w:t>ported Number – Direct Routeing</w:t>
      </w:r>
      <w:r>
        <w:tab/>
      </w:r>
      <w:r>
        <w:fldChar w:fldCharType="begin" w:fldLock="1"/>
      </w:r>
      <w:r>
        <w:instrText xml:space="preserve"> PAGEREF _Toc95827415 \h </w:instrText>
      </w:r>
      <w:r>
        <w:fldChar w:fldCharType="separate"/>
      </w:r>
      <w:r>
        <w:t>45</w:t>
      </w:r>
      <w:r>
        <w:fldChar w:fldCharType="end"/>
      </w:r>
    </w:p>
    <w:p w14:paraId="5FF35118" w14:textId="7497684F" w:rsidR="00DE7509" w:rsidRPr="00A64CB9" w:rsidRDefault="00DE7509">
      <w:pPr>
        <w:pStyle w:val="TOC2"/>
        <w:rPr>
          <w:rFonts w:ascii="Calibri" w:hAnsi="Calibri"/>
          <w:sz w:val="22"/>
          <w:szCs w:val="22"/>
          <w:lang w:eastAsia="en-GB"/>
        </w:rPr>
      </w:pPr>
      <w:r>
        <w:t>B.2.3</w:t>
      </w:r>
      <w:r w:rsidRPr="00A64CB9">
        <w:rPr>
          <w:rFonts w:ascii="Calibri" w:hAnsi="Calibri"/>
          <w:sz w:val="22"/>
          <w:szCs w:val="22"/>
          <w:lang w:eastAsia="en-GB"/>
        </w:rPr>
        <w:tab/>
      </w:r>
      <w:r>
        <w:t>Non-call Related Signalling Message for a Ported Number </w:t>
      </w:r>
      <w:r>
        <w:noBreakHyphen/>
        <w:t> Indirect Routeing</w:t>
      </w:r>
      <w:r>
        <w:tab/>
      </w:r>
      <w:r>
        <w:fldChar w:fldCharType="begin" w:fldLock="1"/>
      </w:r>
      <w:r>
        <w:instrText xml:space="preserve"> PAGEREF _Toc95827416 \h </w:instrText>
      </w:r>
      <w:r>
        <w:fldChar w:fldCharType="separate"/>
      </w:r>
      <w:r>
        <w:t>46</w:t>
      </w:r>
      <w:r>
        <w:fldChar w:fldCharType="end"/>
      </w:r>
    </w:p>
    <w:p w14:paraId="147AE076" w14:textId="24F9C071" w:rsidR="00DE7509" w:rsidRPr="00A64CB9" w:rsidRDefault="00DE7509">
      <w:pPr>
        <w:pStyle w:val="TOC1"/>
        <w:rPr>
          <w:rFonts w:ascii="Calibri" w:hAnsi="Calibri"/>
          <w:szCs w:val="22"/>
          <w:lang w:eastAsia="en-GB"/>
        </w:rPr>
      </w:pPr>
      <w:r>
        <w:t>B.3</w:t>
      </w:r>
      <w:r w:rsidRPr="00A64CB9">
        <w:rPr>
          <w:rFonts w:ascii="Calibri" w:hAnsi="Calibri"/>
          <w:szCs w:val="22"/>
          <w:lang w:eastAsia="en-GB"/>
        </w:rPr>
        <w:tab/>
      </w:r>
      <w:r>
        <w:t>Functional Requirements of Network Entities</w:t>
      </w:r>
      <w:r>
        <w:tab/>
      </w:r>
      <w:r>
        <w:fldChar w:fldCharType="begin" w:fldLock="1"/>
      </w:r>
      <w:r>
        <w:instrText xml:space="preserve"> PAGEREF _Toc95827417 \h </w:instrText>
      </w:r>
      <w:r>
        <w:fldChar w:fldCharType="separate"/>
      </w:r>
      <w:r>
        <w:t>46</w:t>
      </w:r>
      <w:r>
        <w:fldChar w:fldCharType="end"/>
      </w:r>
    </w:p>
    <w:p w14:paraId="4901C112" w14:textId="680D2859" w:rsidR="00DE7509" w:rsidRPr="00A64CB9" w:rsidRDefault="00DE7509">
      <w:pPr>
        <w:pStyle w:val="TOC2"/>
        <w:rPr>
          <w:rFonts w:ascii="Calibri" w:hAnsi="Calibri"/>
          <w:sz w:val="22"/>
          <w:szCs w:val="22"/>
          <w:lang w:eastAsia="en-GB"/>
        </w:rPr>
      </w:pPr>
      <w:r>
        <w:t>B.3.1</w:t>
      </w:r>
      <w:r w:rsidRPr="00A64CB9">
        <w:rPr>
          <w:rFonts w:ascii="Calibri" w:hAnsi="Calibri"/>
          <w:sz w:val="22"/>
          <w:szCs w:val="22"/>
          <w:lang w:eastAsia="en-GB"/>
        </w:rPr>
        <w:tab/>
      </w:r>
      <w:r>
        <w:t>Procedure MNP_SRF_Non_Call_Related</w:t>
      </w:r>
      <w:r>
        <w:tab/>
      </w:r>
      <w:r>
        <w:fldChar w:fldCharType="begin" w:fldLock="1"/>
      </w:r>
      <w:r>
        <w:instrText xml:space="preserve"> PAGEREF _Toc95827418 \h </w:instrText>
      </w:r>
      <w:r>
        <w:fldChar w:fldCharType="separate"/>
      </w:r>
      <w:r>
        <w:t>46</w:t>
      </w:r>
      <w:r>
        <w:fldChar w:fldCharType="end"/>
      </w:r>
    </w:p>
    <w:p w14:paraId="63589DD6" w14:textId="064FC0A4" w:rsidR="00DE7509" w:rsidRPr="00A64CB9" w:rsidRDefault="00DE7509">
      <w:pPr>
        <w:pStyle w:val="TOC1"/>
        <w:rPr>
          <w:rFonts w:ascii="Calibri" w:hAnsi="Calibri"/>
          <w:szCs w:val="22"/>
          <w:lang w:eastAsia="en-GB"/>
        </w:rPr>
      </w:pPr>
      <w:r>
        <w:t>B.4</w:t>
      </w:r>
      <w:r w:rsidRPr="00A64CB9">
        <w:rPr>
          <w:rFonts w:ascii="Calibri" w:hAnsi="Calibri"/>
          <w:szCs w:val="22"/>
          <w:lang w:eastAsia="en-GB"/>
        </w:rPr>
        <w:tab/>
      </w:r>
      <w:r>
        <w:t>Signalling Scenarios (informative)</w:t>
      </w:r>
      <w:r>
        <w:tab/>
      </w:r>
      <w:r>
        <w:fldChar w:fldCharType="begin" w:fldLock="1"/>
      </w:r>
      <w:r>
        <w:instrText xml:space="preserve"> PAGEREF _Toc95827419 \h </w:instrText>
      </w:r>
      <w:r>
        <w:fldChar w:fldCharType="separate"/>
      </w:r>
      <w:r>
        <w:t>49</w:t>
      </w:r>
      <w:r>
        <w:fldChar w:fldCharType="end"/>
      </w:r>
    </w:p>
    <w:p w14:paraId="59AC13D3" w14:textId="192A7997" w:rsidR="00DE7509" w:rsidRPr="00A64CB9" w:rsidRDefault="00DE7509">
      <w:pPr>
        <w:pStyle w:val="TOC2"/>
        <w:rPr>
          <w:rFonts w:ascii="Calibri" w:hAnsi="Calibri"/>
          <w:sz w:val="22"/>
          <w:szCs w:val="22"/>
          <w:lang w:eastAsia="en-GB"/>
        </w:rPr>
      </w:pPr>
      <w:r>
        <w:t>B.4.1</w:t>
      </w:r>
      <w:r w:rsidRPr="00A64CB9">
        <w:rPr>
          <w:rFonts w:ascii="Calibri" w:hAnsi="Calibri"/>
          <w:sz w:val="22"/>
          <w:szCs w:val="22"/>
          <w:lang w:eastAsia="en-GB"/>
        </w:rPr>
        <w:tab/>
      </w:r>
      <w:r>
        <w:t>Delivery of SMS to a Non-ported Number – Direct Routeing – MNP-SRF acts as SCCP Relay</w:t>
      </w:r>
      <w:r>
        <w:tab/>
      </w:r>
      <w:r>
        <w:fldChar w:fldCharType="begin" w:fldLock="1"/>
      </w:r>
      <w:r>
        <w:instrText xml:space="preserve"> PAGEREF _Toc95827420 \h </w:instrText>
      </w:r>
      <w:r>
        <w:fldChar w:fldCharType="separate"/>
      </w:r>
      <w:r>
        <w:t>49</w:t>
      </w:r>
      <w:r>
        <w:fldChar w:fldCharType="end"/>
      </w:r>
    </w:p>
    <w:p w14:paraId="398173DF" w14:textId="7206DCDF" w:rsidR="00DE7509" w:rsidRPr="00A64CB9" w:rsidRDefault="00DE7509">
      <w:pPr>
        <w:pStyle w:val="TOC2"/>
        <w:rPr>
          <w:rFonts w:ascii="Calibri" w:hAnsi="Calibri"/>
          <w:sz w:val="22"/>
          <w:szCs w:val="22"/>
          <w:lang w:eastAsia="en-GB"/>
        </w:rPr>
      </w:pPr>
      <w:r>
        <w:t>B.4.2</w:t>
      </w:r>
      <w:r w:rsidRPr="00A64CB9">
        <w:rPr>
          <w:rFonts w:ascii="Calibri" w:hAnsi="Calibri"/>
          <w:sz w:val="22"/>
          <w:szCs w:val="22"/>
          <w:lang w:eastAsia="en-GB"/>
        </w:rPr>
        <w:tab/>
      </w:r>
      <w:r>
        <w:t>Delivery of SMS to a Non-ported Number - Direct Routeing – MNP-SRF acts as Higher-level Relay</w:t>
      </w:r>
      <w:r>
        <w:tab/>
      </w:r>
      <w:r>
        <w:fldChar w:fldCharType="begin" w:fldLock="1"/>
      </w:r>
      <w:r>
        <w:instrText xml:space="preserve"> PAGEREF _Toc95827421 \h </w:instrText>
      </w:r>
      <w:r>
        <w:fldChar w:fldCharType="separate"/>
      </w:r>
      <w:r>
        <w:t>50</w:t>
      </w:r>
      <w:r>
        <w:fldChar w:fldCharType="end"/>
      </w:r>
    </w:p>
    <w:p w14:paraId="36471345" w14:textId="30731543" w:rsidR="00DE7509" w:rsidRPr="00A64CB9" w:rsidRDefault="00DE7509">
      <w:pPr>
        <w:pStyle w:val="TOC2"/>
        <w:rPr>
          <w:rFonts w:ascii="Calibri" w:hAnsi="Calibri"/>
          <w:sz w:val="22"/>
          <w:szCs w:val="22"/>
          <w:lang w:eastAsia="en-GB"/>
        </w:rPr>
      </w:pPr>
      <w:r>
        <w:t>B.4.3</w:t>
      </w:r>
      <w:r w:rsidRPr="00A64CB9">
        <w:rPr>
          <w:rFonts w:ascii="Calibri" w:hAnsi="Calibri"/>
          <w:sz w:val="22"/>
          <w:szCs w:val="22"/>
          <w:lang w:eastAsia="en-GB"/>
        </w:rPr>
        <w:tab/>
      </w:r>
      <w:r>
        <w:t>Delivery of SMS to a Ported Number – Indirect Routeing</w:t>
      </w:r>
      <w:r>
        <w:tab/>
      </w:r>
      <w:r>
        <w:fldChar w:fldCharType="begin" w:fldLock="1"/>
      </w:r>
      <w:r>
        <w:instrText xml:space="preserve"> PAGEREF _Toc95827422 \h </w:instrText>
      </w:r>
      <w:r>
        <w:fldChar w:fldCharType="separate"/>
      </w:r>
      <w:r>
        <w:t>51</w:t>
      </w:r>
      <w:r>
        <w:fldChar w:fldCharType="end"/>
      </w:r>
    </w:p>
    <w:p w14:paraId="5FBB0F10" w14:textId="597A36F3" w:rsidR="00DE7509" w:rsidRPr="00A64CB9" w:rsidRDefault="00DE7509">
      <w:pPr>
        <w:pStyle w:val="TOC2"/>
        <w:rPr>
          <w:rFonts w:ascii="Calibri" w:hAnsi="Calibri"/>
          <w:sz w:val="22"/>
          <w:szCs w:val="22"/>
          <w:lang w:eastAsia="en-GB"/>
        </w:rPr>
      </w:pPr>
      <w:r>
        <w:t>B.4.4</w:t>
      </w:r>
      <w:r w:rsidRPr="00A64CB9">
        <w:rPr>
          <w:rFonts w:ascii="Calibri" w:hAnsi="Calibri"/>
          <w:sz w:val="22"/>
          <w:szCs w:val="22"/>
          <w:lang w:eastAsia="en-GB"/>
        </w:rPr>
        <w:tab/>
      </w:r>
      <w:r>
        <w:t>Delivery of SMS to a Ported Number – Direct Routeing</w:t>
      </w:r>
      <w:r>
        <w:tab/>
      </w:r>
      <w:r>
        <w:fldChar w:fldCharType="begin" w:fldLock="1"/>
      </w:r>
      <w:r>
        <w:instrText xml:space="preserve"> PAGEREF _Toc95827423 \h </w:instrText>
      </w:r>
      <w:r>
        <w:fldChar w:fldCharType="separate"/>
      </w:r>
      <w:r>
        <w:t>51</w:t>
      </w:r>
      <w:r>
        <w:fldChar w:fldCharType="end"/>
      </w:r>
    </w:p>
    <w:p w14:paraId="263DC037" w14:textId="4B3F9E89" w:rsidR="00DE7509" w:rsidRPr="00A64CB9" w:rsidRDefault="00DE7509">
      <w:pPr>
        <w:pStyle w:val="TOC2"/>
        <w:rPr>
          <w:rFonts w:ascii="Calibri" w:hAnsi="Calibri"/>
          <w:sz w:val="22"/>
          <w:szCs w:val="22"/>
          <w:lang w:eastAsia="en-GB"/>
        </w:rPr>
      </w:pPr>
      <w:r>
        <w:t>B.4.5</w:t>
      </w:r>
      <w:r w:rsidRPr="00A64CB9">
        <w:rPr>
          <w:rFonts w:ascii="Calibri" w:hAnsi="Calibri"/>
          <w:sz w:val="22"/>
          <w:szCs w:val="22"/>
          <w:lang w:eastAsia="en-GB"/>
        </w:rPr>
        <w:tab/>
      </w:r>
      <w:r>
        <w:t>International SOR for a Non-ported Number</w:t>
      </w:r>
      <w:r>
        <w:tab/>
      </w:r>
      <w:r>
        <w:fldChar w:fldCharType="begin" w:fldLock="1"/>
      </w:r>
      <w:r>
        <w:instrText xml:space="preserve"> PAGEREF _Toc95827424 \h </w:instrText>
      </w:r>
      <w:r>
        <w:fldChar w:fldCharType="separate"/>
      </w:r>
      <w:r>
        <w:t>53</w:t>
      </w:r>
      <w:r>
        <w:fldChar w:fldCharType="end"/>
      </w:r>
    </w:p>
    <w:p w14:paraId="2A03CAEF" w14:textId="484C1B17" w:rsidR="00DE7509" w:rsidRPr="00A64CB9" w:rsidRDefault="00DE7509">
      <w:pPr>
        <w:pStyle w:val="TOC2"/>
        <w:rPr>
          <w:rFonts w:ascii="Calibri" w:hAnsi="Calibri"/>
          <w:sz w:val="22"/>
          <w:szCs w:val="22"/>
          <w:lang w:eastAsia="en-GB"/>
        </w:rPr>
      </w:pPr>
      <w:r>
        <w:t>B.4.6</w:t>
      </w:r>
      <w:r w:rsidRPr="00A64CB9">
        <w:rPr>
          <w:rFonts w:ascii="Calibri" w:hAnsi="Calibri"/>
          <w:sz w:val="22"/>
          <w:szCs w:val="22"/>
          <w:lang w:eastAsia="en-GB"/>
        </w:rPr>
        <w:tab/>
      </w:r>
      <w:r>
        <w:t>SOR for a Ported Number – Indirect Routeing</w:t>
      </w:r>
      <w:r>
        <w:tab/>
      </w:r>
      <w:r>
        <w:fldChar w:fldCharType="begin" w:fldLock="1"/>
      </w:r>
      <w:r>
        <w:instrText xml:space="preserve"> PAGEREF _Toc95827425 \h </w:instrText>
      </w:r>
      <w:r>
        <w:fldChar w:fldCharType="separate"/>
      </w:r>
      <w:r>
        <w:t>54</w:t>
      </w:r>
      <w:r>
        <w:fldChar w:fldCharType="end"/>
      </w:r>
    </w:p>
    <w:p w14:paraId="6E8CFB34" w14:textId="0093C7C5" w:rsidR="00DE7509" w:rsidRPr="00A64CB9" w:rsidRDefault="00DE7509">
      <w:pPr>
        <w:pStyle w:val="TOC2"/>
        <w:rPr>
          <w:rFonts w:ascii="Calibri" w:hAnsi="Calibri"/>
          <w:sz w:val="22"/>
          <w:szCs w:val="22"/>
          <w:lang w:eastAsia="en-GB"/>
        </w:rPr>
      </w:pPr>
      <w:r>
        <w:t>B.4.7</w:t>
      </w:r>
      <w:r w:rsidRPr="00A64CB9">
        <w:rPr>
          <w:rFonts w:ascii="Calibri" w:hAnsi="Calibri"/>
          <w:sz w:val="22"/>
          <w:szCs w:val="22"/>
          <w:lang w:eastAsia="en-GB"/>
        </w:rPr>
        <w:tab/>
      </w:r>
      <w:r>
        <w:t>Any Time Interrogation for a Ported Number – Indirect Routeing</w:t>
      </w:r>
      <w:r>
        <w:tab/>
      </w:r>
      <w:r>
        <w:fldChar w:fldCharType="begin" w:fldLock="1"/>
      </w:r>
      <w:r>
        <w:instrText xml:space="preserve"> PAGEREF _Toc95827426 \h </w:instrText>
      </w:r>
      <w:r>
        <w:fldChar w:fldCharType="separate"/>
      </w:r>
      <w:r>
        <w:t>55</w:t>
      </w:r>
      <w:r>
        <w:fldChar w:fldCharType="end"/>
      </w:r>
    </w:p>
    <w:p w14:paraId="318DE590" w14:textId="56B4F1F1" w:rsidR="00DE7509" w:rsidRPr="00A64CB9" w:rsidRDefault="00DE7509">
      <w:pPr>
        <w:pStyle w:val="TOC2"/>
        <w:rPr>
          <w:rFonts w:ascii="Calibri" w:hAnsi="Calibri"/>
          <w:sz w:val="22"/>
          <w:szCs w:val="22"/>
          <w:lang w:eastAsia="en-GB"/>
        </w:rPr>
      </w:pPr>
      <w:r>
        <w:t>B.4.8</w:t>
      </w:r>
      <w:r w:rsidRPr="00A64CB9">
        <w:rPr>
          <w:rFonts w:ascii="Calibri" w:hAnsi="Calibri"/>
          <w:sz w:val="22"/>
          <w:szCs w:val="22"/>
          <w:lang w:eastAsia="en-GB"/>
        </w:rPr>
        <w:tab/>
      </w:r>
      <w:r>
        <w:t>Any Time Interrogation for a Ported Number – Direct Routeing</w:t>
      </w:r>
      <w:r>
        <w:tab/>
      </w:r>
      <w:r>
        <w:fldChar w:fldCharType="begin" w:fldLock="1"/>
      </w:r>
      <w:r>
        <w:instrText xml:space="preserve"> PAGEREF _Toc95827427 \h </w:instrText>
      </w:r>
      <w:r>
        <w:fldChar w:fldCharType="separate"/>
      </w:r>
      <w:r>
        <w:t>56</w:t>
      </w:r>
      <w:r>
        <w:fldChar w:fldCharType="end"/>
      </w:r>
    </w:p>
    <w:p w14:paraId="2BAC9FE7" w14:textId="7A5A820B" w:rsidR="00DE7509" w:rsidRPr="00A64CB9" w:rsidRDefault="00DE7509">
      <w:pPr>
        <w:pStyle w:val="TOC2"/>
        <w:rPr>
          <w:rFonts w:ascii="Calibri" w:hAnsi="Calibri"/>
          <w:sz w:val="22"/>
          <w:szCs w:val="22"/>
          <w:lang w:eastAsia="en-GB"/>
        </w:rPr>
      </w:pPr>
      <w:r>
        <w:t>B.4.9</w:t>
      </w:r>
      <w:r w:rsidRPr="00A64CB9">
        <w:rPr>
          <w:rFonts w:ascii="Calibri" w:hAnsi="Calibri"/>
          <w:sz w:val="22"/>
          <w:szCs w:val="22"/>
          <w:lang w:eastAsia="en-GB"/>
        </w:rPr>
        <w:tab/>
      </w:r>
      <w:r>
        <w:t>CCBS where the Busy Subscriber is a Ported Subscriber </w:t>
      </w:r>
      <w:r>
        <w:noBreakHyphen/>
        <w:t> Direct Routeing</w:t>
      </w:r>
      <w:r>
        <w:tab/>
      </w:r>
      <w:r>
        <w:fldChar w:fldCharType="begin" w:fldLock="1"/>
      </w:r>
      <w:r>
        <w:instrText xml:space="preserve"> PAGEREF _Toc95827428 \h </w:instrText>
      </w:r>
      <w:r>
        <w:fldChar w:fldCharType="separate"/>
      </w:r>
      <w:r>
        <w:t>57</w:t>
      </w:r>
      <w:r>
        <w:fldChar w:fldCharType="end"/>
      </w:r>
    </w:p>
    <w:p w14:paraId="187F2B8D" w14:textId="005A26D7" w:rsidR="00DE7509" w:rsidRPr="00A64CB9" w:rsidRDefault="00DE7509">
      <w:pPr>
        <w:pStyle w:val="TOC2"/>
        <w:rPr>
          <w:rFonts w:ascii="Calibri" w:hAnsi="Calibri"/>
          <w:sz w:val="22"/>
          <w:szCs w:val="22"/>
          <w:lang w:eastAsia="en-GB"/>
        </w:rPr>
      </w:pPr>
      <w:r>
        <w:t>B.4.10</w:t>
      </w:r>
      <w:r w:rsidRPr="00A64CB9">
        <w:rPr>
          <w:rFonts w:ascii="Calibri" w:hAnsi="Calibri"/>
          <w:sz w:val="22"/>
          <w:szCs w:val="22"/>
          <w:lang w:eastAsia="en-GB"/>
        </w:rPr>
        <w:tab/>
      </w:r>
      <w:r>
        <w:t>Calling Name Presentation Flows – MNP-SRF acts as SCCP Relay</w:t>
      </w:r>
      <w:r>
        <w:tab/>
      </w:r>
      <w:r>
        <w:fldChar w:fldCharType="begin" w:fldLock="1"/>
      </w:r>
      <w:r>
        <w:instrText xml:space="preserve"> PAGEREF _Toc95827429 \h </w:instrText>
      </w:r>
      <w:r>
        <w:fldChar w:fldCharType="separate"/>
      </w:r>
      <w:r>
        <w:t>58</w:t>
      </w:r>
      <w:r>
        <w:fldChar w:fldCharType="end"/>
      </w:r>
    </w:p>
    <w:p w14:paraId="61B67066" w14:textId="152859C5" w:rsidR="00DE7509" w:rsidRPr="00A64CB9" w:rsidRDefault="00DE7509" w:rsidP="00DE7509">
      <w:pPr>
        <w:pStyle w:val="TOC8"/>
        <w:rPr>
          <w:rFonts w:ascii="Calibri" w:hAnsi="Calibri"/>
          <w:b w:val="0"/>
          <w:szCs w:val="22"/>
          <w:lang w:eastAsia="en-GB"/>
        </w:rPr>
      </w:pPr>
      <w:r>
        <w:t>Annex C (normative):</w:t>
      </w:r>
      <w:r>
        <w:tab/>
        <w:t>MNP Signalling Relay Function - Call Related Signalling</w:t>
      </w:r>
      <w:r>
        <w:tab/>
      </w:r>
      <w:r>
        <w:fldChar w:fldCharType="begin" w:fldLock="1"/>
      </w:r>
      <w:r>
        <w:instrText xml:space="preserve"> PAGEREF _Toc95827430 \h </w:instrText>
      </w:r>
      <w:r>
        <w:fldChar w:fldCharType="separate"/>
      </w:r>
      <w:r>
        <w:t>59</w:t>
      </w:r>
      <w:r>
        <w:fldChar w:fldCharType="end"/>
      </w:r>
    </w:p>
    <w:p w14:paraId="2F02F164" w14:textId="0D129897" w:rsidR="00DE7509" w:rsidRPr="00A64CB9" w:rsidRDefault="00DE7509">
      <w:pPr>
        <w:pStyle w:val="TOC1"/>
        <w:rPr>
          <w:rFonts w:ascii="Calibri" w:hAnsi="Calibri"/>
          <w:szCs w:val="22"/>
          <w:lang w:eastAsia="en-GB"/>
        </w:rPr>
      </w:pPr>
      <w:r>
        <w:t>C.1</w:t>
      </w:r>
      <w:r w:rsidRPr="00A64CB9">
        <w:rPr>
          <w:rFonts w:ascii="Calibri" w:hAnsi="Calibri"/>
          <w:szCs w:val="22"/>
          <w:lang w:eastAsia="en-GB"/>
        </w:rPr>
        <w:tab/>
      </w:r>
      <w:r>
        <w:t>Handling of Call Related Signalling</w:t>
      </w:r>
      <w:r>
        <w:tab/>
      </w:r>
      <w:r>
        <w:fldChar w:fldCharType="begin" w:fldLock="1"/>
      </w:r>
      <w:r>
        <w:instrText xml:space="preserve"> PAGEREF _Toc95827431 \h </w:instrText>
      </w:r>
      <w:r>
        <w:fldChar w:fldCharType="separate"/>
      </w:r>
      <w:r>
        <w:t>59</w:t>
      </w:r>
      <w:r>
        <w:fldChar w:fldCharType="end"/>
      </w:r>
    </w:p>
    <w:p w14:paraId="1EF3583B" w14:textId="1DF8AADE" w:rsidR="00DE7509" w:rsidRPr="00A64CB9" w:rsidRDefault="00DE7509">
      <w:pPr>
        <w:pStyle w:val="TOC1"/>
        <w:rPr>
          <w:rFonts w:ascii="Calibri" w:hAnsi="Calibri"/>
          <w:szCs w:val="22"/>
          <w:lang w:eastAsia="en-GB"/>
        </w:rPr>
      </w:pPr>
      <w:r>
        <w:t>C.2</w:t>
      </w:r>
      <w:r w:rsidRPr="00A64CB9">
        <w:rPr>
          <w:rFonts w:ascii="Calibri" w:hAnsi="Calibri"/>
          <w:szCs w:val="22"/>
          <w:lang w:eastAsia="en-GB"/>
        </w:rPr>
        <w:tab/>
      </w:r>
      <w:r>
        <w:t>Functional Requirements of Network Entities</w:t>
      </w:r>
      <w:r>
        <w:tab/>
      </w:r>
      <w:r>
        <w:fldChar w:fldCharType="begin" w:fldLock="1"/>
      </w:r>
      <w:r>
        <w:instrText xml:space="preserve"> PAGEREF _Toc95827432 \h </w:instrText>
      </w:r>
      <w:r>
        <w:fldChar w:fldCharType="separate"/>
      </w:r>
      <w:r>
        <w:t>60</w:t>
      </w:r>
      <w:r>
        <w:fldChar w:fldCharType="end"/>
      </w:r>
    </w:p>
    <w:p w14:paraId="788C8D2C" w14:textId="0FBDA6E2" w:rsidR="00DE7509" w:rsidRPr="00A64CB9" w:rsidRDefault="00DE7509">
      <w:pPr>
        <w:pStyle w:val="TOC2"/>
        <w:rPr>
          <w:rFonts w:ascii="Calibri" w:hAnsi="Calibri"/>
          <w:sz w:val="22"/>
          <w:szCs w:val="22"/>
          <w:lang w:eastAsia="en-GB"/>
        </w:rPr>
      </w:pPr>
      <w:r>
        <w:t>C.2.1</w:t>
      </w:r>
      <w:r w:rsidRPr="00A64CB9">
        <w:rPr>
          <w:rFonts w:ascii="Calibri" w:hAnsi="Calibri"/>
          <w:sz w:val="22"/>
          <w:szCs w:val="22"/>
          <w:lang w:eastAsia="en-GB"/>
        </w:rPr>
        <w:tab/>
      </w:r>
      <w:r>
        <w:t>Procedure MNP_SRF_MATF_Call_Related</w:t>
      </w:r>
      <w:r>
        <w:tab/>
      </w:r>
      <w:r>
        <w:fldChar w:fldCharType="begin" w:fldLock="1"/>
      </w:r>
      <w:r>
        <w:instrText xml:space="preserve"> PAGEREF _Toc95827433 \h </w:instrText>
      </w:r>
      <w:r>
        <w:fldChar w:fldCharType="separate"/>
      </w:r>
      <w:r>
        <w:t>60</w:t>
      </w:r>
      <w:r>
        <w:fldChar w:fldCharType="end"/>
      </w:r>
    </w:p>
    <w:p w14:paraId="4310C499" w14:textId="4D01C862" w:rsidR="00DE7509" w:rsidRPr="00A64CB9" w:rsidRDefault="00DE7509">
      <w:pPr>
        <w:pStyle w:val="TOC2"/>
        <w:rPr>
          <w:rFonts w:ascii="Calibri" w:hAnsi="Calibri"/>
          <w:sz w:val="22"/>
          <w:szCs w:val="22"/>
          <w:lang w:eastAsia="en-GB"/>
        </w:rPr>
      </w:pPr>
      <w:r>
        <w:t>C.2.2</w:t>
      </w:r>
      <w:r w:rsidRPr="00A64CB9">
        <w:rPr>
          <w:rFonts w:ascii="Calibri" w:hAnsi="Calibri"/>
          <w:sz w:val="22"/>
          <w:szCs w:val="22"/>
          <w:lang w:eastAsia="en-GB"/>
        </w:rPr>
        <w:tab/>
      </w:r>
      <w:r>
        <w:t>Process SRI_NPLR</w:t>
      </w:r>
      <w:r>
        <w:tab/>
      </w:r>
      <w:r>
        <w:fldChar w:fldCharType="begin" w:fldLock="1"/>
      </w:r>
      <w:r>
        <w:instrText xml:space="preserve"> PAGEREF _Toc95827434 \h </w:instrText>
      </w:r>
      <w:r>
        <w:fldChar w:fldCharType="separate"/>
      </w:r>
      <w:r>
        <w:t>60</w:t>
      </w:r>
      <w:r>
        <w:fldChar w:fldCharType="end"/>
      </w:r>
    </w:p>
    <w:p w14:paraId="755305E8" w14:textId="03E60B8F" w:rsidR="00DE7509" w:rsidRPr="00A64CB9" w:rsidRDefault="00DE7509">
      <w:pPr>
        <w:pStyle w:val="TOC2"/>
        <w:rPr>
          <w:rFonts w:ascii="Calibri" w:hAnsi="Calibri"/>
          <w:sz w:val="22"/>
          <w:szCs w:val="22"/>
          <w:lang w:eastAsia="en-GB"/>
        </w:rPr>
      </w:pPr>
      <w:r>
        <w:t>C.2.3</w:t>
      </w:r>
      <w:r w:rsidRPr="00A64CB9">
        <w:rPr>
          <w:rFonts w:ascii="Calibri" w:hAnsi="Calibri"/>
          <w:sz w:val="22"/>
          <w:szCs w:val="22"/>
          <w:lang w:eastAsia="en-GB"/>
        </w:rPr>
        <w:tab/>
      </w:r>
      <w:r>
        <w:t>Procedure MNP_SRF_MATF_Info_Request</w:t>
      </w:r>
      <w:r>
        <w:tab/>
      </w:r>
      <w:r>
        <w:fldChar w:fldCharType="begin" w:fldLock="1"/>
      </w:r>
      <w:r>
        <w:instrText xml:space="preserve"> PAGEREF _Toc95827435 \h </w:instrText>
      </w:r>
      <w:r>
        <w:fldChar w:fldCharType="separate"/>
      </w:r>
      <w:r>
        <w:t>61</w:t>
      </w:r>
      <w:r>
        <w:fldChar w:fldCharType="end"/>
      </w:r>
    </w:p>
    <w:p w14:paraId="0D169DCE" w14:textId="542CD62E" w:rsidR="00DE7509" w:rsidRPr="00A64CB9" w:rsidRDefault="00DE7509">
      <w:pPr>
        <w:pStyle w:val="TOC2"/>
        <w:rPr>
          <w:rFonts w:ascii="Calibri" w:hAnsi="Calibri"/>
          <w:sz w:val="22"/>
          <w:szCs w:val="22"/>
          <w:lang w:eastAsia="en-GB"/>
        </w:rPr>
      </w:pPr>
      <w:r>
        <w:t>C.2.4</w:t>
      </w:r>
      <w:r w:rsidRPr="00A64CB9">
        <w:rPr>
          <w:rFonts w:ascii="Calibri" w:hAnsi="Calibri"/>
          <w:sz w:val="22"/>
          <w:szCs w:val="22"/>
          <w:lang w:eastAsia="en-GB"/>
        </w:rPr>
        <w:tab/>
      </w:r>
      <w:r>
        <w:t>Process ATI_NPLR</w:t>
      </w:r>
      <w:r>
        <w:tab/>
      </w:r>
      <w:r>
        <w:fldChar w:fldCharType="begin" w:fldLock="1"/>
      </w:r>
      <w:r>
        <w:instrText xml:space="preserve"> PAGEREF _Toc95827436 \h </w:instrText>
      </w:r>
      <w:r>
        <w:fldChar w:fldCharType="separate"/>
      </w:r>
      <w:r>
        <w:t>61</w:t>
      </w:r>
      <w:r>
        <w:fldChar w:fldCharType="end"/>
      </w:r>
    </w:p>
    <w:p w14:paraId="37B09984" w14:textId="452E22F0" w:rsidR="00DE7509" w:rsidRPr="00A64CB9" w:rsidRDefault="00DE7509">
      <w:pPr>
        <w:pStyle w:val="TOC1"/>
        <w:rPr>
          <w:rFonts w:ascii="Calibri" w:hAnsi="Calibri"/>
          <w:szCs w:val="22"/>
          <w:lang w:eastAsia="en-GB"/>
        </w:rPr>
      </w:pPr>
      <w:r>
        <w:t>C.3</w:t>
      </w:r>
      <w:r w:rsidRPr="00A64CB9">
        <w:rPr>
          <w:rFonts w:ascii="Calibri" w:hAnsi="Calibri"/>
          <w:szCs w:val="22"/>
          <w:lang w:eastAsia="en-GB"/>
        </w:rPr>
        <w:tab/>
      </w:r>
      <w:r>
        <w:t>Call Scenarios</w:t>
      </w:r>
      <w:r>
        <w:tab/>
      </w:r>
      <w:r>
        <w:fldChar w:fldCharType="begin" w:fldLock="1"/>
      </w:r>
      <w:r>
        <w:instrText xml:space="preserve"> PAGEREF _Toc95827437 \h </w:instrText>
      </w:r>
      <w:r>
        <w:fldChar w:fldCharType="separate"/>
      </w:r>
      <w:r>
        <w:t>66</w:t>
      </w:r>
      <w:r>
        <w:fldChar w:fldCharType="end"/>
      </w:r>
    </w:p>
    <w:p w14:paraId="0CFE20D7" w14:textId="5CCBF508" w:rsidR="00DE7509" w:rsidRPr="00A64CB9" w:rsidRDefault="00DE7509">
      <w:pPr>
        <w:pStyle w:val="TOC2"/>
        <w:rPr>
          <w:rFonts w:ascii="Calibri" w:hAnsi="Calibri"/>
          <w:sz w:val="22"/>
          <w:szCs w:val="22"/>
          <w:lang w:eastAsia="en-GB"/>
        </w:rPr>
      </w:pPr>
      <w:r>
        <w:t>C.3.1</w:t>
      </w:r>
      <w:r w:rsidRPr="00A64CB9">
        <w:rPr>
          <w:rFonts w:ascii="Calibri" w:hAnsi="Calibri"/>
          <w:sz w:val="22"/>
          <w:szCs w:val="22"/>
          <w:lang w:eastAsia="en-GB"/>
        </w:rPr>
        <w:tab/>
      </w:r>
      <w:r>
        <w:t>Call to a Non-Ported Number or Number Ported into the Network</w:t>
      </w:r>
      <w:r>
        <w:tab/>
      </w:r>
      <w:r>
        <w:fldChar w:fldCharType="begin" w:fldLock="1"/>
      </w:r>
      <w:r>
        <w:instrText xml:space="preserve"> PAGEREF _Toc95827438 \h </w:instrText>
      </w:r>
      <w:r>
        <w:fldChar w:fldCharType="separate"/>
      </w:r>
      <w:r>
        <w:t>67</w:t>
      </w:r>
      <w:r>
        <w:fldChar w:fldCharType="end"/>
      </w:r>
    </w:p>
    <w:p w14:paraId="0C3EA150" w14:textId="7E1EE41F" w:rsidR="00DE7509" w:rsidRPr="00A64CB9" w:rsidRDefault="00DE7509">
      <w:pPr>
        <w:pStyle w:val="TOC2"/>
        <w:rPr>
          <w:rFonts w:ascii="Calibri" w:hAnsi="Calibri"/>
          <w:sz w:val="22"/>
          <w:szCs w:val="22"/>
          <w:lang w:eastAsia="en-GB"/>
        </w:rPr>
      </w:pPr>
      <w:r>
        <w:t>C.3.2</w:t>
      </w:r>
      <w:r w:rsidRPr="00A64CB9">
        <w:rPr>
          <w:rFonts w:ascii="Calibri" w:hAnsi="Calibri"/>
          <w:sz w:val="22"/>
          <w:szCs w:val="22"/>
          <w:lang w:eastAsia="en-GB"/>
        </w:rPr>
        <w:tab/>
      </w:r>
      <w:r>
        <w:t>Call to a Ported Number – Originating Network = Subscription Network – Direct Routeing</w:t>
      </w:r>
      <w:r>
        <w:tab/>
      </w:r>
      <w:r>
        <w:fldChar w:fldCharType="begin" w:fldLock="1"/>
      </w:r>
      <w:r>
        <w:instrText xml:space="preserve"> PAGEREF _Toc95827439 \h </w:instrText>
      </w:r>
      <w:r>
        <w:fldChar w:fldCharType="separate"/>
      </w:r>
      <w:r>
        <w:t>68</w:t>
      </w:r>
      <w:r>
        <w:fldChar w:fldCharType="end"/>
      </w:r>
    </w:p>
    <w:p w14:paraId="59BF3F4C" w14:textId="2AB24F68" w:rsidR="00DE7509" w:rsidRPr="00A64CB9" w:rsidRDefault="00DE7509">
      <w:pPr>
        <w:pStyle w:val="TOC2"/>
        <w:rPr>
          <w:rFonts w:ascii="Calibri" w:hAnsi="Calibri"/>
          <w:sz w:val="22"/>
          <w:szCs w:val="22"/>
          <w:lang w:eastAsia="en-GB"/>
        </w:rPr>
      </w:pPr>
      <w:r>
        <w:t>C.3.3</w:t>
      </w:r>
      <w:r w:rsidRPr="00A64CB9">
        <w:rPr>
          <w:rFonts w:ascii="Calibri" w:hAnsi="Calibri"/>
          <w:sz w:val="22"/>
          <w:szCs w:val="22"/>
          <w:lang w:eastAsia="en-GB"/>
        </w:rPr>
        <w:tab/>
      </w:r>
      <w:r>
        <w:t xml:space="preserve">Mobile Originated Call to a Ported or not known to be Ported Number – Originating Network </w:t>
      </w:r>
      <w:r w:rsidRPr="00354D8C">
        <w:rPr>
          <w:rFonts w:ascii="Symbol" w:hAnsi="Symbol"/>
          <w:b/>
        </w:rPr>
        <w:t></w:t>
      </w:r>
      <w:r>
        <w:t>Subscription Network– Direct Routeing</w:t>
      </w:r>
      <w:r>
        <w:tab/>
      </w:r>
      <w:r>
        <w:fldChar w:fldCharType="begin" w:fldLock="1"/>
      </w:r>
      <w:r>
        <w:instrText xml:space="preserve"> PAGEREF _Toc95827440 \h </w:instrText>
      </w:r>
      <w:r>
        <w:fldChar w:fldCharType="separate"/>
      </w:r>
      <w:r>
        <w:t>69</w:t>
      </w:r>
      <w:r>
        <w:fldChar w:fldCharType="end"/>
      </w:r>
    </w:p>
    <w:p w14:paraId="18EC1A28" w14:textId="19A09ECC" w:rsidR="00DE7509" w:rsidRPr="00A64CB9" w:rsidRDefault="00DE7509">
      <w:pPr>
        <w:pStyle w:val="TOC2"/>
        <w:rPr>
          <w:rFonts w:ascii="Calibri" w:hAnsi="Calibri"/>
          <w:sz w:val="22"/>
          <w:szCs w:val="22"/>
          <w:lang w:eastAsia="en-GB"/>
        </w:rPr>
      </w:pPr>
      <w:r>
        <w:t>C.3.4</w:t>
      </w:r>
      <w:r w:rsidRPr="00A64CB9">
        <w:rPr>
          <w:rFonts w:ascii="Calibri" w:hAnsi="Calibri"/>
          <w:sz w:val="22"/>
          <w:szCs w:val="22"/>
          <w:lang w:eastAsia="en-GB"/>
        </w:rPr>
        <w:tab/>
      </w:r>
      <w:r>
        <w:t>Call to a Ported Number – Indirect Routeing</w:t>
      </w:r>
      <w:r>
        <w:tab/>
      </w:r>
      <w:r>
        <w:fldChar w:fldCharType="begin" w:fldLock="1"/>
      </w:r>
      <w:r>
        <w:instrText xml:space="preserve"> PAGEREF _Toc95827441 \h </w:instrText>
      </w:r>
      <w:r>
        <w:fldChar w:fldCharType="separate"/>
      </w:r>
      <w:r>
        <w:t>70</w:t>
      </w:r>
      <w:r>
        <w:fldChar w:fldCharType="end"/>
      </w:r>
    </w:p>
    <w:p w14:paraId="34B43850" w14:textId="58818714" w:rsidR="00DE7509" w:rsidRPr="00A64CB9" w:rsidRDefault="00DE7509">
      <w:pPr>
        <w:pStyle w:val="TOC2"/>
        <w:rPr>
          <w:rFonts w:ascii="Calibri" w:hAnsi="Calibri"/>
          <w:sz w:val="22"/>
          <w:szCs w:val="22"/>
          <w:lang w:eastAsia="en-GB"/>
        </w:rPr>
      </w:pPr>
      <w:r>
        <w:t>C.3.5</w:t>
      </w:r>
      <w:r w:rsidRPr="00A64CB9">
        <w:rPr>
          <w:rFonts w:ascii="Calibri" w:hAnsi="Calibri"/>
          <w:sz w:val="22"/>
          <w:szCs w:val="22"/>
          <w:lang w:eastAsia="en-GB"/>
        </w:rPr>
        <w:tab/>
      </w:r>
      <w:r>
        <w:t>Call to a Ported Number – Indirect Routeing with Reference to Subscription Network</w:t>
      </w:r>
      <w:r>
        <w:tab/>
      </w:r>
      <w:r>
        <w:fldChar w:fldCharType="begin" w:fldLock="1"/>
      </w:r>
      <w:r>
        <w:instrText xml:space="preserve"> PAGEREF _Toc95827442 \h </w:instrText>
      </w:r>
      <w:r>
        <w:fldChar w:fldCharType="separate"/>
      </w:r>
      <w:r>
        <w:t>71</w:t>
      </w:r>
      <w:r>
        <w:fldChar w:fldCharType="end"/>
      </w:r>
    </w:p>
    <w:p w14:paraId="00E12F5B" w14:textId="7D9A7949" w:rsidR="00DE7509" w:rsidRPr="00A64CB9" w:rsidRDefault="00DE7509">
      <w:pPr>
        <w:pStyle w:val="TOC2"/>
        <w:rPr>
          <w:rFonts w:ascii="Calibri" w:hAnsi="Calibri"/>
          <w:sz w:val="22"/>
          <w:szCs w:val="22"/>
          <w:lang w:eastAsia="en-GB"/>
        </w:rPr>
      </w:pPr>
      <w:r>
        <w:t>C.3.6</w:t>
      </w:r>
      <w:r w:rsidRPr="00A64CB9">
        <w:rPr>
          <w:rFonts w:ascii="Calibri" w:hAnsi="Calibri"/>
          <w:sz w:val="22"/>
          <w:szCs w:val="22"/>
          <w:lang w:eastAsia="en-GB"/>
        </w:rPr>
        <w:tab/>
      </w:r>
      <w:r>
        <w:t>MNP Info Query - Direct Routeing</w:t>
      </w:r>
      <w:r>
        <w:tab/>
      </w:r>
      <w:r>
        <w:fldChar w:fldCharType="begin" w:fldLock="1"/>
      </w:r>
      <w:r>
        <w:instrText xml:space="preserve"> PAGEREF _Toc95827443 \h </w:instrText>
      </w:r>
      <w:r>
        <w:fldChar w:fldCharType="separate"/>
      </w:r>
      <w:r>
        <w:t>72</w:t>
      </w:r>
      <w:r>
        <w:fldChar w:fldCharType="end"/>
      </w:r>
    </w:p>
    <w:p w14:paraId="59E264D0" w14:textId="3427BEC8" w:rsidR="00DE7509" w:rsidRPr="00A64CB9" w:rsidRDefault="00DE7509">
      <w:pPr>
        <w:pStyle w:val="TOC2"/>
        <w:rPr>
          <w:rFonts w:ascii="Calibri" w:hAnsi="Calibri"/>
          <w:sz w:val="22"/>
          <w:szCs w:val="22"/>
          <w:lang w:eastAsia="en-GB"/>
        </w:rPr>
      </w:pPr>
      <w:r>
        <w:t>C.3.7</w:t>
      </w:r>
      <w:r w:rsidRPr="00A64CB9">
        <w:rPr>
          <w:rFonts w:ascii="Calibri" w:hAnsi="Calibri"/>
          <w:sz w:val="22"/>
          <w:szCs w:val="22"/>
          <w:lang w:eastAsia="en-GB"/>
        </w:rPr>
        <w:tab/>
      </w:r>
      <w:r>
        <w:t>MNP Info Query - Indirect Routeing</w:t>
      </w:r>
      <w:r>
        <w:tab/>
      </w:r>
      <w:r>
        <w:fldChar w:fldCharType="begin" w:fldLock="1"/>
      </w:r>
      <w:r>
        <w:instrText xml:space="preserve"> PAGEREF _Toc95827444 \h </w:instrText>
      </w:r>
      <w:r>
        <w:fldChar w:fldCharType="separate"/>
      </w:r>
      <w:r>
        <w:t>73</w:t>
      </w:r>
      <w:r>
        <w:fldChar w:fldCharType="end"/>
      </w:r>
    </w:p>
    <w:p w14:paraId="5D426697" w14:textId="79F453C5" w:rsidR="00DE7509" w:rsidRPr="00A64CB9" w:rsidRDefault="00DE7509">
      <w:pPr>
        <w:pStyle w:val="TOC1"/>
        <w:rPr>
          <w:rFonts w:ascii="Calibri" w:hAnsi="Calibri"/>
          <w:szCs w:val="22"/>
          <w:lang w:eastAsia="en-GB"/>
        </w:rPr>
      </w:pPr>
      <w:r>
        <w:t>C.4</w:t>
      </w:r>
      <w:r w:rsidRPr="00A64CB9">
        <w:rPr>
          <w:rFonts w:ascii="Calibri" w:hAnsi="Calibri"/>
          <w:szCs w:val="22"/>
          <w:lang w:eastAsia="en-GB"/>
        </w:rPr>
        <w:tab/>
      </w:r>
      <w:r>
        <w:t>Information Flows</w:t>
      </w:r>
      <w:r>
        <w:tab/>
      </w:r>
      <w:r>
        <w:fldChar w:fldCharType="begin" w:fldLock="1"/>
      </w:r>
      <w:r>
        <w:instrText xml:space="preserve"> PAGEREF _Toc95827445 \h </w:instrText>
      </w:r>
      <w:r>
        <w:fldChar w:fldCharType="separate"/>
      </w:r>
      <w:r>
        <w:t>74</w:t>
      </w:r>
      <w:r>
        <w:fldChar w:fldCharType="end"/>
      </w:r>
    </w:p>
    <w:p w14:paraId="57668ACB" w14:textId="594E69B0" w:rsidR="00DE7509" w:rsidRPr="00A64CB9" w:rsidRDefault="00DE7509">
      <w:pPr>
        <w:pStyle w:val="TOC1"/>
        <w:rPr>
          <w:rFonts w:ascii="Calibri" w:hAnsi="Calibri"/>
          <w:szCs w:val="22"/>
          <w:lang w:eastAsia="en-GB"/>
        </w:rPr>
      </w:pPr>
      <w:r>
        <w:t>C.5</w:t>
      </w:r>
      <w:r w:rsidRPr="00A64CB9">
        <w:rPr>
          <w:rFonts w:ascii="Calibri" w:hAnsi="Calibri"/>
          <w:szCs w:val="22"/>
          <w:lang w:eastAsia="en-GB"/>
        </w:rPr>
        <w:tab/>
      </w:r>
      <w:r>
        <w:t>Contents of the messages</w:t>
      </w:r>
      <w:r>
        <w:tab/>
      </w:r>
      <w:r>
        <w:fldChar w:fldCharType="begin" w:fldLock="1"/>
      </w:r>
      <w:r>
        <w:instrText xml:space="preserve"> PAGEREF _Toc95827446 \h </w:instrText>
      </w:r>
      <w:r>
        <w:fldChar w:fldCharType="separate"/>
      </w:r>
      <w:r>
        <w:t>79</w:t>
      </w:r>
      <w:r>
        <w:fldChar w:fldCharType="end"/>
      </w:r>
    </w:p>
    <w:p w14:paraId="13E762B8" w14:textId="50EC5382" w:rsidR="00DE7509" w:rsidRPr="00A64CB9" w:rsidRDefault="00DE7509">
      <w:pPr>
        <w:pStyle w:val="TOC2"/>
        <w:rPr>
          <w:rFonts w:ascii="Calibri" w:hAnsi="Calibri"/>
          <w:sz w:val="22"/>
          <w:szCs w:val="22"/>
          <w:lang w:eastAsia="en-GB"/>
        </w:rPr>
      </w:pPr>
      <w:r>
        <w:t>C.5.1</w:t>
      </w:r>
      <w:r w:rsidRPr="00A64CB9">
        <w:rPr>
          <w:rFonts w:ascii="Calibri" w:hAnsi="Calibri"/>
          <w:sz w:val="22"/>
          <w:szCs w:val="22"/>
          <w:lang w:eastAsia="en-GB"/>
        </w:rPr>
        <w:tab/>
      </w:r>
      <w:r>
        <w:t>Send Routeing Info</w:t>
      </w:r>
      <w:r>
        <w:tab/>
      </w:r>
      <w:r>
        <w:fldChar w:fldCharType="begin" w:fldLock="1"/>
      </w:r>
      <w:r>
        <w:instrText xml:space="preserve"> PAGEREF _Toc95827447 \h </w:instrText>
      </w:r>
      <w:r>
        <w:fldChar w:fldCharType="separate"/>
      </w:r>
      <w:r>
        <w:t>80</w:t>
      </w:r>
      <w:r>
        <w:fldChar w:fldCharType="end"/>
      </w:r>
    </w:p>
    <w:p w14:paraId="2EC2DF92" w14:textId="6A23820C" w:rsidR="00DE7509" w:rsidRPr="00A64CB9" w:rsidRDefault="00DE7509">
      <w:pPr>
        <w:pStyle w:val="TOC2"/>
        <w:rPr>
          <w:rFonts w:ascii="Calibri" w:hAnsi="Calibri"/>
          <w:sz w:val="22"/>
          <w:szCs w:val="22"/>
          <w:lang w:eastAsia="en-GB"/>
        </w:rPr>
      </w:pPr>
      <w:r>
        <w:t>C.5.2</w:t>
      </w:r>
      <w:r w:rsidRPr="00A64CB9">
        <w:rPr>
          <w:rFonts w:ascii="Calibri" w:hAnsi="Calibri"/>
          <w:sz w:val="22"/>
          <w:szCs w:val="22"/>
          <w:lang w:eastAsia="en-GB"/>
        </w:rPr>
        <w:tab/>
      </w:r>
      <w:r>
        <w:t>Send Routeing Info ack</w:t>
      </w:r>
      <w:r>
        <w:tab/>
      </w:r>
      <w:r>
        <w:fldChar w:fldCharType="begin" w:fldLock="1"/>
      </w:r>
      <w:r>
        <w:instrText xml:space="preserve"> PAGEREF _Toc95827448 \h </w:instrText>
      </w:r>
      <w:r>
        <w:fldChar w:fldCharType="separate"/>
      </w:r>
      <w:r>
        <w:t>80</w:t>
      </w:r>
      <w:r>
        <w:fldChar w:fldCharType="end"/>
      </w:r>
    </w:p>
    <w:p w14:paraId="0507BCC2" w14:textId="25A7D670" w:rsidR="00DE7509" w:rsidRPr="00A64CB9" w:rsidRDefault="00DE7509">
      <w:pPr>
        <w:pStyle w:val="TOC1"/>
        <w:rPr>
          <w:rFonts w:ascii="Calibri" w:hAnsi="Calibri"/>
          <w:szCs w:val="22"/>
          <w:lang w:eastAsia="en-GB"/>
        </w:rPr>
      </w:pPr>
      <w:r>
        <w:t>C.6</w:t>
      </w:r>
      <w:r w:rsidRPr="00A64CB9">
        <w:rPr>
          <w:rFonts w:ascii="Calibri" w:hAnsi="Calibri"/>
          <w:szCs w:val="22"/>
          <w:lang w:eastAsia="en-GB"/>
        </w:rPr>
        <w:tab/>
      </w:r>
      <w:r>
        <w:t>Handling of MAP to ISUP mapping (informative)</w:t>
      </w:r>
      <w:r>
        <w:tab/>
      </w:r>
      <w:r>
        <w:fldChar w:fldCharType="begin" w:fldLock="1"/>
      </w:r>
      <w:r>
        <w:instrText xml:space="preserve"> PAGEREF _Toc95827449 \h </w:instrText>
      </w:r>
      <w:r>
        <w:fldChar w:fldCharType="separate"/>
      </w:r>
      <w:r>
        <w:t>80</w:t>
      </w:r>
      <w:r>
        <w:fldChar w:fldCharType="end"/>
      </w:r>
    </w:p>
    <w:p w14:paraId="14E1145A" w14:textId="4F422B41" w:rsidR="00DE7509" w:rsidRPr="00A64CB9" w:rsidRDefault="00DE7509">
      <w:pPr>
        <w:pStyle w:val="TOC2"/>
        <w:rPr>
          <w:rFonts w:ascii="Calibri" w:hAnsi="Calibri"/>
          <w:sz w:val="22"/>
          <w:szCs w:val="22"/>
          <w:lang w:eastAsia="en-GB"/>
        </w:rPr>
      </w:pPr>
      <w:r>
        <w:t>C.6.1</w:t>
      </w:r>
      <w:r w:rsidRPr="00A64CB9">
        <w:rPr>
          <w:rFonts w:ascii="Calibri" w:hAnsi="Calibri"/>
          <w:sz w:val="22"/>
          <w:szCs w:val="22"/>
          <w:lang w:eastAsia="en-GB"/>
        </w:rPr>
        <w:tab/>
      </w:r>
      <w:r>
        <w:t>ETSI Mapping direction: ISUP to MAP</w:t>
      </w:r>
      <w:r>
        <w:tab/>
      </w:r>
      <w:r>
        <w:fldChar w:fldCharType="begin" w:fldLock="1"/>
      </w:r>
      <w:r>
        <w:instrText xml:space="preserve"> PAGEREF _Toc95827450 \h </w:instrText>
      </w:r>
      <w:r>
        <w:fldChar w:fldCharType="separate"/>
      </w:r>
      <w:r>
        <w:t>80</w:t>
      </w:r>
      <w:r>
        <w:fldChar w:fldCharType="end"/>
      </w:r>
    </w:p>
    <w:p w14:paraId="19D68B2D" w14:textId="07E86B03" w:rsidR="00DE7509" w:rsidRPr="00A64CB9" w:rsidRDefault="00DE7509">
      <w:pPr>
        <w:pStyle w:val="TOC2"/>
        <w:rPr>
          <w:rFonts w:ascii="Calibri" w:hAnsi="Calibri"/>
          <w:sz w:val="22"/>
          <w:szCs w:val="22"/>
          <w:lang w:eastAsia="en-GB"/>
        </w:rPr>
      </w:pPr>
      <w:r>
        <w:t>C.6.2</w:t>
      </w:r>
      <w:r w:rsidRPr="00A64CB9">
        <w:rPr>
          <w:rFonts w:ascii="Calibri" w:hAnsi="Calibri"/>
          <w:sz w:val="22"/>
          <w:szCs w:val="22"/>
          <w:lang w:eastAsia="en-GB"/>
        </w:rPr>
        <w:tab/>
      </w:r>
      <w:r>
        <w:t>ETSI Mapping direction: MAP to ISUP</w:t>
      </w:r>
      <w:r>
        <w:tab/>
      </w:r>
      <w:r>
        <w:fldChar w:fldCharType="begin" w:fldLock="1"/>
      </w:r>
      <w:r>
        <w:instrText xml:space="preserve"> PAGEREF _Toc95827451 \h </w:instrText>
      </w:r>
      <w:r>
        <w:fldChar w:fldCharType="separate"/>
      </w:r>
      <w:r>
        <w:t>80</w:t>
      </w:r>
      <w:r>
        <w:fldChar w:fldCharType="end"/>
      </w:r>
    </w:p>
    <w:p w14:paraId="56A605F4" w14:textId="14B332E2" w:rsidR="00DE7509" w:rsidRPr="00A64CB9" w:rsidRDefault="00DE7509">
      <w:pPr>
        <w:pStyle w:val="TOC2"/>
        <w:rPr>
          <w:rFonts w:ascii="Calibri" w:hAnsi="Calibri"/>
          <w:sz w:val="22"/>
          <w:szCs w:val="22"/>
          <w:lang w:eastAsia="en-GB"/>
        </w:rPr>
      </w:pPr>
      <w:r>
        <w:t>C.6.3</w:t>
      </w:r>
      <w:r w:rsidRPr="00A64CB9">
        <w:rPr>
          <w:rFonts w:ascii="Calibri" w:hAnsi="Calibri"/>
          <w:sz w:val="22"/>
          <w:szCs w:val="22"/>
          <w:lang w:eastAsia="en-GB"/>
        </w:rPr>
        <w:tab/>
      </w:r>
      <w:r>
        <w:t>ANSI Mapping direction: ISUP to MAP</w:t>
      </w:r>
      <w:r>
        <w:tab/>
      </w:r>
      <w:r>
        <w:fldChar w:fldCharType="begin" w:fldLock="1"/>
      </w:r>
      <w:r>
        <w:instrText xml:space="preserve"> PAGEREF _Toc95827452 \h </w:instrText>
      </w:r>
      <w:r>
        <w:fldChar w:fldCharType="separate"/>
      </w:r>
      <w:r>
        <w:t>81</w:t>
      </w:r>
      <w:r>
        <w:fldChar w:fldCharType="end"/>
      </w:r>
    </w:p>
    <w:p w14:paraId="3A3F3BDB" w14:textId="3FFF1DD3" w:rsidR="00DE7509" w:rsidRPr="00A64CB9" w:rsidRDefault="00DE7509">
      <w:pPr>
        <w:pStyle w:val="TOC2"/>
        <w:rPr>
          <w:rFonts w:ascii="Calibri" w:hAnsi="Calibri"/>
          <w:sz w:val="22"/>
          <w:szCs w:val="22"/>
          <w:lang w:eastAsia="en-GB"/>
        </w:rPr>
      </w:pPr>
      <w:r>
        <w:t>C.6.4</w:t>
      </w:r>
      <w:r w:rsidRPr="00A64CB9">
        <w:rPr>
          <w:rFonts w:ascii="Calibri" w:hAnsi="Calibri"/>
          <w:sz w:val="22"/>
          <w:szCs w:val="22"/>
          <w:lang w:eastAsia="en-GB"/>
        </w:rPr>
        <w:tab/>
      </w:r>
      <w:r>
        <w:t>ANSI Mapping direction: MAP to ISUP</w:t>
      </w:r>
      <w:r>
        <w:tab/>
      </w:r>
      <w:r>
        <w:fldChar w:fldCharType="begin" w:fldLock="1"/>
      </w:r>
      <w:r>
        <w:instrText xml:space="preserve"> PAGEREF _Toc95827453 \h </w:instrText>
      </w:r>
      <w:r>
        <w:fldChar w:fldCharType="separate"/>
      </w:r>
      <w:r>
        <w:t>81</w:t>
      </w:r>
      <w:r>
        <w:fldChar w:fldCharType="end"/>
      </w:r>
    </w:p>
    <w:p w14:paraId="26E80EB6" w14:textId="7D5FDC1A" w:rsidR="00DE7509" w:rsidRPr="00A64CB9" w:rsidRDefault="00DE7509">
      <w:pPr>
        <w:pStyle w:val="TOC9"/>
        <w:rPr>
          <w:rFonts w:ascii="Calibri" w:hAnsi="Calibri"/>
          <w:b w:val="0"/>
          <w:szCs w:val="22"/>
          <w:lang w:eastAsia="en-GB"/>
        </w:rPr>
      </w:pPr>
      <w:r>
        <w:t>Annex D:</w:t>
      </w:r>
      <w:r>
        <w:tab/>
        <w:t>Void</w:t>
      </w:r>
      <w:r>
        <w:tab/>
      </w:r>
      <w:r>
        <w:fldChar w:fldCharType="begin" w:fldLock="1"/>
      </w:r>
      <w:r>
        <w:instrText xml:space="preserve"> PAGEREF _Toc95827454 \h </w:instrText>
      </w:r>
      <w:r>
        <w:fldChar w:fldCharType="separate"/>
      </w:r>
      <w:r>
        <w:t>82</w:t>
      </w:r>
      <w:r>
        <w:fldChar w:fldCharType="end"/>
      </w:r>
    </w:p>
    <w:p w14:paraId="2F8920E7" w14:textId="4AA64E42" w:rsidR="00DE7509" w:rsidRPr="00A64CB9" w:rsidRDefault="00DE7509" w:rsidP="00DE7509">
      <w:pPr>
        <w:pStyle w:val="TOC8"/>
        <w:rPr>
          <w:rFonts w:ascii="Calibri" w:hAnsi="Calibri"/>
          <w:b w:val="0"/>
          <w:szCs w:val="22"/>
          <w:lang w:eastAsia="en-GB"/>
        </w:rPr>
      </w:pPr>
      <w:r>
        <w:t>Annex E (informative):</w:t>
      </w:r>
      <w:r>
        <w:tab/>
        <w:t>Change history</w:t>
      </w:r>
      <w:r>
        <w:tab/>
      </w:r>
      <w:r>
        <w:fldChar w:fldCharType="begin" w:fldLock="1"/>
      </w:r>
      <w:r>
        <w:instrText xml:space="preserve"> PAGEREF _Toc95827455 \h </w:instrText>
      </w:r>
      <w:r>
        <w:fldChar w:fldCharType="separate"/>
      </w:r>
      <w:r>
        <w:t>83</w:t>
      </w:r>
      <w:r>
        <w:fldChar w:fldCharType="end"/>
      </w:r>
    </w:p>
    <w:p w14:paraId="322672E3" w14:textId="3AC00E04" w:rsidR="00C614AE" w:rsidRDefault="00D35105">
      <w:r>
        <w:rPr>
          <w:noProof/>
          <w:sz w:val="22"/>
        </w:rPr>
        <w:fldChar w:fldCharType="end"/>
      </w:r>
    </w:p>
    <w:p w14:paraId="08124C6E" w14:textId="77777777" w:rsidR="00C614AE" w:rsidRDefault="00C614AE" w:rsidP="00DE7509">
      <w:pPr>
        <w:pStyle w:val="Heading1"/>
      </w:pPr>
      <w:r>
        <w:br w:type="page"/>
      </w:r>
      <w:bookmarkStart w:id="6" w:name="_Toc95827361"/>
      <w:r>
        <w:lastRenderedPageBreak/>
        <w:t>Foreword</w:t>
      </w:r>
      <w:bookmarkEnd w:id="6"/>
    </w:p>
    <w:p w14:paraId="410AC2E5" w14:textId="77777777" w:rsidR="00C614AE" w:rsidRDefault="00C614AE">
      <w:r>
        <w:t>This Technical Specification (TS) has been produced by the 3</w:t>
      </w:r>
      <w:r>
        <w:rPr>
          <w:vertAlign w:val="superscript"/>
        </w:rPr>
        <w:t>rd</w:t>
      </w:r>
      <w:r>
        <w:t xml:space="preserve"> Generation Partnership Project (3GPP).</w:t>
      </w:r>
    </w:p>
    <w:p w14:paraId="54E3A81A" w14:textId="77777777" w:rsidR="00C614AE" w:rsidRDefault="00C614A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B4D047" w14:textId="77777777" w:rsidR="00C614AE" w:rsidRPr="00581C7D" w:rsidRDefault="00C614AE">
      <w:pPr>
        <w:pStyle w:val="B1"/>
      </w:pPr>
      <w:r w:rsidRPr="00581C7D">
        <w:t>Version x.y.z</w:t>
      </w:r>
    </w:p>
    <w:p w14:paraId="7FA6FDAB" w14:textId="77777777" w:rsidR="00C614AE" w:rsidRDefault="00C614AE">
      <w:pPr>
        <w:pStyle w:val="B1"/>
      </w:pPr>
      <w:r>
        <w:t>where:</w:t>
      </w:r>
    </w:p>
    <w:p w14:paraId="445E8D12" w14:textId="77777777" w:rsidR="00C614AE" w:rsidRDefault="00C614AE">
      <w:pPr>
        <w:pStyle w:val="B2"/>
      </w:pPr>
      <w:r>
        <w:t>x</w:t>
      </w:r>
      <w:r>
        <w:tab/>
        <w:t>the first digit:</w:t>
      </w:r>
    </w:p>
    <w:p w14:paraId="7A56C06E" w14:textId="77777777" w:rsidR="00C614AE" w:rsidRDefault="00C614AE">
      <w:pPr>
        <w:pStyle w:val="B3"/>
      </w:pPr>
      <w:r>
        <w:t>1</w:t>
      </w:r>
      <w:r>
        <w:tab/>
        <w:t>presented to TSG for information;</w:t>
      </w:r>
    </w:p>
    <w:p w14:paraId="6D213471" w14:textId="77777777" w:rsidR="00C614AE" w:rsidRDefault="00C614AE">
      <w:pPr>
        <w:pStyle w:val="B3"/>
      </w:pPr>
      <w:r>
        <w:t>2</w:t>
      </w:r>
      <w:r>
        <w:tab/>
        <w:t>presented to TSG for approval;</w:t>
      </w:r>
    </w:p>
    <w:p w14:paraId="2DE5D640" w14:textId="77777777" w:rsidR="00C614AE" w:rsidRDefault="00C614AE">
      <w:pPr>
        <w:pStyle w:val="B3"/>
      </w:pPr>
      <w:r>
        <w:t>3</w:t>
      </w:r>
      <w:r>
        <w:tab/>
        <w:t>or greater indicates TSG approved document under change control.</w:t>
      </w:r>
    </w:p>
    <w:p w14:paraId="6559312F" w14:textId="77777777" w:rsidR="00C614AE" w:rsidRDefault="00C614AE">
      <w:pPr>
        <w:pStyle w:val="B2"/>
      </w:pPr>
      <w:r>
        <w:t>y</w:t>
      </w:r>
      <w:r>
        <w:tab/>
        <w:t>the second digit is incremented for all changes of substance, i.e. technical enhancements, corrections, updates, etc.</w:t>
      </w:r>
    </w:p>
    <w:p w14:paraId="29C0D368" w14:textId="77777777" w:rsidR="00C614AE" w:rsidRDefault="00C614AE">
      <w:pPr>
        <w:pStyle w:val="B2"/>
      </w:pPr>
      <w:r>
        <w:t>z</w:t>
      </w:r>
      <w:r>
        <w:tab/>
        <w:t>the third digit is incremented when editorial only changes have been incorporated in the document.</w:t>
      </w:r>
    </w:p>
    <w:p w14:paraId="657B15DE" w14:textId="77777777" w:rsidR="00C614AE" w:rsidRDefault="00C614AE" w:rsidP="00DE7509">
      <w:pPr>
        <w:pStyle w:val="Heading1"/>
      </w:pPr>
      <w:r>
        <w:br w:type="page"/>
      </w:r>
      <w:bookmarkStart w:id="7" w:name="_Toc95827362"/>
      <w:r>
        <w:lastRenderedPageBreak/>
        <w:t>1</w:t>
      </w:r>
      <w:r>
        <w:tab/>
        <w:t>Scope</w:t>
      </w:r>
      <w:bookmarkEnd w:id="7"/>
    </w:p>
    <w:p w14:paraId="3E02E4BA" w14:textId="77777777" w:rsidR="00C614AE" w:rsidRDefault="00C614AE">
      <w:r>
        <w:t>The present document describes several alternatives for the realisation of Mobile Number Portability.</w:t>
      </w:r>
    </w:p>
    <w:p w14:paraId="100D8FCF" w14:textId="77777777" w:rsidR="00C614AE" w:rsidRDefault="00C614AE">
      <w:r>
        <w:t>The present document includes information applicable to network operators, service providers, switch and database manufacturers and national regulators.</w:t>
      </w:r>
    </w:p>
    <w:p w14:paraId="7352C2AD" w14:textId="77777777" w:rsidR="00C614AE" w:rsidRDefault="00C614AE">
      <w:r>
        <w:t>It is left to operator and implementation decisions which option, or combination of options, is used, taking into account the regulatory and architectural constraints that may prevail. The possible implications of these options on internal node functions and on signalling performance are not covered in the present document.</w:t>
      </w:r>
    </w:p>
    <w:p w14:paraId="490355D1" w14:textId="77777777" w:rsidR="00C614AE" w:rsidRDefault="00C614AE">
      <w:r>
        <w:t>Normative Annex A of the present document describes the technical realisation of the handling of calls to ported UMTS or GSM mobile subscribers using IN technology.</w:t>
      </w:r>
    </w:p>
    <w:p w14:paraId="20000D37" w14:textId="77777777" w:rsidR="00C614AE" w:rsidRDefault="00C614AE">
      <w:r>
        <w:t>Normative Annex C of the present document describes the technical realisation of the handling of calls to ported UMTS or GSM mobile subscribers using Signalling Relay technology.</w:t>
      </w:r>
    </w:p>
    <w:p w14:paraId="3D07CC19" w14:textId="77777777" w:rsidR="00C614AE" w:rsidRDefault="00C614AE">
      <w:r>
        <w:t>Normative Annex A and Normative Annex C describe alternative solutions. The network operator may choose the solution to be used in his network.</w:t>
      </w:r>
    </w:p>
    <w:p w14:paraId="6F2DC21B" w14:textId="77777777" w:rsidR="00C614AE" w:rsidRDefault="00C614AE">
      <w:r>
        <w:t>Normative Annex B of the present document describes the technical realisation of the handling of non-call related SCCP signalling for ported UMTS or GSM mobile subscribers using Signalling Relay technology.</w:t>
      </w:r>
    </w:p>
    <w:p w14:paraId="497C7CA5" w14:textId="77777777" w:rsidR="00C614AE" w:rsidRDefault="00C614AE">
      <w:r>
        <w:t>The present document does not specify the porting process.</w:t>
      </w:r>
    </w:p>
    <w:p w14:paraId="47C6A314" w14:textId="77777777" w:rsidR="00C614AE" w:rsidRDefault="00C614AE" w:rsidP="00DE7509">
      <w:pPr>
        <w:pStyle w:val="Heading1"/>
      </w:pPr>
      <w:bookmarkStart w:id="8" w:name="_Toc95827363"/>
      <w:r>
        <w:t>2</w:t>
      </w:r>
      <w:r>
        <w:tab/>
        <w:t>References</w:t>
      </w:r>
      <w:bookmarkEnd w:id="8"/>
    </w:p>
    <w:p w14:paraId="2A6B07A4" w14:textId="77777777" w:rsidR="00C614AE" w:rsidRDefault="00C614AE">
      <w:r>
        <w:t>The following documents contain provisions which, through reference in this text, constitute provisions of the present document.</w:t>
      </w:r>
    </w:p>
    <w:p w14:paraId="6710DC18" w14:textId="77777777" w:rsidR="00C614AE" w:rsidRDefault="00D60F0D" w:rsidP="00D60F0D">
      <w:pPr>
        <w:pStyle w:val="B1"/>
      </w:pPr>
      <w:r>
        <w:t>-</w:t>
      </w:r>
      <w:r>
        <w:tab/>
      </w:r>
      <w:r w:rsidR="00C614AE">
        <w:t>References are either specific (identified by date of publication, edition number, version number, etc.) or non</w:t>
      </w:r>
      <w:r w:rsidR="00C614AE">
        <w:noBreakHyphen/>
        <w:t>specific.</w:t>
      </w:r>
    </w:p>
    <w:p w14:paraId="0CD8636E" w14:textId="77777777" w:rsidR="00C614AE" w:rsidRDefault="00D60F0D" w:rsidP="00D60F0D">
      <w:pPr>
        <w:pStyle w:val="B1"/>
        <w:rPr>
          <w:snapToGrid w:val="0"/>
          <w:lang w:val="en-US"/>
        </w:rPr>
      </w:pPr>
      <w:r>
        <w:t>-</w:t>
      </w:r>
      <w:r>
        <w:tab/>
      </w:r>
      <w:r w:rsidR="00C614AE">
        <w:t>For a specific reference, subsequent revisions do not apply.</w:t>
      </w:r>
    </w:p>
    <w:p w14:paraId="646B3D37" w14:textId="77777777" w:rsidR="00C614AE" w:rsidRDefault="00D60F0D" w:rsidP="00D60F0D">
      <w:pPr>
        <w:pStyle w:val="B1"/>
        <w:rPr>
          <w:snapToGrid w:val="0"/>
          <w:lang w:val="en-US"/>
        </w:rPr>
      </w:pPr>
      <w:r>
        <w:t>-</w:t>
      </w:r>
      <w:r>
        <w:tab/>
      </w:r>
      <w:r w:rsidR="00C614AE">
        <w:t xml:space="preserve">For a non-specific reference, the latest version applies.  In the case of a reference to a 3GPP document (including a GSM document), a non-specific reference implicitly refers to the latest version of that document </w:t>
      </w:r>
      <w:r w:rsidR="00C614AE">
        <w:rPr>
          <w:i/>
          <w:iCs/>
        </w:rPr>
        <w:t>in the same Release as the present document</w:t>
      </w:r>
      <w:r w:rsidR="00C614AE">
        <w:t>.</w:t>
      </w:r>
    </w:p>
    <w:p w14:paraId="0118410C" w14:textId="77777777" w:rsidR="00C614AE" w:rsidRDefault="00C614AE">
      <w:pPr>
        <w:pStyle w:val="EX"/>
      </w:pPr>
      <w:r>
        <w:t>[1]</w:t>
      </w:r>
      <w:r>
        <w:tab/>
        <w:t>3GPP TS 21.905: "3G Vocabulary".</w:t>
      </w:r>
    </w:p>
    <w:p w14:paraId="1A842993" w14:textId="77777777" w:rsidR="00C614AE" w:rsidRDefault="00C614AE">
      <w:pPr>
        <w:pStyle w:val="EX"/>
      </w:pPr>
      <w:r>
        <w:t>[2]</w:t>
      </w:r>
      <w:r>
        <w:tab/>
        <w:t>3GPP TS 22.066: "Support of Mobile Number Portability (MNP); Service description. Stage 1".</w:t>
      </w:r>
    </w:p>
    <w:p w14:paraId="5B3BB96E" w14:textId="77777777" w:rsidR="00C614AE" w:rsidRDefault="00C614AE">
      <w:pPr>
        <w:pStyle w:val="EX"/>
      </w:pPr>
      <w:r>
        <w:t>[3]</w:t>
      </w:r>
      <w:r>
        <w:tab/>
        <w:t>3GPP TS 23.018: "Basic call handling; Technical realisation".</w:t>
      </w:r>
    </w:p>
    <w:p w14:paraId="1D458BD0" w14:textId="77777777" w:rsidR="00C614AE" w:rsidRDefault="00C614AE">
      <w:pPr>
        <w:pStyle w:val="EX"/>
      </w:pPr>
      <w:r>
        <w:t>[4]</w:t>
      </w:r>
      <w:r>
        <w:tab/>
        <w:t>ETSI ETS 300 009 (1991): "Integrated Services Digital Network (ISDN); CCITT Signalling System No. 7 – Signalling Connection Control Part (SCCP) [connectionless services] to support international interconnection".</w:t>
      </w:r>
    </w:p>
    <w:p w14:paraId="10117A70" w14:textId="77777777" w:rsidR="00C614AE" w:rsidRDefault="00C614AE">
      <w:pPr>
        <w:pStyle w:val="EX"/>
      </w:pPr>
      <w:r>
        <w:t>[5]</w:t>
      </w:r>
      <w:r>
        <w:tab/>
        <w:t>ETSI ETS 300 374-1: "Intelligent Network (IN); Intelligent Network Capability Set 1 (CS1); Core Intelligent Network Application Protocol (INAP); Part 1: protocol specification".</w:t>
      </w:r>
    </w:p>
    <w:p w14:paraId="0992E64B" w14:textId="77777777" w:rsidR="00C614AE" w:rsidRDefault="00C614AE">
      <w:pPr>
        <w:pStyle w:val="EX"/>
      </w:pPr>
      <w:r>
        <w:t>[6]</w:t>
      </w:r>
      <w:r>
        <w:tab/>
        <w:t>ITU-T Recommendation Q.769.1; ISDN User Part (ISUP); Enhancements for the support of Number Portability".</w:t>
      </w:r>
    </w:p>
    <w:p w14:paraId="63998949" w14:textId="77777777" w:rsidR="00C614AE" w:rsidRDefault="00C614AE">
      <w:pPr>
        <w:pStyle w:val="EX"/>
      </w:pPr>
      <w:r>
        <w:t>[7]</w:t>
      </w:r>
      <w:r>
        <w:tab/>
        <w:t>ETSI EN 300 356-2 V4.1: "Integrated Services Digital Network (ISDN); Signalling System No.7; ISDN User Part (ISUP) version 4 for the international interface; Part 2: ISDN supplementary services [ITU-T Recommendation Q.730 modified]".</w:t>
      </w:r>
    </w:p>
    <w:p w14:paraId="14349EA6" w14:textId="77777777" w:rsidR="00C614AE" w:rsidRDefault="00C614AE">
      <w:pPr>
        <w:pStyle w:val="EX"/>
      </w:pPr>
      <w:r>
        <w:t>[8}</w:t>
      </w:r>
      <w:r>
        <w:tab/>
        <w:t>CTIA report on Wireless Number Portability, Version 2.0.0.</w:t>
      </w:r>
    </w:p>
    <w:p w14:paraId="41B6F3B6" w14:textId="77777777" w:rsidR="00C614AE" w:rsidRDefault="00C614AE" w:rsidP="00DE7509">
      <w:pPr>
        <w:pStyle w:val="EX"/>
      </w:pPr>
      <w:r w:rsidRPr="00DE7509">
        <w:lastRenderedPageBreak/>
        <w:t>[9]</w:t>
      </w:r>
      <w:r w:rsidRPr="00DE7509">
        <w:tab/>
        <w:t>ANSI T1.660 – 1998, American National Standards for Telecommunications – Signaling System Number 7 – NumberPortability Call Completion to a Portable Number.</w:t>
      </w:r>
    </w:p>
    <w:p w14:paraId="22B069CE" w14:textId="77777777" w:rsidR="00C614AE" w:rsidRDefault="00C614AE">
      <w:pPr>
        <w:pStyle w:val="EX"/>
      </w:pPr>
      <w:r>
        <w:t>[10]</w:t>
      </w:r>
      <w:r>
        <w:tab/>
        <w:t xml:space="preserve">ANSI T1.111-1996, American National Standards for Telecommunication – Signalling System No. 7 (SS7) Message Transfer Part (MTP). </w:t>
      </w:r>
    </w:p>
    <w:p w14:paraId="64D7D1C2" w14:textId="77777777" w:rsidR="00C614AE" w:rsidRDefault="00C614AE">
      <w:pPr>
        <w:pStyle w:val="EX"/>
      </w:pPr>
      <w:r>
        <w:t>[11]</w:t>
      </w:r>
      <w:r>
        <w:tab/>
        <w:t xml:space="preserve">ANSI T1.112-1996, American National Standards for Telecommunication – Signalling System No. 7 (SS7) Signalling Connection Control Part (SCCP). </w:t>
      </w:r>
    </w:p>
    <w:p w14:paraId="4696FC15" w14:textId="77777777" w:rsidR="00C614AE" w:rsidRDefault="00C614AE">
      <w:pPr>
        <w:pStyle w:val="NO"/>
      </w:pPr>
      <w:r>
        <w:rPr>
          <w:lang w:val="en-US"/>
        </w:rPr>
        <w:t xml:space="preserve">Note: Translation Types 10 and 14 will be published in the next revision of ANSI T1.112. </w:t>
      </w:r>
    </w:p>
    <w:p w14:paraId="29518E18" w14:textId="77777777" w:rsidR="00C614AE" w:rsidRDefault="00C614AE">
      <w:pPr>
        <w:pStyle w:val="EX"/>
      </w:pPr>
      <w:r>
        <w:t>[12]</w:t>
      </w:r>
      <w:r>
        <w:tab/>
        <w:t>American National Standard for Telecommunications – Signalling System Number 7 (SS7) - ISDN User Part (ISUP) - ANSI T1.113-1995.</w:t>
      </w:r>
    </w:p>
    <w:p w14:paraId="38C4E7BD" w14:textId="77777777" w:rsidR="00C614AE" w:rsidRDefault="00C614AE">
      <w:pPr>
        <w:pStyle w:val="EX"/>
      </w:pPr>
      <w:r>
        <w:t>[13]</w:t>
      </w:r>
      <w:r>
        <w:tab/>
        <w:t>American National Standard for Telecommunications - Signalling System Number 7 (SS7) –Transaction Capabilities Application Part (TCAP) - ANSI T1.114-1996.</w:t>
      </w:r>
    </w:p>
    <w:p w14:paraId="74FB2043" w14:textId="77777777" w:rsidR="00C614AE" w:rsidRDefault="00C614AE">
      <w:pPr>
        <w:pStyle w:val="EX"/>
      </w:pPr>
      <w:r>
        <w:t>[14]</w:t>
      </w:r>
      <w:r>
        <w:tab/>
        <w:t>ETSI EN 302 097 V1.2: "Integrated Services Digital Network (ISDN); Signalling System No.7; ISDN User Part (ISUP); Enhancements for support of Number Portability (NP)".</w:t>
      </w:r>
    </w:p>
    <w:p w14:paraId="6111AC0A" w14:textId="77777777" w:rsidR="00C614AE" w:rsidRDefault="00C614AE">
      <w:pPr>
        <w:pStyle w:val="EX"/>
      </w:pPr>
      <w:r>
        <w:t>[15]</w:t>
      </w:r>
      <w:r>
        <w:tab/>
        <w:t>TI - Technical Requirements No. 3, April 1999, Number Portability Database and Global Title Translation.</w:t>
      </w:r>
    </w:p>
    <w:p w14:paraId="7E01E5A7" w14:textId="77777777" w:rsidR="00C614AE" w:rsidRDefault="00C614AE">
      <w:pPr>
        <w:pStyle w:val="EX"/>
      </w:pPr>
      <w:r>
        <w:t>[16]</w:t>
      </w:r>
      <w:r>
        <w:tab/>
        <w:t>3GPP TS 23.096: "Mobile Name Identification Supplementary Service – Stage 2".</w:t>
      </w:r>
    </w:p>
    <w:p w14:paraId="29D438B2" w14:textId="77777777" w:rsidR="00C614AE" w:rsidRDefault="00C614AE">
      <w:pPr>
        <w:pStyle w:val="EX"/>
        <w:rPr>
          <w:b/>
          <w:i/>
          <w:sz w:val="16"/>
        </w:rPr>
      </w:pPr>
      <w:r>
        <w:t>[17]</w:t>
      </w:r>
      <w:r>
        <w:tab/>
        <w:t>North American Numbering Council (NANC) Functional Requirement Specification, Number Portability Administration Center- Service Management System (NPAC-SMS), Version 1.0, May 25, 1995; Version 2.0, June 2, 1997</w:t>
      </w:r>
      <w:r>
        <w:rPr>
          <w:b/>
          <w:i/>
          <w:sz w:val="16"/>
        </w:rPr>
        <w:t>.</w:t>
      </w:r>
    </w:p>
    <w:p w14:paraId="4D8FD669" w14:textId="77777777" w:rsidR="00C614AE" w:rsidRDefault="00C614AE">
      <w:pPr>
        <w:pStyle w:val="EX"/>
      </w:pPr>
      <w:r>
        <w:t>[18]</w:t>
      </w:r>
      <w:r>
        <w:rPr>
          <w:bCs/>
          <w:iCs/>
          <w:sz w:val="16"/>
        </w:rPr>
        <w:tab/>
      </w:r>
      <w:r>
        <w:t>3GPP TS 23.078: "Customised Applications for Mobile network Enhanced Logic (CAMEL) Phase 4 – Stage 2".</w:t>
      </w:r>
    </w:p>
    <w:p w14:paraId="22215A81" w14:textId="77777777" w:rsidR="00C614AE" w:rsidRDefault="00C614AE" w:rsidP="00DE7509">
      <w:pPr>
        <w:pStyle w:val="Heading1"/>
      </w:pPr>
      <w:bookmarkStart w:id="9" w:name="_Toc95827364"/>
      <w:r>
        <w:t>3</w:t>
      </w:r>
      <w:r>
        <w:tab/>
        <w:t>Definitions and abbreviations</w:t>
      </w:r>
      <w:bookmarkEnd w:id="9"/>
    </w:p>
    <w:p w14:paraId="7499D0F7" w14:textId="77777777" w:rsidR="00C614AE" w:rsidRDefault="00C614AE" w:rsidP="00DE7509">
      <w:pPr>
        <w:pStyle w:val="Heading2"/>
      </w:pPr>
      <w:bookmarkStart w:id="10" w:name="_Toc95827365"/>
      <w:r>
        <w:t>3.1</w:t>
      </w:r>
      <w:r>
        <w:tab/>
        <w:t>Definitions</w:t>
      </w:r>
      <w:bookmarkEnd w:id="10"/>
    </w:p>
    <w:p w14:paraId="4BF28638" w14:textId="77777777" w:rsidR="00C614AE" w:rsidRDefault="00C614AE">
      <w:r>
        <w:t>For the purposes of the present document, the following terms and definitions apply.</w:t>
      </w:r>
    </w:p>
    <w:p w14:paraId="3214012A" w14:textId="77777777" w:rsidR="00C614AE" w:rsidRDefault="00C614AE">
      <w:r>
        <w:rPr>
          <w:b/>
        </w:rPr>
        <w:t>donor network</w:t>
      </w:r>
      <w:r>
        <w:t>: subscription network from which a number is ported in the porting process. This may or may not be the number range holder network</w:t>
      </w:r>
    </w:p>
    <w:p w14:paraId="447D7489" w14:textId="77777777" w:rsidR="00C614AE" w:rsidRDefault="00C614AE">
      <w:pPr>
        <w:rPr>
          <w:b/>
        </w:rPr>
      </w:pPr>
      <w:r>
        <w:rPr>
          <w:b/>
        </w:rPr>
        <w:t>interrogating network entity</w:t>
      </w:r>
      <w:r>
        <w:t>: entity that submits a non-call related signalling message to interrogate the HLR</w:t>
      </w:r>
    </w:p>
    <w:p w14:paraId="1BEC822A" w14:textId="77777777" w:rsidR="00C614AE" w:rsidRDefault="00C614AE">
      <w:pPr>
        <w:rPr>
          <w:b/>
        </w:rPr>
      </w:pPr>
      <w:r>
        <w:rPr>
          <w:b/>
        </w:rPr>
        <w:t xml:space="preserve">interrogating network: </w:t>
      </w:r>
      <w:r>
        <w:t>network in which the interrogating network entity resides</w:t>
      </w:r>
    </w:p>
    <w:p w14:paraId="5B4A494B" w14:textId="77777777" w:rsidR="00C614AE" w:rsidRDefault="00C614AE">
      <w:r>
        <w:rPr>
          <w:b/>
        </w:rPr>
        <w:t>mobile number portability</w:t>
      </w:r>
      <w:r>
        <w:t>: ability for a mobile subscriber to change  mobile network subscription  within the same country whilst retaining his/her original MSISDN(s). Additional regulatory constraints apply in North America.</w:t>
      </w:r>
    </w:p>
    <w:p w14:paraId="4BEA9963" w14:textId="77777777" w:rsidR="00C614AE" w:rsidRDefault="00C614AE">
      <w:r>
        <w:rPr>
          <w:b/>
        </w:rPr>
        <w:t xml:space="preserve">mobile number portability information: </w:t>
      </w:r>
      <w:r>
        <w:rPr>
          <w:bCs/>
        </w:rPr>
        <w:t>an information set relevant to Mobile Number Portability for a mobile subscriber. It may contain one or more of Routeing Number, generic IMSI MSISDN,and Number Portability Status.</w:t>
      </w:r>
    </w:p>
    <w:p w14:paraId="020B4E53" w14:textId="77777777" w:rsidR="00C614AE" w:rsidRDefault="00C614AE">
      <w:r>
        <w:rPr>
          <w:b/>
        </w:rPr>
        <w:t>network operator</w:t>
      </w:r>
      <w:r>
        <w:t>: GSM PLMN operator</w:t>
      </w:r>
    </w:p>
    <w:p w14:paraId="06C87416" w14:textId="77777777" w:rsidR="00C614AE" w:rsidRDefault="00C614AE">
      <w:r>
        <w:rPr>
          <w:b/>
        </w:rPr>
        <w:t>non-call related signalling message:</w:t>
      </w:r>
      <w:r>
        <w:t xml:space="preserve"> all signalling messages where the MSISDN is used to route the message on SCCP level except MAP SRI without OR parameter set (i.e. SRI_SMS, SRI for SOR, Send_IMSI, CCBS_Request etc)</w:t>
      </w:r>
    </w:p>
    <w:p w14:paraId="531A30BB" w14:textId="77777777" w:rsidR="00C614AE" w:rsidRDefault="00C614AE">
      <w:r>
        <w:rPr>
          <w:b/>
        </w:rPr>
        <w:t>North American GSM Number portability</w:t>
      </w:r>
      <w:r>
        <w:t>: the ability for a subscriber to change subscription between North American GSM networks and other subscription networks within a regulated geographical area within North America.</w:t>
      </w:r>
    </w:p>
    <w:p w14:paraId="2ECC645F" w14:textId="77777777" w:rsidR="00C614AE" w:rsidRDefault="00C614AE">
      <w:r>
        <w:rPr>
          <w:b/>
        </w:rPr>
        <w:t xml:space="preserve">number portability database: </w:t>
      </w:r>
      <w:r>
        <w:t>operational database (used in real time at call set-up) which provides portability information</w:t>
      </w:r>
    </w:p>
    <w:p w14:paraId="72335106" w14:textId="77777777" w:rsidR="00C614AE" w:rsidRDefault="00C614AE">
      <w:r>
        <w:rPr>
          <w:b/>
        </w:rPr>
        <w:lastRenderedPageBreak/>
        <w:t xml:space="preserve">number portability location register: </w:t>
      </w:r>
      <w:r>
        <w:t>internal MAP application terminating function (MATF) in the MNP-SRF network entity with an (unspecified) interface with a NPDB</w:t>
      </w:r>
    </w:p>
    <w:p w14:paraId="35B83C15" w14:textId="77777777" w:rsidR="00C614AE" w:rsidRDefault="00C614AE">
      <w:r>
        <w:rPr>
          <w:b/>
          <w:bCs/>
        </w:rPr>
        <w:t>number portability status:</w:t>
      </w:r>
      <w:r>
        <w:t xml:space="preserve"> information indicating the status of number portability for a mobile subscriber. It may be one of: own number ported out, own number not ported out, foreign number ported in, foreign number ported to a foreign network, foreign number not known to be ported</w:t>
      </w:r>
    </w:p>
    <w:p w14:paraId="77E5B07E" w14:textId="77777777" w:rsidR="00C614AE" w:rsidRDefault="00C614AE">
      <w:r>
        <w:rPr>
          <w:b/>
        </w:rPr>
        <w:t>number range holder network</w:t>
      </w:r>
      <w:r>
        <w:t>: network to which the number range containing the ported number has been allocated</w:t>
      </w:r>
    </w:p>
    <w:p w14:paraId="41B0BAD3" w14:textId="77777777" w:rsidR="00C614AE" w:rsidRDefault="00C614AE">
      <w:r>
        <w:rPr>
          <w:b/>
        </w:rPr>
        <w:t>originating network</w:t>
      </w:r>
      <w:r>
        <w:t>: network where the calling party is located</w:t>
      </w:r>
    </w:p>
    <w:p w14:paraId="33FBFD9B" w14:textId="77777777" w:rsidR="00C614AE" w:rsidRDefault="00C614AE">
      <w:r>
        <w:rPr>
          <w:b/>
        </w:rPr>
        <w:t>portability domain</w:t>
      </w:r>
      <w:r>
        <w:t>: set of GSM PLMNs in a country between which MSISDNs may be ported or a set of North American GSM Mobile networks and other subscription networks within a regulated geographical area within North America</w:t>
      </w:r>
    </w:p>
    <w:p w14:paraId="653CEBB0" w14:textId="77777777" w:rsidR="00C614AE" w:rsidRDefault="00C614AE">
      <w:r>
        <w:rPr>
          <w:b/>
        </w:rPr>
        <w:t>portability network</w:t>
      </w:r>
      <w:r>
        <w:t>: a PLMN or ,in North America, a PSTN or an ISDN network</w:t>
      </w:r>
    </w:p>
    <w:p w14:paraId="6D2AAA9B" w14:textId="77777777" w:rsidR="00C614AE" w:rsidRDefault="00C614AE">
      <w:pPr>
        <w:rPr>
          <w:b/>
        </w:rPr>
      </w:pPr>
      <w:r>
        <w:rPr>
          <w:b/>
        </w:rPr>
        <w:t>portable number</w:t>
      </w:r>
      <w:r>
        <w:t>: E.164 number that can be ported between networks in one nation</w:t>
      </w:r>
    </w:p>
    <w:p w14:paraId="18DFFD30" w14:textId="77777777" w:rsidR="00C614AE" w:rsidRDefault="00C614AE">
      <w:r>
        <w:rPr>
          <w:b/>
        </w:rPr>
        <w:t>ported number</w:t>
      </w:r>
      <w:r>
        <w:t>: portable number that has undergone the porting process</w:t>
      </w:r>
    </w:p>
    <w:p w14:paraId="6400DE19" w14:textId="77777777" w:rsidR="00C614AE" w:rsidRDefault="00C614AE">
      <w:r>
        <w:rPr>
          <w:b/>
        </w:rPr>
        <w:t>ported subscriber</w:t>
      </w:r>
      <w:r>
        <w:t>: subscriber of a ported number</w:t>
      </w:r>
    </w:p>
    <w:p w14:paraId="10553FC0" w14:textId="77777777" w:rsidR="00C614AE" w:rsidRDefault="00C614AE">
      <w:r>
        <w:rPr>
          <w:b/>
        </w:rPr>
        <w:t>porting process</w:t>
      </w:r>
      <w:r>
        <w:t>: description of the transfer of a number between network operators</w:t>
      </w:r>
    </w:p>
    <w:p w14:paraId="317B53FC" w14:textId="77777777" w:rsidR="00C614AE" w:rsidRDefault="00C614AE">
      <w:pPr>
        <w:rPr>
          <w:b/>
        </w:rPr>
      </w:pPr>
      <w:r>
        <w:rPr>
          <w:b/>
        </w:rPr>
        <w:t>recipient network</w:t>
      </w:r>
      <w:r>
        <w:t>: network that receives the number in the porting process. This network becomes the subscription network when the porting process is complete</w:t>
      </w:r>
    </w:p>
    <w:p w14:paraId="6351BCF7" w14:textId="77777777" w:rsidR="00C614AE" w:rsidRDefault="00C614AE">
      <w:r>
        <w:rPr>
          <w:b/>
        </w:rPr>
        <w:t>routeing number:</w:t>
      </w:r>
      <w:r>
        <w:t xml:space="preserve"> routeing number is the data stored against the ported number or the non-ported number in the Number Portability Database. The routeing number points to Subscription Network or Recipient Network</w:t>
      </w:r>
    </w:p>
    <w:p w14:paraId="51CB4870" w14:textId="77777777" w:rsidR="00C614AE" w:rsidRDefault="00C614AE">
      <w:r>
        <w:rPr>
          <w:b/>
        </w:rPr>
        <w:t>service key:</w:t>
      </w:r>
      <w:r>
        <w:t xml:space="preserve"> service Key can identify to the entity holding the Number Portability Database that the service logic for Mobile Number Portability should apply. The Service Key value for Mobile Number Portability is administered in the MSC, and is passed transparently to the entity holding the Number Portability Database</w:t>
      </w:r>
    </w:p>
    <w:p w14:paraId="7EA6E26D" w14:textId="77777777" w:rsidR="00C614AE" w:rsidRDefault="00C614AE">
      <w:r>
        <w:rPr>
          <w:b/>
        </w:rPr>
        <w:t>service provider</w:t>
      </w:r>
      <w:r>
        <w:t>: entity that offers service subscriptions to individual subscribers and contracts with a network operator to implement services for a specific MSISDN. A service provider may contract with more than one network operator</w:t>
      </w:r>
    </w:p>
    <w:p w14:paraId="63496575" w14:textId="77777777" w:rsidR="00C614AE" w:rsidRDefault="00C614AE">
      <w:r>
        <w:rPr>
          <w:b/>
        </w:rPr>
        <w:t>service provider portability</w:t>
      </w:r>
      <w:r>
        <w:t>: transfer of numbers between two unique Service Providers</w:t>
      </w:r>
    </w:p>
    <w:p w14:paraId="11C62F12" w14:textId="77777777" w:rsidR="00C614AE" w:rsidRDefault="00C614AE">
      <w:r>
        <w:rPr>
          <w:b/>
        </w:rPr>
        <w:t>subscription network</w:t>
      </w:r>
      <w:r>
        <w:t>: network with which the customer</w:t>
      </w:r>
      <w:r w:rsidR="00D35105">
        <w:t>'</w:t>
      </w:r>
      <w:r>
        <w:t>s Service Provider has a contract to implement the customer</w:t>
      </w:r>
      <w:r w:rsidR="00D35105">
        <w:t>'</w:t>
      </w:r>
      <w:r>
        <w:t>s services for a specific MSISDN</w:t>
      </w:r>
    </w:p>
    <w:p w14:paraId="7B0878C9" w14:textId="77777777" w:rsidR="00C614AE" w:rsidRDefault="00C614AE">
      <w:pPr>
        <w:pStyle w:val="NO"/>
      </w:pPr>
      <w:r>
        <w:t>NOTE:</w:t>
      </w:r>
      <w:r>
        <w:tab/>
        <w:t xml:space="preserve">The term </w:t>
      </w:r>
      <w:r w:rsidR="00D35105">
        <w:t>"</w:t>
      </w:r>
      <w:r>
        <w:t>recipient network</w:t>
      </w:r>
      <w:r w:rsidR="00D35105">
        <w:t>"</w:t>
      </w:r>
      <w:r>
        <w:t xml:space="preserve"> is used during the porting process. The recipient network becomes the </w:t>
      </w:r>
      <w:r w:rsidR="00D35105">
        <w:t>"</w:t>
      </w:r>
      <w:r>
        <w:t>subscription network</w:t>
      </w:r>
      <w:r w:rsidR="00D35105">
        <w:t>"</w:t>
      </w:r>
      <w:r>
        <w:t xml:space="preserve"> after the completion of the porting process.</w:t>
      </w:r>
    </w:p>
    <w:p w14:paraId="0F0EC084" w14:textId="77777777" w:rsidR="00C614AE" w:rsidRDefault="00C614AE" w:rsidP="00DE7509">
      <w:pPr>
        <w:pStyle w:val="Heading2"/>
      </w:pPr>
      <w:bookmarkStart w:id="11" w:name="_Toc95827366"/>
      <w:r>
        <w:t>3.2</w:t>
      </w:r>
      <w:r>
        <w:tab/>
        <w:t>Abbreviations</w:t>
      </w:r>
      <w:bookmarkEnd w:id="11"/>
    </w:p>
    <w:p w14:paraId="43FC476B" w14:textId="77777777" w:rsidR="00C614AE" w:rsidRDefault="00C614AE">
      <w:r>
        <w:t>For the purposes of the present document, the following abbreviations apply:</w:t>
      </w:r>
    </w:p>
    <w:p w14:paraId="404CA7F1" w14:textId="77777777" w:rsidR="00C614AE" w:rsidRDefault="00C614AE">
      <w:pPr>
        <w:pStyle w:val="EW"/>
      </w:pPr>
      <w:r>
        <w:t>CCBS</w:t>
      </w:r>
      <w:r>
        <w:tab/>
        <w:t>Call Completion on Busy Subscriber</w:t>
      </w:r>
    </w:p>
    <w:p w14:paraId="57D39ABF" w14:textId="77777777" w:rsidR="00C614AE" w:rsidRDefault="00C614AE">
      <w:pPr>
        <w:pStyle w:val="EW"/>
      </w:pPr>
      <w:r>
        <w:t>CCF</w:t>
      </w:r>
      <w:r>
        <w:tab/>
        <w:t>Call Completion Function</w:t>
      </w:r>
    </w:p>
    <w:p w14:paraId="6BE47530" w14:textId="77777777" w:rsidR="00C614AE" w:rsidRDefault="00C614AE">
      <w:pPr>
        <w:pStyle w:val="EW"/>
      </w:pPr>
      <w:r>
        <w:t>CdPA</w:t>
      </w:r>
      <w:r>
        <w:tab/>
        <w:t>Called Party Address</w:t>
      </w:r>
    </w:p>
    <w:p w14:paraId="3670B08B" w14:textId="77777777" w:rsidR="00C614AE" w:rsidRDefault="00C614AE">
      <w:pPr>
        <w:pStyle w:val="EW"/>
      </w:pPr>
      <w:r>
        <w:t>CgPA</w:t>
      </w:r>
      <w:r>
        <w:tab/>
        <w:t>Calling Party Address</w:t>
      </w:r>
    </w:p>
    <w:p w14:paraId="1C3192F3" w14:textId="77777777" w:rsidR="00C614AE" w:rsidRDefault="00C614AE">
      <w:pPr>
        <w:pStyle w:val="EW"/>
      </w:pPr>
      <w:r>
        <w:t>CNAP</w:t>
      </w:r>
      <w:r>
        <w:tab/>
        <w:t>Calling Name Presentation</w:t>
      </w:r>
    </w:p>
    <w:p w14:paraId="34DF2E93" w14:textId="77777777" w:rsidR="00C614AE" w:rsidRDefault="00C614AE">
      <w:pPr>
        <w:pStyle w:val="EW"/>
      </w:pPr>
      <w:r>
        <w:t>CNDB</w:t>
      </w:r>
      <w:r>
        <w:tab/>
        <w:t>Calling Name Database</w:t>
      </w:r>
    </w:p>
    <w:p w14:paraId="710A7D04" w14:textId="77777777" w:rsidR="00C614AE" w:rsidRDefault="00C614AE">
      <w:pPr>
        <w:pStyle w:val="EW"/>
        <w:outlineLvl w:val="0"/>
      </w:pPr>
      <w:r>
        <w:t>CRMNP</w:t>
      </w:r>
      <w:r>
        <w:tab/>
        <w:t>Call Related Mobile Number Portability</w:t>
      </w:r>
    </w:p>
    <w:p w14:paraId="3A6AE476" w14:textId="77777777" w:rsidR="00C614AE" w:rsidRDefault="00C614AE">
      <w:pPr>
        <w:pStyle w:val="EW"/>
        <w:widowControl w:val="0"/>
      </w:pPr>
      <w:r>
        <w:t>FCI</w:t>
      </w:r>
      <w:r w:rsidR="00D35105">
        <w:tab/>
      </w:r>
      <w:r>
        <w:t>Forward Call Indicator</w:t>
      </w:r>
    </w:p>
    <w:p w14:paraId="31CB4CD3" w14:textId="77777777" w:rsidR="00C614AE" w:rsidRDefault="00C614AE">
      <w:pPr>
        <w:pStyle w:val="EW"/>
        <w:outlineLvl w:val="0"/>
      </w:pPr>
      <w:r>
        <w:t>GAP</w:t>
      </w:r>
      <w:r>
        <w:tab/>
        <w:t>Generic Address Parameter</w:t>
      </w:r>
    </w:p>
    <w:p w14:paraId="5F4EF8D7" w14:textId="77777777" w:rsidR="00C614AE" w:rsidRDefault="00C614AE">
      <w:pPr>
        <w:pStyle w:val="EW"/>
      </w:pPr>
      <w:r>
        <w:t>GMSC</w:t>
      </w:r>
      <w:r>
        <w:tab/>
        <w:t>Gateway MSC</w:t>
      </w:r>
    </w:p>
    <w:p w14:paraId="73AD472A" w14:textId="77777777" w:rsidR="00C614AE" w:rsidRDefault="00C614AE">
      <w:pPr>
        <w:pStyle w:val="EW"/>
      </w:pPr>
      <w:r>
        <w:t>GMSCB</w:t>
      </w:r>
      <w:r>
        <w:tab/>
        <w:t>The GMSC in HPLMNB</w:t>
      </w:r>
    </w:p>
    <w:p w14:paraId="59900826" w14:textId="77777777" w:rsidR="00C614AE" w:rsidRDefault="00C614AE">
      <w:pPr>
        <w:pStyle w:val="EW"/>
      </w:pPr>
      <w:r>
        <w:t>GTT</w:t>
      </w:r>
      <w:r>
        <w:tab/>
        <w:t>Global Title Translation</w:t>
      </w:r>
    </w:p>
    <w:p w14:paraId="0595773F" w14:textId="77777777" w:rsidR="00C614AE" w:rsidRDefault="00C614AE">
      <w:pPr>
        <w:pStyle w:val="EW"/>
      </w:pPr>
      <w:r>
        <w:t>HLR</w:t>
      </w:r>
      <w:r>
        <w:tab/>
        <w:t>Home Location Register</w:t>
      </w:r>
    </w:p>
    <w:p w14:paraId="520C4C68" w14:textId="77777777" w:rsidR="00C614AE" w:rsidRDefault="00C614AE">
      <w:pPr>
        <w:pStyle w:val="EW"/>
      </w:pPr>
      <w:r>
        <w:t>HPLMNB</w:t>
      </w:r>
      <w:r>
        <w:tab/>
        <w:t>The subscription network of the B subscriber</w:t>
      </w:r>
    </w:p>
    <w:p w14:paraId="3CDC052D" w14:textId="77777777" w:rsidR="00C614AE" w:rsidRDefault="00C614AE">
      <w:pPr>
        <w:pStyle w:val="EW"/>
      </w:pPr>
      <w:r>
        <w:lastRenderedPageBreak/>
        <w:t>IAM</w:t>
      </w:r>
      <w:r>
        <w:tab/>
        <w:t>Initial Address Message</w:t>
      </w:r>
    </w:p>
    <w:p w14:paraId="5FBF6F8E" w14:textId="77777777" w:rsidR="00C614AE" w:rsidRDefault="00C614AE">
      <w:pPr>
        <w:pStyle w:val="EW"/>
      </w:pPr>
      <w:r>
        <w:t>IDP</w:t>
      </w:r>
      <w:r>
        <w:tab/>
        <w:t>Initial Detection Point</w:t>
      </w:r>
    </w:p>
    <w:p w14:paraId="4E277D1E" w14:textId="77777777" w:rsidR="00C614AE" w:rsidRDefault="00C614AE">
      <w:pPr>
        <w:pStyle w:val="EW"/>
      </w:pPr>
      <w:r>
        <w:t>IE</w:t>
      </w:r>
      <w:r>
        <w:tab/>
        <w:t>Information Element</w:t>
      </w:r>
    </w:p>
    <w:p w14:paraId="5BF7BC44" w14:textId="77777777" w:rsidR="00C614AE" w:rsidRDefault="00C614AE">
      <w:pPr>
        <w:pStyle w:val="EW"/>
      </w:pPr>
      <w:r>
        <w:t>INE</w:t>
      </w:r>
      <w:r>
        <w:tab/>
        <w:t>Interrogating Network Entity</w:t>
      </w:r>
    </w:p>
    <w:p w14:paraId="49FE6AC6" w14:textId="77777777" w:rsidR="00C614AE" w:rsidRDefault="00C614AE">
      <w:pPr>
        <w:pStyle w:val="EW"/>
      </w:pPr>
      <w:r>
        <w:t>IF</w:t>
      </w:r>
      <w:r>
        <w:tab/>
        <w:t>Information Flow</w:t>
      </w:r>
    </w:p>
    <w:p w14:paraId="40530140" w14:textId="77777777" w:rsidR="00C614AE" w:rsidRDefault="00C614AE">
      <w:pPr>
        <w:pStyle w:val="EW"/>
      </w:pPr>
      <w:r>
        <w:t>IPLMN</w:t>
      </w:r>
      <w:r>
        <w:tab/>
        <w:t xml:space="preserve">Interrogating PLMN </w:t>
      </w:r>
    </w:p>
    <w:p w14:paraId="4B63CD7D" w14:textId="77777777" w:rsidR="00C614AE" w:rsidRDefault="00C614AE">
      <w:pPr>
        <w:pStyle w:val="EW"/>
      </w:pPr>
      <w:r>
        <w:t>MATF</w:t>
      </w:r>
      <w:r>
        <w:tab/>
        <w:t>MAP application Terminating Function</w:t>
      </w:r>
    </w:p>
    <w:p w14:paraId="4ECF1B10" w14:textId="77777777" w:rsidR="00C614AE" w:rsidRDefault="00C614AE">
      <w:pPr>
        <w:pStyle w:val="EW"/>
      </w:pPr>
      <w:r>
        <w:t>MNP</w:t>
      </w:r>
      <w:r>
        <w:tab/>
        <w:t>Mobile Number Portability</w:t>
      </w:r>
    </w:p>
    <w:p w14:paraId="7A4E08CE" w14:textId="77777777" w:rsidR="00C614AE" w:rsidRDefault="00C614AE">
      <w:pPr>
        <w:pStyle w:val="EW"/>
      </w:pPr>
      <w:r>
        <w:t>MNP-SRF</w:t>
      </w:r>
      <w:r>
        <w:tab/>
        <w:t>Signalling Relay Function for support of MNP</w:t>
      </w:r>
    </w:p>
    <w:p w14:paraId="1EB4B86E" w14:textId="77777777" w:rsidR="00C614AE" w:rsidRDefault="00C614AE">
      <w:pPr>
        <w:pStyle w:val="EW"/>
      </w:pPr>
      <w:r>
        <w:t>MSA</w:t>
      </w:r>
      <w:r>
        <w:tab/>
        <w:t>Mobile Station of the A subscriber</w:t>
      </w:r>
    </w:p>
    <w:p w14:paraId="16141587" w14:textId="77777777" w:rsidR="00C614AE" w:rsidRDefault="00C614AE">
      <w:pPr>
        <w:pStyle w:val="EW"/>
      </w:pPr>
      <w:r>
        <w:t>MSB</w:t>
      </w:r>
      <w:r>
        <w:tab/>
        <w:t>Mobile Station of the B subscriber</w:t>
      </w:r>
    </w:p>
    <w:p w14:paraId="1B8A8D0C" w14:textId="77777777" w:rsidR="00C614AE" w:rsidRDefault="00C614AE">
      <w:pPr>
        <w:pStyle w:val="EW"/>
      </w:pPr>
      <w:r>
        <w:t>MSC</w:t>
      </w:r>
      <w:r>
        <w:tab/>
        <w:t>Mobile-services Switching Centre</w:t>
      </w:r>
    </w:p>
    <w:p w14:paraId="2D51D742" w14:textId="77777777" w:rsidR="00C614AE" w:rsidRDefault="00C614AE">
      <w:pPr>
        <w:pStyle w:val="EW"/>
      </w:pPr>
      <w:r>
        <w:t>MSISDN</w:t>
      </w:r>
      <w:r>
        <w:tab/>
        <w:t xml:space="preserve">Mobile Station International ISDN Number </w:t>
      </w:r>
    </w:p>
    <w:p w14:paraId="37BBC6E9" w14:textId="77777777" w:rsidR="00C614AE" w:rsidRDefault="00C614AE">
      <w:pPr>
        <w:pStyle w:val="EW"/>
      </w:pPr>
      <w:r>
        <w:t>MSRN</w:t>
      </w:r>
      <w:r>
        <w:tab/>
        <w:t>Mobile Station Roaming Number</w:t>
      </w:r>
    </w:p>
    <w:p w14:paraId="39CA9A82" w14:textId="77777777" w:rsidR="00C614AE" w:rsidRDefault="00C614AE" w:rsidP="00DE7509">
      <w:pPr>
        <w:pStyle w:val="EW"/>
      </w:pPr>
      <w:r w:rsidRPr="00DE7509">
        <w:t>NANP</w:t>
      </w:r>
      <w:r w:rsidRPr="00DE7509">
        <w:tab/>
        <w:t>North American Numbering Plan</w:t>
      </w:r>
    </w:p>
    <w:p w14:paraId="2C963A1B" w14:textId="77777777" w:rsidR="00C614AE" w:rsidRDefault="00C614AE">
      <w:pPr>
        <w:pStyle w:val="EW"/>
      </w:pPr>
      <w:r>
        <w:t>NAGNP</w:t>
      </w:r>
      <w:r>
        <w:tab/>
        <w:t>North American GSM Number Portability</w:t>
      </w:r>
    </w:p>
    <w:p w14:paraId="1A3FDF39" w14:textId="77777777" w:rsidR="00C614AE" w:rsidRDefault="00C614AE">
      <w:pPr>
        <w:pStyle w:val="EW"/>
      </w:pPr>
      <w:r>
        <w:t>NPDB</w:t>
      </w:r>
      <w:r>
        <w:tab/>
        <w:t>Number Portability Database</w:t>
      </w:r>
    </w:p>
    <w:p w14:paraId="1F635724" w14:textId="77777777" w:rsidR="00C614AE" w:rsidRDefault="00C614AE">
      <w:pPr>
        <w:pStyle w:val="EW"/>
      </w:pPr>
      <w:r>
        <w:t>NPLMN</w:t>
      </w:r>
      <w:r>
        <w:tab/>
        <w:t>The number range holder network of the B subscriber</w:t>
      </w:r>
    </w:p>
    <w:p w14:paraId="4112B3DB" w14:textId="77777777" w:rsidR="00C614AE" w:rsidRDefault="00C614AE">
      <w:pPr>
        <w:pStyle w:val="EW"/>
      </w:pPr>
      <w:r>
        <w:t>NPLR</w:t>
      </w:r>
      <w:r>
        <w:tab/>
        <w:t>Number Portability Location Register</w:t>
      </w:r>
    </w:p>
    <w:p w14:paraId="058A9FBF" w14:textId="77777777" w:rsidR="00C614AE" w:rsidRDefault="00C614AE">
      <w:pPr>
        <w:pStyle w:val="EW"/>
      </w:pPr>
      <w:r>
        <w:t>OQoD</w:t>
      </w:r>
      <w:r>
        <w:tab/>
        <w:t>Originating call Query on Digit Analysis</w:t>
      </w:r>
    </w:p>
    <w:p w14:paraId="321F04EE" w14:textId="77777777" w:rsidR="00C614AE" w:rsidRDefault="00C614AE">
      <w:pPr>
        <w:pStyle w:val="EW"/>
      </w:pPr>
      <w:r>
        <w:t>PLMN</w:t>
      </w:r>
      <w:r>
        <w:tab/>
        <w:t>Public Land Mobile Network</w:t>
      </w:r>
    </w:p>
    <w:p w14:paraId="6B0CEE2F" w14:textId="77777777" w:rsidR="00C614AE" w:rsidRDefault="00C614AE">
      <w:pPr>
        <w:pStyle w:val="EW"/>
      </w:pPr>
      <w:r>
        <w:t>QoHR</w:t>
      </w:r>
      <w:r>
        <w:tab/>
        <w:t>Query on HLR Release</w:t>
      </w:r>
    </w:p>
    <w:p w14:paraId="6A1A651A" w14:textId="77777777" w:rsidR="00C614AE" w:rsidRDefault="00C614AE">
      <w:pPr>
        <w:pStyle w:val="EW"/>
      </w:pPr>
      <w:r>
        <w:t>RN</w:t>
      </w:r>
      <w:r>
        <w:tab/>
        <w:t>Routeing Number</w:t>
      </w:r>
    </w:p>
    <w:p w14:paraId="11A5832B" w14:textId="77777777" w:rsidR="00C614AE" w:rsidRDefault="00C614AE">
      <w:pPr>
        <w:pStyle w:val="EW"/>
      </w:pPr>
      <w:r>
        <w:t>SMS</w:t>
      </w:r>
      <w:r>
        <w:tab/>
        <w:t>Short Message Service</w:t>
      </w:r>
    </w:p>
    <w:p w14:paraId="15A5D19B" w14:textId="77777777" w:rsidR="00C614AE" w:rsidRDefault="00C614AE">
      <w:pPr>
        <w:pStyle w:val="EW"/>
      </w:pPr>
      <w:r>
        <w:t>SOR</w:t>
      </w:r>
      <w:r>
        <w:tab/>
        <w:t>Support of Optimal Routeing</w:t>
      </w:r>
    </w:p>
    <w:p w14:paraId="1566D7A4" w14:textId="77777777" w:rsidR="00C614AE" w:rsidRDefault="00C614AE">
      <w:pPr>
        <w:pStyle w:val="EW"/>
      </w:pPr>
      <w:r>
        <w:t>SRI</w:t>
      </w:r>
      <w:r>
        <w:tab/>
        <w:t>Send Routeing Information</w:t>
      </w:r>
    </w:p>
    <w:p w14:paraId="256B6820" w14:textId="77777777" w:rsidR="00C614AE" w:rsidRDefault="00C614AE">
      <w:pPr>
        <w:pStyle w:val="EW"/>
      </w:pPr>
      <w:r>
        <w:t>STP</w:t>
      </w:r>
      <w:r>
        <w:tab/>
        <w:t>Signalling Transfer Point</w:t>
      </w:r>
    </w:p>
    <w:p w14:paraId="24865A49" w14:textId="77777777" w:rsidR="00C614AE" w:rsidRDefault="00C614AE">
      <w:pPr>
        <w:pStyle w:val="EW"/>
      </w:pPr>
      <w:r>
        <w:t>TQoD</w:t>
      </w:r>
      <w:r>
        <w:tab/>
        <w:t>Terminating call Query on Digit Analysis</w:t>
      </w:r>
    </w:p>
    <w:p w14:paraId="51426102" w14:textId="77777777" w:rsidR="00C614AE" w:rsidRDefault="00C614AE">
      <w:pPr>
        <w:pStyle w:val="EW"/>
      </w:pPr>
      <w:r>
        <w:t>TT</w:t>
      </w:r>
      <w:r>
        <w:tab/>
        <w:t>Translation Type</w:t>
      </w:r>
    </w:p>
    <w:p w14:paraId="7A90764B" w14:textId="77777777" w:rsidR="00C614AE" w:rsidRDefault="00C614AE">
      <w:pPr>
        <w:pStyle w:val="EW"/>
      </w:pPr>
      <w:r>
        <w:t>VMSC</w:t>
      </w:r>
      <w:r>
        <w:tab/>
        <w:t>The Visited MSC</w:t>
      </w:r>
    </w:p>
    <w:p w14:paraId="13172305" w14:textId="77777777" w:rsidR="00C614AE" w:rsidRDefault="00C614AE">
      <w:pPr>
        <w:pStyle w:val="EX"/>
      </w:pPr>
      <w:r>
        <w:t>VMSCB</w:t>
      </w:r>
      <w:r>
        <w:tab/>
        <w:t>The VMSC of the B subscriber</w:t>
      </w:r>
    </w:p>
    <w:p w14:paraId="79A72F62" w14:textId="77777777" w:rsidR="00C614AE" w:rsidRDefault="00C614AE" w:rsidP="00DE7509">
      <w:r w:rsidRPr="00DE7509">
        <w:t>Further GSM related abbreviations are given in 3GPP TS 21.905: "3G Vocabulary".</w:t>
      </w:r>
    </w:p>
    <w:p w14:paraId="1DD1C820" w14:textId="77777777" w:rsidR="00C614AE" w:rsidRDefault="00C614AE" w:rsidP="00DE7509">
      <w:pPr>
        <w:pStyle w:val="Heading1"/>
      </w:pPr>
      <w:bookmarkStart w:id="12" w:name="_Toc95827367"/>
      <w:r>
        <w:t>4</w:t>
      </w:r>
      <w:r>
        <w:tab/>
        <w:t>General</w:t>
      </w:r>
      <w:bookmarkEnd w:id="12"/>
    </w:p>
    <w:p w14:paraId="13F7417A" w14:textId="77777777" w:rsidR="00C614AE" w:rsidRDefault="00C614AE" w:rsidP="00DE7509">
      <w:pPr>
        <w:pStyle w:val="Heading2"/>
      </w:pPr>
      <w:bookmarkStart w:id="13" w:name="_Toc95827368"/>
      <w:r>
        <w:t>4.1</w:t>
      </w:r>
      <w:r>
        <w:tab/>
        <w:t>Overview</w:t>
      </w:r>
      <w:bookmarkEnd w:id="13"/>
    </w:p>
    <w:p w14:paraId="0F97B499" w14:textId="77777777" w:rsidR="00C614AE" w:rsidRDefault="00C614AE">
      <w:pPr>
        <w:keepNext/>
      </w:pPr>
      <w:r>
        <w:t>Mobile Number Portability (MNP) is the ability for a UMTS or GSM mobile subscriber to change the subscription network within a portability domain whilst retaining her original MSISDN or MSISDNs.</w:t>
      </w:r>
    </w:p>
    <w:p w14:paraId="49F80BCD" w14:textId="77777777" w:rsidR="00C614AE" w:rsidRDefault="00C614AE">
      <w:pPr>
        <w:keepNext/>
      </w:pPr>
      <w:r>
        <w:t>North American GSM Number Portability (NAGNP) is the ability for a subscriber to change subscription between North American GSM networks and other subscription networks within a regulated geographical area within North America.</w:t>
      </w:r>
    </w:p>
    <w:p w14:paraId="4BE9967B" w14:textId="77777777" w:rsidR="00C614AE" w:rsidRDefault="00C614AE">
      <w:pPr>
        <w:keepNext/>
        <w:keepLines/>
      </w:pPr>
      <w:r>
        <w:t>As part of the porting process administrative actions have to be performed by the network operators of the number range holder network, donor network, recipient network and, as an option, by operators of other national UMTS or GSM networks as follows:</w:t>
      </w:r>
    </w:p>
    <w:p w14:paraId="5B3ED2CF" w14:textId="77777777" w:rsidR="00C614AE" w:rsidRDefault="00C614AE">
      <w:pPr>
        <w:pStyle w:val="TH"/>
      </w:pPr>
      <w:r>
        <w:t>a)</w:t>
      </w:r>
      <w:r>
        <w:tab/>
        <w:t>if the number range holder network is identical with the donor 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31"/>
        <w:gridCol w:w="5811"/>
      </w:tblGrid>
      <w:tr w:rsidR="00C614AE" w14:paraId="2ED52D79" w14:textId="77777777">
        <w:tc>
          <w:tcPr>
            <w:tcW w:w="3331" w:type="dxa"/>
            <w:vAlign w:val="center"/>
          </w:tcPr>
          <w:p w14:paraId="142A3F25" w14:textId="77777777" w:rsidR="00C614AE" w:rsidRDefault="00C614AE">
            <w:pPr>
              <w:pStyle w:val="TAL"/>
            </w:pPr>
            <w:r>
              <w:t>Recipient network:</w:t>
            </w:r>
          </w:p>
        </w:tc>
        <w:tc>
          <w:tcPr>
            <w:tcW w:w="5811" w:type="dxa"/>
            <w:vAlign w:val="center"/>
          </w:tcPr>
          <w:p w14:paraId="33C53028" w14:textId="77777777" w:rsidR="00C614AE" w:rsidRDefault="00C614AE">
            <w:pPr>
              <w:pStyle w:val="TAL"/>
            </w:pPr>
            <w:r>
              <w:t>add an entry in the HLR;</w:t>
            </w:r>
            <w:r>
              <w:br/>
              <w:t>add an entry in the Number Portability Database.</w:t>
            </w:r>
          </w:p>
        </w:tc>
      </w:tr>
      <w:tr w:rsidR="00C614AE" w14:paraId="5B2A64A9" w14:textId="77777777">
        <w:tc>
          <w:tcPr>
            <w:tcW w:w="3331" w:type="dxa"/>
            <w:vAlign w:val="center"/>
          </w:tcPr>
          <w:p w14:paraId="433E449D" w14:textId="77777777" w:rsidR="00C614AE" w:rsidRDefault="00C614AE">
            <w:pPr>
              <w:pStyle w:val="TAL"/>
            </w:pPr>
            <w:r>
              <w:t>Donor network:</w:t>
            </w:r>
          </w:p>
        </w:tc>
        <w:tc>
          <w:tcPr>
            <w:tcW w:w="5811" w:type="dxa"/>
            <w:vAlign w:val="center"/>
          </w:tcPr>
          <w:p w14:paraId="46DB03B7" w14:textId="77777777" w:rsidR="00C614AE" w:rsidRDefault="00C614AE">
            <w:pPr>
              <w:pStyle w:val="TAL"/>
            </w:pPr>
            <w:r>
              <w:t>add an entry in the Number Portability Database;</w:t>
            </w:r>
            <w:r>
              <w:br/>
              <w:t>delete the entry related to the ported MSISDNs in the HLR.</w:t>
            </w:r>
          </w:p>
        </w:tc>
      </w:tr>
      <w:tr w:rsidR="00C614AE" w14:paraId="3CB5D213" w14:textId="77777777">
        <w:tc>
          <w:tcPr>
            <w:tcW w:w="3331" w:type="dxa"/>
            <w:vAlign w:val="center"/>
          </w:tcPr>
          <w:p w14:paraId="046497CA" w14:textId="77777777" w:rsidR="00C614AE" w:rsidRDefault="00C614AE">
            <w:pPr>
              <w:pStyle w:val="TAL"/>
            </w:pPr>
            <w:r>
              <w:t>Other networks in the portability domain:</w:t>
            </w:r>
          </w:p>
        </w:tc>
        <w:tc>
          <w:tcPr>
            <w:tcW w:w="5811" w:type="dxa"/>
            <w:vAlign w:val="center"/>
          </w:tcPr>
          <w:p w14:paraId="221FE58B" w14:textId="77777777" w:rsidR="00C614AE" w:rsidRDefault="00C614AE">
            <w:pPr>
              <w:pStyle w:val="TAL"/>
            </w:pPr>
            <w:r>
              <w:t>add an entry in the Number Portability Database (if direct routeing is used).</w:t>
            </w:r>
          </w:p>
        </w:tc>
      </w:tr>
    </w:tbl>
    <w:p w14:paraId="2648EECE" w14:textId="77777777" w:rsidR="00C614AE" w:rsidRDefault="00C614AE"/>
    <w:p w14:paraId="56FE2EC0" w14:textId="77777777" w:rsidR="00C614AE" w:rsidRDefault="00C614AE">
      <w:pPr>
        <w:pStyle w:val="TH"/>
      </w:pPr>
      <w:r>
        <w:lastRenderedPageBreak/>
        <w:t>b)</w:t>
      </w:r>
      <w:r>
        <w:tab/>
        <w:t>if the number range holder network is identical with the recipient 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31"/>
        <w:gridCol w:w="5811"/>
      </w:tblGrid>
      <w:tr w:rsidR="00C614AE" w14:paraId="357E9D55" w14:textId="77777777">
        <w:tc>
          <w:tcPr>
            <w:tcW w:w="3331" w:type="dxa"/>
          </w:tcPr>
          <w:p w14:paraId="70545463" w14:textId="77777777" w:rsidR="00C614AE" w:rsidRDefault="00C614AE">
            <w:pPr>
              <w:pStyle w:val="TAL"/>
            </w:pPr>
            <w:r>
              <w:t>Recipient network:</w:t>
            </w:r>
          </w:p>
        </w:tc>
        <w:tc>
          <w:tcPr>
            <w:tcW w:w="5811" w:type="dxa"/>
          </w:tcPr>
          <w:p w14:paraId="6E365598" w14:textId="77777777" w:rsidR="00C614AE" w:rsidRDefault="00C614AE">
            <w:pPr>
              <w:pStyle w:val="TAL"/>
            </w:pPr>
            <w:r>
              <w:t>add an entry in the HLR;</w:t>
            </w:r>
            <w:r>
              <w:br/>
              <w:t>delete any entry related to the ported MSISDN in the Number Portability Database.</w:t>
            </w:r>
          </w:p>
        </w:tc>
      </w:tr>
      <w:tr w:rsidR="00C614AE" w14:paraId="3C66F197" w14:textId="77777777">
        <w:tc>
          <w:tcPr>
            <w:tcW w:w="3331" w:type="dxa"/>
          </w:tcPr>
          <w:p w14:paraId="55669C1F" w14:textId="77777777" w:rsidR="00C614AE" w:rsidRDefault="00C614AE">
            <w:pPr>
              <w:pStyle w:val="TAL"/>
            </w:pPr>
            <w:r>
              <w:t>Donor network:</w:t>
            </w:r>
          </w:p>
        </w:tc>
        <w:tc>
          <w:tcPr>
            <w:tcW w:w="5811" w:type="dxa"/>
          </w:tcPr>
          <w:p w14:paraId="5C802DB9" w14:textId="77777777" w:rsidR="00C614AE" w:rsidRDefault="00C614AE">
            <w:pPr>
              <w:pStyle w:val="TAL"/>
            </w:pPr>
            <w:r>
              <w:t>delete any entry related to the ported MSISDN in the Number Portability Database;</w:t>
            </w:r>
            <w:r>
              <w:br/>
              <w:t>delete the entry related to the ported MSISDNs in the HLR.</w:t>
            </w:r>
          </w:p>
        </w:tc>
      </w:tr>
      <w:tr w:rsidR="00C614AE" w14:paraId="7E8C66D6" w14:textId="77777777">
        <w:tc>
          <w:tcPr>
            <w:tcW w:w="3331" w:type="dxa"/>
          </w:tcPr>
          <w:p w14:paraId="544F1076" w14:textId="77777777" w:rsidR="00C614AE" w:rsidRDefault="00C614AE">
            <w:pPr>
              <w:pStyle w:val="TAL"/>
            </w:pPr>
            <w:r>
              <w:t>Other networks in the portability domain:</w:t>
            </w:r>
          </w:p>
        </w:tc>
        <w:tc>
          <w:tcPr>
            <w:tcW w:w="5811" w:type="dxa"/>
          </w:tcPr>
          <w:p w14:paraId="78375A34" w14:textId="77777777" w:rsidR="00C614AE" w:rsidRDefault="00C614AE">
            <w:pPr>
              <w:pStyle w:val="TAL"/>
            </w:pPr>
            <w:r>
              <w:t>delete any entry related to the ported MSISDN in the Number Portability Database.</w:t>
            </w:r>
          </w:p>
        </w:tc>
      </w:tr>
    </w:tbl>
    <w:p w14:paraId="6B5219F3" w14:textId="77777777" w:rsidR="00C614AE" w:rsidRDefault="00C614AE"/>
    <w:p w14:paraId="47BA6302" w14:textId="77777777" w:rsidR="00C614AE" w:rsidRDefault="00C614AE">
      <w:pPr>
        <w:pStyle w:val="TH"/>
      </w:pPr>
      <w:r>
        <w:t>c)</w:t>
      </w:r>
      <w:r>
        <w:tab/>
        <w:t>if the number range holder network is different from both the recipient and the donor 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31"/>
        <w:gridCol w:w="5811"/>
      </w:tblGrid>
      <w:tr w:rsidR="00C614AE" w14:paraId="4FCA2DD7" w14:textId="77777777">
        <w:tc>
          <w:tcPr>
            <w:tcW w:w="3331" w:type="dxa"/>
          </w:tcPr>
          <w:p w14:paraId="54751493" w14:textId="77777777" w:rsidR="00C614AE" w:rsidRDefault="00C614AE">
            <w:pPr>
              <w:pStyle w:val="TAL"/>
            </w:pPr>
            <w:r>
              <w:t>Recipient network:</w:t>
            </w:r>
          </w:p>
        </w:tc>
        <w:tc>
          <w:tcPr>
            <w:tcW w:w="5811" w:type="dxa"/>
          </w:tcPr>
          <w:p w14:paraId="2AA324DE" w14:textId="77777777" w:rsidR="00C614AE" w:rsidRDefault="00C614AE">
            <w:pPr>
              <w:pStyle w:val="TAL"/>
            </w:pPr>
            <w:r>
              <w:t>add an entry in the HLR;</w:t>
            </w:r>
            <w:r>
              <w:br/>
              <w:t>add an entry in the Number Portability Database.</w:t>
            </w:r>
          </w:p>
        </w:tc>
      </w:tr>
      <w:tr w:rsidR="00C614AE" w14:paraId="091D7379" w14:textId="77777777">
        <w:tc>
          <w:tcPr>
            <w:tcW w:w="3331" w:type="dxa"/>
          </w:tcPr>
          <w:p w14:paraId="1A4D7F1A" w14:textId="77777777" w:rsidR="00C614AE" w:rsidRDefault="00C614AE">
            <w:pPr>
              <w:pStyle w:val="TAL"/>
            </w:pPr>
            <w:r>
              <w:t>Number range holder network:</w:t>
            </w:r>
          </w:p>
        </w:tc>
        <w:tc>
          <w:tcPr>
            <w:tcW w:w="5811" w:type="dxa"/>
          </w:tcPr>
          <w:p w14:paraId="2A11D4CD" w14:textId="77777777" w:rsidR="00C614AE" w:rsidRDefault="00C614AE">
            <w:pPr>
              <w:pStyle w:val="TAL"/>
            </w:pPr>
            <w:r>
              <w:t>update the Number Portability Database</w:t>
            </w:r>
          </w:p>
        </w:tc>
      </w:tr>
      <w:tr w:rsidR="00C614AE" w14:paraId="4781FCE0" w14:textId="77777777">
        <w:tc>
          <w:tcPr>
            <w:tcW w:w="3331" w:type="dxa"/>
          </w:tcPr>
          <w:p w14:paraId="49E3A8DF" w14:textId="77777777" w:rsidR="00C614AE" w:rsidRDefault="00C614AE">
            <w:pPr>
              <w:pStyle w:val="TAL"/>
            </w:pPr>
            <w:r>
              <w:t>Donor network:</w:t>
            </w:r>
          </w:p>
        </w:tc>
        <w:tc>
          <w:tcPr>
            <w:tcW w:w="5811" w:type="dxa"/>
          </w:tcPr>
          <w:p w14:paraId="3DD24A87" w14:textId="77777777" w:rsidR="00C614AE" w:rsidRDefault="00C614AE">
            <w:pPr>
              <w:pStyle w:val="TAL"/>
            </w:pPr>
            <w:r>
              <w:t>delete (or update) the entry in the Number Portability Database;</w:t>
            </w:r>
            <w:r>
              <w:br/>
              <w:t>delete the entry related to the ported MSISDNs in the HLR.</w:t>
            </w:r>
          </w:p>
        </w:tc>
      </w:tr>
      <w:tr w:rsidR="00C614AE" w14:paraId="60B6AE3C" w14:textId="77777777">
        <w:tc>
          <w:tcPr>
            <w:tcW w:w="3331" w:type="dxa"/>
          </w:tcPr>
          <w:p w14:paraId="60CF036D" w14:textId="77777777" w:rsidR="00C614AE" w:rsidRDefault="00C614AE">
            <w:pPr>
              <w:pStyle w:val="TAL"/>
            </w:pPr>
            <w:r>
              <w:t>Other networks in the portability domain:</w:t>
            </w:r>
          </w:p>
        </w:tc>
        <w:tc>
          <w:tcPr>
            <w:tcW w:w="5811" w:type="dxa"/>
          </w:tcPr>
          <w:p w14:paraId="00C35594" w14:textId="77777777" w:rsidR="00C614AE" w:rsidRDefault="00C614AE">
            <w:pPr>
              <w:pStyle w:val="TAL"/>
            </w:pPr>
            <w:r>
              <w:t>update the Number Portability Database (if an entry for the ported MSISDN exists).</w:t>
            </w:r>
          </w:p>
        </w:tc>
      </w:tr>
    </w:tbl>
    <w:p w14:paraId="5B4718BA" w14:textId="77777777" w:rsidR="00C614AE" w:rsidRDefault="00C614AE"/>
    <w:p w14:paraId="518C7036" w14:textId="77777777" w:rsidR="00C614AE" w:rsidRDefault="00C614AE">
      <w:r>
        <w:t>Note that the order of sequence for the administrative actions to be performed both within a network and by different network operators is significant with respect to prevention of disruption in service to the mobile subscriber and prevention of looping calls between networks during the porting process.</w:t>
      </w:r>
    </w:p>
    <w:p w14:paraId="13B99CE3" w14:textId="77777777" w:rsidR="00C614AE" w:rsidRDefault="00C614AE">
      <w:r>
        <w:t>Termination of a subscription for a ported number results in the deletion of any entry in an HLR and NPDB of that number.</w:t>
      </w:r>
    </w:p>
    <w:p w14:paraId="52C47F10" w14:textId="77777777" w:rsidR="00C614AE" w:rsidRDefault="00C614AE">
      <w:r>
        <w:t>If a call fails because databases are not correctly synchronised, the network entity that detects the inconsistency will raise an MNP specific alarm to the operation and maintenance subsystem.</w:t>
      </w:r>
    </w:p>
    <w:p w14:paraId="574B7768" w14:textId="77777777" w:rsidR="00C614AE" w:rsidRDefault="00C614AE">
      <w:r>
        <w:t>The present document does not specify the porting process. It specifies the functionality needed to set-up calls to both ported and non ported subscribers including the functionality needed to query an NPDB for MNP information (in order to be able to charge correctly for CAMEL pre-paid calls and SMS) (Normative Annex A and Normative Annex C), and the functionality needed to relay non-call related signalling messages to the HLR in the subscription network (Normative Annex B) .</w:t>
      </w:r>
    </w:p>
    <w:p w14:paraId="0530AE85" w14:textId="77777777" w:rsidR="00C614AE" w:rsidRDefault="00C614AE" w:rsidP="00DE7509">
      <w:pPr>
        <w:pStyle w:val="Heading2"/>
      </w:pPr>
      <w:bookmarkStart w:id="14" w:name="_Toc95827369"/>
      <w:r>
        <w:t>4.2</w:t>
      </w:r>
      <w:r>
        <w:tab/>
        <w:t>Compatibility</w:t>
      </w:r>
      <w:bookmarkEnd w:id="14"/>
    </w:p>
    <w:p w14:paraId="37A3E0B6" w14:textId="77777777" w:rsidR="00C614AE" w:rsidRDefault="00C614AE">
      <w:r>
        <w:t>The IAM sent to the subscription network may contain additional routeing information. Within a portability domain the method how to convey the Routeing Number in the IAM between two portability networks shall be agreed upon by the two network operators involved (for an ITU-T ISUP solution see [6] and for an ANSI ISUP solution see [8] and [9]).</w:t>
      </w:r>
    </w:p>
    <w:p w14:paraId="24F06908" w14:textId="77777777" w:rsidR="00C614AE" w:rsidRDefault="00C614AE">
      <w:r>
        <w:t>In general, IN-based and MNP-SRF (call-related) solutions are compatible and may coexist in the same portability domain. The only restriction refers to the case where the number range holder network relays call-related MAP messages (i.e. SRI for national calls) to the subscription network. If this solution is selected by at least one network operator within a portability domain, all the portability networks and transit networks affected must fulfil the following requirements:</w:t>
      </w:r>
    </w:p>
    <w:p w14:paraId="35FA1340" w14:textId="77777777" w:rsidR="00C614AE" w:rsidRDefault="00C614AE">
      <w:pPr>
        <w:pStyle w:val="B1"/>
      </w:pPr>
      <w:r>
        <w:t>1.</w:t>
      </w:r>
      <w:r>
        <w:tab/>
        <w:t>The SCCP interfaces between networks in a portability domain must be agreed. This refers to the SCCP addressing mechanism being used (e.g. number lengths, natures of address and translation types for call-related MAP messages).</w:t>
      </w:r>
      <w:r>
        <w:br/>
        <w:t>For messages that do not cross network boundaries the SCCP addressing mechanism is a choice of the network operator.</w:t>
      </w:r>
    </w:p>
    <w:p w14:paraId="55C152B1" w14:textId="77777777" w:rsidR="00C614AE" w:rsidRDefault="00C614AE">
      <w:pPr>
        <w:pStyle w:val="B1"/>
      </w:pPr>
      <w:r>
        <w:t>2.</w:t>
      </w:r>
      <w:r>
        <w:tab/>
        <w:t>The subscription network must be able to generate the SRI ack to allow the onward routeing of the call from the number range holder network to the subscription network.</w:t>
      </w:r>
    </w:p>
    <w:p w14:paraId="748E4556" w14:textId="77777777" w:rsidR="00C614AE" w:rsidRDefault="00C614AE">
      <w:r>
        <w:t>In the rest of the possible architectures for MNP, no interworking problems have been identified. In these cases, network architectures used within one portability network (e.g. IN, MNP-SRF) are regarded as operator dependent.</w:t>
      </w:r>
    </w:p>
    <w:p w14:paraId="1106E9CF" w14:textId="77777777" w:rsidR="00C614AE" w:rsidRDefault="00C614AE">
      <w:r>
        <w:lastRenderedPageBreak/>
        <w:t>In order to avoid loops and incompatibility situations, all the networks within a portability domain shall use the same routeing convention either direct routeing, indirect routeing or indirect routeing with reference to the Subscription network. As an alternative, indirect routeing can interwork successfully with direct routeing if the routeing number is transferred in the IAM or if dedicated traffic connections are used.</w:t>
      </w:r>
    </w:p>
    <w:p w14:paraId="51445D86" w14:textId="77777777" w:rsidR="00C614AE" w:rsidRDefault="00C614AE" w:rsidP="00DE7509">
      <w:pPr>
        <w:pStyle w:val="Heading2"/>
      </w:pPr>
      <w:bookmarkStart w:id="15" w:name="_Toc95827370"/>
      <w:r>
        <w:t>4.3</w:t>
      </w:r>
      <w:r>
        <w:tab/>
        <w:t>Common Functionality of the MNP-SRF</w:t>
      </w:r>
      <w:bookmarkEnd w:id="15"/>
    </w:p>
    <w:p w14:paraId="46C4C7C7" w14:textId="77777777" w:rsidR="00C614AE" w:rsidRDefault="00C614AE">
      <w:r>
        <w:t>In a PLMN that supports mobile number portability, SCCP messages sent to an HLR may be relayed by an MNP-SRF. Depending on the implemented solution (IN-based or MNP-SRF-based), on the type of message (call-related, non-call-related or MNP information request) and on the porting status of the called subscriber, the MNP-SRF may modify the SCCP called party address and route the message to a different HLR or to the subscription network, or terminate the dialogue and response to the INE.</w:t>
      </w:r>
    </w:p>
    <w:p w14:paraId="0630FEEE" w14:textId="77777777" w:rsidR="00C614AE" w:rsidRDefault="00C614AE">
      <w:r>
        <w:t>Figure 1 shows the general steering functionality for SCCP message routeing. It shows the SCCP routeing principle for mobile number portability within a network.</w:t>
      </w:r>
    </w:p>
    <w:p w14:paraId="20B09793" w14:textId="77777777" w:rsidR="00C614AE" w:rsidRDefault="00C614AE">
      <w:r>
        <w:t>Note that call related messages in the IN-based solution are not routed to the MNP-SRF. Therefore Normative Annex A of the present document does not mention the MNP-SRF.</w:t>
      </w:r>
      <w:r>
        <w:br/>
        <w:t>However, the usage of the IN-based solution for the call-related messages should allow operators to have the routeing of the non call-related messages determined in the same database. See [7] for the description of the access of the MNP-SRF (node with relay capability) to the NPDB (external database).</w:t>
      </w:r>
    </w:p>
    <w:p w14:paraId="31B3B533" w14:textId="77777777" w:rsidR="00C614AE" w:rsidRDefault="00C614AE">
      <w:r>
        <w:t>In order to guard against the possibility that the porting data for an MSISDN is inconsistent between PLMNs in a porting domain, the SCCP hop counter may be used to prevent indefinite looping of messages between PLMNs. The MNP-SRF would then decrement the SCCP hop counter for every message that is relayed. It should be noted that the use of the SCCP hop counter requires the use of non segmented SCCP XUDT messages as defined in ITU-T 1996 SCCP recommendations or in the ANSI T1.112-1996 SCCP recommendations for North America, reference [11].</w:t>
      </w:r>
    </w:p>
    <w:bookmarkStart w:id="16" w:name="_MON_1119090619"/>
    <w:bookmarkStart w:id="17" w:name="_MON_1119090643"/>
    <w:bookmarkStart w:id="18" w:name="_MON_1012081626"/>
    <w:bookmarkEnd w:id="16"/>
    <w:bookmarkEnd w:id="17"/>
    <w:bookmarkEnd w:id="18"/>
    <w:bookmarkStart w:id="19" w:name="_MON_1119086071"/>
    <w:bookmarkEnd w:id="19"/>
    <w:p w14:paraId="563B345A" w14:textId="77777777" w:rsidR="00C614AE" w:rsidRDefault="00C614AE">
      <w:pPr>
        <w:pStyle w:val="TH"/>
      </w:pPr>
      <w:r>
        <w:object w:dxaOrig="8971" w:dyaOrig="10861" w14:anchorId="5A6D210F">
          <v:shape id="_x0000_i1027" type="#_x0000_t75" style="width:448.8pt;height:543pt" o:ole="" fillcolor="window">
            <v:imagedata r:id="rId10" o:title=""/>
          </v:shape>
          <o:OLEObject Type="Embed" ProgID="Word.Picture.8" ShapeID="_x0000_i1027" DrawAspect="Content" ObjectID="_1706440559" r:id="rId11"/>
        </w:object>
      </w:r>
    </w:p>
    <w:p w14:paraId="38543DD5" w14:textId="77777777" w:rsidR="00C614AE" w:rsidRDefault="00C614AE">
      <w:pPr>
        <w:pStyle w:val="TF"/>
      </w:pPr>
      <w:r>
        <w:t>Figure 1: Steering Function for SCCP Message routeing</w:t>
      </w:r>
    </w:p>
    <w:p w14:paraId="12D4E5C1" w14:textId="77777777" w:rsidR="00C614AE" w:rsidRDefault="00C614AE">
      <w:r>
        <w:t>Figure 2 shows the process MNP_SRF in the MNP-SRF. The procedures MNP_SRF_MATF_Call_Related, MNP_SRF_Non_Call_Related and MNP_SRF_MATF_Info_Request are described in Normative Annex C and Normative Annex B of the present document. Note that in networks which support the IN-based solution for call related signalling, a distinction on SCCP level for call related and non-call related messages is needed and that the MNP-SRF does not require to include MATF</w:t>
      </w:r>
      <w:r w:rsidR="00D35105">
        <w:t>'</w:t>
      </w:r>
      <w:r>
        <w:t>s since call related messages and MNP information request messages are not terminated at the MNP-SRF.</w:t>
      </w:r>
    </w:p>
    <w:p w14:paraId="0C7EDAA2" w14:textId="77777777" w:rsidR="00C614AE" w:rsidRDefault="00C614AE">
      <w:r>
        <w:t xml:space="preserve">The test </w:t>
      </w:r>
      <w:r w:rsidR="00D35105">
        <w:t>"</w:t>
      </w:r>
      <w:r>
        <w:t>MNP info-request</w:t>
      </w:r>
      <w:r w:rsidR="00D35105">
        <w:t>"</w:t>
      </w:r>
      <w:r>
        <w:t xml:space="preserve"> is a test on the SCCP Translation Type if a dedicated Translation Type value for MNP information request messages is used in the network. The handling of SCCP messages in the MNP-SRF in networks which do not make use of a dedicated Translation Type value for MNP information request messages is for further study.</w:t>
      </w:r>
    </w:p>
    <w:p w14:paraId="79963132" w14:textId="77777777" w:rsidR="00C614AE" w:rsidRDefault="00C614AE">
      <w:r>
        <w:lastRenderedPageBreak/>
        <w:t>The test "call-related" is a test on the SCCP Translation Type if a dedicated Translation Type value for call related messages is used in the network. The handling of SCCP messages in the MNP-SRF in networks which do not make use of a dedicated Translation Type value for call related messages is for further study.</w:t>
      </w:r>
    </w:p>
    <w:p w14:paraId="11EA3BC9" w14:textId="77777777" w:rsidR="00C614AE" w:rsidRDefault="00C614AE">
      <w:pPr>
        <w:pStyle w:val="TF"/>
      </w:pPr>
    </w:p>
    <w:bookmarkStart w:id="20" w:name="_MON_1135078063"/>
    <w:bookmarkEnd w:id="20"/>
    <w:p w14:paraId="620441CB" w14:textId="77777777" w:rsidR="00C614AE" w:rsidRDefault="00C614AE">
      <w:pPr>
        <w:pStyle w:val="TH"/>
      </w:pPr>
      <w:r>
        <w:object w:dxaOrig="8971" w:dyaOrig="10861" w14:anchorId="279A2C3E">
          <v:shape id="_x0000_i1028" type="#_x0000_t75" style="width:448.8pt;height:543pt" o:ole="" fillcolor="window">
            <v:imagedata r:id="rId12" o:title=""/>
          </v:shape>
          <o:OLEObject Type="Embed" ProgID="Word.Picture.8" ShapeID="_x0000_i1028" DrawAspect="Content" ObjectID="_1706440560" r:id="rId13"/>
        </w:object>
      </w:r>
    </w:p>
    <w:p w14:paraId="585CF64A" w14:textId="77777777" w:rsidR="00C614AE" w:rsidRDefault="00C614AE">
      <w:pPr>
        <w:pStyle w:val="TF"/>
      </w:pPr>
      <w:r>
        <w:t>Figure 2: Process MNP_SRF</w:t>
      </w:r>
    </w:p>
    <w:p w14:paraId="01616428" w14:textId="77777777" w:rsidR="00C614AE" w:rsidRDefault="00C614AE" w:rsidP="00DE7509">
      <w:pPr>
        <w:pStyle w:val="Heading1"/>
      </w:pPr>
      <w:r>
        <w:br w:type="page"/>
      </w:r>
      <w:bookmarkStart w:id="21" w:name="_Toc95827371"/>
      <w:r>
        <w:lastRenderedPageBreak/>
        <w:t>5</w:t>
      </w:r>
      <w:r>
        <w:tab/>
        <w:t>Common Architecture for call setup</w:t>
      </w:r>
      <w:bookmarkEnd w:id="21"/>
    </w:p>
    <w:p w14:paraId="104BFBE5" w14:textId="77777777" w:rsidR="00C614AE" w:rsidRDefault="00C614AE">
      <w:r>
        <w:t>Figure 3 shows the general architecture of a portability domain for routeing of calls. The more detailed architecture within the networks depends on the chosen solution (IN-based or MNP/SRF-based) and options and is described in Normative Annex A and Normative Annex C of the present document.</w:t>
      </w:r>
    </w:p>
    <w:p w14:paraId="4E0B3DDC" w14:textId="77777777" w:rsidR="00C614AE" w:rsidRDefault="00C614AE">
      <w:r>
        <w:t>The architecture for non-call related signalling is described in Normative Annex B of the present document.</w:t>
      </w:r>
    </w:p>
    <w:bookmarkStart w:id="22" w:name="_MON_1013332824"/>
    <w:bookmarkEnd w:id="22"/>
    <w:bookmarkStart w:id="23" w:name="_MON_1013332868"/>
    <w:bookmarkEnd w:id="23"/>
    <w:p w14:paraId="2050F2B5" w14:textId="77777777" w:rsidR="00C614AE" w:rsidRDefault="00C614AE">
      <w:pPr>
        <w:pStyle w:val="TH"/>
        <w:rPr>
          <w:sz w:val="24"/>
        </w:rPr>
      </w:pPr>
      <w:r>
        <w:object w:dxaOrig="9316" w:dyaOrig="6226" w14:anchorId="60A020A9">
          <v:shape id="_x0000_i1029" type="#_x0000_t75" style="width:465.6pt;height:311.4pt" o:ole="" o:borderbottomcolor="this" o:borderrightcolor="this" fillcolor="window">
            <v:imagedata r:id="rId14" o:title=""/>
            <w10:borderbottom type="single" width="6"/>
            <w10:borderright type="single" width="6" space="5" shadow="t"/>
          </v:shape>
          <o:OLEObject Type="Embed" ProgID="Word.Picture.8" ShapeID="_x0000_i1029" DrawAspect="Content" ObjectID="_1706440561" r:id="rId15"/>
        </w:object>
      </w:r>
    </w:p>
    <w:p w14:paraId="5C7BDA60" w14:textId="77777777" w:rsidR="00C614AE" w:rsidRDefault="00C614AE">
      <w:pPr>
        <w:pStyle w:val="TF"/>
      </w:pPr>
      <w:r>
        <w:t>Figure 3: General architecture of a portability domain for routeing of calls</w:t>
      </w:r>
    </w:p>
    <w:p w14:paraId="16757FCD" w14:textId="77777777" w:rsidR="00C614AE" w:rsidRDefault="00C614AE">
      <w:r>
        <w:t>The following routeing conventions are identified:</w:t>
      </w:r>
    </w:p>
    <w:p w14:paraId="34B496AB" w14:textId="77777777" w:rsidR="00C614AE" w:rsidRDefault="00C614AE">
      <w:pPr>
        <w:pStyle w:val="B1"/>
      </w:pPr>
      <w:r>
        <w:t>1.</w:t>
      </w:r>
      <w:r>
        <w:tab/>
        <w:t>Direct Routeing of calls is a PLMN option that allows to route calls directly from the PLMN supporting this option to the ported subscriber's subscription network.</w:t>
      </w:r>
    </w:p>
    <w:p w14:paraId="0F04E4A2" w14:textId="77777777" w:rsidR="00C614AE" w:rsidRDefault="00C614AE">
      <w:pPr>
        <w:pStyle w:val="B1"/>
      </w:pPr>
      <w:r>
        <w:t>2.</w:t>
      </w:r>
      <w:r>
        <w:tab/>
        <w:t>Indirect Routeing of calls is a PLMN option which allows to route calls from the PLMN supporting this option via the number range holder network to the ported subscriber's subscription network.</w:t>
      </w:r>
    </w:p>
    <w:p w14:paraId="49C3CB68" w14:textId="77777777" w:rsidR="00C614AE" w:rsidRDefault="00C614AE">
      <w:pPr>
        <w:pStyle w:val="B1"/>
      </w:pPr>
      <w:r>
        <w:t>3.</w:t>
      </w:r>
      <w:r>
        <w:tab/>
        <w:t>Indirect Routeing of calls with reference to the subscription network is a PLMN option for PLMN operators having chosen the MNP-SRF solution for call related signalling described in Normative Annex C. If all PLMNs within a portability domain support this option, calls are routed from the originating network to the number range holder network. The number range holder network obtains onward routeing information from the subscription network and routes the call onward to the ported subscriber's subscription network.</w:t>
      </w:r>
    </w:p>
    <w:p w14:paraId="775F233A" w14:textId="77777777" w:rsidR="00C614AE" w:rsidRDefault="00C614AE">
      <w:r>
        <w:t>The following action in the different networks can be identified:</w:t>
      </w:r>
    </w:p>
    <w:p w14:paraId="17D76F18" w14:textId="77777777" w:rsidR="00C614AE" w:rsidRDefault="00D60F0D" w:rsidP="00D60F0D">
      <w:pPr>
        <w:pStyle w:val="B1"/>
      </w:pPr>
      <w:r>
        <w:t>1.</w:t>
      </w:r>
      <w:r>
        <w:tab/>
      </w:r>
      <w:r w:rsidR="00C614AE">
        <w:t>If the call is originated outside the portability domain, the IAM (1) is received by the number range holder network.</w:t>
      </w:r>
    </w:p>
    <w:p w14:paraId="3ECDAB7C" w14:textId="77777777" w:rsidR="00C614AE" w:rsidRDefault="00C614AE">
      <w:pPr>
        <w:pStyle w:val="B1"/>
      </w:pPr>
      <w:r>
        <w:t>2a.</w:t>
      </w:r>
      <w:r>
        <w:tab/>
        <w:t>If the call is originated in another national network and the other national network does not support originating call query (i.e. Indirect Routeing of calls is applicable), the IAM (2) is received by the number range holder network.</w:t>
      </w:r>
    </w:p>
    <w:p w14:paraId="73387DA0" w14:textId="77777777" w:rsidR="00C614AE" w:rsidRDefault="00C614AE">
      <w:pPr>
        <w:pStyle w:val="B1"/>
      </w:pPr>
      <w:r>
        <w:lastRenderedPageBreak/>
        <w:t>2b.</w:t>
      </w:r>
      <w:r>
        <w:tab/>
        <w:t>If the call is originated in another national network and the other national network supports originating call query (i.e. Direct Routeing of calls is applicable), the IAM (7) containing the routeing number is sent to the subscription network. If the routeing number is not used in the IAM sent from the national originating network to the subscription network, all transit networks involved are required to look up an NPDB in order to retrieve routeing information to route the call to the subscription network without looping.</w:t>
      </w:r>
    </w:p>
    <w:p w14:paraId="59384B33" w14:textId="77777777" w:rsidR="00C614AE" w:rsidRDefault="00C614AE">
      <w:pPr>
        <w:pStyle w:val="B1"/>
      </w:pPr>
      <w:r>
        <w:t>3a.</w:t>
      </w:r>
      <w:r>
        <w:tab/>
        <w:t>If the call is originated in the subscription network and the subscription network does not support originating call query (i.e. Indirect Routeing of calls is applicable), the IAM (3) is received by the number range holder network.</w:t>
      </w:r>
    </w:p>
    <w:p w14:paraId="5FA9C8E7" w14:textId="77777777" w:rsidR="00C614AE" w:rsidRDefault="00C614AE">
      <w:pPr>
        <w:pStyle w:val="B1"/>
      </w:pPr>
      <w:r>
        <w:t>3b.</w:t>
      </w:r>
      <w:r>
        <w:tab/>
        <w:t>If the call is originated in the subscription network and the subscription network supports originating call query (i.e. Direct Routeing of calls is applicable), it sends an IAM (8) containing the MSRN to the visited network of the called subscriber.</w:t>
      </w:r>
    </w:p>
    <w:p w14:paraId="0F8D3CE8" w14:textId="77777777" w:rsidR="00C614AE" w:rsidRDefault="00C614AE">
      <w:pPr>
        <w:pStyle w:val="B1"/>
      </w:pPr>
      <w:r>
        <w:t>3c.</w:t>
      </w:r>
      <w:r>
        <w:tab/>
        <w:t>If the subscription network receives IAM (6 or 7) containing the routeing number, it sends an IAM (8) containing the MSRN to the visited network of the called subscriber.</w:t>
      </w:r>
    </w:p>
    <w:p w14:paraId="386654D7" w14:textId="77777777" w:rsidR="00C614AE" w:rsidRDefault="00C614AE">
      <w:pPr>
        <w:pStyle w:val="B1"/>
      </w:pPr>
      <w:r>
        <w:t>4a.</w:t>
      </w:r>
      <w:r>
        <w:tab/>
        <w:t>If the call is routed via the number range holder network, and the number range holder network supports the MNP-SRF/MATF solution with the option 'MATF in subscription network' described in Normative Annex C of the present document (i.e. Indirect Routeing of calls with reference to the subscription network is applicable), the number range holder network sends SRI (4) to the subscription network. The subscription network returns SRI ack (5) containing the routeing number. The number range holder network then sends IAM (6) containing the routeing number to the subscription network. If the routeing number is not used in the IAM sent from the number range holder network to the subscription network, all transit networks involved are required to look up an NPDB in order to retrieve routeing information to route the call to the subscription network without looping.</w:t>
      </w:r>
    </w:p>
    <w:p w14:paraId="48D19DA9" w14:textId="77777777" w:rsidR="00C614AE" w:rsidRDefault="00C614AE">
      <w:pPr>
        <w:pStyle w:val="B1"/>
      </w:pPr>
      <w:r>
        <w:t>4b.</w:t>
      </w:r>
      <w:r>
        <w:tab/>
        <w:t>If the call is routed via the number range holder network, and the number range holder network supports the IN solution described in Normative Annex A of the present document or the MNP-SRF/MATF solution with the option 'MATF inside number range holder network' described in Normative Annex C of the present document, the number range holder network sends IAM (6) containing the routeing number to the subscription network.</w:t>
      </w:r>
    </w:p>
    <w:p w14:paraId="2C9A4944" w14:textId="77777777" w:rsidR="00C614AE" w:rsidRDefault="00C614AE" w:rsidP="00DE7509">
      <w:pPr>
        <w:pStyle w:val="Heading1"/>
      </w:pPr>
      <w:r>
        <w:rPr>
          <w:rFonts w:ascii="Times New Roman" w:hAnsi="Times New Roman"/>
          <w:sz w:val="20"/>
        </w:rPr>
        <w:br w:type="page"/>
      </w:r>
      <w:bookmarkStart w:id="24" w:name="_Toc95827372"/>
      <w:r>
        <w:lastRenderedPageBreak/>
        <w:t>6</w:t>
      </w:r>
      <w:r>
        <w:tab/>
        <w:t>Functional requirements of network entities</w:t>
      </w:r>
      <w:bookmarkEnd w:id="24"/>
    </w:p>
    <w:p w14:paraId="35F98C9F" w14:textId="77777777" w:rsidR="00C614AE" w:rsidRDefault="00C614AE" w:rsidP="00DE7509">
      <w:pPr>
        <w:pStyle w:val="Heading2"/>
      </w:pPr>
      <w:bookmarkStart w:id="25" w:name="_Toc95827373"/>
      <w:r w:rsidRPr="00DE7509">
        <w:t>6.1</w:t>
      </w:r>
      <w:r w:rsidRPr="00DE7509">
        <w:tab/>
        <w:t>Procedure MNP_MT_GMSC_Set_MNP_Parameters</w:t>
      </w:r>
      <w:bookmarkEnd w:id="25"/>
    </w:p>
    <w:p w14:paraId="41947E36" w14:textId="77777777" w:rsidR="00C614AE" w:rsidRDefault="00C614AE">
      <w:pPr>
        <w:keepNext/>
      </w:pPr>
      <w:r>
        <w:t>The procedure MNP_MT_GMSC_Set_MNP_Parameters is shown in figure 4. It is called from the process MT_GMSC defined in 3G TS 23.018 [3].</w:t>
      </w:r>
    </w:p>
    <w:p w14:paraId="78BABE46" w14:textId="77777777" w:rsidR="00C614AE" w:rsidRDefault="00DE7509">
      <w:pPr>
        <w:pStyle w:val="TH"/>
        <w:rPr>
          <w:noProof/>
        </w:rPr>
      </w:pPr>
      <w:r>
        <w:rPr>
          <w:noProof/>
        </w:rPr>
        <w:pict w14:anchorId="7A11E0F0">
          <v:shape id="_x0000_i1030" type="#_x0000_t75" style="width:468.6pt;height:565.8pt" fillcolor="window">
            <v:imagedata r:id="rId16" o:title=""/>
          </v:shape>
        </w:pict>
      </w:r>
    </w:p>
    <w:p w14:paraId="2F226969" w14:textId="77777777" w:rsidR="00C614AE" w:rsidRDefault="00C614AE">
      <w:pPr>
        <w:pStyle w:val="TF"/>
      </w:pPr>
      <w:r>
        <w:t>Figure 4: Procedure MNP_MT_GMSC_Set_MNP_Parameters</w:t>
      </w:r>
    </w:p>
    <w:p w14:paraId="56329CDD" w14:textId="77777777" w:rsidR="00C614AE" w:rsidRDefault="00C614AE" w:rsidP="00DE7509">
      <w:pPr>
        <w:pStyle w:val="Heading2"/>
      </w:pPr>
      <w:bookmarkStart w:id="26" w:name="_Toc95827374"/>
      <w:r>
        <w:lastRenderedPageBreak/>
        <w:t>6.2</w:t>
      </w:r>
      <w:r>
        <w:tab/>
        <w:t>Procedure MNP_MT_GMSC_Check_MNP_Indicators</w:t>
      </w:r>
      <w:bookmarkEnd w:id="26"/>
    </w:p>
    <w:p w14:paraId="6EB89B35" w14:textId="77777777" w:rsidR="00C614AE" w:rsidRDefault="00C614AE">
      <w:pPr>
        <w:keepNext/>
      </w:pPr>
      <w:r>
        <w:t>The procedure MNP_MT_GMSC_Check_MNP_Indicators is shown in figure 5. It is called from the process MT_GMSC defined in 3G TS 23.018 [3].</w:t>
      </w:r>
    </w:p>
    <w:p w14:paraId="3B2720B0" w14:textId="77777777" w:rsidR="00C614AE" w:rsidRDefault="00C614AE">
      <w:pPr>
        <w:pStyle w:val="TH"/>
      </w:pPr>
      <w:r>
        <w:object w:dxaOrig="9734" w:dyaOrig="11759" w14:anchorId="1AEF4675">
          <v:shape id="_x0000_i1031" type="#_x0000_t75" style="width:486.6pt;height:588pt" o:ole="" fillcolor="window">
            <v:imagedata r:id="rId17" o:title=""/>
          </v:shape>
          <o:OLEObject Type="Embed" ProgID="Visio.Drawing.11" ShapeID="_x0000_i1031" DrawAspect="Content" ObjectID="_1706440562" r:id="rId18"/>
        </w:object>
      </w:r>
    </w:p>
    <w:p w14:paraId="671DD115" w14:textId="77777777" w:rsidR="00C614AE" w:rsidRDefault="00C614AE">
      <w:pPr>
        <w:pStyle w:val="TF"/>
        <w:rPr>
          <w:noProof/>
        </w:rPr>
      </w:pPr>
      <w:r>
        <w:t>Figure 5: Procedure MNP_MT_GMSC_Check_MNP_Indicators</w:t>
      </w:r>
    </w:p>
    <w:p w14:paraId="7DEB07F7" w14:textId="77777777" w:rsidR="00C614AE" w:rsidRDefault="00C614AE" w:rsidP="00DE7509">
      <w:pPr>
        <w:pStyle w:val="Heading2"/>
      </w:pPr>
      <w:bookmarkStart w:id="27" w:name="_Toc95827375"/>
      <w:r>
        <w:lastRenderedPageBreak/>
        <w:t>6.3</w:t>
      </w:r>
      <w:r>
        <w:tab/>
        <w:t>Procedure MNP_SRF_Check_MNP_Indicator</w:t>
      </w:r>
      <w:bookmarkEnd w:id="27"/>
    </w:p>
    <w:p w14:paraId="3C9D79CE" w14:textId="77777777" w:rsidR="00C614AE" w:rsidRDefault="00C614AE">
      <w:r>
        <w:t>The procedure MNP_SRF_Check_MNP_Indicator is shown in figure 6. It is called from the procedures MNP_SRF_Non_Call_Related and MNP_SRF_MATF_Call_Related.</w:t>
      </w:r>
    </w:p>
    <w:bookmarkStart w:id="28" w:name="_MON_1012811754"/>
    <w:bookmarkStart w:id="29" w:name="_MON_1012811792"/>
    <w:bookmarkStart w:id="30" w:name="_MON_1012812350"/>
    <w:bookmarkStart w:id="31" w:name="_MON_1012812448"/>
    <w:bookmarkStart w:id="32" w:name="_MON_1012812555"/>
    <w:bookmarkStart w:id="33" w:name="_MON_1012812714"/>
    <w:bookmarkStart w:id="34" w:name="_MON_1012812871"/>
    <w:bookmarkStart w:id="35" w:name="_MON_1012812930"/>
    <w:bookmarkStart w:id="36" w:name="_MON_1012812986"/>
    <w:bookmarkStart w:id="37" w:name="_MON_1012813123"/>
    <w:bookmarkStart w:id="38" w:name="_MON_1012814000"/>
    <w:bookmarkStart w:id="39" w:name="_MON_1012814116"/>
    <w:bookmarkStart w:id="40" w:name="_MON_1012921185"/>
    <w:bookmarkStart w:id="41" w:name="_MON_1012921270"/>
    <w:bookmarkStart w:id="42" w:name="_MON_1013553075"/>
    <w:bookmarkStart w:id="43" w:name="_MON_1012811629"/>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Start w:id="44" w:name="_MON_1012811679"/>
    <w:bookmarkEnd w:id="44"/>
    <w:p w14:paraId="00569D0C" w14:textId="77777777" w:rsidR="00C614AE" w:rsidRDefault="00C614AE">
      <w:pPr>
        <w:pStyle w:val="TH"/>
        <w:rPr>
          <w:noProof/>
        </w:rPr>
      </w:pPr>
      <w:r>
        <w:object w:dxaOrig="8971" w:dyaOrig="10861" w14:anchorId="686EC64D">
          <v:shape id="_x0000_i1032" type="#_x0000_t75" style="width:448.8pt;height:543pt" o:ole="" fillcolor="window">
            <v:imagedata r:id="rId19" o:title=""/>
          </v:shape>
          <o:OLEObject Type="Embed" ProgID="Word.Picture.8" ShapeID="_x0000_i1032" DrawAspect="Content" ObjectID="_1706440563" r:id="rId20"/>
        </w:object>
      </w:r>
    </w:p>
    <w:p w14:paraId="15D3743C" w14:textId="77777777" w:rsidR="00C614AE" w:rsidRDefault="00C614AE">
      <w:pPr>
        <w:pStyle w:val="TF"/>
      </w:pPr>
      <w:r>
        <w:t>Figure 6: Procedure MNP_SRF_Check_MNP_Indicator</w:t>
      </w:r>
    </w:p>
    <w:p w14:paraId="6C1ECEFA" w14:textId="77777777" w:rsidR="00C614AE" w:rsidRDefault="00C614AE">
      <w:pPr>
        <w:sectPr w:rsidR="00C614AE">
          <w:headerReference w:type="default" r:id="rId21"/>
          <w:footerReference w:type="default" r:id="rId22"/>
          <w:footnotePr>
            <w:numRestart w:val="eachSect"/>
          </w:footnotePr>
          <w:endnotePr>
            <w:numFmt w:val="decimal"/>
          </w:endnotePr>
          <w:pgSz w:w="11907" w:h="16840"/>
          <w:pgMar w:top="1418" w:right="1134" w:bottom="1134" w:left="1134" w:header="680" w:footer="340" w:gutter="0"/>
          <w:cols w:space="720"/>
        </w:sectPr>
      </w:pPr>
    </w:p>
    <w:p w14:paraId="74F74954" w14:textId="77777777" w:rsidR="00C614AE" w:rsidRDefault="00C614AE" w:rsidP="00DE7509">
      <w:pPr>
        <w:pStyle w:val="Heading8"/>
      </w:pPr>
      <w:bookmarkStart w:id="45" w:name="_Toc95827376"/>
      <w:r>
        <w:lastRenderedPageBreak/>
        <w:t>Annex A (normative):</w:t>
      </w:r>
      <w:r>
        <w:br/>
        <w:t>IN Call-Related Technical Realisation</w:t>
      </w:r>
      <w:bookmarkEnd w:id="45"/>
    </w:p>
    <w:p w14:paraId="4DC51F50" w14:textId="77777777" w:rsidR="00C614AE" w:rsidRDefault="00C614AE" w:rsidP="00DE7509">
      <w:pPr>
        <w:pStyle w:val="Heading1"/>
      </w:pPr>
      <w:bookmarkStart w:id="46" w:name="_Toc95827377"/>
      <w:r>
        <w:t>A.1</w:t>
      </w:r>
      <w:r>
        <w:tab/>
        <w:t>Architecture</w:t>
      </w:r>
      <w:bookmarkEnd w:id="46"/>
    </w:p>
    <w:p w14:paraId="1E4F2D63" w14:textId="77777777" w:rsidR="00C614AE" w:rsidRDefault="00C614AE" w:rsidP="00DE7509">
      <w:pPr>
        <w:pStyle w:val="Heading2"/>
      </w:pPr>
      <w:bookmarkStart w:id="47" w:name="_Toc95827378"/>
      <w:r>
        <w:t>A.1.1</w:t>
      </w:r>
      <w:r>
        <w:tab/>
        <w:t>Network Options</w:t>
      </w:r>
      <w:bookmarkEnd w:id="47"/>
    </w:p>
    <w:p w14:paraId="5E8CE2F7" w14:textId="77777777" w:rsidR="00C614AE" w:rsidRDefault="00C614AE">
      <w:r>
        <w:t>There are two IN-based solutions for querying the NPDB :-</w:t>
      </w:r>
    </w:p>
    <w:p w14:paraId="5DEBF9D1" w14:textId="77777777" w:rsidR="00C614AE" w:rsidRDefault="00D60F0D" w:rsidP="00D60F0D">
      <w:pPr>
        <w:pStyle w:val="B1"/>
      </w:pPr>
      <w:r>
        <w:t>-</w:t>
      </w:r>
      <w:r>
        <w:tab/>
      </w:r>
      <w:r w:rsidR="00C614AE">
        <w:t>ETSI Core INAP</w:t>
      </w:r>
    </w:p>
    <w:p w14:paraId="40DBA9D5" w14:textId="77777777" w:rsidR="00C614AE" w:rsidRDefault="00D60F0D" w:rsidP="00D60F0D">
      <w:pPr>
        <w:pStyle w:val="B1"/>
      </w:pPr>
      <w:r>
        <w:t>-</w:t>
      </w:r>
      <w:r>
        <w:tab/>
      </w:r>
      <w:r w:rsidR="00C614AE">
        <w:t>ANSI IN Query.</w:t>
      </w:r>
    </w:p>
    <w:p w14:paraId="460F213A" w14:textId="77777777" w:rsidR="00C614AE" w:rsidRDefault="00C614AE">
      <w:r>
        <w:t>The following network operator options are defined for the MT calls in the GMSC:</w:t>
      </w:r>
    </w:p>
    <w:p w14:paraId="4D7A8789" w14:textId="77777777" w:rsidR="00C614AE" w:rsidRDefault="00C614AE">
      <w:pPr>
        <w:pStyle w:val="B1"/>
      </w:pPr>
      <w:r>
        <w:t>-</w:t>
      </w:r>
      <w:r>
        <w:tab/>
        <w:t>Terminating call Query on Digit Analysis (TQoD);</w:t>
      </w:r>
    </w:p>
    <w:p w14:paraId="70AE67F6" w14:textId="77777777" w:rsidR="00C614AE" w:rsidRDefault="00C614AE">
      <w:pPr>
        <w:pStyle w:val="B1"/>
      </w:pPr>
      <w:r>
        <w:t>-</w:t>
      </w:r>
      <w:r>
        <w:tab/>
        <w:t>Query on HLR Release (QoHR).</w:t>
      </w:r>
    </w:p>
    <w:p w14:paraId="6DD7365C" w14:textId="77777777" w:rsidR="00C614AE" w:rsidRDefault="00C614AE">
      <w:r>
        <w:t>In a GSM network that supports the IN-based approach for call related MNP, each GMSC shall support at least one of these options.</w:t>
      </w:r>
    </w:p>
    <w:p w14:paraId="744D5A22" w14:textId="77777777" w:rsidR="00C614AE" w:rsidRDefault="00C614AE">
      <w:r>
        <w:t>The following network operator option is defined for MO calls in VMSCA and for forwarded calls in the GMSC and VMSCB:</w:t>
      </w:r>
    </w:p>
    <w:p w14:paraId="5687CE26" w14:textId="77777777" w:rsidR="00C614AE" w:rsidRDefault="00C614AE">
      <w:pPr>
        <w:pStyle w:val="B1"/>
      </w:pPr>
      <w:r>
        <w:t>-</w:t>
      </w:r>
      <w:r>
        <w:tab/>
        <w:t>Originating call Query on Digit Analysis (OQoD).</w:t>
      </w:r>
    </w:p>
    <w:p w14:paraId="32FC7520" w14:textId="77777777" w:rsidR="00C614AE" w:rsidRDefault="00C614AE">
      <w:r>
        <w:t>In a GSM network which supports the IN-based approach for call related MNP, it is a network operator decision, taking into account the regulatory and architectural constraints that may prevail, whether or not VMSCs and GMSCs support this option.</w:t>
      </w:r>
    </w:p>
    <w:p w14:paraId="1A2626FE" w14:textId="77777777" w:rsidR="00C614AE" w:rsidRDefault="00C614AE">
      <w:r>
        <w:t>The use of OQoD in transit switches in a PLMN while avoiding multiple database interrogations is for further study.</w:t>
      </w:r>
    </w:p>
    <w:p w14:paraId="44B293FF" w14:textId="77777777" w:rsidR="00C614AE" w:rsidRDefault="00C614AE">
      <w:r>
        <w:t>The interworking between the CCF and the SSF for MNP is for further study.</w:t>
      </w:r>
    </w:p>
    <w:p w14:paraId="11E4808C" w14:textId="77777777" w:rsidR="00C614AE" w:rsidRDefault="00C614AE">
      <w:r>
        <w:t>Note that for different number ranges different options may be chosen.</w:t>
      </w:r>
    </w:p>
    <w:p w14:paraId="06242559" w14:textId="77777777" w:rsidR="00C614AE" w:rsidRDefault="00C614AE">
      <w:r>
        <w:t>An IN-based solution for querying the NPDB may also be used by the gsmSCF in order to be able to apply different charging tariffs for CAMEL pre-paid subscribers</w:t>
      </w:r>
      <w:r w:rsidR="00D35105">
        <w:t>'</w:t>
      </w:r>
      <w:r>
        <w:t xml:space="preserve"> calls or short messages established/sent when roaming in their home PLMN and directed to ported and non-ported mobile subscribers, depending on whether or not the called and the calling subscriber subscribe to the same PLMN. </w:t>
      </w:r>
    </w:p>
    <w:p w14:paraId="33B97A6F" w14:textId="77777777" w:rsidR="00C614AE" w:rsidRDefault="00C614AE" w:rsidP="00DE7509">
      <w:pPr>
        <w:pStyle w:val="Heading2"/>
      </w:pPr>
      <w:bookmarkStart w:id="48" w:name="_Toc95827379"/>
      <w:r>
        <w:t>A.1.2</w:t>
      </w:r>
      <w:r>
        <w:tab/>
        <w:t>No NP Query required – Number is not subject for portability</w:t>
      </w:r>
      <w:bookmarkEnd w:id="48"/>
    </w:p>
    <w:p w14:paraId="6D9AC984" w14:textId="77777777" w:rsidR="00C614AE" w:rsidRDefault="00C614AE">
      <w:r>
        <w:t>Figure A.1.2 shows the architecture for a call to a number that is not subject for portability. This can be for several reasons like for example:</w:t>
      </w:r>
    </w:p>
    <w:p w14:paraId="6631BAF2" w14:textId="77777777" w:rsidR="00C614AE" w:rsidRDefault="00C614AE">
      <w:pPr>
        <w:pStyle w:val="B1"/>
      </w:pPr>
      <w:r>
        <w:t>-</w:t>
      </w:r>
      <w:r>
        <w:tab/>
        <w:t>the national regulator has stipulated some number series as being non-portable or;</w:t>
      </w:r>
    </w:p>
    <w:p w14:paraId="1CDDC8A2" w14:textId="77777777" w:rsidR="00C614AE" w:rsidRDefault="00C614AE">
      <w:pPr>
        <w:pStyle w:val="B1"/>
      </w:pPr>
      <w:r>
        <w:t>-</w:t>
      </w:r>
      <w:r>
        <w:tab/>
        <w:t>in an initial phase only a limited amount of subscribers might port in certain number blocks and some operators might want to treat the call routeing according to traditional routeing plans without any change.</w:t>
      </w:r>
    </w:p>
    <w:bookmarkStart w:id="49" w:name="_MON_1013332923"/>
    <w:bookmarkEnd w:id="49"/>
    <w:bookmarkStart w:id="50" w:name="_MON_1017079706"/>
    <w:bookmarkEnd w:id="50"/>
    <w:p w14:paraId="0366A5DA" w14:textId="77777777" w:rsidR="00C614AE" w:rsidRDefault="00C614AE">
      <w:pPr>
        <w:pStyle w:val="TH"/>
      </w:pPr>
      <w:r>
        <w:object w:dxaOrig="9912" w:dyaOrig="5431" w14:anchorId="7CBA62F8">
          <v:shape id="_x0000_i1033" type="#_x0000_t75" style="width:492pt;height:256.2pt" o:ole="" fillcolor="window">
            <v:imagedata r:id="rId23" o:title=""/>
          </v:shape>
          <o:OLEObject Type="Embed" ProgID="Word.Picture.8" ShapeID="_x0000_i1033" DrawAspect="Content" ObjectID="_1706440564" r:id="rId24"/>
        </w:object>
      </w:r>
    </w:p>
    <w:p w14:paraId="13F55C1D" w14:textId="77777777" w:rsidR="00C614AE" w:rsidRDefault="00C614AE">
      <w:pPr>
        <w:pStyle w:val="TF"/>
      </w:pPr>
      <w:r>
        <w:t>Figure A.1.2: Call to a non-ported number, no NP query required</w:t>
      </w:r>
    </w:p>
    <w:p w14:paraId="46DB75B0" w14:textId="77777777" w:rsidR="00C614AE" w:rsidRDefault="00C614AE">
      <w:pPr>
        <w:pStyle w:val="B1"/>
      </w:pPr>
      <w:r>
        <w:t>1</w:t>
      </w:r>
      <w:r>
        <w:tab/>
        <w:t>From an Originating Exchange a call is set up to MSISDN. The call is routed to the Number range holder network being the Subscription network.</w:t>
      </w:r>
    </w:p>
    <w:p w14:paraId="6C3EC0C5" w14:textId="77777777" w:rsidR="00C614AE" w:rsidRDefault="00C614AE">
      <w:pPr>
        <w:pStyle w:val="B1"/>
      </w:pPr>
      <w:r>
        <w:t>2</w:t>
      </w:r>
      <w:r>
        <w:tab/>
        <w:t>When GMSCB receives the ISUP IAM, it requests routeing information by submitting a MAP SRI to the HLRB including the MSISDN in the request.</w:t>
      </w:r>
    </w:p>
    <w:p w14:paraId="3E762B9F" w14:textId="77777777" w:rsidR="00C614AE" w:rsidRDefault="00C614AE">
      <w:pPr>
        <w:pStyle w:val="B1"/>
      </w:pPr>
      <w:r>
        <w:t>3</w:t>
      </w:r>
      <w:r>
        <w:tab/>
        <w:t>The HLRB requests an MSRN from the MSC/VLRB where the mobile subscriber currently is registered;</w:t>
      </w:r>
    </w:p>
    <w:p w14:paraId="56743586" w14:textId="77777777" w:rsidR="00C614AE" w:rsidRDefault="00C614AE">
      <w:pPr>
        <w:pStyle w:val="B1"/>
      </w:pPr>
      <w:r>
        <w:t>4</w:t>
      </w:r>
      <w:r>
        <w:tab/>
        <w:t>The MSC/VLRB returns an MSRN back to the HLRB.</w:t>
      </w:r>
    </w:p>
    <w:p w14:paraId="43362973" w14:textId="77777777" w:rsidR="00C614AE" w:rsidRDefault="00C614AE">
      <w:pPr>
        <w:pStyle w:val="B1"/>
      </w:pPr>
      <w:r>
        <w:t>5</w:t>
      </w:r>
      <w:r>
        <w:tab/>
        <w:t>The HLRB responds to the GMSCB by sending an SRI ack with an MSRN.</w:t>
      </w:r>
    </w:p>
    <w:p w14:paraId="0FE0FD78" w14:textId="77777777" w:rsidR="00C614AE" w:rsidRDefault="00C614AE">
      <w:pPr>
        <w:pStyle w:val="B1"/>
      </w:pPr>
      <w:r>
        <w:t>6</w:t>
      </w:r>
      <w:r>
        <w:tab/>
        <w:t>GMSCB uses the MSRN to route the call to VMSCB.</w:t>
      </w:r>
    </w:p>
    <w:p w14:paraId="45688C28" w14:textId="77777777" w:rsidR="00C614AE" w:rsidRDefault="00C614AE" w:rsidP="00DE7509">
      <w:pPr>
        <w:pStyle w:val="Heading2"/>
      </w:pPr>
      <w:bookmarkStart w:id="51" w:name="_Toc95827380"/>
      <w:r>
        <w:t>A.1.3</w:t>
      </w:r>
      <w:r>
        <w:tab/>
        <w:t>NP Query in Number Range Holder Network</w:t>
      </w:r>
      <w:bookmarkEnd w:id="51"/>
    </w:p>
    <w:p w14:paraId="56D5B0C6" w14:textId="77777777" w:rsidR="00C614AE" w:rsidRDefault="00C614AE" w:rsidP="00DE7509">
      <w:pPr>
        <w:pStyle w:val="Heading3"/>
      </w:pPr>
      <w:bookmarkStart w:id="52" w:name="_Toc95827381"/>
      <w:r>
        <w:t>A.1.3.1</w:t>
      </w:r>
      <w:r>
        <w:tab/>
        <w:t>TQoD – Number is not ported</w:t>
      </w:r>
      <w:bookmarkEnd w:id="52"/>
    </w:p>
    <w:p w14:paraId="5EEB7864" w14:textId="77777777" w:rsidR="00C614AE" w:rsidRDefault="00C614AE">
      <w:r>
        <w:t>Figure A.1.3.1 shows the architecture for a call where the Originating network has no knowledge whether the MSISDN is ported or not and uses the traditional routeing plans for routeing the call to the Number range holder network for further routeing decisions.</w:t>
      </w:r>
    </w:p>
    <w:bookmarkStart w:id="53" w:name="_MON_1013333294"/>
    <w:bookmarkEnd w:id="53"/>
    <w:bookmarkStart w:id="54" w:name="_MON_1017079733"/>
    <w:bookmarkEnd w:id="54"/>
    <w:p w14:paraId="0A7673B7" w14:textId="77777777" w:rsidR="00C614AE" w:rsidRDefault="00C614AE">
      <w:pPr>
        <w:pStyle w:val="TH"/>
      </w:pPr>
      <w:r>
        <w:object w:dxaOrig="9912" w:dyaOrig="5431" w14:anchorId="1573AC9F">
          <v:shape id="_x0000_i1034" type="#_x0000_t75" style="width:492pt;height:256.2pt" o:ole="" fillcolor="window">
            <v:imagedata r:id="rId25" o:title=""/>
          </v:shape>
          <o:OLEObject Type="Embed" ProgID="Word.Picture.8" ShapeID="_x0000_i1034" DrawAspect="Content" ObjectID="_1706440565" r:id="rId26"/>
        </w:object>
      </w:r>
    </w:p>
    <w:p w14:paraId="7D41EFB8" w14:textId="77777777" w:rsidR="00C614AE" w:rsidRDefault="00C614AE">
      <w:pPr>
        <w:pStyle w:val="TF"/>
      </w:pPr>
      <w:r>
        <w:t>Figure A.1.3.1: Call to a non-ported number using TQoD procedure</w:t>
      </w:r>
    </w:p>
    <w:p w14:paraId="6596678B" w14:textId="77777777" w:rsidR="00C614AE" w:rsidRDefault="00C614AE">
      <w:pPr>
        <w:pStyle w:val="B1"/>
      </w:pPr>
      <w:r>
        <w:t>1</w:t>
      </w:r>
      <w:r>
        <w:tab/>
        <w:t>From an Originating Exchange a call is set up to MSISDN. The call is routed to the Number range holder network being the Subscription network.</w:t>
      </w:r>
    </w:p>
    <w:p w14:paraId="560F2985" w14:textId="77777777" w:rsidR="00C614AE" w:rsidRDefault="00C614AE">
      <w:pPr>
        <w:pStyle w:val="B1"/>
      </w:pPr>
      <w:r>
        <w:t>2</w:t>
      </w:r>
      <w:r>
        <w:tab/>
        <w:t>When GMSCB receives the ISUP IAM, it will send a database query to the NPDB as a result of analysis of the received MSISDN. The MSISDN is included in the query to the NPDB.</w:t>
      </w:r>
    </w:p>
    <w:p w14:paraId="1EB8ADFB" w14:textId="77777777" w:rsidR="00C614AE" w:rsidRDefault="00C614AE">
      <w:pPr>
        <w:pStyle w:val="B1"/>
      </w:pPr>
      <w:r>
        <w:t>3</w:t>
      </w:r>
      <w:r>
        <w:tab/>
        <w:t>The NPDB detects that the MSISDN is not ported and responds back to the GMSCB to continue the normal call setup procedure for MT calls.</w:t>
      </w:r>
    </w:p>
    <w:p w14:paraId="2DF747C8" w14:textId="77777777" w:rsidR="00C614AE" w:rsidRDefault="00C614AE">
      <w:pPr>
        <w:pStyle w:val="B1"/>
      </w:pPr>
      <w:r>
        <w:t>4</w:t>
      </w:r>
      <w:r>
        <w:tab/>
        <w:t>The GMSCB requests routeing information by submitting a MAP SRI to the HLRB, including the MSISDN in the request.</w:t>
      </w:r>
    </w:p>
    <w:p w14:paraId="02899615" w14:textId="77777777" w:rsidR="00C614AE" w:rsidRDefault="00C614AE">
      <w:pPr>
        <w:pStyle w:val="B1"/>
      </w:pPr>
      <w:r>
        <w:t>5</w:t>
      </w:r>
      <w:r>
        <w:tab/>
        <w:t>The HLRB requests an MSRN from the MSC/VLRB where the mobile subscriber owning the MSISDN currently is registered.</w:t>
      </w:r>
    </w:p>
    <w:p w14:paraId="734F4F9C" w14:textId="77777777" w:rsidR="00C614AE" w:rsidRDefault="00C614AE">
      <w:pPr>
        <w:pStyle w:val="B1"/>
      </w:pPr>
      <w:r>
        <w:t>6</w:t>
      </w:r>
      <w:r>
        <w:tab/>
        <w:t>The MSC/VLRB returns an MSRN back to the HLRB.</w:t>
      </w:r>
    </w:p>
    <w:p w14:paraId="44AE056A" w14:textId="77777777" w:rsidR="00C614AE" w:rsidRDefault="00C614AE">
      <w:pPr>
        <w:pStyle w:val="B1"/>
      </w:pPr>
      <w:r>
        <w:t>7</w:t>
      </w:r>
      <w:r>
        <w:tab/>
        <w:t>The HLRB responds to the GMSCB by sending an SRI ack with an MSRN.</w:t>
      </w:r>
    </w:p>
    <w:p w14:paraId="63129A15" w14:textId="77777777" w:rsidR="00C614AE" w:rsidRDefault="00C614AE">
      <w:pPr>
        <w:pStyle w:val="B1"/>
      </w:pPr>
      <w:r>
        <w:t>8</w:t>
      </w:r>
      <w:r>
        <w:tab/>
        <w:t>GMSCB uses the MSRN to route the call to VMSCB.</w:t>
      </w:r>
    </w:p>
    <w:p w14:paraId="5BAE0B04" w14:textId="77777777" w:rsidR="00C614AE" w:rsidRDefault="00C614AE">
      <w:r>
        <w:t>Note that the NPDB may be outside the number range holder network if a shared NPDB is used.</w:t>
      </w:r>
    </w:p>
    <w:p w14:paraId="3EE98E2A" w14:textId="77777777" w:rsidR="00C614AE" w:rsidRDefault="00C614AE" w:rsidP="00DE7509">
      <w:pPr>
        <w:pStyle w:val="Heading3"/>
      </w:pPr>
      <w:bookmarkStart w:id="55" w:name="_Toc95827382"/>
      <w:r>
        <w:t>A.1.3.2</w:t>
      </w:r>
      <w:r>
        <w:tab/>
        <w:t>TQoD – Number is ported</w:t>
      </w:r>
      <w:bookmarkEnd w:id="55"/>
    </w:p>
    <w:p w14:paraId="20FFC8D0" w14:textId="77777777" w:rsidR="00C614AE" w:rsidRDefault="00C614AE">
      <w:r>
        <w:t>Figure A.1.3.2 shows the architecture for a call where the Originating network has no knowledge whether the MSISDN is ported or not and uses the traditional routeing plans for routeing the call to the Number range holder network for further routeing decisions.</w:t>
      </w:r>
    </w:p>
    <w:bookmarkStart w:id="56" w:name="_MON_1013333347"/>
    <w:bookmarkEnd w:id="56"/>
    <w:bookmarkStart w:id="57" w:name="_MON_1017079775"/>
    <w:bookmarkEnd w:id="57"/>
    <w:p w14:paraId="0FC78817" w14:textId="77777777" w:rsidR="00C614AE" w:rsidRDefault="00C614AE">
      <w:pPr>
        <w:pStyle w:val="TH"/>
      </w:pPr>
      <w:r>
        <w:object w:dxaOrig="9912" w:dyaOrig="5431" w14:anchorId="11B2123A">
          <v:shape id="_x0000_i1035" type="#_x0000_t75" style="width:492pt;height:256.2pt" o:ole="" fillcolor="window">
            <v:imagedata r:id="rId27" o:title=""/>
          </v:shape>
          <o:OLEObject Type="Embed" ProgID="Word.Picture.8" ShapeID="_x0000_i1035" DrawAspect="Content" ObjectID="_1706440566" r:id="rId28"/>
        </w:object>
      </w:r>
    </w:p>
    <w:p w14:paraId="74BC9A7E" w14:textId="77777777" w:rsidR="00C614AE" w:rsidRDefault="00C614AE">
      <w:pPr>
        <w:pStyle w:val="TF"/>
      </w:pPr>
      <w:r>
        <w:t>Figure A.1.3.2: Call to a ported number using TQoD procedure</w:t>
      </w:r>
    </w:p>
    <w:p w14:paraId="027FC033" w14:textId="77777777" w:rsidR="00C614AE" w:rsidRDefault="00C614AE">
      <w:pPr>
        <w:pStyle w:val="B1"/>
      </w:pPr>
      <w:r>
        <w:t>1</w:t>
      </w:r>
      <w:r>
        <w:tab/>
        <w:t>From an Originating Exchange a call is set up to MSISDN. The call is routed to the Number range holder network.</w:t>
      </w:r>
    </w:p>
    <w:p w14:paraId="79FD11B5" w14:textId="77777777" w:rsidR="00C614AE" w:rsidRDefault="00C614AE">
      <w:pPr>
        <w:pStyle w:val="B1"/>
      </w:pPr>
      <w:r>
        <w:t>2</w:t>
      </w:r>
      <w:r>
        <w:tab/>
        <w:t>When GMSCA receives the ISUP IAM, it will send a database query, including the MSISDN, to the NPDB as a result of analysis of the received MSISDN.</w:t>
      </w:r>
    </w:p>
    <w:p w14:paraId="7C9D3AE6" w14:textId="77777777" w:rsidR="00C614AE" w:rsidRDefault="00C614AE">
      <w:pPr>
        <w:pStyle w:val="B1"/>
      </w:pPr>
      <w:r>
        <w:t>3</w:t>
      </w:r>
      <w:r>
        <w:tab/>
        <w:t>The NPDB detects that the MSISDN is ported and responds back to the GMSCA with a Routeing Number pointing out the Subscription network.</w:t>
      </w:r>
    </w:p>
    <w:p w14:paraId="36E97AEC" w14:textId="77777777" w:rsidR="00C614AE" w:rsidRDefault="00C614AE">
      <w:pPr>
        <w:pStyle w:val="B1"/>
      </w:pPr>
      <w:r>
        <w:t>4</w:t>
      </w:r>
      <w:r>
        <w:tab/>
        <w:t>The call is routed to the Subscription network based on the Routeing Number carried in ISUP IAM message; also the MSISDN is included in IAM.</w:t>
      </w:r>
    </w:p>
    <w:p w14:paraId="361D82D5" w14:textId="77777777" w:rsidR="00C614AE" w:rsidRDefault="00C614AE">
      <w:pPr>
        <w:pStyle w:val="B1"/>
      </w:pPr>
      <w:r>
        <w:t>5</w:t>
      </w:r>
      <w:r>
        <w:tab/>
        <w:t>The GMSCB requests routeing information by submitting a MAP SRI to the HLRB, including the MSISDN in the request. The capability to route messages to the correct HLR is required.</w:t>
      </w:r>
    </w:p>
    <w:p w14:paraId="2530E9B7" w14:textId="77777777" w:rsidR="00C614AE" w:rsidRDefault="00C614AE">
      <w:pPr>
        <w:pStyle w:val="B1"/>
      </w:pPr>
      <w:r>
        <w:t>6</w:t>
      </w:r>
      <w:r>
        <w:tab/>
        <w:t>The HLRB requests an MSRN from the MSC/VLRB where the mobile subscriber currently is registered.</w:t>
      </w:r>
    </w:p>
    <w:p w14:paraId="6082DE21" w14:textId="77777777" w:rsidR="00C614AE" w:rsidRDefault="00C614AE">
      <w:pPr>
        <w:pStyle w:val="B1"/>
      </w:pPr>
      <w:r>
        <w:t>7</w:t>
      </w:r>
      <w:r>
        <w:tab/>
        <w:t>The MSC/VLRB returns an MSRN back to the HLRB.</w:t>
      </w:r>
    </w:p>
    <w:p w14:paraId="1790913A" w14:textId="77777777" w:rsidR="00C614AE" w:rsidRDefault="00C614AE">
      <w:pPr>
        <w:pStyle w:val="B1"/>
      </w:pPr>
      <w:r>
        <w:t>8</w:t>
      </w:r>
      <w:r>
        <w:tab/>
        <w:t>The HLRB responds to the GMSCB by sending an SRI ack with an MSRN.</w:t>
      </w:r>
    </w:p>
    <w:p w14:paraId="20200D81" w14:textId="77777777" w:rsidR="00C614AE" w:rsidRDefault="00C614AE">
      <w:pPr>
        <w:pStyle w:val="B1"/>
      </w:pPr>
      <w:r>
        <w:t>9</w:t>
      </w:r>
      <w:r>
        <w:tab/>
        <w:t>GMSCB uses the MSRN to route the call to VMSCB.</w:t>
      </w:r>
    </w:p>
    <w:p w14:paraId="08B2C085" w14:textId="77777777" w:rsidR="00C614AE" w:rsidRDefault="00C614AE">
      <w:r>
        <w:t>Note that the NPDB may be outside the number range holder network if a shared NPDB is used.</w:t>
      </w:r>
    </w:p>
    <w:p w14:paraId="4C9059B3" w14:textId="77777777" w:rsidR="00C614AE" w:rsidRDefault="00C614AE" w:rsidP="00DE7509">
      <w:pPr>
        <w:pStyle w:val="Heading3"/>
      </w:pPr>
      <w:bookmarkStart w:id="58" w:name="_Toc95827383"/>
      <w:r>
        <w:t>A.1.3.3</w:t>
      </w:r>
      <w:r>
        <w:tab/>
        <w:t>QoHR – Number is ported</w:t>
      </w:r>
      <w:bookmarkEnd w:id="58"/>
    </w:p>
    <w:p w14:paraId="58CE0862" w14:textId="77777777" w:rsidR="00C614AE" w:rsidRDefault="00C614AE">
      <w:r>
        <w:t>Figure A.1.3.3 shows the architecture for a call where the Originating network has no knowledge whether the MSISDN is ported or not and uses the traditional routeing plans for routeing the call to the Number range holder network for further routeing decisions.</w:t>
      </w:r>
    </w:p>
    <w:bookmarkStart w:id="59" w:name="_MON_1017080199"/>
    <w:bookmarkStart w:id="60" w:name="_MON_1017080293"/>
    <w:bookmarkStart w:id="61" w:name="_MON_1017080397"/>
    <w:bookmarkStart w:id="62" w:name="_MON_1017080508"/>
    <w:bookmarkStart w:id="63" w:name="_MON_1013333368"/>
    <w:bookmarkEnd w:id="59"/>
    <w:bookmarkEnd w:id="60"/>
    <w:bookmarkEnd w:id="61"/>
    <w:bookmarkEnd w:id="62"/>
    <w:bookmarkEnd w:id="63"/>
    <w:bookmarkStart w:id="64" w:name="_MON_1017079824"/>
    <w:bookmarkEnd w:id="64"/>
    <w:p w14:paraId="73248811" w14:textId="77777777" w:rsidR="00C614AE" w:rsidRDefault="00C614AE">
      <w:pPr>
        <w:pStyle w:val="TH"/>
      </w:pPr>
      <w:r>
        <w:object w:dxaOrig="9912" w:dyaOrig="5289" w14:anchorId="7771F2F7">
          <v:shape id="_x0000_i1036" type="#_x0000_t75" style="width:479.4pt;height:242.4pt" o:ole="" fillcolor="window">
            <v:imagedata r:id="rId29" o:title=""/>
          </v:shape>
          <o:OLEObject Type="Embed" ProgID="Word.Picture.8" ShapeID="_x0000_i1036" DrawAspect="Content" ObjectID="_1706440567" r:id="rId30"/>
        </w:object>
      </w:r>
    </w:p>
    <w:p w14:paraId="5B84E6AA" w14:textId="77777777" w:rsidR="00C614AE" w:rsidRDefault="00C614AE">
      <w:pPr>
        <w:pStyle w:val="TF"/>
      </w:pPr>
      <w:r>
        <w:t>Figure A.1.3.3: Call to a ported number using QoHR procedure</w:t>
      </w:r>
    </w:p>
    <w:p w14:paraId="1491F694" w14:textId="77777777" w:rsidR="00C614AE" w:rsidRDefault="00C614AE">
      <w:pPr>
        <w:pStyle w:val="B1"/>
      </w:pPr>
      <w:r>
        <w:t>1</w:t>
      </w:r>
      <w:r>
        <w:tab/>
        <w:t>From an Originating Exchange a call is set up to MSISDN. The call is routed to the Number range holder network.</w:t>
      </w:r>
    </w:p>
    <w:p w14:paraId="3EAD580B" w14:textId="77777777" w:rsidR="00C614AE" w:rsidRDefault="00C614AE">
      <w:pPr>
        <w:pStyle w:val="B1"/>
      </w:pPr>
      <w:r>
        <w:t>2</w:t>
      </w:r>
      <w:r>
        <w:tab/>
        <w:t>When GMSCA receives the ISUP IAM, it requests routeing information by submitting a MAP SRI to the HLRA including the MSISDN in the request.</w:t>
      </w:r>
    </w:p>
    <w:p w14:paraId="1B177464" w14:textId="77777777" w:rsidR="00C614AE" w:rsidRDefault="00C614AE">
      <w:pPr>
        <w:pStyle w:val="B1"/>
      </w:pPr>
      <w:r>
        <w:t>3</w:t>
      </w:r>
      <w:r>
        <w:tab/>
        <w:t xml:space="preserve">The HLRA returns a MAP SRI ack with an </w:t>
      </w:r>
      <w:r w:rsidR="00D35105">
        <w:t>"</w:t>
      </w:r>
      <w:r>
        <w:t>Unknown Subscriber</w:t>
      </w:r>
      <w:r w:rsidR="00D35105">
        <w:t>"</w:t>
      </w:r>
      <w:r>
        <w:t xml:space="preserve"> error since no record was found for the subscriber in the HLRA.</w:t>
      </w:r>
    </w:p>
    <w:p w14:paraId="6DD8E45C" w14:textId="77777777" w:rsidR="00C614AE" w:rsidRDefault="00C614AE">
      <w:pPr>
        <w:pStyle w:val="B1"/>
      </w:pPr>
      <w:r>
        <w:t>4</w:t>
      </w:r>
      <w:r>
        <w:tab/>
        <w:t>When GMSCA receives the error indication form the HLRA, this will trigger the sending of a database query to the NPDB, including the MSISDN in the query.</w:t>
      </w:r>
    </w:p>
    <w:p w14:paraId="34BD9AEE" w14:textId="77777777" w:rsidR="00C614AE" w:rsidRDefault="00C614AE">
      <w:pPr>
        <w:pStyle w:val="B1"/>
      </w:pPr>
      <w:r>
        <w:t>5</w:t>
      </w:r>
      <w:r>
        <w:tab/>
        <w:t>The NPDB detects that the MSISDN is ported and responds back to the GMSCA with a Routeing Number pointing out the Subscription network.</w:t>
      </w:r>
    </w:p>
    <w:p w14:paraId="68ED5986" w14:textId="77777777" w:rsidR="00C614AE" w:rsidRDefault="00C614AE">
      <w:pPr>
        <w:pStyle w:val="B1"/>
      </w:pPr>
      <w:r>
        <w:t>6</w:t>
      </w:r>
      <w:r>
        <w:tab/>
        <w:t>The call is routed to the Subscription network based on the Routeing Number carried in ISUP IAM message; also the MSISDN is included in IAM.</w:t>
      </w:r>
    </w:p>
    <w:p w14:paraId="74906B4E" w14:textId="77777777" w:rsidR="00C614AE" w:rsidRDefault="00C614AE">
      <w:pPr>
        <w:pStyle w:val="B1"/>
      </w:pPr>
      <w:r>
        <w:t>7</w:t>
      </w:r>
      <w:r>
        <w:tab/>
        <w:t>The GMSCB requests routeing information by submitting a MAP SRI to the HLRB, including the MSISDN in the request. The capability to route messages to the correct HLR is required.</w:t>
      </w:r>
    </w:p>
    <w:p w14:paraId="63717250" w14:textId="77777777" w:rsidR="00C614AE" w:rsidRDefault="00C614AE">
      <w:pPr>
        <w:pStyle w:val="B1"/>
      </w:pPr>
      <w:r>
        <w:t>8</w:t>
      </w:r>
      <w:r>
        <w:tab/>
        <w:t>The HLRB requests an MSRN from the MSC/VLRB where the mobile subscriber currently is registered.</w:t>
      </w:r>
    </w:p>
    <w:p w14:paraId="123B6552" w14:textId="77777777" w:rsidR="00C614AE" w:rsidRDefault="00C614AE">
      <w:pPr>
        <w:pStyle w:val="B1"/>
      </w:pPr>
      <w:r>
        <w:t>9</w:t>
      </w:r>
      <w:r>
        <w:tab/>
        <w:t>The MSC/VLRB returns an MSRN back to the HLRB.</w:t>
      </w:r>
    </w:p>
    <w:p w14:paraId="0BAAB0BE" w14:textId="77777777" w:rsidR="00C614AE" w:rsidRDefault="00C614AE">
      <w:pPr>
        <w:pStyle w:val="B1"/>
      </w:pPr>
      <w:r>
        <w:t>10</w:t>
      </w:r>
      <w:r>
        <w:tab/>
        <w:t>The HLRB responds to the GMSCB by sending an SRI ack with an MSRN.</w:t>
      </w:r>
    </w:p>
    <w:p w14:paraId="2E4B141C" w14:textId="77777777" w:rsidR="00C614AE" w:rsidRDefault="00C614AE">
      <w:pPr>
        <w:pStyle w:val="B1"/>
      </w:pPr>
      <w:r>
        <w:t>11</w:t>
      </w:r>
      <w:r>
        <w:tab/>
        <w:t>GMSCB uses the MSRN to route the call to VMSCB.</w:t>
      </w:r>
    </w:p>
    <w:p w14:paraId="114F3AA9" w14:textId="77777777" w:rsidR="00C614AE" w:rsidRDefault="00C614AE">
      <w:r>
        <w:t>Note that the NPDB may be outside the number range holder network if a shared NPDB is used.</w:t>
      </w:r>
    </w:p>
    <w:p w14:paraId="278A199F" w14:textId="77777777" w:rsidR="00C614AE" w:rsidRDefault="00C614AE" w:rsidP="00DE7509">
      <w:pPr>
        <w:pStyle w:val="Heading2"/>
      </w:pPr>
      <w:bookmarkStart w:id="65" w:name="_Toc95827384"/>
      <w:r>
        <w:t>A.1.4</w:t>
      </w:r>
      <w:r>
        <w:tab/>
        <w:t>NP Query in Originating Network</w:t>
      </w:r>
      <w:bookmarkEnd w:id="65"/>
    </w:p>
    <w:p w14:paraId="7805B363" w14:textId="77777777" w:rsidR="00C614AE" w:rsidRDefault="00C614AE" w:rsidP="00DE7509">
      <w:pPr>
        <w:pStyle w:val="Heading3"/>
      </w:pPr>
      <w:bookmarkStart w:id="66" w:name="_Toc95827385"/>
      <w:r>
        <w:t>A.1.4.1</w:t>
      </w:r>
      <w:r>
        <w:tab/>
        <w:t>OQoD – Number is not ported</w:t>
      </w:r>
      <w:bookmarkEnd w:id="66"/>
    </w:p>
    <w:p w14:paraId="0DBFD9E0" w14:textId="77777777" w:rsidR="00C614AE" w:rsidRDefault="00C614AE">
      <w:r>
        <w:t>Figure A.1.4.1 shows the architecture for a call where already the Originating network has the knowledge whether the MSISDN is ported or not and can route the call directly to the Subscription network that in this case is the same as the Number range holder network.</w:t>
      </w:r>
    </w:p>
    <w:bookmarkStart w:id="67" w:name="_MON_1013333398"/>
    <w:bookmarkEnd w:id="67"/>
    <w:bookmarkStart w:id="68" w:name="_MON_1017079847"/>
    <w:bookmarkEnd w:id="68"/>
    <w:p w14:paraId="14161210" w14:textId="77777777" w:rsidR="00C614AE" w:rsidRDefault="00C614AE">
      <w:pPr>
        <w:pStyle w:val="TH"/>
      </w:pPr>
      <w:r>
        <w:object w:dxaOrig="9912" w:dyaOrig="5573" w14:anchorId="6982DAE6">
          <v:shape id="_x0000_i1037" type="#_x0000_t75" style="width:477.6pt;height:262.2pt" o:ole="" fillcolor="window">
            <v:imagedata r:id="rId31" o:title="" cropright="1874f"/>
          </v:shape>
          <o:OLEObject Type="Embed" ProgID="Word.Picture.8" ShapeID="_x0000_i1037" DrawAspect="Content" ObjectID="_1706440568" r:id="rId32"/>
        </w:object>
      </w:r>
    </w:p>
    <w:p w14:paraId="2DBF9F52" w14:textId="77777777" w:rsidR="00C614AE" w:rsidRDefault="00C614AE">
      <w:pPr>
        <w:pStyle w:val="TF"/>
      </w:pPr>
      <w:r>
        <w:t>Figure A.1.4.1: Call to a non-ported number using OQoD procedure</w:t>
      </w:r>
    </w:p>
    <w:p w14:paraId="2B4FC669" w14:textId="77777777" w:rsidR="00C614AE" w:rsidRDefault="00C614AE">
      <w:pPr>
        <w:pStyle w:val="B1"/>
      </w:pPr>
      <w:r>
        <w:t>1</w:t>
      </w:r>
      <w:r>
        <w:tab/>
        <w:t>A call is initiated by Mobile Subscriber A towards Mobile Subscriber B, using the MSISDN of the called subscriber.</w:t>
      </w:r>
    </w:p>
    <w:p w14:paraId="2E7B77C6" w14:textId="77777777" w:rsidR="00C614AE" w:rsidRDefault="00C614AE">
      <w:pPr>
        <w:pStyle w:val="B1"/>
      </w:pPr>
      <w:r>
        <w:t>2</w:t>
      </w:r>
      <w:r>
        <w:tab/>
        <w:t>When VMSCA receives the call setup indication, it will send a database query to the NPDB as a result of analysis of the received MSISDN, including the MSISDN in the query.</w:t>
      </w:r>
    </w:p>
    <w:p w14:paraId="51AEA14C" w14:textId="77777777" w:rsidR="00C614AE" w:rsidRDefault="00C614AE">
      <w:pPr>
        <w:pStyle w:val="B1"/>
      </w:pPr>
      <w:r>
        <w:t>3</w:t>
      </w:r>
      <w:r>
        <w:tab/>
        <w:t>The NPDB detects that the MSISDN is not ported and responds back to the VMSCA to continue the normal call setup procedure for MO calls. Depending on database configuration option, the NPDB could either return a Routeing Number on not ported calls, as done for ported calls, or the call is further routed using the MSISDN number only towards the Number range holder network.</w:t>
      </w:r>
    </w:p>
    <w:p w14:paraId="336ECD8E" w14:textId="77777777" w:rsidR="00C614AE" w:rsidRDefault="00C614AE">
      <w:pPr>
        <w:pStyle w:val="B1"/>
      </w:pPr>
      <w:r>
        <w:t>4</w:t>
      </w:r>
      <w:r>
        <w:tab/>
        <w:t>The call is routed to the Number range holder/Subscription network based on the MSISDN or Routeing Number carried in ISUP IAM message.</w:t>
      </w:r>
    </w:p>
    <w:p w14:paraId="3CD09E79" w14:textId="77777777" w:rsidR="00C614AE" w:rsidRDefault="00C614AE">
      <w:pPr>
        <w:pStyle w:val="B1"/>
      </w:pPr>
      <w:r>
        <w:t>5</w:t>
      </w:r>
      <w:r>
        <w:tab/>
        <w:t>The GMSCB requests routeing information by submitting a MAP SRI to the HLRB, including the MSISDN in the request.</w:t>
      </w:r>
    </w:p>
    <w:p w14:paraId="2A5C524A" w14:textId="77777777" w:rsidR="00C614AE" w:rsidRDefault="00C614AE">
      <w:pPr>
        <w:pStyle w:val="B1"/>
      </w:pPr>
      <w:r>
        <w:t>6</w:t>
      </w:r>
      <w:r>
        <w:tab/>
        <w:t>The HLRB requests an MSRN from the MSC/VLRB where the mobile subscriber currently is registered.</w:t>
      </w:r>
    </w:p>
    <w:p w14:paraId="32CD9B8E" w14:textId="77777777" w:rsidR="00C614AE" w:rsidRDefault="00C614AE">
      <w:pPr>
        <w:pStyle w:val="B1"/>
      </w:pPr>
      <w:r>
        <w:t>7</w:t>
      </w:r>
      <w:r>
        <w:tab/>
        <w:t>The MSC/VLRB returns an MSRN back to the HLRB.</w:t>
      </w:r>
    </w:p>
    <w:p w14:paraId="14D552AE" w14:textId="77777777" w:rsidR="00C614AE" w:rsidRDefault="00C614AE">
      <w:pPr>
        <w:pStyle w:val="B1"/>
      </w:pPr>
      <w:r>
        <w:t>8</w:t>
      </w:r>
      <w:r>
        <w:tab/>
        <w:t>The HLRB responds to the GMSCB by sending an SRI ack with an MSRN.</w:t>
      </w:r>
    </w:p>
    <w:p w14:paraId="56D1AA9C" w14:textId="77777777" w:rsidR="00C614AE" w:rsidRDefault="00C614AE">
      <w:pPr>
        <w:pStyle w:val="B1"/>
      </w:pPr>
      <w:r>
        <w:t>9</w:t>
      </w:r>
      <w:r>
        <w:tab/>
        <w:t>GMSCB uses the MSRN to route the call to VMSCB.</w:t>
      </w:r>
    </w:p>
    <w:p w14:paraId="448B14DD" w14:textId="77777777" w:rsidR="00C614AE" w:rsidRDefault="00C614AE">
      <w:r>
        <w:t>Note that the NPDB may be outside the national originating network if a shared NPDB is used.</w:t>
      </w:r>
    </w:p>
    <w:p w14:paraId="26AC353C" w14:textId="77777777" w:rsidR="00C614AE" w:rsidRDefault="00C614AE" w:rsidP="00DE7509">
      <w:pPr>
        <w:pStyle w:val="Heading3"/>
      </w:pPr>
      <w:bookmarkStart w:id="69" w:name="_Toc95827386"/>
      <w:r>
        <w:t>A.1.4.2</w:t>
      </w:r>
      <w:r>
        <w:tab/>
        <w:t>OQoD – Number is ported</w:t>
      </w:r>
      <w:bookmarkEnd w:id="69"/>
    </w:p>
    <w:p w14:paraId="3782F532" w14:textId="77777777" w:rsidR="00C614AE" w:rsidRDefault="00C614AE">
      <w:r>
        <w:t>Figure A.1.4.2 shows the architecture for a call where already the Originating network has the knowledge that the MSISDN is ported and can route the call directly to the Subscription network without involving the Number range holder network.</w:t>
      </w:r>
    </w:p>
    <w:bookmarkStart w:id="70" w:name="_MON_1017079887"/>
    <w:bookmarkEnd w:id="70"/>
    <w:p w14:paraId="3605540F" w14:textId="77777777" w:rsidR="00C614AE" w:rsidRDefault="00C614AE">
      <w:pPr>
        <w:pStyle w:val="TH"/>
      </w:pPr>
      <w:r>
        <w:object w:dxaOrig="9912" w:dyaOrig="5289" w14:anchorId="5C149C6B">
          <v:shape id="_x0000_i1038" type="#_x0000_t75" style="width:477.6pt;height:249pt" o:ole="" fillcolor="window">
            <v:imagedata r:id="rId33" o:title="" cropright="1874f"/>
          </v:shape>
          <o:OLEObject Type="Embed" ProgID="Word.Picture.8" ShapeID="_x0000_i1038" DrawAspect="Content" ObjectID="_1706440569" r:id="rId34"/>
        </w:object>
      </w:r>
    </w:p>
    <w:p w14:paraId="05769593" w14:textId="77777777" w:rsidR="00C614AE" w:rsidRDefault="00C614AE">
      <w:pPr>
        <w:pStyle w:val="TF"/>
      </w:pPr>
      <w:r>
        <w:t>Figure A.1.4.2: Call to a ported number using OQoD procedure</w:t>
      </w:r>
    </w:p>
    <w:p w14:paraId="3154DEE0" w14:textId="77777777" w:rsidR="00C614AE" w:rsidRDefault="00C614AE">
      <w:pPr>
        <w:pStyle w:val="B1"/>
      </w:pPr>
      <w:r>
        <w:t>1</w:t>
      </w:r>
      <w:r>
        <w:tab/>
        <w:t>A call is initiated by Mobile Subscriber A towards Mobile Subscriber B, using the MSISDN of the called subscriber.</w:t>
      </w:r>
    </w:p>
    <w:p w14:paraId="1FF7133D" w14:textId="77777777" w:rsidR="00C614AE" w:rsidRDefault="00C614AE">
      <w:pPr>
        <w:pStyle w:val="B1"/>
      </w:pPr>
      <w:r>
        <w:t>2</w:t>
      </w:r>
      <w:r>
        <w:tab/>
        <w:t>When VMSCA receives the call setup indication, it will send a database query to the NPDB as a result of analysis of the received MSISDN including the MSISDN in the query.</w:t>
      </w:r>
    </w:p>
    <w:p w14:paraId="64A9D929" w14:textId="77777777" w:rsidR="00C614AE" w:rsidRDefault="00C614AE">
      <w:pPr>
        <w:pStyle w:val="B1"/>
      </w:pPr>
      <w:r>
        <w:t>3</w:t>
      </w:r>
      <w:r>
        <w:tab/>
        <w:t>The NPDB detects that the MSISDN is ported and responds back to the VMSCA with a Routeing Number pointing out the Subscription network.</w:t>
      </w:r>
    </w:p>
    <w:p w14:paraId="62FCD71B" w14:textId="77777777" w:rsidR="00C614AE" w:rsidRDefault="00C614AE">
      <w:pPr>
        <w:pStyle w:val="B1"/>
      </w:pPr>
      <w:r>
        <w:t>4</w:t>
      </w:r>
      <w:r>
        <w:tab/>
        <w:t>The call is routed to the Subscription network based on the Routeing Number carried in ISUP IAM message; also the MSISDN is included in IAM.</w:t>
      </w:r>
    </w:p>
    <w:p w14:paraId="18D4FF27" w14:textId="77777777" w:rsidR="00C614AE" w:rsidRDefault="00C614AE">
      <w:pPr>
        <w:pStyle w:val="B1"/>
      </w:pPr>
      <w:r>
        <w:t>5</w:t>
      </w:r>
      <w:r>
        <w:tab/>
        <w:t>The GMSCB requests routeing information by submitting a MAP SRI to the HLRB, including the MSISDN in the request. The capability to route messages to the correct HLR is required.</w:t>
      </w:r>
    </w:p>
    <w:p w14:paraId="3E4D3490" w14:textId="77777777" w:rsidR="00C614AE" w:rsidRDefault="00C614AE">
      <w:pPr>
        <w:pStyle w:val="B1"/>
      </w:pPr>
      <w:r>
        <w:t>6</w:t>
      </w:r>
      <w:r>
        <w:tab/>
        <w:t>The HLRB requests an MSRN from the MSC/VLRB where the mobile subscriber currently is registered.</w:t>
      </w:r>
    </w:p>
    <w:p w14:paraId="32E65766" w14:textId="77777777" w:rsidR="00C614AE" w:rsidRDefault="00C614AE">
      <w:pPr>
        <w:pStyle w:val="B1"/>
      </w:pPr>
      <w:r>
        <w:t>7</w:t>
      </w:r>
      <w:r>
        <w:tab/>
        <w:t>The MSC/VLRB returns an MSRN back to the HLRB.</w:t>
      </w:r>
    </w:p>
    <w:p w14:paraId="49B3AAC9" w14:textId="77777777" w:rsidR="00C614AE" w:rsidRDefault="00C614AE">
      <w:pPr>
        <w:pStyle w:val="B1"/>
      </w:pPr>
      <w:r>
        <w:t>8</w:t>
      </w:r>
      <w:r>
        <w:tab/>
        <w:t>The HLRB responds to the GMSCB by sending an SRI ack with an MSRN.</w:t>
      </w:r>
    </w:p>
    <w:p w14:paraId="0CABCCD8" w14:textId="77777777" w:rsidR="00C614AE" w:rsidRDefault="00C614AE">
      <w:pPr>
        <w:pStyle w:val="B1"/>
      </w:pPr>
      <w:r>
        <w:t>9</w:t>
      </w:r>
      <w:r>
        <w:tab/>
        <w:t>GMSCB uses the MSRN to route the call to VMSCB.</w:t>
      </w:r>
    </w:p>
    <w:p w14:paraId="35DE3C8E" w14:textId="77777777" w:rsidR="00C614AE" w:rsidRDefault="00C614AE">
      <w:r>
        <w:t>Note that the NPDB may be outside the national originating network if a shared NPDB is used.</w:t>
      </w:r>
    </w:p>
    <w:p w14:paraId="29C5F55E" w14:textId="77777777" w:rsidR="00C614AE" w:rsidRDefault="00C614AE" w:rsidP="00DE7509">
      <w:pPr>
        <w:pStyle w:val="Heading3"/>
      </w:pPr>
      <w:bookmarkStart w:id="71" w:name="_Toc95827387"/>
      <w:r>
        <w:t>A.1.4.3</w:t>
      </w:r>
      <w:r>
        <w:tab/>
        <w:t>IN-Query for CAMEL pre-paid service</w:t>
      </w:r>
      <w:bookmarkEnd w:id="71"/>
    </w:p>
    <w:p w14:paraId="2A62F290" w14:textId="77777777" w:rsidR="00C614AE" w:rsidRDefault="00C614AE">
      <w:r>
        <w:t>Figure A.1.4.3 shows the architecture for a call or MO-Short-Message originated by a CAMEL pre-paid subscriber while roaming in the Home PLMN where the gsmSCF needs to know whether or not calling and called subscriber subscribe to the same PLMN in order to apply the correct charging tariff.</w:t>
      </w:r>
    </w:p>
    <w:bookmarkStart w:id="72" w:name="_MON_1103978036"/>
    <w:bookmarkEnd w:id="72"/>
    <w:p w14:paraId="310048DE" w14:textId="77777777" w:rsidR="00C614AE" w:rsidRDefault="00C614AE">
      <w:pPr>
        <w:pStyle w:val="TH"/>
      </w:pPr>
      <w:r>
        <w:object w:dxaOrig="9912" w:dyaOrig="5288" w14:anchorId="1DC1A02C">
          <v:shape id="_x0000_i1039" type="#_x0000_t75" style="width:477.6pt;height:249pt" o:ole="" fillcolor="window">
            <v:imagedata r:id="rId35" o:title="" cropright="1874f"/>
          </v:shape>
          <o:OLEObject Type="Embed" ProgID="Word.Picture.8" ShapeID="_x0000_i1039" DrawAspect="Content" ObjectID="_1706440570" r:id="rId36"/>
        </w:object>
      </w:r>
    </w:p>
    <w:p w14:paraId="72F83C38" w14:textId="77777777" w:rsidR="00C614AE" w:rsidRDefault="00C614AE">
      <w:pPr>
        <w:pStyle w:val="TF"/>
      </w:pPr>
      <w:r>
        <w:t>Figure A.1.4.3: IN-Query for pre-paid service</w:t>
      </w:r>
    </w:p>
    <w:p w14:paraId="382B2CCD" w14:textId="77777777" w:rsidR="00C614AE" w:rsidRDefault="00C614AE">
      <w:pPr>
        <w:pStyle w:val="B1"/>
      </w:pPr>
      <w:r>
        <w:t>1</w:t>
      </w:r>
      <w:r>
        <w:tab/>
        <w:t>A call or short message is initiated by Mobile Subscriber A towards Mobile Subscriber B, using the MSISDN of the called subscriber.</w:t>
      </w:r>
    </w:p>
    <w:p w14:paraId="6B628312" w14:textId="77777777" w:rsidR="00C614AE" w:rsidRDefault="00C614AE">
      <w:pPr>
        <w:pStyle w:val="B1"/>
      </w:pPr>
      <w:r>
        <w:t>2</w:t>
      </w:r>
      <w:r>
        <w:tab/>
        <w:t>When VMSCA receives the call setup indication, it will send a CAP IDP message to the gsmSCF. The IDP contains the called party</w:t>
      </w:r>
      <w:r w:rsidR="00D35105">
        <w:t>'</w:t>
      </w:r>
      <w:r>
        <w:t>s MSISDN.</w:t>
      </w:r>
    </w:p>
    <w:p w14:paraId="3D4B3822" w14:textId="77777777" w:rsidR="00C614AE" w:rsidRDefault="00C614AE">
      <w:pPr>
        <w:pStyle w:val="B1"/>
      </w:pPr>
      <w:r>
        <w:t>3</w:t>
      </w:r>
      <w:r>
        <w:tab/>
        <w:t>If the calling subscriber roams in her Home PLMN and the called subscriber</w:t>
      </w:r>
      <w:r w:rsidR="00D35105">
        <w:t>'</w:t>
      </w:r>
      <w:r>
        <w:t>s MSISDN indicates that the called subscriber subscribes to a PLMN within the calling subscriber</w:t>
      </w:r>
      <w:r w:rsidR="00D35105">
        <w:t>'</w:t>
      </w:r>
      <w:r>
        <w:t>s Home Country, the gsmSCF queries the NPDB based on the called party</w:t>
      </w:r>
      <w:r w:rsidR="00D35105">
        <w:t>'</w:t>
      </w:r>
      <w:r>
        <w:t>s MSISDN.</w:t>
      </w:r>
      <w:r>
        <w:br/>
        <w:t>Otherwise the tariff to be applied does not depend on the called subscriber</w:t>
      </w:r>
      <w:r w:rsidR="00D35105">
        <w:t>'</w:t>
      </w:r>
      <w:r>
        <w:t>s porting status and enough information to apply the correct tariff is available; go to 5.</w:t>
      </w:r>
    </w:p>
    <w:p w14:paraId="09B54E17" w14:textId="77777777" w:rsidR="00C614AE" w:rsidRDefault="00C614AE">
      <w:pPr>
        <w:pStyle w:val="B1"/>
      </w:pPr>
      <w:r>
        <w:t>4</w:t>
      </w:r>
      <w:r>
        <w:tab/>
        <w:t>The NPDB returns a routing number to the gsmSCF pointing out the called subscriber</w:t>
      </w:r>
      <w:r w:rsidR="00D35105">
        <w:t>'</w:t>
      </w:r>
      <w:r>
        <w:t>s subscription network. Based on this information the gsmSCF applies the appropriate tariff for pre-paid subscriber A.</w:t>
      </w:r>
    </w:p>
    <w:p w14:paraId="0B8184C0" w14:textId="77777777" w:rsidR="00C614AE" w:rsidRDefault="00C614AE">
      <w:pPr>
        <w:pStyle w:val="B1"/>
      </w:pPr>
      <w:r>
        <w:t>5</w:t>
      </w:r>
      <w:r>
        <w:tab/>
        <w:t>The gsmSCF returns CAP AC and CAP CUE messages  to the VMSCA.</w:t>
      </w:r>
    </w:p>
    <w:p w14:paraId="02CE7CAA" w14:textId="77777777" w:rsidR="00C614AE" w:rsidRDefault="00C614AE">
      <w:pPr>
        <w:pStyle w:val="B1"/>
      </w:pPr>
      <w:r>
        <w:t xml:space="preserve"> 6</w:t>
      </w:r>
      <w:r>
        <w:tab/>
        <w:t>The call or short message is set up.</w:t>
      </w:r>
    </w:p>
    <w:p w14:paraId="4691411A" w14:textId="77777777" w:rsidR="00C614AE" w:rsidRDefault="00C614AE">
      <w:r>
        <w:t>Note that the NPDB and gsmSCF may be integrated within one physical entity.</w:t>
      </w:r>
    </w:p>
    <w:p w14:paraId="4D7B56E4" w14:textId="77777777" w:rsidR="00C614AE" w:rsidRDefault="00C614AE" w:rsidP="00DE7509">
      <w:pPr>
        <w:pStyle w:val="Heading1"/>
      </w:pPr>
      <w:bookmarkStart w:id="73" w:name="_Toc95827388"/>
      <w:r>
        <w:lastRenderedPageBreak/>
        <w:t>A.2</w:t>
      </w:r>
      <w:r>
        <w:tab/>
        <w:t>Information flows</w:t>
      </w:r>
      <w:bookmarkEnd w:id="73"/>
    </w:p>
    <w:p w14:paraId="0FC14E82" w14:textId="77777777" w:rsidR="00C614AE" w:rsidRDefault="00C614AE">
      <w:pPr>
        <w:keepNext/>
        <w:keepLines/>
      </w:pPr>
      <w:r>
        <w:t>In the following figures the NPDB is shown as belonging to the Number range holder network or to the national originating network. However, the NPDB may be shared within one portability domain i.e. nation-wide.</w:t>
      </w:r>
    </w:p>
    <w:p w14:paraId="05ED975D" w14:textId="77777777" w:rsidR="00C614AE" w:rsidRDefault="00C614AE">
      <w:pPr>
        <w:pStyle w:val="TH"/>
      </w:pPr>
      <w:r>
        <w:t>Figure A.2.1 shows the information flow for successful QoHR.</w:t>
      </w:r>
    </w:p>
    <w:tbl>
      <w:tblPr>
        <w:tblW w:w="0" w:type="auto"/>
        <w:tblLayout w:type="fixed"/>
        <w:tblCellMar>
          <w:left w:w="70" w:type="dxa"/>
          <w:right w:w="70" w:type="dxa"/>
        </w:tblCellMar>
        <w:tblLook w:val="0000" w:firstRow="0" w:lastRow="0" w:firstColumn="0" w:lastColumn="0" w:noHBand="0" w:noVBand="0"/>
      </w:tblPr>
      <w:tblGrid>
        <w:gridCol w:w="678"/>
        <w:gridCol w:w="678"/>
        <w:gridCol w:w="678"/>
        <w:gridCol w:w="678"/>
        <w:gridCol w:w="678"/>
        <w:gridCol w:w="678"/>
        <w:gridCol w:w="538"/>
        <w:gridCol w:w="818"/>
        <w:gridCol w:w="678"/>
        <w:gridCol w:w="678"/>
        <w:gridCol w:w="678"/>
        <w:gridCol w:w="678"/>
        <w:gridCol w:w="678"/>
        <w:gridCol w:w="678"/>
      </w:tblGrid>
      <w:tr w:rsidR="00C614AE" w14:paraId="529ECE06" w14:textId="77777777">
        <w:tc>
          <w:tcPr>
            <w:tcW w:w="678" w:type="dxa"/>
          </w:tcPr>
          <w:p w14:paraId="06D47EDD" w14:textId="77777777" w:rsidR="00C614AE" w:rsidRDefault="00C614AE">
            <w:pPr>
              <w:pStyle w:val="TH"/>
              <w:spacing w:after="60"/>
              <w:rPr>
                <w:b w:val="0"/>
              </w:rPr>
            </w:pPr>
          </w:p>
        </w:tc>
        <w:tc>
          <w:tcPr>
            <w:tcW w:w="3390" w:type="dxa"/>
            <w:gridSpan w:val="5"/>
            <w:tcBorders>
              <w:top w:val="single" w:sz="6" w:space="0" w:color="auto"/>
              <w:left w:val="single" w:sz="6" w:space="0" w:color="auto"/>
              <w:bottom w:val="single" w:sz="6" w:space="0" w:color="auto"/>
              <w:right w:val="single" w:sz="6" w:space="0" w:color="auto"/>
            </w:tcBorders>
          </w:tcPr>
          <w:p w14:paraId="2113A0FB" w14:textId="77777777" w:rsidR="00C614AE" w:rsidRDefault="00C614AE">
            <w:pPr>
              <w:pStyle w:val="TH"/>
              <w:spacing w:after="60"/>
            </w:pPr>
            <w:r>
              <w:t>Number range holder network</w:t>
            </w:r>
          </w:p>
        </w:tc>
        <w:tc>
          <w:tcPr>
            <w:tcW w:w="538" w:type="dxa"/>
          </w:tcPr>
          <w:p w14:paraId="0913759C" w14:textId="77777777" w:rsidR="00C614AE" w:rsidRDefault="00C614AE">
            <w:pPr>
              <w:pStyle w:val="TH"/>
              <w:spacing w:after="60"/>
              <w:rPr>
                <w:b w:val="0"/>
              </w:rPr>
            </w:pPr>
          </w:p>
        </w:tc>
        <w:tc>
          <w:tcPr>
            <w:tcW w:w="2174" w:type="dxa"/>
            <w:gridSpan w:val="3"/>
            <w:tcBorders>
              <w:top w:val="single" w:sz="6" w:space="0" w:color="auto"/>
              <w:left w:val="single" w:sz="6" w:space="0" w:color="auto"/>
              <w:bottom w:val="single" w:sz="6" w:space="0" w:color="auto"/>
              <w:right w:val="single" w:sz="6" w:space="0" w:color="auto"/>
            </w:tcBorders>
          </w:tcPr>
          <w:p w14:paraId="4A938C88" w14:textId="77777777" w:rsidR="00C614AE" w:rsidRDefault="00C614AE">
            <w:pPr>
              <w:pStyle w:val="TH"/>
              <w:spacing w:after="60"/>
            </w:pPr>
            <w:r>
              <w:t>subscription network</w:t>
            </w:r>
          </w:p>
        </w:tc>
        <w:tc>
          <w:tcPr>
            <w:tcW w:w="678" w:type="dxa"/>
          </w:tcPr>
          <w:p w14:paraId="1983135A" w14:textId="77777777" w:rsidR="00C614AE" w:rsidRDefault="00C614AE">
            <w:pPr>
              <w:pStyle w:val="TH"/>
              <w:spacing w:after="60"/>
              <w:rPr>
                <w:b w:val="0"/>
              </w:rPr>
            </w:pPr>
          </w:p>
        </w:tc>
        <w:tc>
          <w:tcPr>
            <w:tcW w:w="2034" w:type="dxa"/>
            <w:gridSpan w:val="3"/>
            <w:tcBorders>
              <w:top w:val="single" w:sz="6" w:space="0" w:color="auto"/>
              <w:left w:val="single" w:sz="6" w:space="0" w:color="auto"/>
              <w:bottom w:val="single" w:sz="6" w:space="0" w:color="auto"/>
              <w:right w:val="single" w:sz="6" w:space="0" w:color="auto"/>
            </w:tcBorders>
          </w:tcPr>
          <w:p w14:paraId="548A2448" w14:textId="77777777" w:rsidR="00C614AE" w:rsidRDefault="00C614AE">
            <w:pPr>
              <w:pStyle w:val="TH"/>
              <w:spacing w:after="60"/>
            </w:pPr>
            <w:r>
              <w:t>visited network</w:t>
            </w:r>
          </w:p>
        </w:tc>
      </w:tr>
      <w:tr w:rsidR="00C614AE" w14:paraId="159AA100" w14:textId="77777777">
        <w:tc>
          <w:tcPr>
            <w:tcW w:w="678" w:type="dxa"/>
          </w:tcPr>
          <w:p w14:paraId="31529D4A" w14:textId="77777777" w:rsidR="00C614AE" w:rsidRDefault="00C614AE">
            <w:pPr>
              <w:pStyle w:val="TH"/>
              <w:spacing w:after="60"/>
              <w:rPr>
                <w:b w:val="0"/>
              </w:rPr>
            </w:pPr>
          </w:p>
        </w:tc>
        <w:tc>
          <w:tcPr>
            <w:tcW w:w="1356" w:type="dxa"/>
            <w:gridSpan w:val="2"/>
          </w:tcPr>
          <w:p w14:paraId="4968E2F2" w14:textId="77777777" w:rsidR="00C614AE" w:rsidRDefault="00C614AE">
            <w:pPr>
              <w:pStyle w:val="TH"/>
              <w:spacing w:after="60"/>
              <w:rPr>
                <w:b w:val="0"/>
              </w:rPr>
            </w:pPr>
            <w:r>
              <w:rPr>
                <w:b w:val="0"/>
              </w:rPr>
              <w:t>GMSC</w:t>
            </w:r>
          </w:p>
        </w:tc>
        <w:tc>
          <w:tcPr>
            <w:tcW w:w="678" w:type="dxa"/>
          </w:tcPr>
          <w:p w14:paraId="57D72731" w14:textId="77777777" w:rsidR="00C614AE" w:rsidRDefault="00C614AE">
            <w:pPr>
              <w:pStyle w:val="TH"/>
              <w:spacing w:after="60"/>
              <w:rPr>
                <w:b w:val="0"/>
              </w:rPr>
            </w:pPr>
            <w:r>
              <w:rPr>
                <w:b w:val="0"/>
              </w:rPr>
              <w:t>HLR</w:t>
            </w:r>
          </w:p>
        </w:tc>
        <w:tc>
          <w:tcPr>
            <w:tcW w:w="678" w:type="dxa"/>
          </w:tcPr>
          <w:p w14:paraId="7407755D" w14:textId="77777777" w:rsidR="00C614AE" w:rsidRDefault="00C614AE">
            <w:pPr>
              <w:pStyle w:val="TH"/>
              <w:spacing w:after="60"/>
              <w:rPr>
                <w:b w:val="0"/>
              </w:rPr>
            </w:pPr>
          </w:p>
        </w:tc>
        <w:tc>
          <w:tcPr>
            <w:tcW w:w="678" w:type="dxa"/>
          </w:tcPr>
          <w:p w14:paraId="5D2E6692" w14:textId="77777777" w:rsidR="00C614AE" w:rsidRDefault="00C614AE">
            <w:pPr>
              <w:pStyle w:val="TH"/>
              <w:spacing w:after="60"/>
              <w:rPr>
                <w:b w:val="0"/>
                <w:sz w:val="18"/>
              </w:rPr>
            </w:pPr>
            <w:r>
              <w:rPr>
                <w:b w:val="0"/>
                <w:sz w:val="18"/>
              </w:rPr>
              <w:t>NPDB</w:t>
            </w:r>
          </w:p>
        </w:tc>
        <w:tc>
          <w:tcPr>
            <w:tcW w:w="538" w:type="dxa"/>
          </w:tcPr>
          <w:p w14:paraId="5821DD8F" w14:textId="77777777" w:rsidR="00C614AE" w:rsidRDefault="00C614AE">
            <w:pPr>
              <w:pStyle w:val="TH"/>
              <w:spacing w:after="60"/>
              <w:rPr>
                <w:b w:val="0"/>
              </w:rPr>
            </w:pPr>
          </w:p>
        </w:tc>
        <w:tc>
          <w:tcPr>
            <w:tcW w:w="1496" w:type="dxa"/>
            <w:gridSpan w:val="2"/>
          </w:tcPr>
          <w:p w14:paraId="263D8DB8" w14:textId="77777777" w:rsidR="00C614AE" w:rsidRDefault="00C614AE">
            <w:pPr>
              <w:pStyle w:val="TH"/>
              <w:spacing w:after="60"/>
              <w:rPr>
                <w:b w:val="0"/>
              </w:rPr>
            </w:pPr>
            <w:r>
              <w:rPr>
                <w:b w:val="0"/>
              </w:rPr>
              <w:t>GMSC</w:t>
            </w:r>
          </w:p>
        </w:tc>
        <w:tc>
          <w:tcPr>
            <w:tcW w:w="678" w:type="dxa"/>
          </w:tcPr>
          <w:p w14:paraId="22728C5C" w14:textId="77777777" w:rsidR="00C614AE" w:rsidRDefault="00C614AE">
            <w:pPr>
              <w:pStyle w:val="TH"/>
              <w:spacing w:after="60"/>
              <w:rPr>
                <w:b w:val="0"/>
              </w:rPr>
            </w:pPr>
            <w:r>
              <w:rPr>
                <w:b w:val="0"/>
              </w:rPr>
              <w:t>HLR</w:t>
            </w:r>
          </w:p>
        </w:tc>
        <w:tc>
          <w:tcPr>
            <w:tcW w:w="678" w:type="dxa"/>
          </w:tcPr>
          <w:p w14:paraId="1F7F67F6" w14:textId="77777777" w:rsidR="00C614AE" w:rsidRDefault="00C614AE">
            <w:pPr>
              <w:pStyle w:val="TH"/>
              <w:spacing w:after="60"/>
              <w:rPr>
                <w:b w:val="0"/>
              </w:rPr>
            </w:pPr>
          </w:p>
        </w:tc>
        <w:tc>
          <w:tcPr>
            <w:tcW w:w="678" w:type="dxa"/>
          </w:tcPr>
          <w:p w14:paraId="75C4073B" w14:textId="77777777" w:rsidR="00C614AE" w:rsidRDefault="00C614AE">
            <w:pPr>
              <w:pStyle w:val="TH"/>
              <w:spacing w:after="60"/>
              <w:rPr>
                <w:b w:val="0"/>
              </w:rPr>
            </w:pPr>
            <w:r>
              <w:rPr>
                <w:b w:val="0"/>
              </w:rPr>
              <w:t>VLR</w:t>
            </w:r>
          </w:p>
        </w:tc>
        <w:tc>
          <w:tcPr>
            <w:tcW w:w="1356" w:type="dxa"/>
            <w:gridSpan w:val="2"/>
          </w:tcPr>
          <w:p w14:paraId="7C564B7B" w14:textId="77777777" w:rsidR="00C614AE" w:rsidRDefault="00C614AE">
            <w:pPr>
              <w:pStyle w:val="TH"/>
              <w:spacing w:after="60"/>
              <w:rPr>
                <w:b w:val="0"/>
              </w:rPr>
            </w:pPr>
            <w:r>
              <w:rPr>
                <w:b w:val="0"/>
              </w:rPr>
              <w:t>VMSC</w:t>
            </w:r>
          </w:p>
        </w:tc>
      </w:tr>
      <w:tr w:rsidR="00C614AE" w14:paraId="62ADEC09" w14:textId="77777777">
        <w:tc>
          <w:tcPr>
            <w:tcW w:w="678" w:type="dxa"/>
          </w:tcPr>
          <w:p w14:paraId="681F4574" w14:textId="77777777" w:rsidR="00C614AE" w:rsidRDefault="00C614AE">
            <w:pPr>
              <w:pStyle w:val="TH"/>
              <w:spacing w:after="60"/>
              <w:rPr>
                <w:b w:val="0"/>
              </w:rPr>
            </w:pPr>
            <w:r>
              <w:rPr>
                <w:b w:val="0"/>
              </w:rPr>
              <w:t>IAM</w:t>
            </w:r>
          </w:p>
          <w:p w14:paraId="12B865C9" w14:textId="77777777" w:rsidR="00C614AE" w:rsidRDefault="00C614AE">
            <w:pPr>
              <w:pStyle w:val="TH"/>
              <w:spacing w:after="60"/>
              <w:rPr>
                <w:b w:val="0"/>
              </w:rPr>
            </w:pPr>
            <w:r>
              <w:rPr>
                <w:b w:val="0"/>
              </w:rPr>
              <w:t>----</w:t>
            </w:r>
            <w:r>
              <w:rPr>
                <w:b w:val="0"/>
                <w:noProof/>
              </w:rPr>
              <w:sym w:font="Wingdings" w:char="F0E0"/>
            </w:r>
          </w:p>
        </w:tc>
        <w:tc>
          <w:tcPr>
            <w:tcW w:w="678" w:type="dxa"/>
            <w:tcBorders>
              <w:top w:val="single" w:sz="6" w:space="0" w:color="auto"/>
              <w:left w:val="single" w:sz="6" w:space="0" w:color="auto"/>
              <w:right w:val="single" w:sz="6" w:space="0" w:color="auto"/>
            </w:tcBorders>
            <w:shd w:val="pct10" w:color="auto" w:fill="auto"/>
          </w:tcPr>
          <w:p w14:paraId="4725800C" w14:textId="77777777" w:rsidR="00C614AE" w:rsidRDefault="00C614AE">
            <w:pPr>
              <w:pStyle w:val="TH"/>
              <w:spacing w:after="60"/>
              <w:rPr>
                <w:b w:val="0"/>
              </w:rPr>
            </w:pPr>
          </w:p>
        </w:tc>
        <w:tc>
          <w:tcPr>
            <w:tcW w:w="678" w:type="dxa"/>
          </w:tcPr>
          <w:p w14:paraId="04AE36C3"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2A77879F" w14:textId="77777777" w:rsidR="00C614AE" w:rsidRDefault="00C614AE">
            <w:pPr>
              <w:pStyle w:val="TH"/>
              <w:spacing w:after="60"/>
              <w:rPr>
                <w:b w:val="0"/>
              </w:rPr>
            </w:pPr>
          </w:p>
        </w:tc>
        <w:tc>
          <w:tcPr>
            <w:tcW w:w="678" w:type="dxa"/>
          </w:tcPr>
          <w:p w14:paraId="469A9BC1"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34560F69" w14:textId="77777777" w:rsidR="00C614AE" w:rsidRDefault="00C614AE">
            <w:pPr>
              <w:pStyle w:val="TH"/>
              <w:spacing w:after="60"/>
              <w:rPr>
                <w:b w:val="0"/>
              </w:rPr>
            </w:pPr>
          </w:p>
        </w:tc>
        <w:tc>
          <w:tcPr>
            <w:tcW w:w="538" w:type="dxa"/>
          </w:tcPr>
          <w:p w14:paraId="6499EFE1" w14:textId="77777777" w:rsidR="00C614AE" w:rsidRDefault="00C614AE">
            <w:pPr>
              <w:pStyle w:val="TH"/>
              <w:spacing w:after="60"/>
              <w:rPr>
                <w:b w:val="0"/>
              </w:rPr>
            </w:pPr>
          </w:p>
        </w:tc>
        <w:tc>
          <w:tcPr>
            <w:tcW w:w="818" w:type="dxa"/>
            <w:tcBorders>
              <w:top w:val="single" w:sz="6" w:space="0" w:color="auto"/>
              <w:left w:val="single" w:sz="6" w:space="0" w:color="auto"/>
              <w:right w:val="single" w:sz="6" w:space="0" w:color="auto"/>
            </w:tcBorders>
            <w:shd w:val="pct10" w:color="auto" w:fill="auto"/>
          </w:tcPr>
          <w:p w14:paraId="0094888C" w14:textId="77777777" w:rsidR="00C614AE" w:rsidRDefault="00C614AE">
            <w:pPr>
              <w:pStyle w:val="TH"/>
              <w:spacing w:after="60"/>
              <w:rPr>
                <w:b w:val="0"/>
              </w:rPr>
            </w:pPr>
          </w:p>
        </w:tc>
        <w:tc>
          <w:tcPr>
            <w:tcW w:w="678" w:type="dxa"/>
          </w:tcPr>
          <w:p w14:paraId="5D47155C"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0B0B549A" w14:textId="77777777" w:rsidR="00C614AE" w:rsidRDefault="00C614AE">
            <w:pPr>
              <w:pStyle w:val="TH"/>
              <w:spacing w:after="60"/>
              <w:rPr>
                <w:b w:val="0"/>
              </w:rPr>
            </w:pPr>
          </w:p>
        </w:tc>
        <w:tc>
          <w:tcPr>
            <w:tcW w:w="678" w:type="dxa"/>
          </w:tcPr>
          <w:p w14:paraId="4CB93F48"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79BD94DB" w14:textId="77777777" w:rsidR="00C614AE" w:rsidRDefault="00C614AE">
            <w:pPr>
              <w:pStyle w:val="TH"/>
              <w:spacing w:after="60"/>
              <w:rPr>
                <w:b w:val="0"/>
              </w:rPr>
            </w:pPr>
          </w:p>
        </w:tc>
        <w:tc>
          <w:tcPr>
            <w:tcW w:w="678" w:type="dxa"/>
          </w:tcPr>
          <w:p w14:paraId="79047E61"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3C7153F0" w14:textId="77777777" w:rsidR="00C614AE" w:rsidRDefault="00C614AE">
            <w:pPr>
              <w:pStyle w:val="TH"/>
              <w:spacing w:after="60"/>
              <w:rPr>
                <w:b w:val="0"/>
              </w:rPr>
            </w:pPr>
          </w:p>
        </w:tc>
      </w:tr>
      <w:tr w:rsidR="00C614AE" w14:paraId="6251DF00" w14:textId="77777777">
        <w:tc>
          <w:tcPr>
            <w:tcW w:w="678" w:type="dxa"/>
          </w:tcPr>
          <w:p w14:paraId="45450AE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4C046DE" w14:textId="77777777" w:rsidR="00C614AE" w:rsidRDefault="00C614AE">
            <w:pPr>
              <w:pStyle w:val="TH"/>
              <w:spacing w:after="60"/>
              <w:rPr>
                <w:b w:val="0"/>
              </w:rPr>
            </w:pPr>
          </w:p>
        </w:tc>
        <w:tc>
          <w:tcPr>
            <w:tcW w:w="678" w:type="dxa"/>
          </w:tcPr>
          <w:p w14:paraId="5F6B6B4B" w14:textId="77777777" w:rsidR="00C614AE" w:rsidRDefault="00C614AE">
            <w:pPr>
              <w:pStyle w:val="TH"/>
              <w:spacing w:after="60"/>
              <w:rPr>
                <w:b w:val="0"/>
              </w:rPr>
            </w:pPr>
            <w:r>
              <w:rPr>
                <w:b w:val="0"/>
              </w:rPr>
              <w:t>SRI</w:t>
            </w:r>
          </w:p>
          <w:p w14:paraId="37000260"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1667E675" w14:textId="77777777" w:rsidR="00C614AE" w:rsidRDefault="00C614AE">
            <w:pPr>
              <w:pStyle w:val="TH"/>
              <w:spacing w:after="60"/>
              <w:rPr>
                <w:b w:val="0"/>
              </w:rPr>
            </w:pPr>
          </w:p>
        </w:tc>
        <w:tc>
          <w:tcPr>
            <w:tcW w:w="678" w:type="dxa"/>
          </w:tcPr>
          <w:p w14:paraId="2B00D83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A739B48" w14:textId="77777777" w:rsidR="00C614AE" w:rsidRDefault="00C614AE">
            <w:pPr>
              <w:pStyle w:val="TH"/>
              <w:spacing w:after="60"/>
              <w:rPr>
                <w:b w:val="0"/>
              </w:rPr>
            </w:pPr>
          </w:p>
        </w:tc>
        <w:tc>
          <w:tcPr>
            <w:tcW w:w="538" w:type="dxa"/>
          </w:tcPr>
          <w:p w14:paraId="2019092D"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7B81CC06" w14:textId="77777777" w:rsidR="00C614AE" w:rsidRDefault="00C614AE">
            <w:pPr>
              <w:pStyle w:val="TH"/>
              <w:spacing w:after="60"/>
              <w:rPr>
                <w:b w:val="0"/>
              </w:rPr>
            </w:pPr>
          </w:p>
        </w:tc>
        <w:tc>
          <w:tcPr>
            <w:tcW w:w="678" w:type="dxa"/>
          </w:tcPr>
          <w:p w14:paraId="3D7D09BA"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0EAEEAE" w14:textId="77777777" w:rsidR="00C614AE" w:rsidRDefault="00C614AE">
            <w:pPr>
              <w:pStyle w:val="TH"/>
              <w:spacing w:after="60"/>
              <w:rPr>
                <w:b w:val="0"/>
              </w:rPr>
            </w:pPr>
          </w:p>
        </w:tc>
        <w:tc>
          <w:tcPr>
            <w:tcW w:w="678" w:type="dxa"/>
          </w:tcPr>
          <w:p w14:paraId="4FD32EF9"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3BDF546" w14:textId="77777777" w:rsidR="00C614AE" w:rsidRDefault="00C614AE">
            <w:pPr>
              <w:pStyle w:val="TH"/>
              <w:spacing w:after="60"/>
              <w:rPr>
                <w:b w:val="0"/>
              </w:rPr>
            </w:pPr>
          </w:p>
        </w:tc>
        <w:tc>
          <w:tcPr>
            <w:tcW w:w="678" w:type="dxa"/>
          </w:tcPr>
          <w:p w14:paraId="59777C8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7F16238" w14:textId="77777777" w:rsidR="00C614AE" w:rsidRDefault="00C614AE">
            <w:pPr>
              <w:pStyle w:val="TH"/>
              <w:spacing w:after="60"/>
              <w:rPr>
                <w:b w:val="0"/>
              </w:rPr>
            </w:pPr>
          </w:p>
        </w:tc>
      </w:tr>
      <w:tr w:rsidR="00C614AE" w14:paraId="6AAECCA6" w14:textId="77777777">
        <w:tc>
          <w:tcPr>
            <w:tcW w:w="678" w:type="dxa"/>
          </w:tcPr>
          <w:p w14:paraId="79E4E8F9"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DCAA0D3" w14:textId="77777777" w:rsidR="00C614AE" w:rsidRDefault="00C614AE">
            <w:pPr>
              <w:pStyle w:val="TH"/>
              <w:spacing w:after="60"/>
              <w:rPr>
                <w:b w:val="0"/>
              </w:rPr>
            </w:pPr>
          </w:p>
        </w:tc>
        <w:tc>
          <w:tcPr>
            <w:tcW w:w="678" w:type="dxa"/>
          </w:tcPr>
          <w:p w14:paraId="4188AEF8" w14:textId="77777777" w:rsidR="00C614AE" w:rsidRDefault="00C614AE">
            <w:pPr>
              <w:pStyle w:val="TH"/>
              <w:spacing w:after="60"/>
              <w:rPr>
                <w:b w:val="0"/>
              </w:rPr>
            </w:pPr>
            <w:r>
              <w:rPr>
                <w:b w:val="0"/>
              </w:rPr>
              <w:t>neg. result</w:t>
            </w:r>
          </w:p>
          <w:p w14:paraId="33AD44A6"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192F6501" w14:textId="77777777" w:rsidR="00C614AE" w:rsidRDefault="00C614AE">
            <w:pPr>
              <w:pStyle w:val="TH"/>
              <w:spacing w:after="60"/>
              <w:rPr>
                <w:b w:val="0"/>
              </w:rPr>
            </w:pPr>
          </w:p>
        </w:tc>
        <w:tc>
          <w:tcPr>
            <w:tcW w:w="678" w:type="dxa"/>
          </w:tcPr>
          <w:p w14:paraId="4A42A2E4"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96FE243" w14:textId="77777777" w:rsidR="00C614AE" w:rsidRDefault="00C614AE">
            <w:pPr>
              <w:pStyle w:val="TH"/>
              <w:spacing w:after="60"/>
              <w:rPr>
                <w:b w:val="0"/>
              </w:rPr>
            </w:pPr>
          </w:p>
        </w:tc>
        <w:tc>
          <w:tcPr>
            <w:tcW w:w="538" w:type="dxa"/>
          </w:tcPr>
          <w:p w14:paraId="54481196"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6BD77B09" w14:textId="77777777" w:rsidR="00C614AE" w:rsidRDefault="00C614AE">
            <w:pPr>
              <w:pStyle w:val="TH"/>
              <w:spacing w:after="60"/>
              <w:rPr>
                <w:b w:val="0"/>
              </w:rPr>
            </w:pPr>
          </w:p>
        </w:tc>
        <w:tc>
          <w:tcPr>
            <w:tcW w:w="678" w:type="dxa"/>
          </w:tcPr>
          <w:p w14:paraId="4497F66A"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4D51AF3" w14:textId="77777777" w:rsidR="00C614AE" w:rsidRDefault="00C614AE">
            <w:pPr>
              <w:pStyle w:val="TH"/>
              <w:spacing w:after="60"/>
              <w:rPr>
                <w:b w:val="0"/>
              </w:rPr>
            </w:pPr>
          </w:p>
        </w:tc>
        <w:tc>
          <w:tcPr>
            <w:tcW w:w="678" w:type="dxa"/>
          </w:tcPr>
          <w:p w14:paraId="4E7798F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D3440E0" w14:textId="77777777" w:rsidR="00C614AE" w:rsidRDefault="00C614AE">
            <w:pPr>
              <w:pStyle w:val="TH"/>
              <w:spacing w:after="60"/>
              <w:rPr>
                <w:b w:val="0"/>
              </w:rPr>
            </w:pPr>
          </w:p>
        </w:tc>
        <w:tc>
          <w:tcPr>
            <w:tcW w:w="678" w:type="dxa"/>
          </w:tcPr>
          <w:p w14:paraId="38A9C8F6"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48F5B4F" w14:textId="77777777" w:rsidR="00C614AE" w:rsidRDefault="00C614AE">
            <w:pPr>
              <w:pStyle w:val="TH"/>
              <w:spacing w:after="60"/>
              <w:rPr>
                <w:b w:val="0"/>
              </w:rPr>
            </w:pPr>
          </w:p>
        </w:tc>
      </w:tr>
      <w:tr w:rsidR="00C614AE" w14:paraId="4FB0BAF0" w14:textId="77777777">
        <w:tc>
          <w:tcPr>
            <w:tcW w:w="678" w:type="dxa"/>
          </w:tcPr>
          <w:p w14:paraId="4EEDEC2C"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88A3518" w14:textId="77777777" w:rsidR="00C614AE" w:rsidRDefault="00C614AE">
            <w:pPr>
              <w:pStyle w:val="TH"/>
              <w:spacing w:after="60"/>
              <w:rPr>
                <w:b w:val="0"/>
              </w:rPr>
            </w:pPr>
          </w:p>
        </w:tc>
        <w:tc>
          <w:tcPr>
            <w:tcW w:w="2034" w:type="dxa"/>
            <w:gridSpan w:val="3"/>
          </w:tcPr>
          <w:p w14:paraId="09239CC9" w14:textId="77777777" w:rsidR="00C614AE" w:rsidRDefault="00C614AE">
            <w:pPr>
              <w:pStyle w:val="TH"/>
              <w:spacing w:after="60"/>
              <w:rPr>
                <w:b w:val="0"/>
              </w:rPr>
            </w:pPr>
            <w:r>
              <w:rPr>
                <w:b w:val="0"/>
              </w:rPr>
              <w:t>"query"</w:t>
            </w:r>
          </w:p>
          <w:p w14:paraId="36426DF0"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2D805C64" w14:textId="77777777" w:rsidR="00C614AE" w:rsidRDefault="00C614AE">
            <w:pPr>
              <w:pStyle w:val="TH"/>
              <w:spacing w:after="60"/>
              <w:rPr>
                <w:b w:val="0"/>
              </w:rPr>
            </w:pPr>
          </w:p>
        </w:tc>
        <w:tc>
          <w:tcPr>
            <w:tcW w:w="538" w:type="dxa"/>
          </w:tcPr>
          <w:p w14:paraId="306537C1"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3618AF45" w14:textId="77777777" w:rsidR="00C614AE" w:rsidRDefault="00C614AE">
            <w:pPr>
              <w:pStyle w:val="TH"/>
              <w:spacing w:after="60"/>
              <w:rPr>
                <w:b w:val="0"/>
              </w:rPr>
            </w:pPr>
          </w:p>
        </w:tc>
        <w:tc>
          <w:tcPr>
            <w:tcW w:w="678" w:type="dxa"/>
          </w:tcPr>
          <w:p w14:paraId="6C08C0D5"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26DA9242" w14:textId="77777777" w:rsidR="00C614AE" w:rsidRDefault="00C614AE">
            <w:pPr>
              <w:pStyle w:val="TH"/>
              <w:spacing w:after="60"/>
              <w:rPr>
                <w:b w:val="0"/>
              </w:rPr>
            </w:pPr>
          </w:p>
        </w:tc>
        <w:tc>
          <w:tcPr>
            <w:tcW w:w="678" w:type="dxa"/>
          </w:tcPr>
          <w:p w14:paraId="2A29B097"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C6856B1" w14:textId="77777777" w:rsidR="00C614AE" w:rsidRDefault="00C614AE">
            <w:pPr>
              <w:pStyle w:val="TH"/>
              <w:spacing w:after="60"/>
              <w:rPr>
                <w:b w:val="0"/>
              </w:rPr>
            </w:pPr>
          </w:p>
        </w:tc>
        <w:tc>
          <w:tcPr>
            <w:tcW w:w="678" w:type="dxa"/>
          </w:tcPr>
          <w:p w14:paraId="69D282DD"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BF34BD3" w14:textId="77777777" w:rsidR="00C614AE" w:rsidRDefault="00C614AE">
            <w:pPr>
              <w:pStyle w:val="TH"/>
              <w:spacing w:after="60"/>
              <w:rPr>
                <w:b w:val="0"/>
              </w:rPr>
            </w:pPr>
          </w:p>
        </w:tc>
      </w:tr>
      <w:tr w:rsidR="00C614AE" w14:paraId="6A7B859E" w14:textId="77777777">
        <w:tc>
          <w:tcPr>
            <w:tcW w:w="678" w:type="dxa"/>
          </w:tcPr>
          <w:p w14:paraId="4A00687F"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CB5ABC7" w14:textId="77777777" w:rsidR="00C614AE" w:rsidRDefault="00C614AE">
            <w:pPr>
              <w:pStyle w:val="TH"/>
              <w:spacing w:after="60"/>
              <w:rPr>
                <w:b w:val="0"/>
              </w:rPr>
            </w:pPr>
          </w:p>
        </w:tc>
        <w:tc>
          <w:tcPr>
            <w:tcW w:w="2034" w:type="dxa"/>
            <w:gridSpan w:val="3"/>
          </w:tcPr>
          <w:p w14:paraId="308BAA64" w14:textId="77777777" w:rsidR="00C614AE" w:rsidRDefault="00C614AE">
            <w:pPr>
              <w:pStyle w:val="TH"/>
              <w:spacing w:after="60"/>
              <w:rPr>
                <w:b w:val="0"/>
              </w:rPr>
            </w:pPr>
            <w:r>
              <w:rPr>
                <w:b w:val="0"/>
              </w:rPr>
              <w:t>"routing"</w:t>
            </w:r>
          </w:p>
          <w:p w14:paraId="79148189"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22BA625A" w14:textId="77777777" w:rsidR="00C614AE" w:rsidRDefault="00C614AE">
            <w:pPr>
              <w:pStyle w:val="TH"/>
              <w:spacing w:after="60"/>
              <w:rPr>
                <w:b w:val="0"/>
              </w:rPr>
            </w:pPr>
          </w:p>
        </w:tc>
        <w:tc>
          <w:tcPr>
            <w:tcW w:w="538" w:type="dxa"/>
          </w:tcPr>
          <w:p w14:paraId="635BDAA7"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55E02F34" w14:textId="77777777" w:rsidR="00C614AE" w:rsidRDefault="00C614AE">
            <w:pPr>
              <w:pStyle w:val="TH"/>
              <w:spacing w:after="60"/>
              <w:rPr>
                <w:b w:val="0"/>
              </w:rPr>
            </w:pPr>
          </w:p>
        </w:tc>
        <w:tc>
          <w:tcPr>
            <w:tcW w:w="678" w:type="dxa"/>
          </w:tcPr>
          <w:p w14:paraId="147FC55F"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4C37B12" w14:textId="77777777" w:rsidR="00C614AE" w:rsidRDefault="00C614AE">
            <w:pPr>
              <w:pStyle w:val="TH"/>
              <w:spacing w:after="60"/>
              <w:rPr>
                <w:b w:val="0"/>
              </w:rPr>
            </w:pPr>
          </w:p>
        </w:tc>
        <w:tc>
          <w:tcPr>
            <w:tcW w:w="678" w:type="dxa"/>
          </w:tcPr>
          <w:p w14:paraId="5A5525CC"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F97EF29" w14:textId="77777777" w:rsidR="00C614AE" w:rsidRDefault="00C614AE">
            <w:pPr>
              <w:pStyle w:val="TH"/>
              <w:spacing w:after="60"/>
              <w:rPr>
                <w:b w:val="0"/>
              </w:rPr>
            </w:pPr>
          </w:p>
        </w:tc>
        <w:tc>
          <w:tcPr>
            <w:tcW w:w="678" w:type="dxa"/>
          </w:tcPr>
          <w:p w14:paraId="52BEA886"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753F218" w14:textId="77777777" w:rsidR="00C614AE" w:rsidRDefault="00C614AE">
            <w:pPr>
              <w:pStyle w:val="TH"/>
              <w:spacing w:after="60"/>
              <w:rPr>
                <w:b w:val="0"/>
              </w:rPr>
            </w:pPr>
          </w:p>
        </w:tc>
      </w:tr>
      <w:tr w:rsidR="00C614AE" w14:paraId="3AED7497" w14:textId="77777777">
        <w:tc>
          <w:tcPr>
            <w:tcW w:w="678" w:type="dxa"/>
          </w:tcPr>
          <w:p w14:paraId="1FC1E4D4"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C74581A" w14:textId="77777777" w:rsidR="00C614AE" w:rsidRDefault="00C614AE">
            <w:pPr>
              <w:pStyle w:val="TH"/>
              <w:spacing w:after="60"/>
              <w:rPr>
                <w:b w:val="0"/>
              </w:rPr>
            </w:pPr>
          </w:p>
        </w:tc>
        <w:tc>
          <w:tcPr>
            <w:tcW w:w="3250" w:type="dxa"/>
            <w:gridSpan w:val="5"/>
          </w:tcPr>
          <w:p w14:paraId="4664DB66" w14:textId="77777777" w:rsidR="00C614AE" w:rsidRDefault="00C614AE">
            <w:pPr>
              <w:pStyle w:val="TH"/>
              <w:spacing w:after="60"/>
              <w:rPr>
                <w:b w:val="0"/>
              </w:rPr>
            </w:pPr>
            <w:r>
              <w:rPr>
                <w:b w:val="0"/>
              </w:rPr>
              <w:t>IAM</w:t>
            </w:r>
          </w:p>
          <w:p w14:paraId="2641BEEF" w14:textId="77777777" w:rsidR="00C614AE" w:rsidRDefault="00C614AE">
            <w:pPr>
              <w:pStyle w:val="TH"/>
              <w:spacing w:after="60"/>
              <w:rPr>
                <w:b w:val="0"/>
              </w:rPr>
            </w:pPr>
            <w:r>
              <w:rPr>
                <w:b w:val="0"/>
              </w:rPr>
              <w:t>--------------------------------------------</w:t>
            </w:r>
            <w:r>
              <w:rPr>
                <w:b w:val="0"/>
                <w:noProof/>
              </w:rPr>
              <w:sym w:font="Wingdings" w:char="F0E0"/>
            </w:r>
          </w:p>
        </w:tc>
        <w:tc>
          <w:tcPr>
            <w:tcW w:w="818" w:type="dxa"/>
            <w:tcBorders>
              <w:left w:val="single" w:sz="6" w:space="0" w:color="auto"/>
              <w:right w:val="single" w:sz="6" w:space="0" w:color="auto"/>
            </w:tcBorders>
            <w:shd w:val="pct10" w:color="auto" w:fill="auto"/>
          </w:tcPr>
          <w:p w14:paraId="4346995C" w14:textId="77777777" w:rsidR="00C614AE" w:rsidRDefault="00C614AE">
            <w:pPr>
              <w:pStyle w:val="TH"/>
              <w:spacing w:after="60"/>
              <w:rPr>
                <w:b w:val="0"/>
              </w:rPr>
            </w:pPr>
          </w:p>
        </w:tc>
        <w:tc>
          <w:tcPr>
            <w:tcW w:w="678" w:type="dxa"/>
          </w:tcPr>
          <w:p w14:paraId="067643A7"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20E205C" w14:textId="77777777" w:rsidR="00C614AE" w:rsidRDefault="00C614AE">
            <w:pPr>
              <w:pStyle w:val="TH"/>
              <w:spacing w:after="60"/>
              <w:rPr>
                <w:b w:val="0"/>
              </w:rPr>
            </w:pPr>
          </w:p>
        </w:tc>
        <w:tc>
          <w:tcPr>
            <w:tcW w:w="678" w:type="dxa"/>
          </w:tcPr>
          <w:p w14:paraId="72FC0FD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AF94BBB" w14:textId="77777777" w:rsidR="00C614AE" w:rsidRDefault="00C614AE">
            <w:pPr>
              <w:pStyle w:val="TH"/>
              <w:spacing w:after="60"/>
              <w:rPr>
                <w:b w:val="0"/>
              </w:rPr>
            </w:pPr>
          </w:p>
        </w:tc>
        <w:tc>
          <w:tcPr>
            <w:tcW w:w="678" w:type="dxa"/>
          </w:tcPr>
          <w:p w14:paraId="58DB2990"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AD650FA" w14:textId="77777777" w:rsidR="00C614AE" w:rsidRDefault="00C614AE">
            <w:pPr>
              <w:pStyle w:val="TH"/>
              <w:spacing w:after="60"/>
              <w:rPr>
                <w:b w:val="0"/>
              </w:rPr>
            </w:pPr>
          </w:p>
        </w:tc>
      </w:tr>
      <w:tr w:rsidR="00C614AE" w14:paraId="14DC6B35" w14:textId="77777777">
        <w:tc>
          <w:tcPr>
            <w:tcW w:w="678" w:type="dxa"/>
          </w:tcPr>
          <w:p w14:paraId="429EA2B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AD61D5A" w14:textId="77777777" w:rsidR="00C614AE" w:rsidRDefault="00C614AE">
            <w:pPr>
              <w:pStyle w:val="TH"/>
              <w:spacing w:after="60"/>
              <w:rPr>
                <w:b w:val="0"/>
              </w:rPr>
            </w:pPr>
          </w:p>
        </w:tc>
        <w:tc>
          <w:tcPr>
            <w:tcW w:w="678" w:type="dxa"/>
          </w:tcPr>
          <w:p w14:paraId="6330E6BA"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6105006" w14:textId="77777777" w:rsidR="00C614AE" w:rsidRDefault="00C614AE">
            <w:pPr>
              <w:pStyle w:val="TH"/>
              <w:spacing w:after="60"/>
              <w:rPr>
                <w:b w:val="0"/>
              </w:rPr>
            </w:pPr>
          </w:p>
        </w:tc>
        <w:tc>
          <w:tcPr>
            <w:tcW w:w="678" w:type="dxa"/>
          </w:tcPr>
          <w:p w14:paraId="1ADAE9F2"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B4DB4BD" w14:textId="77777777" w:rsidR="00C614AE" w:rsidRDefault="00C614AE">
            <w:pPr>
              <w:pStyle w:val="TH"/>
              <w:spacing w:after="60"/>
              <w:rPr>
                <w:b w:val="0"/>
              </w:rPr>
            </w:pPr>
          </w:p>
        </w:tc>
        <w:tc>
          <w:tcPr>
            <w:tcW w:w="538" w:type="dxa"/>
          </w:tcPr>
          <w:p w14:paraId="4F1BAFF8"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743A99DA" w14:textId="77777777" w:rsidR="00C614AE" w:rsidRDefault="00C614AE">
            <w:pPr>
              <w:pStyle w:val="TH"/>
              <w:spacing w:after="60"/>
              <w:rPr>
                <w:b w:val="0"/>
              </w:rPr>
            </w:pPr>
          </w:p>
        </w:tc>
        <w:tc>
          <w:tcPr>
            <w:tcW w:w="678" w:type="dxa"/>
          </w:tcPr>
          <w:p w14:paraId="072D3B75" w14:textId="77777777" w:rsidR="00C614AE" w:rsidRDefault="00C614AE">
            <w:pPr>
              <w:pStyle w:val="TH"/>
              <w:spacing w:after="60"/>
              <w:rPr>
                <w:b w:val="0"/>
              </w:rPr>
            </w:pPr>
            <w:r>
              <w:rPr>
                <w:b w:val="0"/>
              </w:rPr>
              <w:t>SRI</w:t>
            </w:r>
          </w:p>
          <w:p w14:paraId="6D4EA356"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7CDCFE0B" w14:textId="77777777" w:rsidR="00C614AE" w:rsidRDefault="00C614AE">
            <w:pPr>
              <w:pStyle w:val="TH"/>
              <w:spacing w:after="60"/>
              <w:rPr>
                <w:b w:val="0"/>
              </w:rPr>
            </w:pPr>
          </w:p>
        </w:tc>
        <w:tc>
          <w:tcPr>
            <w:tcW w:w="678" w:type="dxa"/>
          </w:tcPr>
          <w:p w14:paraId="450AEA1A"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EC3B5E5" w14:textId="77777777" w:rsidR="00C614AE" w:rsidRDefault="00C614AE">
            <w:pPr>
              <w:pStyle w:val="TH"/>
              <w:spacing w:after="60"/>
              <w:rPr>
                <w:b w:val="0"/>
              </w:rPr>
            </w:pPr>
          </w:p>
        </w:tc>
        <w:tc>
          <w:tcPr>
            <w:tcW w:w="678" w:type="dxa"/>
          </w:tcPr>
          <w:p w14:paraId="4525F2D9"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BE254CF" w14:textId="77777777" w:rsidR="00C614AE" w:rsidRDefault="00C614AE">
            <w:pPr>
              <w:pStyle w:val="TH"/>
              <w:spacing w:after="60"/>
              <w:rPr>
                <w:b w:val="0"/>
              </w:rPr>
            </w:pPr>
          </w:p>
        </w:tc>
      </w:tr>
      <w:tr w:rsidR="00C614AE" w14:paraId="281DDD73" w14:textId="77777777">
        <w:tc>
          <w:tcPr>
            <w:tcW w:w="678" w:type="dxa"/>
          </w:tcPr>
          <w:p w14:paraId="67099A35"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66DC7CE" w14:textId="77777777" w:rsidR="00C614AE" w:rsidRDefault="00C614AE">
            <w:pPr>
              <w:pStyle w:val="TH"/>
              <w:spacing w:after="60"/>
              <w:rPr>
                <w:b w:val="0"/>
              </w:rPr>
            </w:pPr>
          </w:p>
        </w:tc>
        <w:tc>
          <w:tcPr>
            <w:tcW w:w="678" w:type="dxa"/>
          </w:tcPr>
          <w:p w14:paraId="6C9720E5"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CD5E327" w14:textId="77777777" w:rsidR="00C614AE" w:rsidRDefault="00C614AE">
            <w:pPr>
              <w:pStyle w:val="TH"/>
              <w:spacing w:after="60"/>
              <w:rPr>
                <w:b w:val="0"/>
              </w:rPr>
            </w:pPr>
          </w:p>
        </w:tc>
        <w:tc>
          <w:tcPr>
            <w:tcW w:w="678" w:type="dxa"/>
          </w:tcPr>
          <w:p w14:paraId="34785A03"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821EEE6" w14:textId="77777777" w:rsidR="00C614AE" w:rsidRDefault="00C614AE">
            <w:pPr>
              <w:pStyle w:val="TH"/>
              <w:spacing w:after="60"/>
              <w:rPr>
                <w:b w:val="0"/>
              </w:rPr>
            </w:pPr>
          </w:p>
        </w:tc>
        <w:tc>
          <w:tcPr>
            <w:tcW w:w="538" w:type="dxa"/>
          </w:tcPr>
          <w:p w14:paraId="18D69DD0"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7C70E723" w14:textId="77777777" w:rsidR="00C614AE" w:rsidRDefault="00C614AE">
            <w:pPr>
              <w:pStyle w:val="TH"/>
              <w:spacing w:after="60"/>
              <w:rPr>
                <w:b w:val="0"/>
              </w:rPr>
            </w:pPr>
          </w:p>
        </w:tc>
        <w:tc>
          <w:tcPr>
            <w:tcW w:w="678" w:type="dxa"/>
          </w:tcPr>
          <w:p w14:paraId="12601ADC"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BF32831" w14:textId="77777777" w:rsidR="00C614AE" w:rsidRDefault="00C614AE">
            <w:pPr>
              <w:pStyle w:val="TH"/>
              <w:spacing w:after="60"/>
              <w:rPr>
                <w:b w:val="0"/>
              </w:rPr>
            </w:pPr>
          </w:p>
        </w:tc>
        <w:tc>
          <w:tcPr>
            <w:tcW w:w="678" w:type="dxa"/>
          </w:tcPr>
          <w:p w14:paraId="0A59911B" w14:textId="77777777" w:rsidR="00C614AE" w:rsidRDefault="00C614AE">
            <w:pPr>
              <w:pStyle w:val="TH"/>
              <w:spacing w:after="60"/>
              <w:rPr>
                <w:b w:val="0"/>
              </w:rPr>
            </w:pPr>
            <w:r>
              <w:rPr>
                <w:b w:val="0"/>
              </w:rPr>
              <w:t>PRN</w:t>
            </w:r>
          </w:p>
          <w:p w14:paraId="29208038"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5EE39BCA" w14:textId="77777777" w:rsidR="00C614AE" w:rsidRDefault="00C614AE">
            <w:pPr>
              <w:pStyle w:val="TH"/>
              <w:spacing w:after="60"/>
              <w:rPr>
                <w:b w:val="0"/>
              </w:rPr>
            </w:pPr>
          </w:p>
        </w:tc>
        <w:tc>
          <w:tcPr>
            <w:tcW w:w="678" w:type="dxa"/>
          </w:tcPr>
          <w:p w14:paraId="5CDC7E1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1DEB6F7" w14:textId="77777777" w:rsidR="00C614AE" w:rsidRDefault="00C614AE">
            <w:pPr>
              <w:pStyle w:val="TH"/>
              <w:spacing w:after="60"/>
              <w:rPr>
                <w:b w:val="0"/>
              </w:rPr>
            </w:pPr>
          </w:p>
        </w:tc>
      </w:tr>
      <w:tr w:rsidR="00C614AE" w14:paraId="060AE145" w14:textId="77777777">
        <w:tc>
          <w:tcPr>
            <w:tcW w:w="678" w:type="dxa"/>
          </w:tcPr>
          <w:p w14:paraId="1CC555B4"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9759475" w14:textId="77777777" w:rsidR="00C614AE" w:rsidRDefault="00C614AE">
            <w:pPr>
              <w:pStyle w:val="TH"/>
              <w:spacing w:after="60"/>
              <w:rPr>
                <w:b w:val="0"/>
              </w:rPr>
            </w:pPr>
          </w:p>
        </w:tc>
        <w:tc>
          <w:tcPr>
            <w:tcW w:w="678" w:type="dxa"/>
          </w:tcPr>
          <w:p w14:paraId="0ECD43F1"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3B43C8E" w14:textId="77777777" w:rsidR="00C614AE" w:rsidRDefault="00C614AE">
            <w:pPr>
              <w:pStyle w:val="TH"/>
              <w:spacing w:after="60"/>
              <w:rPr>
                <w:b w:val="0"/>
              </w:rPr>
            </w:pPr>
          </w:p>
        </w:tc>
        <w:tc>
          <w:tcPr>
            <w:tcW w:w="678" w:type="dxa"/>
          </w:tcPr>
          <w:p w14:paraId="648402C7"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376B7B6A" w14:textId="77777777" w:rsidR="00C614AE" w:rsidRDefault="00C614AE">
            <w:pPr>
              <w:pStyle w:val="TH"/>
              <w:spacing w:after="60"/>
              <w:rPr>
                <w:b w:val="0"/>
              </w:rPr>
            </w:pPr>
          </w:p>
        </w:tc>
        <w:tc>
          <w:tcPr>
            <w:tcW w:w="538" w:type="dxa"/>
          </w:tcPr>
          <w:p w14:paraId="316A534C"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570A5084" w14:textId="77777777" w:rsidR="00C614AE" w:rsidRDefault="00C614AE">
            <w:pPr>
              <w:pStyle w:val="TH"/>
              <w:spacing w:after="60"/>
              <w:rPr>
                <w:b w:val="0"/>
              </w:rPr>
            </w:pPr>
          </w:p>
        </w:tc>
        <w:tc>
          <w:tcPr>
            <w:tcW w:w="678" w:type="dxa"/>
          </w:tcPr>
          <w:p w14:paraId="41BFC3DA"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4C94B3F" w14:textId="77777777" w:rsidR="00C614AE" w:rsidRDefault="00C614AE">
            <w:pPr>
              <w:pStyle w:val="TH"/>
              <w:spacing w:after="60"/>
              <w:rPr>
                <w:b w:val="0"/>
              </w:rPr>
            </w:pPr>
          </w:p>
        </w:tc>
        <w:tc>
          <w:tcPr>
            <w:tcW w:w="678" w:type="dxa"/>
          </w:tcPr>
          <w:p w14:paraId="6958B3E8" w14:textId="77777777" w:rsidR="00C614AE" w:rsidRDefault="00C614AE">
            <w:pPr>
              <w:pStyle w:val="TH"/>
              <w:spacing w:after="60"/>
              <w:rPr>
                <w:b w:val="0"/>
              </w:rPr>
            </w:pPr>
            <w:r>
              <w:rPr>
                <w:b w:val="0"/>
              </w:rPr>
              <w:t>PRN ack</w:t>
            </w:r>
          </w:p>
          <w:p w14:paraId="0AFACD96"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52ADA219" w14:textId="77777777" w:rsidR="00C614AE" w:rsidRDefault="00C614AE">
            <w:pPr>
              <w:pStyle w:val="TH"/>
              <w:spacing w:after="60"/>
              <w:rPr>
                <w:b w:val="0"/>
              </w:rPr>
            </w:pPr>
          </w:p>
        </w:tc>
        <w:tc>
          <w:tcPr>
            <w:tcW w:w="678" w:type="dxa"/>
          </w:tcPr>
          <w:p w14:paraId="6A30722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F98DAB3" w14:textId="77777777" w:rsidR="00C614AE" w:rsidRDefault="00C614AE">
            <w:pPr>
              <w:pStyle w:val="TH"/>
              <w:spacing w:after="60"/>
              <w:rPr>
                <w:b w:val="0"/>
              </w:rPr>
            </w:pPr>
          </w:p>
        </w:tc>
      </w:tr>
      <w:tr w:rsidR="00C614AE" w14:paraId="1D9F0992" w14:textId="77777777">
        <w:tc>
          <w:tcPr>
            <w:tcW w:w="678" w:type="dxa"/>
          </w:tcPr>
          <w:p w14:paraId="6A70B82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156ABAF" w14:textId="77777777" w:rsidR="00C614AE" w:rsidRDefault="00C614AE">
            <w:pPr>
              <w:pStyle w:val="TH"/>
              <w:spacing w:after="60"/>
              <w:rPr>
                <w:b w:val="0"/>
              </w:rPr>
            </w:pPr>
          </w:p>
        </w:tc>
        <w:tc>
          <w:tcPr>
            <w:tcW w:w="678" w:type="dxa"/>
          </w:tcPr>
          <w:p w14:paraId="75050C6C"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DBA7FBF" w14:textId="77777777" w:rsidR="00C614AE" w:rsidRDefault="00C614AE">
            <w:pPr>
              <w:pStyle w:val="TH"/>
              <w:spacing w:after="60"/>
              <w:rPr>
                <w:b w:val="0"/>
              </w:rPr>
            </w:pPr>
          </w:p>
        </w:tc>
        <w:tc>
          <w:tcPr>
            <w:tcW w:w="678" w:type="dxa"/>
          </w:tcPr>
          <w:p w14:paraId="56C3B926"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2DA2BCD3" w14:textId="77777777" w:rsidR="00C614AE" w:rsidRDefault="00C614AE">
            <w:pPr>
              <w:pStyle w:val="TH"/>
              <w:spacing w:after="60"/>
              <w:rPr>
                <w:b w:val="0"/>
              </w:rPr>
            </w:pPr>
          </w:p>
        </w:tc>
        <w:tc>
          <w:tcPr>
            <w:tcW w:w="538" w:type="dxa"/>
          </w:tcPr>
          <w:p w14:paraId="5732B235"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4EEB8700" w14:textId="77777777" w:rsidR="00C614AE" w:rsidRDefault="00C614AE">
            <w:pPr>
              <w:pStyle w:val="TH"/>
              <w:spacing w:after="60"/>
              <w:rPr>
                <w:b w:val="0"/>
              </w:rPr>
            </w:pPr>
          </w:p>
        </w:tc>
        <w:tc>
          <w:tcPr>
            <w:tcW w:w="678" w:type="dxa"/>
          </w:tcPr>
          <w:p w14:paraId="3CA6EC7B" w14:textId="77777777" w:rsidR="00C614AE" w:rsidRDefault="00C614AE">
            <w:pPr>
              <w:pStyle w:val="TH"/>
              <w:spacing w:after="60"/>
              <w:rPr>
                <w:b w:val="0"/>
              </w:rPr>
            </w:pPr>
            <w:r>
              <w:rPr>
                <w:b w:val="0"/>
              </w:rPr>
              <w:t>SRI ack</w:t>
            </w:r>
          </w:p>
          <w:p w14:paraId="6ACB1095"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0B482589" w14:textId="77777777" w:rsidR="00C614AE" w:rsidRDefault="00C614AE">
            <w:pPr>
              <w:pStyle w:val="TH"/>
              <w:spacing w:after="60"/>
              <w:rPr>
                <w:b w:val="0"/>
              </w:rPr>
            </w:pPr>
          </w:p>
        </w:tc>
        <w:tc>
          <w:tcPr>
            <w:tcW w:w="678" w:type="dxa"/>
          </w:tcPr>
          <w:p w14:paraId="69D4A08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D2052BC" w14:textId="77777777" w:rsidR="00C614AE" w:rsidRDefault="00C614AE">
            <w:pPr>
              <w:pStyle w:val="TH"/>
              <w:spacing w:after="60"/>
              <w:rPr>
                <w:b w:val="0"/>
              </w:rPr>
            </w:pPr>
          </w:p>
        </w:tc>
        <w:tc>
          <w:tcPr>
            <w:tcW w:w="678" w:type="dxa"/>
          </w:tcPr>
          <w:p w14:paraId="7C12C664"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751F132" w14:textId="77777777" w:rsidR="00C614AE" w:rsidRDefault="00C614AE">
            <w:pPr>
              <w:pStyle w:val="TH"/>
              <w:spacing w:after="60"/>
              <w:rPr>
                <w:b w:val="0"/>
              </w:rPr>
            </w:pPr>
          </w:p>
        </w:tc>
      </w:tr>
      <w:tr w:rsidR="00C614AE" w14:paraId="46650FEC" w14:textId="77777777">
        <w:tc>
          <w:tcPr>
            <w:tcW w:w="678" w:type="dxa"/>
          </w:tcPr>
          <w:p w14:paraId="793EE9FF"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DA3D22B" w14:textId="77777777" w:rsidR="00C614AE" w:rsidRDefault="00C614AE">
            <w:pPr>
              <w:pStyle w:val="TH"/>
              <w:spacing w:after="60"/>
              <w:rPr>
                <w:b w:val="0"/>
              </w:rPr>
            </w:pPr>
          </w:p>
        </w:tc>
        <w:tc>
          <w:tcPr>
            <w:tcW w:w="678" w:type="dxa"/>
          </w:tcPr>
          <w:p w14:paraId="10C2C99D"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BBD479B" w14:textId="77777777" w:rsidR="00C614AE" w:rsidRDefault="00C614AE">
            <w:pPr>
              <w:pStyle w:val="TH"/>
              <w:spacing w:after="60"/>
              <w:rPr>
                <w:b w:val="0"/>
              </w:rPr>
            </w:pPr>
          </w:p>
        </w:tc>
        <w:tc>
          <w:tcPr>
            <w:tcW w:w="678" w:type="dxa"/>
          </w:tcPr>
          <w:p w14:paraId="4770C84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CC0CDEC" w14:textId="77777777" w:rsidR="00C614AE" w:rsidRDefault="00C614AE">
            <w:pPr>
              <w:pStyle w:val="TH"/>
              <w:spacing w:after="60"/>
              <w:rPr>
                <w:b w:val="0"/>
              </w:rPr>
            </w:pPr>
          </w:p>
        </w:tc>
        <w:tc>
          <w:tcPr>
            <w:tcW w:w="538" w:type="dxa"/>
          </w:tcPr>
          <w:p w14:paraId="1BA8A70F"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301DB980" w14:textId="77777777" w:rsidR="00C614AE" w:rsidRDefault="00C614AE">
            <w:pPr>
              <w:pStyle w:val="TH"/>
              <w:spacing w:after="60"/>
              <w:rPr>
                <w:b w:val="0"/>
              </w:rPr>
            </w:pPr>
          </w:p>
        </w:tc>
        <w:tc>
          <w:tcPr>
            <w:tcW w:w="3390" w:type="dxa"/>
            <w:gridSpan w:val="5"/>
          </w:tcPr>
          <w:p w14:paraId="7F622F2D" w14:textId="77777777" w:rsidR="00C614AE" w:rsidRDefault="00C614AE">
            <w:pPr>
              <w:pStyle w:val="TH"/>
              <w:spacing w:after="60"/>
              <w:rPr>
                <w:b w:val="0"/>
              </w:rPr>
            </w:pPr>
            <w:r>
              <w:rPr>
                <w:b w:val="0"/>
              </w:rPr>
              <w:t>IAM</w:t>
            </w:r>
          </w:p>
          <w:p w14:paraId="74B8BCB8"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6E2CC3EB" w14:textId="77777777" w:rsidR="00C614AE" w:rsidRDefault="00C614AE">
            <w:pPr>
              <w:pStyle w:val="TH"/>
              <w:spacing w:after="60"/>
              <w:rPr>
                <w:b w:val="0"/>
              </w:rPr>
            </w:pPr>
          </w:p>
        </w:tc>
      </w:tr>
      <w:tr w:rsidR="00C614AE" w14:paraId="14AEAF2A" w14:textId="77777777">
        <w:tc>
          <w:tcPr>
            <w:tcW w:w="678" w:type="dxa"/>
          </w:tcPr>
          <w:p w14:paraId="2E20ACD3"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3692D732" w14:textId="77777777" w:rsidR="00C614AE" w:rsidRDefault="00C614AE">
            <w:pPr>
              <w:pStyle w:val="TH"/>
              <w:spacing w:after="60"/>
              <w:rPr>
                <w:b w:val="0"/>
              </w:rPr>
            </w:pPr>
          </w:p>
        </w:tc>
        <w:tc>
          <w:tcPr>
            <w:tcW w:w="678" w:type="dxa"/>
          </w:tcPr>
          <w:p w14:paraId="3A566A03"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202DCE8E" w14:textId="77777777" w:rsidR="00C614AE" w:rsidRDefault="00C614AE">
            <w:pPr>
              <w:pStyle w:val="TH"/>
              <w:spacing w:after="60"/>
              <w:rPr>
                <w:b w:val="0"/>
              </w:rPr>
            </w:pPr>
          </w:p>
        </w:tc>
        <w:tc>
          <w:tcPr>
            <w:tcW w:w="678" w:type="dxa"/>
          </w:tcPr>
          <w:p w14:paraId="1859F2C8"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4DC3AA4A" w14:textId="77777777" w:rsidR="00C614AE" w:rsidRDefault="00C614AE">
            <w:pPr>
              <w:pStyle w:val="TH"/>
              <w:spacing w:after="60"/>
              <w:rPr>
                <w:b w:val="0"/>
              </w:rPr>
            </w:pPr>
          </w:p>
        </w:tc>
        <w:tc>
          <w:tcPr>
            <w:tcW w:w="538" w:type="dxa"/>
          </w:tcPr>
          <w:p w14:paraId="6668A53C" w14:textId="77777777" w:rsidR="00C614AE" w:rsidRDefault="00C614AE">
            <w:pPr>
              <w:pStyle w:val="TH"/>
              <w:spacing w:after="60"/>
              <w:rPr>
                <w:b w:val="0"/>
              </w:rPr>
            </w:pPr>
          </w:p>
        </w:tc>
        <w:tc>
          <w:tcPr>
            <w:tcW w:w="818" w:type="dxa"/>
            <w:tcBorders>
              <w:left w:val="single" w:sz="6" w:space="0" w:color="auto"/>
              <w:bottom w:val="single" w:sz="6" w:space="0" w:color="auto"/>
              <w:right w:val="single" w:sz="6" w:space="0" w:color="auto"/>
            </w:tcBorders>
            <w:shd w:val="pct10" w:color="auto" w:fill="auto"/>
          </w:tcPr>
          <w:p w14:paraId="5797CC28" w14:textId="77777777" w:rsidR="00C614AE" w:rsidRDefault="00C614AE">
            <w:pPr>
              <w:pStyle w:val="TH"/>
              <w:spacing w:after="60"/>
              <w:rPr>
                <w:b w:val="0"/>
              </w:rPr>
            </w:pPr>
          </w:p>
        </w:tc>
        <w:tc>
          <w:tcPr>
            <w:tcW w:w="678" w:type="dxa"/>
          </w:tcPr>
          <w:p w14:paraId="758000CE"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4AABDCB7" w14:textId="77777777" w:rsidR="00C614AE" w:rsidRDefault="00C614AE">
            <w:pPr>
              <w:pStyle w:val="TH"/>
              <w:spacing w:after="60"/>
              <w:rPr>
                <w:b w:val="0"/>
              </w:rPr>
            </w:pPr>
          </w:p>
        </w:tc>
        <w:tc>
          <w:tcPr>
            <w:tcW w:w="678" w:type="dxa"/>
          </w:tcPr>
          <w:p w14:paraId="3E3F3850"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1A603B1E" w14:textId="77777777" w:rsidR="00C614AE" w:rsidRDefault="00C614AE">
            <w:pPr>
              <w:pStyle w:val="TH"/>
              <w:spacing w:after="60"/>
              <w:rPr>
                <w:b w:val="0"/>
              </w:rPr>
            </w:pPr>
          </w:p>
        </w:tc>
        <w:tc>
          <w:tcPr>
            <w:tcW w:w="678" w:type="dxa"/>
          </w:tcPr>
          <w:p w14:paraId="78C8B082"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4628576C" w14:textId="77777777" w:rsidR="00C614AE" w:rsidRDefault="00C614AE">
            <w:pPr>
              <w:pStyle w:val="TH"/>
              <w:spacing w:after="60"/>
              <w:rPr>
                <w:b w:val="0"/>
              </w:rPr>
            </w:pPr>
          </w:p>
        </w:tc>
      </w:tr>
    </w:tbl>
    <w:p w14:paraId="0C82AB70" w14:textId="77777777" w:rsidR="00C614AE" w:rsidRDefault="00C614AE">
      <w:pPr>
        <w:pStyle w:val="TF"/>
      </w:pPr>
      <w:r>
        <w:t>Figure A.2.1</w:t>
      </w:r>
    </w:p>
    <w:p w14:paraId="0BF79E9D" w14:textId="77777777" w:rsidR="00C614AE" w:rsidRDefault="00C614AE">
      <w:pPr>
        <w:pStyle w:val="TH"/>
      </w:pPr>
      <w:r>
        <w:lastRenderedPageBreak/>
        <w:t>Figure A.2.2 shows the information flow for unsuccessful QoHR (unallocated number).</w:t>
      </w:r>
    </w:p>
    <w:tbl>
      <w:tblPr>
        <w:tblW w:w="0" w:type="auto"/>
        <w:tblLayout w:type="fixed"/>
        <w:tblCellMar>
          <w:left w:w="70" w:type="dxa"/>
          <w:right w:w="70" w:type="dxa"/>
        </w:tblCellMar>
        <w:tblLook w:val="0000" w:firstRow="0" w:lastRow="0" w:firstColumn="0" w:lastColumn="0" w:noHBand="0" w:noVBand="0"/>
      </w:tblPr>
      <w:tblGrid>
        <w:gridCol w:w="1582"/>
        <w:gridCol w:w="1582"/>
        <w:gridCol w:w="1582"/>
        <w:gridCol w:w="1582"/>
        <w:gridCol w:w="1582"/>
        <w:gridCol w:w="1582"/>
      </w:tblGrid>
      <w:tr w:rsidR="00C614AE" w14:paraId="76907CBF" w14:textId="77777777">
        <w:tc>
          <w:tcPr>
            <w:tcW w:w="1582" w:type="dxa"/>
          </w:tcPr>
          <w:p w14:paraId="358CA5FB" w14:textId="77777777" w:rsidR="00C614AE" w:rsidRDefault="00C614AE">
            <w:pPr>
              <w:pStyle w:val="TH"/>
              <w:rPr>
                <w:b w:val="0"/>
              </w:rPr>
            </w:pPr>
          </w:p>
        </w:tc>
        <w:tc>
          <w:tcPr>
            <w:tcW w:w="7910" w:type="dxa"/>
            <w:gridSpan w:val="5"/>
            <w:tcBorders>
              <w:top w:val="single" w:sz="6" w:space="0" w:color="auto"/>
              <w:left w:val="single" w:sz="6" w:space="0" w:color="auto"/>
              <w:bottom w:val="single" w:sz="6" w:space="0" w:color="auto"/>
              <w:right w:val="single" w:sz="6" w:space="0" w:color="auto"/>
            </w:tcBorders>
          </w:tcPr>
          <w:p w14:paraId="6FC869D1" w14:textId="77777777" w:rsidR="00C614AE" w:rsidRDefault="00C614AE">
            <w:pPr>
              <w:pStyle w:val="TH"/>
            </w:pPr>
            <w:r>
              <w:t>Number range holder network</w:t>
            </w:r>
          </w:p>
        </w:tc>
      </w:tr>
      <w:tr w:rsidR="00C614AE" w14:paraId="3E348E90" w14:textId="77777777">
        <w:tc>
          <w:tcPr>
            <w:tcW w:w="1582" w:type="dxa"/>
          </w:tcPr>
          <w:p w14:paraId="200E951D" w14:textId="77777777" w:rsidR="00C614AE" w:rsidRDefault="00C614AE">
            <w:pPr>
              <w:pStyle w:val="TH"/>
              <w:spacing w:after="60"/>
              <w:rPr>
                <w:b w:val="0"/>
              </w:rPr>
            </w:pPr>
          </w:p>
        </w:tc>
        <w:tc>
          <w:tcPr>
            <w:tcW w:w="1582" w:type="dxa"/>
          </w:tcPr>
          <w:p w14:paraId="6A7B3866" w14:textId="77777777" w:rsidR="00C614AE" w:rsidRDefault="00C614AE">
            <w:pPr>
              <w:pStyle w:val="TH"/>
              <w:spacing w:after="60"/>
              <w:rPr>
                <w:b w:val="0"/>
              </w:rPr>
            </w:pPr>
            <w:r>
              <w:rPr>
                <w:b w:val="0"/>
              </w:rPr>
              <w:t>GMSC</w:t>
            </w:r>
          </w:p>
        </w:tc>
        <w:tc>
          <w:tcPr>
            <w:tcW w:w="1582" w:type="dxa"/>
          </w:tcPr>
          <w:p w14:paraId="142F8A1B" w14:textId="77777777" w:rsidR="00C614AE" w:rsidRDefault="00C614AE">
            <w:pPr>
              <w:pStyle w:val="TH"/>
              <w:spacing w:after="60"/>
              <w:rPr>
                <w:b w:val="0"/>
              </w:rPr>
            </w:pPr>
          </w:p>
        </w:tc>
        <w:tc>
          <w:tcPr>
            <w:tcW w:w="1582" w:type="dxa"/>
          </w:tcPr>
          <w:p w14:paraId="7ED1FA9B" w14:textId="77777777" w:rsidR="00C614AE" w:rsidRDefault="00C614AE">
            <w:pPr>
              <w:pStyle w:val="TH"/>
              <w:spacing w:after="60"/>
              <w:rPr>
                <w:b w:val="0"/>
              </w:rPr>
            </w:pPr>
            <w:r>
              <w:rPr>
                <w:b w:val="0"/>
              </w:rPr>
              <w:t>HLR</w:t>
            </w:r>
          </w:p>
        </w:tc>
        <w:tc>
          <w:tcPr>
            <w:tcW w:w="1582" w:type="dxa"/>
          </w:tcPr>
          <w:p w14:paraId="5888137A" w14:textId="77777777" w:rsidR="00C614AE" w:rsidRDefault="00C614AE">
            <w:pPr>
              <w:pStyle w:val="TH"/>
              <w:spacing w:after="60"/>
              <w:rPr>
                <w:b w:val="0"/>
              </w:rPr>
            </w:pPr>
          </w:p>
        </w:tc>
        <w:tc>
          <w:tcPr>
            <w:tcW w:w="1582" w:type="dxa"/>
          </w:tcPr>
          <w:p w14:paraId="7760233B" w14:textId="77777777" w:rsidR="00C614AE" w:rsidRDefault="00C614AE">
            <w:pPr>
              <w:pStyle w:val="TH"/>
              <w:spacing w:after="60"/>
              <w:rPr>
                <w:b w:val="0"/>
              </w:rPr>
            </w:pPr>
            <w:r>
              <w:rPr>
                <w:b w:val="0"/>
              </w:rPr>
              <w:t>NPDB</w:t>
            </w:r>
          </w:p>
        </w:tc>
      </w:tr>
      <w:tr w:rsidR="00C614AE" w14:paraId="55BA36F6" w14:textId="77777777">
        <w:tc>
          <w:tcPr>
            <w:tcW w:w="1582" w:type="dxa"/>
          </w:tcPr>
          <w:p w14:paraId="014DF52C" w14:textId="77777777" w:rsidR="00C614AE" w:rsidRDefault="00C614AE">
            <w:pPr>
              <w:pStyle w:val="TH"/>
              <w:spacing w:after="60"/>
              <w:rPr>
                <w:b w:val="0"/>
              </w:rPr>
            </w:pPr>
            <w:r>
              <w:rPr>
                <w:b w:val="0"/>
              </w:rPr>
              <w:t>IAM</w:t>
            </w:r>
          </w:p>
          <w:p w14:paraId="26C337B5" w14:textId="77777777" w:rsidR="00C614AE" w:rsidRDefault="00C614AE">
            <w:pPr>
              <w:pStyle w:val="TH"/>
              <w:spacing w:after="60"/>
              <w:rPr>
                <w:b w:val="0"/>
              </w:rPr>
            </w:pPr>
            <w:r>
              <w:rPr>
                <w:b w:val="0"/>
              </w:rPr>
              <w:t>-----------------</w:t>
            </w:r>
            <w:r>
              <w:rPr>
                <w:b w:val="0"/>
                <w:noProof/>
              </w:rPr>
              <w:sym w:font="Wingdings" w:char="F0E0"/>
            </w:r>
          </w:p>
        </w:tc>
        <w:tc>
          <w:tcPr>
            <w:tcW w:w="1582" w:type="dxa"/>
            <w:tcBorders>
              <w:top w:val="single" w:sz="6" w:space="0" w:color="auto"/>
              <w:left w:val="single" w:sz="6" w:space="0" w:color="auto"/>
              <w:right w:val="single" w:sz="6" w:space="0" w:color="auto"/>
            </w:tcBorders>
            <w:shd w:val="pct10" w:color="auto" w:fill="auto"/>
          </w:tcPr>
          <w:p w14:paraId="2A3CE05D" w14:textId="77777777" w:rsidR="00C614AE" w:rsidRDefault="00C614AE">
            <w:pPr>
              <w:pStyle w:val="TH"/>
              <w:spacing w:after="60"/>
              <w:rPr>
                <w:b w:val="0"/>
              </w:rPr>
            </w:pPr>
          </w:p>
        </w:tc>
        <w:tc>
          <w:tcPr>
            <w:tcW w:w="1582" w:type="dxa"/>
          </w:tcPr>
          <w:p w14:paraId="7C782B4F" w14:textId="77777777" w:rsidR="00C614AE" w:rsidRDefault="00C614AE">
            <w:pPr>
              <w:pStyle w:val="TH"/>
              <w:spacing w:after="60"/>
              <w:rPr>
                <w:b w:val="0"/>
              </w:rPr>
            </w:pPr>
          </w:p>
        </w:tc>
        <w:tc>
          <w:tcPr>
            <w:tcW w:w="1582" w:type="dxa"/>
            <w:tcBorders>
              <w:top w:val="single" w:sz="6" w:space="0" w:color="auto"/>
              <w:left w:val="single" w:sz="6" w:space="0" w:color="auto"/>
              <w:right w:val="single" w:sz="6" w:space="0" w:color="auto"/>
            </w:tcBorders>
            <w:shd w:val="pct10" w:color="auto" w:fill="auto"/>
          </w:tcPr>
          <w:p w14:paraId="29225DE4" w14:textId="77777777" w:rsidR="00C614AE" w:rsidRDefault="00C614AE">
            <w:pPr>
              <w:pStyle w:val="TH"/>
              <w:spacing w:after="60"/>
              <w:rPr>
                <w:b w:val="0"/>
              </w:rPr>
            </w:pPr>
          </w:p>
        </w:tc>
        <w:tc>
          <w:tcPr>
            <w:tcW w:w="1582" w:type="dxa"/>
          </w:tcPr>
          <w:p w14:paraId="2678AA27" w14:textId="77777777" w:rsidR="00C614AE" w:rsidRDefault="00C614AE">
            <w:pPr>
              <w:pStyle w:val="TH"/>
              <w:spacing w:after="60"/>
              <w:rPr>
                <w:b w:val="0"/>
              </w:rPr>
            </w:pPr>
          </w:p>
        </w:tc>
        <w:tc>
          <w:tcPr>
            <w:tcW w:w="1582" w:type="dxa"/>
            <w:tcBorders>
              <w:top w:val="single" w:sz="6" w:space="0" w:color="auto"/>
              <w:left w:val="single" w:sz="6" w:space="0" w:color="auto"/>
              <w:right w:val="single" w:sz="6" w:space="0" w:color="auto"/>
            </w:tcBorders>
            <w:shd w:val="pct10" w:color="auto" w:fill="auto"/>
          </w:tcPr>
          <w:p w14:paraId="7E246817" w14:textId="77777777" w:rsidR="00C614AE" w:rsidRDefault="00C614AE">
            <w:pPr>
              <w:pStyle w:val="TH"/>
              <w:spacing w:after="60"/>
              <w:rPr>
                <w:b w:val="0"/>
              </w:rPr>
            </w:pPr>
          </w:p>
        </w:tc>
      </w:tr>
      <w:tr w:rsidR="00C614AE" w14:paraId="668EAE5A" w14:textId="77777777">
        <w:tc>
          <w:tcPr>
            <w:tcW w:w="1582" w:type="dxa"/>
          </w:tcPr>
          <w:p w14:paraId="63DB57E7"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70C81F44" w14:textId="77777777" w:rsidR="00C614AE" w:rsidRDefault="00C614AE">
            <w:pPr>
              <w:pStyle w:val="TH"/>
              <w:spacing w:after="60"/>
              <w:rPr>
                <w:b w:val="0"/>
              </w:rPr>
            </w:pPr>
          </w:p>
        </w:tc>
        <w:tc>
          <w:tcPr>
            <w:tcW w:w="1582" w:type="dxa"/>
          </w:tcPr>
          <w:p w14:paraId="4864788D" w14:textId="77777777" w:rsidR="00C614AE" w:rsidRDefault="00C614AE">
            <w:pPr>
              <w:pStyle w:val="TH"/>
              <w:spacing w:after="60"/>
              <w:rPr>
                <w:b w:val="0"/>
              </w:rPr>
            </w:pPr>
            <w:r>
              <w:rPr>
                <w:b w:val="0"/>
              </w:rPr>
              <w:t>SRI</w:t>
            </w:r>
          </w:p>
          <w:p w14:paraId="51719502" w14:textId="77777777" w:rsidR="00C614AE" w:rsidRDefault="00C614AE">
            <w:pPr>
              <w:pStyle w:val="TH"/>
              <w:spacing w:after="60"/>
              <w:rPr>
                <w:b w:val="0"/>
              </w:rPr>
            </w:pPr>
            <w:r>
              <w:rPr>
                <w:b w:val="0"/>
              </w:rPr>
              <w:t>----------------</w:t>
            </w:r>
            <w:r>
              <w:rPr>
                <w:b w:val="0"/>
                <w:noProof/>
              </w:rPr>
              <w:sym w:font="Wingdings" w:char="F0E0"/>
            </w:r>
          </w:p>
        </w:tc>
        <w:tc>
          <w:tcPr>
            <w:tcW w:w="1582" w:type="dxa"/>
            <w:tcBorders>
              <w:left w:val="single" w:sz="6" w:space="0" w:color="auto"/>
              <w:right w:val="single" w:sz="6" w:space="0" w:color="auto"/>
            </w:tcBorders>
            <w:shd w:val="pct10" w:color="auto" w:fill="auto"/>
          </w:tcPr>
          <w:p w14:paraId="0D6E5B20" w14:textId="77777777" w:rsidR="00C614AE" w:rsidRDefault="00C614AE">
            <w:pPr>
              <w:pStyle w:val="TH"/>
              <w:spacing w:after="60"/>
              <w:rPr>
                <w:b w:val="0"/>
              </w:rPr>
            </w:pPr>
          </w:p>
        </w:tc>
        <w:tc>
          <w:tcPr>
            <w:tcW w:w="1582" w:type="dxa"/>
          </w:tcPr>
          <w:p w14:paraId="5DAA9598"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7439C02F" w14:textId="77777777" w:rsidR="00C614AE" w:rsidRDefault="00C614AE">
            <w:pPr>
              <w:pStyle w:val="TH"/>
              <w:spacing w:after="60"/>
              <w:rPr>
                <w:b w:val="0"/>
              </w:rPr>
            </w:pPr>
          </w:p>
        </w:tc>
      </w:tr>
      <w:tr w:rsidR="00C614AE" w14:paraId="3D08B30A" w14:textId="77777777">
        <w:tc>
          <w:tcPr>
            <w:tcW w:w="1582" w:type="dxa"/>
          </w:tcPr>
          <w:p w14:paraId="0AC3A677"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0ED5C8B3" w14:textId="77777777" w:rsidR="00C614AE" w:rsidRDefault="00C614AE">
            <w:pPr>
              <w:pStyle w:val="TH"/>
              <w:spacing w:after="60"/>
              <w:rPr>
                <w:b w:val="0"/>
              </w:rPr>
            </w:pPr>
          </w:p>
        </w:tc>
        <w:tc>
          <w:tcPr>
            <w:tcW w:w="1582" w:type="dxa"/>
          </w:tcPr>
          <w:p w14:paraId="3A81279C" w14:textId="77777777" w:rsidR="00C614AE" w:rsidRDefault="00C614AE">
            <w:pPr>
              <w:pStyle w:val="TH"/>
              <w:spacing w:after="60"/>
              <w:rPr>
                <w:b w:val="0"/>
              </w:rPr>
            </w:pPr>
            <w:r>
              <w:rPr>
                <w:b w:val="0"/>
              </w:rPr>
              <w:t>negative result</w:t>
            </w:r>
          </w:p>
          <w:p w14:paraId="07D96870" w14:textId="77777777" w:rsidR="00C614AE" w:rsidRDefault="00C614AE">
            <w:pPr>
              <w:pStyle w:val="TH"/>
              <w:spacing w:after="60"/>
              <w:rPr>
                <w:b w:val="0"/>
              </w:rPr>
            </w:pPr>
            <w:r>
              <w:rPr>
                <w:b w:val="0"/>
                <w:noProof/>
              </w:rPr>
              <w:sym w:font="Wingdings" w:char="F0DF"/>
            </w:r>
            <w:r>
              <w:rPr>
                <w:b w:val="0"/>
              </w:rPr>
              <w:t>----------------</w:t>
            </w:r>
          </w:p>
        </w:tc>
        <w:tc>
          <w:tcPr>
            <w:tcW w:w="1582" w:type="dxa"/>
            <w:tcBorders>
              <w:left w:val="single" w:sz="6" w:space="0" w:color="auto"/>
              <w:right w:val="single" w:sz="6" w:space="0" w:color="auto"/>
            </w:tcBorders>
            <w:shd w:val="pct10" w:color="auto" w:fill="auto"/>
          </w:tcPr>
          <w:p w14:paraId="3A883F38" w14:textId="77777777" w:rsidR="00C614AE" w:rsidRDefault="00C614AE">
            <w:pPr>
              <w:pStyle w:val="TH"/>
              <w:spacing w:after="60"/>
              <w:rPr>
                <w:b w:val="0"/>
              </w:rPr>
            </w:pPr>
          </w:p>
        </w:tc>
        <w:tc>
          <w:tcPr>
            <w:tcW w:w="1582" w:type="dxa"/>
          </w:tcPr>
          <w:p w14:paraId="17EE1978"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2453C712" w14:textId="77777777" w:rsidR="00C614AE" w:rsidRDefault="00C614AE">
            <w:pPr>
              <w:pStyle w:val="TH"/>
              <w:spacing w:after="60"/>
              <w:rPr>
                <w:b w:val="0"/>
              </w:rPr>
            </w:pPr>
          </w:p>
        </w:tc>
      </w:tr>
      <w:tr w:rsidR="00C614AE" w14:paraId="420A3FB3" w14:textId="77777777">
        <w:tc>
          <w:tcPr>
            <w:tcW w:w="1582" w:type="dxa"/>
          </w:tcPr>
          <w:p w14:paraId="11C954A3"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73C0A80F" w14:textId="77777777" w:rsidR="00C614AE" w:rsidRDefault="00C614AE">
            <w:pPr>
              <w:pStyle w:val="TH"/>
              <w:spacing w:after="60"/>
              <w:rPr>
                <w:b w:val="0"/>
              </w:rPr>
            </w:pPr>
          </w:p>
        </w:tc>
        <w:tc>
          <w:tcPr>
            <w:tcW w:w="4746" w:type="dxa"/>
            <w:gridSpan w:val="3"/>
          </w:tcPr>
          <w:p w14:paraId="40FC4627" w14:textId="77777777" w:rsidR="00C614AE" w:rsidRDefault="00C614AE">
            <w:pPr>
              <w:pStyle w:val="TH"/>
              <w:spacing w:after="60"/>
              <w:rPr>
                <w:b w:val="0"/>
              </w:rPr>
            </w:pPr>
            <w:r>
              <w:rPr>
                <w:b w:val="0"/>
              </w:rPr>
              <w:t>"query"</w:t>
            </w:r>
          </w:p>
          <w:p w14:paraId="291C2601" w14:textId="77777777" w:rsidR="00C614AE" w:rsidRDefault="00C614AE">
            <w:pPr>
              <w:pStyle w:val="TH"/>
              <w:spacing w:after="60"/>
              <w:rPr>
                <w:b w:val="0"/>
              </w:rPr>
            </w:pPr>
            <w:r>
              <w:rPr>
                <w:b w:val="0"/>
              </w:rPr>
              <w:t>--------------------------------------------------------------</w:t>
            </w:r>
            <w:r>
              <w:rPr>
                <w:b w:val="0"/>
                <w:noProof/>
              </w:rPr>
              <w:sym w:font="Wingdings" w:char="F0E0"/>
            </w:r>
          </w:p>
        </w:tc>
        <w:tc>
          <w:tcPr>
            <w:tcW w:w="1582" w:type="dxa"/>
            <w:tcBorders>
              <w:left w:val="single" w:sz="6" w:space="0" w:color="auto"/>
              <w:right w:val="single" w:sz="6" w:space="0" w:color="auto"/>
            </w:tcBorders>
            <w:shd w:val="pct10" w:color="auto" w:fill="auto"/>
          </w:tcPr>
          <w:p w14:paraId="37EAB40E" w14:textId="77777777" w:rsidR="00C614AE" w:rsidRDefault="00C614AE">
            <w:pPr>
              <w:pStyle w:val="TH"/>
              <w:spacing w:after="60"/>
              <w:rPr>
                <w:b w:val="0"/>
              </w:rPr>
            </w:pPr>
          </w:p>
        </w:tc>
      </w:tr>
      <w:tr w:rsidR="00C614AE" w14:paraId="7F794560" w14:textId="77777777">
        <w:tc>
          <w:tcPr>
            <w:tcW w:w="1582" w:type="dxa"/>
          </w:tcPr>
          <w:p w14:paraId="1E3A7BDD"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44AE8BDA" w14:textId="77777777" w:rsidR="00C614AE" w:rsidRDefault="00C614AE">
            <w:pPr>
              <w:pStyle w:val="TH"/>
              <w:spacing w:after="60"/>
              <w:rPr>
                <w:b w:val="0"/>
              </w:rPr>
            </w:pPr>
          </w:p>
        </w:tc>
        <w:tc>
          <w:tcPr>
            <w:tcW w:w="4746" w:type="dxa"/>
            <w:gridSpan w:val="3"/>
          </w:tcPr>
          <w:p w14:paraId="7737F75E" w14:textId="77777777" w:rsidR="00C614AE" w:rsidRDefault="00C614AE">
            <w:pPr>
              <w:pStyle w:val="TH"/>
              <w:spacing w:after="60"/>
              <w:rPr>
                <w:b w:val="0"/>
              </w:rPr>
            </w:pPr>
            <w:r>
              <w:rPr>
                <w:b w:val="0"/>
              </w:rPr>
              <w:t>"result"</w:t>
            </w:r>
          </w:p>
          <w:p w14:paraId="3919D4CC" w14:textId="77777777" w:rsidR="00C614AE" w:rsidRDefault="00C614AE">
            <w:pPr>
              <w:pStyle w:val="TH"/>
              <w:spacing w:after="60"/>
              <w:rPr>
                <w:b w:val="0"/>
              </w:rPr>
            </w:pPr>
            <w:r>
              <w:rPr>
                <w:b w:val="0"/>
                <w:noProof/>
              </w:rPr>
              <w:sym w:font="Wingdings" w:char="F0DF"/>
            </w:r>
            <w:r>
              <w:rPr>
                <w:b w:val="0"/>
              </w:rPr>
              <w:t>--------------------------------------------------------------</w:t>
            </w:r>
          </w:p>
        </w:tc>
        <w:tc>
          <w:tcPr>
            <w:tcW w:w="1582" w:type="dxa"/>
            <w:tcBorders>
              <w:left w:val="single" w:sz="6" w:space="0" w:color="auto"/>
              <w:right w:val="single" w:sz="6" w:space="0" w:color="auto"/>
            </w:tcBorders>
            <w:shd w:val="pct10" w:color="auto" w:fill="auto"/>
          </w:tcPr>
          <w:p w14:paraId="2F05757F" w14:textId="77777777" w:rsidR="00C614AE" w:rsidRDefault="00C614AE">
            <w:pPr>
              <w:pStyle w:val="TH"/>
              <w:spacing w:after="60"/>
              <w:rPr>
                <w:b w:val="0"/>
              </w:rPr>
            </w:pPr>
          </w:p>
        </w:tc>
      </w:tr>
      <w:tr w:rsidR="00C614AE" w14:paraId="178D21AB" w14:textId="77777777">
        <w:tc>
          <w:tcPr>
            <w:tcW w:w="1582" w:type="dxa"/>
          </w:tcPr>
          <w:p w14:paraId="6A677593" w14:textId="77777777" w:rsidR="00C614AE" w:rsidRDefault="00C614AE">
            <w:pPr>
              <w:pStyle w:val="TH"/>
              <w:spacing w:after="60"/>
              <w:rPr>
                <w:b w:val="0"/>
              </w:rPr>
            </w:pPr>
            <w:r>
              <w:rPr>
                <w:b w:val="0"/>
              </w:rPr>
              <w:t>REL</w:t>
            </w:r>
          </w:p>
          <w:p w14:paraId="1E16726E" w14:textId="77777777" w:rsidR="00C614AE" w:rsidRDefault="00C614AE">
            <w:pPr>
              <w:pStyle w:val="TH"/>
              <w:spacing w:after="60"/>
              <w:rPr>
                <w:b w:val="0"/>
              </w:rPr>
            </w:pPr>
            <w:r>
              <w:rPr>
                <w:b w:val="0"/>
                <w:noProof/>
              </w:rPr>
              <w:sym w:font="Wingdings" w:char="F0DF"/>
            </w:r>
            <w:r>
              <w:rPr>
                <w:b w:val="0"/>
              </w:rPr>
              <w:t>----------------</w:t>
            </w:r>
          </w:p>
        </w:tc>
        <w:tc>
          <w:tcPr>
            <w:tcW w:w="1582" w:type="dxa"/>
            <w:tcBorders>
              <w:left w:val="single" w:sz="6" w:space="0" w:color="auto"/>
              <w:right w:val="single" w:sz="6" w:space="0" w:color="auto"/>
            </w:tcBorders>
            <w:shd w:val="pct10" w:color="auto" w:fill="auto"/>
          </w:tcPr>
          <w:p w14:paraId="5E309A42" w14:textId="77777777" w:rsidR="00C614AE" w:rsidRDefault="00C614AE">
            <w:pPr>
              <w:pStyle w:val="TH"/>
              <w:spacing w:after="60"/>
              <w:rPr>
                <w:b w:val="0"/>
              </w:rPr>
            </w:pPr>
          </w:p>
        </w:tc>
        <w:tc>
          <w:tcPr>
            <w:tcW w:w="1582" w:type="dxa"/>
          </w:tcPr>
          <w:p w14:paraId="099ACDF1"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12DB429D" w14:textId="77777777" w:rsidR="00C614AE" w:rsidRDefault="00C614AE">
            <w:pPr>
              <w:pStyle w:val="TH"/>
              <w:spacing w:after="60"/>
              <w:rPr>
                <w:b w:val="0"/>
              </w:rPr>
            </w:pPr>
          </w:p>
        </w:tc>
        <w:tc>
          <w:tcPr>
            <w:tcW w:w="1582" w:type="dxa"/>
          </w:tcPr>
          <w:p w14:paraId="00972D06"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42A6E432" w14:textId="77777777" w:rsidR="00C614AE" w:rsidRDefault="00C614AE">
            <w:pPr>
              <w:pStyle w:val="TH"/>
              <w:spacing w:after="60"/>
              <w:rPr>
                <w:b w:val="0"/>
              </w:rPr>
            </w:pPr>
          </w:p>
        </w:tc>
      </w:tr>
      <w:tr w:rsidR="00C614AE" w14:paraId="1ED90903" w14:textId="77777777">
        <w:tc>
          <w:tcPr>
            <w:tcW w:w="1582" w:type="dxa"/>
          </w:tcPr>
          <w:p w14:paraId="1C515159" w14:textId="77777777" w:rsidR="00C614AE" w:rsidRDefault="00C614AE">
            <w:pPr>
              <w:pStyle w:val="TH"/>
              <w:spacing w:after="60"/>
              <w:rPr>
                <w:b w:val="0"/>
              </w:rPr>
            </w:pPr>
          </w:p>
        </w:tc>
        <w:tc>
          <w:tcPr>
            <w:tcW w:w="1582" w:type="dxa"/>
            <w:tcBorders>
              <w:left w:val="single" w:sz="6" w:space="0" w:color="auto"/>
              <w:bottom w:val="single" w:sz="6" w:space="0" w:color="auto"/>
              <w:right w:val="single" w:sz="6" w:space="0" w:color="auto"/>
            </w:tcBorders>
            <w:shd w:val="pct10" w:color="auto" w:fill="auto"/>
          </w:tcPr>
          <w:p w14:paraId="76AA8DF5" w14:textId="77777777" w:rsidR="00C614AE" w:rsidRDefault="00C614AE">
            <w:pPr>
              <w:pStyle w:val="TH"/>
              <w:spacing w:after="60"/>
              <w:rPr>
                <w:b w:val="0"/>
              </w:rPr>
            </w:pPr>
          </w:p>
        </w:tc>
        <w:tc>
          <w:tcPr>
            <w:tcW w:w="1582" w:type="dxa"/>
          </w:tcPr>
          <w:p w14:paraId="0814ECEA" w14:textId="77777777" w:rsidR="00C614AE" w:rsidRDefault="00C614AE">
            <w:pPr>
              <w:pStyle w:val="TH"/>
              <w:spacing w:after="60"/>
              <w:rPr>
                <w:b w:val="0"/>
              </w:rPr>
            </w:pPr>
          </w:p>
        </w:tc>
        <w:tc>
          <w:tcPr>
            <w:tcW w:w="1582" w:type="dxa"/>
            <w:tcBorders>
              <w:left w:val="single" w:sz="6" w:space="0" w:color="auto"/>
              <w:bottom w:val="single" w:sz="6" w:space="0" w:color="auto"/>
              <w:right w:val="single" w:sz="6" w:space="0" w:color="auto"/>
            </w:tcBorders>
            <w:shd w:val="pct10" w:color="auto" w:fill="auto"/>
          </w:tcPr>
          <w:p w14:paraId="25D178B1" w14:textId="77777777" w:rsidR="00C614AE" w:rsidRDefault="00C614AE">
            <w:pPr>
              <w:pStyle w:val="TH"/>
              <w:spacing w:after="60"/>
              <w:rPr>
                <w:b w:val="0"/>
              </w:rPr>
            </w:pPr>
          </w:p>
        </w:tc>
        <w:tc>
          <w:tcPr>
            <w:tcW w:w="1582" w:type="dxa"/>
          </w:tcPr>
          <w:p w14:paraId="700FF42A" w14:textId="77777777" w:rsidR="00C614AE" w:rsidRDefault="00C614AE">
            <w:pPr>
              <w:pStyle w:val="TH"/>
              <w:spacing w:after="60"/>
              <w:rPr>
                <w:b w:val="0"/>
              </w:rPr>
            </w:pPr>
          </w:p>
        </w:tc>
        <w:tc>
          <w:tcPr>
            <w:tcW w:w="1582" w:type="dxa"/>
            <w:tcBorders>
              <w:left w:val="single" w:sz="6" w:space="0" w:color="auto"/>
              <w:bottom w:val="single" w:sz="6" w:space="0" w:color="auto"/>
              <w:right w:val="single" w:sz="6" w:space="0" w:color="auto"/>
            </w:tcBorders>
            <w:shd w:val="pct10" w:color="auto" w:fill="auto"/>
          </w:tcPr>
          <w:p w14:paraId="2F16F59B" w14:textId="77777777" w:rsidR="00C614AE" w:rsidRDefault="00C614AE">
            <w:pPr>
              <w:pStyle w:val="TH"/>
              <w:spacing w:after="60"/>
              <w:rPr>
                <w:b w:val="0"/>
              </w:rPr>
            </w:pPr>
          </w:p>
        </w:tc>
      </w:tr>
    </w:tbl>
    <w:p w14:paraId="073B796E" w14:textId="77777777" w:rsidR="00C614AE" w:rsidRDefault="00C614AE">
      <w:pPr>
        <w:pStyle w:val="TF"/>
      </w:pPr>
      <w:r>
        <w:t>Figure A.2.2</w:t>
      </w:r>
    </w:p>
    <w:p w14:paraId="0FAE336D" w14:textId="77777777" w:rsidR="00C614AE" w:rsidRDefault="00C614AE">
      <w:pPr>
        <w:pStyle w:val="TH"/>
      </w:pPr>
      <w:r>
        <w:lastRenderedPageBreak/>
        <w:t>Figure A.2.3 shows the information flow for successful TQoD.</w:t>
      </w:r>
    </w:p>
    <w:tbl>
      <w:tblPr>
        <w:tblW w:w="0" w:type="auto"/>
        <w:tblLayout w:type="fixed"/>
        <w:tblCellMar>
          <w:left w:w="70" w:type="dxa"/>
          <w:right w:w="70" w:type="dxa"/>
        </w:tblCellMar>
        <w:tblLook w:val="0000" w:firstRow="0" w:lastRow="0" w:firstColumn="0" w:lastColumn="0" w:noHBand="0" w:noVBand="0"/>
      </w:tblPr>
      <w:tblGrid>
        <w:gridCol w:w="678"/>
        <w:gridCol w:w="678"/>
        <w:gridCol w:w="678"/>
        <w:gridCol w:w="678"/>
        <w:gridCol w:w="678"/>
        <w:gridCol w:w="678"/>
        <w:gridCol w:w="538"/>
        <w:gridCol w:w="818"/>
        <w:gridCol w:w="678"/>
        <w:gridCol w:w="678"/>
        <w:gridCol w:w="678"/>
        <w:gridCol w:w="678"/>
        <w:gridCol w:w="678"/>
        <w:gridCol w:w="678"/>
      </w:tblGrid>
      <w:tr w:rsidR="00C614AE" w14:paraId="2CBC92F5" w14:textId="77777777">
        <w:tc>
          <w:tcPr>
            <w:tcW w:w="678" w:type="dxa"/>
          </w:tcPr>
          <w:p w14:paraId="28F7947F" w14:textId="77777777" w:rsidR="00C614AE" w:rsidRDefault="00C614AE">
            <w:pPr>
              <w:pStyle w:val="TH"/>
              <w:spacing w:after="60"/>
              <w:rPr>
                <w:b w:val="0"/>
              </w:rPr>
            </w:pPr>
          </w:p>
        </w:tc>
        <w:tc>
          <w:tcPr>
            <w:tcW w:w="3390" w:type="dxa"/>
            <w:gridSpan w:val="5"/>
            <w:tcBorders>
              <w:top w:val="single" w:sz="6" w:space="0" w:color="auto"/>
              <w:left w:val="single" w:sz="6" w:space="0" w:color="auto"/>
              <w:bottom w:val="single" w:sz="6" w:space="0" w:color="auto"/>
              <w:right w:val="single" w:sz="6" w:space="0" w:color="auto"/>
            </w:tcBorders>
          </w:tcPr>
          <w:p w14:paraId="3D0892F2" w14:textId="77777777" w:rsidR="00C614AE" w:rsidRDefault="00C614AE">
            <w:pPr>
              <w:pStyle w:val="TH"/>
              <w:spacing w:after="60"/>
            </w:pPr>
            <w:r>
              <w:t>Number range holder network</w:t>
            </w:r>
          </w:p>
        </w:tc>
        <w:tc>
          <w:tcPr>
            <w:tcW w:w="538" w:type="dxa"/>
          </w:tcPr>
          <w:p w14:paraId="0CFA1A58" w14:textId="77777777" w:rsidR="00C614AE" w:rsidRDefault="00C614AE">
            <w:pPr>
              <w:pStyle w:val="TH"/>
              <w:spacing w:after="60"/>
              <w:rPr>
                <w:b w:val="0"/>
              </w:rPr>
            </w:pPr>
          </w:p>
        </w:tc>
        <w:tc>
          <w:tcPr>
            <w:tcW w:w="2174" w:type="dxa"/>
            <w:gridSpan w:val="3"/>
            <w:tcBorders>
              <w:top w:val="single" w:sz="6" w:space="0" w:color="auto"/>
              <w:left w:val="single" w:sz="6" w:space="0" w:color="auto"/>
              <w:bottom w:val="single" w:sz="6" w:space="0" w:color="auto"/>
              <w:right w:val="single" w:sz="6" w:space="0" w:color="auto"/>
            </w:tcBorders>
          </w:tcPr>
          <w:p w14:paraId="71D15FEF" w14:textId="77777777" w:rsidR="00C614AE" w:rsidRDefault="00C614AE">
            <w:pPr>
              <w:pStyle w:val="TH"/>
              <w:spacing w:after="60"/>
            </w:pPr>
            <w:r>
              <w:t>subscription network</w:t>
            </w:r>
          </w:p>
        </w:tc>
        <w:tc>
          <w:tcPr>
            <w:tcW w:w="678" w:type="dxa"/>
          </w:tcPr>
          <w:p w14:paraId="085A35FC" w14:textId="77777777" w:rsidR="00C614AE" w:rsidRDefault="00C614AE">
            <w:pPr>
              <w:pStyle w:val="TH"/>
              <w:spacing w:after="60"/>
              <w:rPr>
                <w:b w:val="0"/>
              </w:rPr>
            </w:pPr>
          </w:p>
        </w:tc>
        <w:tc>
          <w:tcPr>
            <w:tcW w:w="2034" w:type="dxa"/>
            <w:gridSpan w:val="3"/>
            <w:tcBorders>
              <w:top w:val="single" w:sz="6" w:space="0" w:color="auto"/>
              <w:left w:val="single" w:sz="6" w:space="0" w:color="auto"/>
              <w:bottom w:val="single" w:sz="6" w:space="0" w:color="auto"/>
              <w:right w:val="single" w:sz="6" w:space="0" w:color="auto"/>
            </w:tcBorders>
          </w:tcPr>
          <w:p w14:paraId="07D5B63A" w14:textId="77777777" w:rsidR="00C614AE" w:rsidRDefault="00C614AE">
            <w:pPr>
              <w:pStyle w:val="TH"/>
              <w:spacing w:after="60"/>
            </w:pPr>
            <w:r>
              <w:t>visited network</w:t>
            </w:r>
          </w:p>
        </w:tc>
      </w:tr>
      <w:tr w:rsidR="00C614AE" w14:paraId="65883833" w14:textId="77777777">
        <w:tc>
          <w:tcPr>
            <w:tcW w:w="678" w:type="dxa"/>
          </w:tcPr>
          <w:p w14:paraId="595E8A35" w14:textId="77777777" w:rsidR="00C614AE" w:rsidRDefault="00C614AE">
            <w:pPr>
              <w:pStyle w:val="TH"/>
              <w:spacing w:after="60"/>
              <w:rPr>
                <w:b w:val="0"/>
              </w:rPr>
            </w:pPr>
          </w:p>
        </w:tc>
        <w:tc>
          <w:tcPr>
            <w:tcW w:w="1356" w:type="dxa"/>
            <w:gridSpan w:val="2"/>
          </w:tcPr>
          <w:p w14:paraId="1AE8FEDB" w14:textId="77777777" w:rsidR="00C614AE" w:rsidRDefault="00C614AE">
            <w:pPr>
              <w:pStyle w:val="TH"/>
              <w:spacing w:after="60"/>
              <w:jc w:val="left"/>
              <w:rPr>
                <w:b w:val="0"/>
              </w:rPr>
            </w:pPr>
            <w:bookmarkStart w:id="74" w:name="_PERM_MCCTEMPBM_CRPT14360004___4"/>
            <w:r>
              <w:rPr>
                <w:b w:val="0"/>
              </w:rPr>
              <w:t>GMSC</w:t>
            </w:r>
            <w:bookmarkEnd w:id="74"/>
          </w:p>
        </w:tc>
        <w:tc>
          <w:tcPr>
            <w:tcW w:w="678" w:type="dxa"/>
          </w:tcPr>
          <w:p w14:paraId="7785C4BD" w14:textId="77777777" w:rsidR="00C614AE" w:rsidRDefault="00C614AE">
            <w:pPr>
              <w:pStyle w:val="TH"/>
              <w:spacing w:after="60"/>
              <w:rPr>
                <w:b w:val="0"/>
              </w:rPr>
            </w:pPr>
            <w:r>
              <w:rPr>
                <w:b w:val="0"/>
              </w:rPr>
              <w:t>HLR</w:t>
            </w:r>
          </w:p>
        </w:tc>
        <w:tc>
          <w:tcPr>
            <w:tcW w:w="678" w:type="dxa"/>
          </w:tcPr>
          <w:p w14:paraId="61D974CE" w14:textId="77777777" w:rsidR="00C614AE" w:rsidRDefault="00C614AE">
            <w:pPr>
              <w:pStyle w:val="TH"/>
              <w:spacing w:after="60"/>
              <w:rPr>
                <w:b w:val="0"/>
              </w:rPr>
            </w:pPr>
          </w:p>
        </w:tc>
        <w:tc>
          <w:tcPr>
            <w:tcW w:w="678" w:type="dxa"/>
          </w:tcPr>
          <w:p w14:paraId="6E62DD46" w14:textId="77777777" w:rsidR="00C614AE" w:rsidRDefault="00C614AE">
            <w:pPr>
              <w:pStyle w:val="TH"/>
              <w:spacing w:after="60"/>
              <w:rPr>
                <w:b w:val="0"/>
                <w:sz w:val="18"/>
              </w:rPr>
            </w:pPr>
            <w:r>
              <w:rPr>
                <w:b w:val="0"/>
                <w:sz w:val="18"/>
              </w:rPr>
              <w:t>NPDB</w:t>
            </w:r>
          </w:p>
        </w:tc>
        <w:tc>
          <w:tcPr>
            <w:tcW w:w="538" w:type="dxa"/>
          </w:tcPr>
          <w:p w14:paraId="61CFA97C" w14:textId="77777777" w:rsidR="00C614AE" w:rsidRDefault="00C614AE">
            <w:pPr>
              <w:pStyle w:val="TH"/>
              <w:spacing w:after="60"/>
              <w:rPr>
                <w:b w:val="0"/>
              </w:rPr>
            </w:pPr>
          </w:p>
        </w:tc>
        <w:tc>
          <w:tcPr>
            <w:tcW w:w="1496" w:type="dxa"/>
            <w:gridSpan w:val="2"/>
          </w:tcPr>
          <w:p w14:paraId="76A5D8FA" w14:textId="77777777" w:rsidR="00C614AE" w:rsidRDefault="00C614AE">
            <w:pPr>
              <w:pStyle w:val="TH"/>
              <w:spacing w:after="60"/>
              <w:rPr>
                <w:b w:val="0"/>
              </w:rPr>
            </w:pPr>
            <w:r>
              <w:rPr>
                <w:b w:val="0"/>
              </w:rPr>
              <w:t>GMSC</w:t>
            </w:r>
          </w:p>
        </w:tc>
        <w:tc>
          <w:tcPr>
            <w:tcW w:w="678" w:type="dxa"/>
          </w:tcPr>
          <w:p w14:paraId="5381F457" w14:textId="77777777" w:rsidR="00C614AE" w:rsidRDefault="00C614AE">
            <w:pPr>
              <w:pStyle w:val="TH"/>
              <w:spacing w:after="60"/>
              <w:rPr>
                <w:b w:val="0"/>
              </w:rPr>
            </w:pPr>
            <w:r>
              <w:rPr>
                <w:b w:val="0"/>
              </w:rPr>
              <w:t>HLR</w:t>
            </w:r>
          </w:p>
        </w:tc>
        <w:tc>
          <w:tcPr>
            <w:tcW w:w="678" w:type="dxa"/>
          </w:tcPr>
          <w:p w14:paraId="3B87A1D2" w14:textId="77777777" w:rsidR="00C614AE" w:rsidRDefault="00C614AE">
            <w:pPr>
              <w:pStyle w:val="TH"/>
              <w:spacing w:after="60"/>
              <w:rPr>
                <w:b w:val="0"/>
              </w:rPr>
            </w:pPr>
          </w:p>
        </w:tc>
        <w:tc>
          <w:tcPr>
            <w:tcW w:w="678" w:type="dxa"/>
          </w:tcPr>
          <w:p w14:paraId="5D57C490" w14:textId="77777777" w:rsidR="00C614AE" w:rsidRDefault="00C614AE">
            <w:pPr>
              <w:pStyle w:val="TH"/>
              <w:spacing w:after="60"/>
              <w:rPr>
                <w:b w:val="0"/>
              </w:rPr>
            </w:pPr>
            <w:r>
              <w:rPr>
                <w:b w:val="0"/>
              </w:rPr>
              <w:t>VLR</w:t>
            </w:r>
          </w:p>
        </w:tc>
        <w:tc>
          <w:tcPr>
            <w:tcW w:w="1356" w:type="dxa"/>
            <w:gridSpan w:val="2"/>
          </w:tcPr>
          <w:p w14:paraId="0B1CA8E6" w14:textId="77777777" w:rsidR="00C614AE" w:rsidRDefault="00C614AE">
            <w:pPr>
              <w:pStyle w:val="TH"/>
              <w:spacing w:after="60"/>
              <w:rPr>
                <w:b w:val="0"/>
              </w:rPr>
            </w:pPr>
            <w:r>
              <w:rPr>
                <w:b w:val="0"/>
              </w:rPr>
              <w:t>VMSC</w:t>
            </w:r>
          </w:p>
        </w:tc>
      </w:tr>
      <w:tr w:rsidR="00C614AE" w14:paraId="21BD1462" w14:textId="77777777">
        <w:tc>
          <w:tcPr>
            <w:tcW w:w="678" w:type="dxa"/>
          </w:tcPr>
          <w:p w14:paraId="35E0E2A8" w14:textId="77777777" w:rsidR="00C614AE" w:rsidRDefault="00C614AE">
            <w:pPr>
              <w:pStyle w:val="TH"/>
              <w:spacing w:after="60"/>
              <w:rPr>
                <w:b w:val="0"/>
              </w:rPr>
            </w:pPr>
            <w:r>
              <w:rPr>
                <w:b w:val="0"/>
              </w:rPr>
              <w:t xml:space="preserve"> IAM</w:t>
            </w:r>
          </w:p>
          <w:p w14:paraId="0F64109D" w14:textId="77777777" w:rsidR="00C614AE" w:rsidRDefault="00C614AE">
            <w:pPr>
              <w:pStyle w:val="TH"/>
              <w:spacing w:after="60"/>
              <w:rPr>
                <w:b w:val="0"/>
              </w:rPr>
            </w:pPr>
            <w:r>
              <w:rPr>
                <w:b w:val="0"/>
              </w:rPr>
              <w:t>----</w:t>
            </w:r>
            <w:r>
              <w:rPr>
                <w:b w:val="0"/>
                <w:noProof/>
              </w:rPr>
              <w:sym w:font="Wingdings" w:char="F0E0"/>
            </w:r>
          </w:p>
        </w:tc>
        <w:tc>
          <w:tcPr>
            <w:tcW w:w="678" w:type="dxa"/>
            <w:tcBorders>
              <w:top w:val="single" w:sz="6" w:space="0" w:color="auto"/>
              <w:left w:val="single" w:sz="6" w:space="0" w:color="auto"/>
              <w:right w:val="single" w:sz="6" w:space="0" w:color="auto"/>
            </w:tcBorders>
            <w:shd w:val="pct10" w:color="auto" w:fill="auto"/>
          </w:tcPr>
          <w:p w14:paraId="0CDE18C0" w14:textId="77777777" w:rsidR="00C614AE" w:rsidRDefault="00C614AE">
            <w:pPr>
              <w:pStyle w:val="TH"/>
              <w:spacing w:after="60"/>
              <w:rPr>
                <w:b w:val="0"/>
              </w:rPr>
            </w:pPr>
          </w:p>
        </w:tc>
        <w:tc>
          <w:tcPr>
            <w:tcW w:w="678" w:type="dxa"/>
          </w:tcPr>
          <w:p w14:paraId="3F683CB1"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1CED1BF5" w14:textId="77777777" w:rsidR="00C614AE" w:rsidRDefault="00C614AE">
            <w:pPr>
              <w:pStyle w:val="TH"/>
              <w:spacing w:after="60"/>
              <w:rPr>
                <w:b w:val="0"/>
              </w:rPr>
            </w:pPr>
          </w:p>
        </w:tc>
        <w:tc>
          <w:tcPr>
            <w:tcW w:w="678" w:type="dxa"/>
          </w:tcPr>
          <w:p w14:paraId="4F564EAF"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3D1570C2" w14:textId="77777777" w:rsidR="00C614AE" w:rsidRDefault="00C614AE">
            <w:pPr>
              <w:pStyle w:val="TH"/>
              <w:spacing w:after="60"/>
              <w:rPr>
                <w:b w:val="0"/>
              </w:rPr>
            </w:pPr>
          </w:p>
        </w:tc>
        <w:tc>
          <w:tcPr>
            <w:tcW w:w="538" w:type="dxa"/>
          </w:tcPr>
          <w:p w14:paraId="7A938C81" w14:textId="77777777" w:rsidR="00C614AE" w:rsidRDefault="00C614AE">
            <w:pPr>
              <w:pStyle w:val="TH"/>
              <w:spacing w:after="60"/>
              <w:rPr>
                <w:b w:val="0"/>
              </w:rPr>
            </w:pPr>
          </w:p>
        </w:tc>
        <w:tc>
          <w:tcPr>
            <w:tcW w:w="818" w:type="dxa"/>
            <w:tcBorders>
              <w:top w:val="single" w:sz="6" w:space="0" w:color="auto"/>
              <w:left w:val="single" w:sz="6" w:space="0" w:color="auto"/>
              <w:right w:val="single" w:sz="6" w:space="0" w:color="auto"/>
            </w:tcBorders>
            <w:shd w:val="pct10" w:color="auto" w:fill="auto"/>
          </w:tcPr>
          <w:p w14:paraId="09821C64" w14:textId="77777777" w:rsidR="00C614AE" w:rsidRDefault="00C614AE">
            <w:pPr>
              <w:pStyle w:val="TH"/>
              <w:spacing w:after="60"/>
              <w:rPr>
                <w:b w:val="0"/>
              </w:rPr>
            </w:pPr>
          </w:p>
        </w:tc>
        <w:tc>
          <w:tcPr>
            <w:tcW w:w="678" w:type="dxa"/>
          </w:tcPr>
          <w:p w14:paraId="5F87CE9D"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780E5644" w14:textId="77777777" w:rsidR="00C614AE" w:rsidRDefault="00C614AE">
            <w:pPr>
              <w:pStyle w:val="TH"/>
              <w:spacing w:after="60"/>
              <w:rPr>
                <w:b w:val="0"/>
              </w:rPr>
            </w:pPr>
          </w:p>
        </w:tc>
        <w:tc>
          <w:tcPr>
            <w:tcW w:w="678" w:type="dxa"/>
          </w:tcPr>
          <w:p w14:paraId="59106ADC"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65E05302" w14:textId="77777777" w:rsidR="00C614AE" w:rsidRDefault="00C614AE">
            <w:pPr>
              <w:pStyle w:val="TH"/>
              <w:spacing w:after="60"/>
              <w:rPr>
                <w:b w:val="0"/>
              </w:rPr>
            </w:pPr>
          </w:p>
        </w:tc>
        <w:tc>
          <w:tcPr>
            <w:tcW w:w="678" w:type="dxa"/>
          </w:tcPr>
          <w:p w14:paraId="69DD72CD" w14:textId="77777777" w:rsidR="00C614AE" w:rsidRDefault="00C614AE">
            <w:pPr>
              <w:pStyle w:val="TH"/>
              <w:spacing w:after="60"/>
              <w:rPr>
                <w:b w:val="0"/>
              </w:rPr>
            </w:pPr>
          </w:p>
        </w:tc>
        <w:tc>
          <w:tcPr>
            <w:tcW w:w="678" w:type="dxa"/>
            <w:tcBorders>
              <w:top w:val="single" w:sz="6" w:space="0" w:color="auto"/>
              <w:left w:val="single" w:sz="6" w:space="0" w:color="auto"/>
              <w:right w:val="single" w:sz="6" w:space="0" w:color="auto"/>
            </w:tcBorders>
            <w:shd w:val="pct10" w:color="auto" w:fill="auto"/>
          </w:tcPr>
          <w:p w14:paraId="6F8A2512" w14:textId="77777777" w:rsidR="00C614AE" w:rsidRDefault="00C614AE">
            <w:pPr>
              <w:pStyle w:val="TH"/>
              <w:spacing w:after="60"/>
              <w:rPr>
                <w:b w:val="0"/>
              </w:rPr>
            </w:pPr>
          </w:p>
        </w:tc>
      </w:tr>
      <w:tr w:rsidR="00C614AE" w14:paraId="5B6C2380" w14:textId="77777777">
        <w:tc>
          <w:tcPr>
            <w:tcW w:w="678" w:type="dxa"/>
          </w:tcPr>
          <w:p w14:paraId="6DC3BC5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91DD736" w14:textId="77777777" w:rsidR="00C614AE" w:rsidRDefault="00C614AE">
            <w:pPr>
              <w:pStyle w:val="TH"/>
              <w:spacing w:after="60"/>
              <w:rPr>
                <w:b w:val="0"/>
              </w:rPr>
            </w:pPr>
          </w:p>
        </w:tc>
        <w:tc>
          <w:tcPr>
            <w:tcW w:w="2034" w:type="dxa"/>
            <w:gridSpan w:val="3"/>
          </w:tcPr>
          <w:p w14:paraId="58D5F8AD" w14:textId="77777777" w:rsidR="00C614AE" w:rsidRDefault="00C614AE">
            <w:pPr>
              <w:pStyle w:val="TH"/>
              <w:spacing w:after="60"/>
              <w:rPr>
                <w:b w:val="0"/>
              </w:rPr>
            </w:pPr>
            <w:r>
              <w:rPr>
                <w:b w:val="0"/>
              </w:rPr>
              <w:t>"query"</w:t>
            </w:r>
          </w:p>
          <w:p w14:paraId="23B1D852"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78C48299" w14:textId="77777777" w:rsidR="00C614AE" w:rsidRDefault="00C614AE">
            <w:pPr>
              <w:pStyle w:val="TH"/>
              <w:spacing w:after="60"/>
              <w:rPr>
                <w:b w:val="0"/>
              </w:rPr>
            </w:pPr>
          </w:p>
        </w:tc>
        <w:tc>
          <w:tcPr>
            <w:tcW w:w="538" w:type="dxa"/>
          </w:tcPr>
          <w:p w14:paraId="25D32C5B"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315973CE" w14:textId="77777777" w:rsidR="00C614AE" w:rsidRDefault="00C614AE">
            <w:pPr>
              <w:pStyle w:val="TH"/>
              <w:spacing w:after="60"/>
              <w:rPr>
                <w:b w:val="0"/>
              </w:rPr>
            </w:pPr>
          </w:p>
        </w:tc>
        <w:tc>
          <w:tcPr>
            <w:tcW w:w="678" w:type="dxa"/>
          </w:tcPr>
          <w:p w14:paraId="4FBC6A05"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A3C26E6" w14:textId="77777777" w:rsidR="00C614AE" w:rsidRDefault="00C614AE">
            <w:pPr>
              <w:pStyle w:val="TH"/>
              <w:spacing w:after="60"/>
              <w:rPr>
                <w:b w:val="0"/>
              </w:rPr>
            </w:pPr>
          </w:p>
        </w:tc>
        <w:tc>
          <w:tcPr>
            <w:tcW w:w="678" w:type="dxa"/>
          </w:tcPr>
          <w:p w14:paraId="40ACFA4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70B5761" w14:textId="77777777" w:rsidR="00C614AE" w:rsidRDefault="00C614AE">
            <w:pPr>
              <w:pStyle w:val="TH"/>
              <w:spacing w:after="60"/>
              <w:rPr>
                <w:b w:val="0"/>
              </w:rPr>
            </w:pPr>
          </w:p>
        </w:tc>
        <w:tc>
          <w:tcPr>
            <w:tcW w:w="678" w:type="dxa"/>
          </w:tcPr>
          <w:p w14:paraId="1924044D"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5C5AC35" w14:textId="77777777" w:rsidR="00C614AE" w:rsidRDefault="00C614AE">
            <w:pPr>
              <w:pStyle w:val="TH"/>
              <w:spacing w:after="60"/>
              <w:rPr>
                <w:b w:val="0"/>
              </w:rPr>
            </w:pPr>
          </w:p>
        </w:tc>
      </w:tr>
      <w:tr w:rsidR="00C614AE" w14:paraId="4A59E889" w14:textId="77777777">
        <w:tc>
          <w:tcPr>
            <w:tcW w:w="678" w:type="dxa"/>
          </w:tcPr>
          <w:p w14:paraId="5E9AD2D2"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4969CA6" w14:textId="77777777" w:rsidR="00C614AE" w:rsidRDefault="00C614AE">
            <w:pPr>
              <w:pStyle w:val="TH"/>
              <w:spacing w:after="60"/>
              <w:rPr>
                <w:b w:val="0"/>
              </w:rPr>
            </w:pPr>
          </w:p>
        </w:tc>
        <w:tc>
          <w:tcPr>
            <w:tcW w:w="2034" w:type="dxa"/>
            <w:gridSpan w:val="3"/>
          </w:tcPr>
          <w:p w14:paraId="51048EC1" w14:textId="77777777" w:rsidR="00C614AE" w:rsidRDefault="00C614AE">
            <w:pPr>
              <w:pStyle w:val="TH"/>
              <w:spacing w:after="60"/>
              <w:rPr>
                <w:b w:val="0"/>
              </w:rPr>
            </w:pPr>
            <w:r>
              <w:rPr>
                <w:b w:val="0"/>
              </w:rPr>
              <w:t>"routing"</w:t>
            </w:r>
          </w:p>
          <w:p w14:paraId="36E56518"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1964218A" w14:textId="77777777" w:rsidR="00C614AE" w:rsidRDefault="00C614AE">
            <w:pPr>
              <w:pStyle w:val="TH"/>
              <w:spacing w:after="60"/>
              <w:rPr>
                <w:b w:val="0"/>
              </w:rPr>
            </w:pPr>
          </w:p>
        </w:tc>
        <w:tc>
          <w:tcPr>
            <w:tcW w:w="538" w:type="dxa"/>
          </w:tcPr>
          <w:p w14:paraId="31675A1D"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64F8E01A" w14:textId="77777777" w:rsidR="00C614AE" w:rsidRDefault="00C614AE">
            <w:pPr>
              <w:pStyle w:val="TH"/>
              <w:spacing w:after="60"/>
              <w:rPr>
                <w:b w:val="0"/>
              </w:rPr>
            </w:pPr>
          </w:p>
        </w:tc>
        <w:tc>
          <w:tcPr>
            <w:tcW w:w="678" w:type="dxa"/>
          </w:tcPr>
          <w:p w14:paraId="3ABA2FE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3CD287C" w14:textId="77777777" w:rsidR="00C614AE" w:rsidRDefault="00C614AE">
            <w:pPr>
              <w:pStyle w:val="TH"/>
              <w:spacing w:after="60"/>
              <w:rPr>
                <w:b w:val="0"/>
              </w:rPr>
            </w:pPr>
          </w:p>
        </w:tc>
        <w:tc>
          <w:tcPr>
            <w:tcW w:w="678" w:type="dxa"/>
          </w:tcPr>
          <w:p w14:paraId="4096D5E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5996D0A" w14:textId="77777777" w:rsidR="00C614AE" w:rsidRDefault="00C614AE">
            <w:pPr>
              <w:pStyle w:val="TH"/>
              <w:spacing w:after="60"/>
              <w:rPr>
                <w:b w:val="0"/>
              </w:rPr>
            </w:pPr>
          </w:p>
        </w:tc>
        <w:tc>
          <w:tcPr>
            <w:tcW w:w="678" w:type="dxa"/>
          </w:tcPr>
          <w:p w14:paraId="19F8FC37"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FF08CE3" w14:textId="77777777" w:rsidR="00C614AE" w:rsidRDefault="00C614AE">
            <w:pPr>
              <w:pStyle w:val="TH"/>
              <w:spacing w:after="60"/>
              <w:rPr>
                <w:b w:val="0"/>
              </w:rPr>
            </w:pPr>
          </w:p>
        </w:tc>
      </w:tr>
      <w:tr w:rsidR="00C614AE" w14:paraId="0C71BC61" w14:textId="77777777">
        <w:tc>
          <w:tcPr>
            <w:tcW w:w="678" w:type="dxa"/>
          </w:tcPr>
          <w:p w14:paraId="763AA436"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2BAA0A8" w14:textId="77777777" w:rsidR="00C614AE" w:rsidRDefault="00C614AE">
            <w:pPr>
              <w:pStyle w:val="TH"/>
              <w:spacing w:after="60"/>
              <w:rPr>
                <w:b w:val="0"/>
              </w:rPr>
            </w:pPr>
          </w:p>
        </w:tc>
        <w:tc>
          <w:tcPr>
            <w:tcW w:w="3250" w:type="dxa"/>
            <w:gridSpan w:val="5"/>
          </w:tcPr>
          <w:p w14:paraId="0CB21C62" w14:textId="77777777" w:rsidR="00C614AE" w:rsidRDefault="00C614AE">
            <w:pPr>
              <w:pStyle w:val="TH"/>
              <w:spacing w:after="60"/>
              <w:rPr>
                <w:b w:val="0"/>
              </w:rPr>
            </w:pPr>
            <w:r>
              <w:rPr>
                <w:b w:val="0"/>
              </w:rPr>
              <w:t>IAM</w:t>
            </w:r>
          </w:p>
          <w:p w14:paraId="27F79CCA" w14:textId="77777777" w:rsidR="00C614AE" w:rsidRDefault="00C614AE">
            <w:pPr>
              <w:pStyle w:val="TH"/>
              <w:spacing w:after="60"/>
              <w:rPr>
                <w:b w:val="0"/>
              </w:rPr>
            </w:pPr>
            <w:r>
              <w:rPr>
                <w:b w:val="0"/>
              </w:rPr>
              <w:t>--------------------------------------------</w:t>
            </w:r>
            <w:r>
              <w:rPr>
                <w:b w:val="0"/>
                <w:noProof/>
              </w:rPr>
              <w:sym w:font="Wingdings" w:char="F0E0"/>
            </w:r>
          </w:p>
        </w:tc>
        <w:tc>
          <w:tcPr>
            <w:tcW w:w="818" w:type="dxa"/>
            <w:tcBorders>
              <w:left w:val="single" w:sz="6" w:space="0" w:color="auto"/>
              <w:right w:val="single" w:sz="6" w:space="0" w:color="auto"/>
            </w:tcBorders>
            <w:shd w:val="pct10" w:color="auto" w:fill="auto"/>
          </w:tcPr>
          <w:p w14:paraId="6146CC45" w14:textId="77777777" w:rsidR="00C614AE" w:rsidRDefault="00C614AE">
            <w:pPr>
              <w:pStyle w:val="TH"/>
              <w:spacing w:after="60"/>
              <w:rPr>
                <w:b w:val="0"/>
              </w:rPr>
            </w:pPr>
          </w:p>
        </w:tc>
        <w:tc>
          <w:tcPr>
            <w:tcW w:w="678" w:type="dxa"/>
          </w:tcPr>
          <w:p w14:paraId="74175991"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3ED3FC19" w14:textId="77777777" w:rsidR="00C614AE" w:rsidRDefault="00C614AE">
            <w:pPr>
              <w:pStyle w:val="TH"/>
              <w:spacing w:after="60"/>
              <w:rPr>
                <w:b w:val="0"/>
              </w:rPr>
            </w:pPr>
          </w:p>
        </w:tc>
        <w:tc>
          <w:tcPr>
            <w:tcW w:w="678" w:type="dxa"/>
          </w:tcPr>
          <w:p w14:paraId="657B1EA0"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3F52CE45" w14:textId="77777777" w:rsidR="00C614AE" w:rsidRDefault="00C614AE">
            <w:pPr>
              <w:pStyle w:val="TH"/>
              <w:spacing w:after="60"/>
              <w:rPr>
                <w:b w:val="0"/>
              </w:rPr>
            </w:pPr>
          </w:p>
        </w:tc>
        <w:tc>
          <w:tcPr>
            <w:tcW w:w="678" w:type="dxa"/>
          </w:tcPr>
          <w:p w14:paraId="66C0075A"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FE7032D" w14:textId="77777777" w:rsidR="00C614AE" w:rsidRDefault="00C614AE">
            <w:pPr>
              <w:pStyle w:val="TH"/>
              <w:spacing w:after="60"/>
              <w:rPr>
                <w:b w:val="0"/>
              </w:rPr>
            </w:pPr>
          </w:p>
        </w:tc>
      </w:tr>
      <w:tr w:rsidR="00C614AE" w14:paraId="6805BEC3" w14:textId="77777777">
        <w:tc>
          <w:tcPr>
            <w:tcW w:w="678" w:type="dxa"/>
          </w:tcPr>
          <w:p w14:paraId="02547F6D"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EA9362F" w14:textId="77777777" w:rsidR="00C614AE" w:rsidRDefault="00C614AE">
            <w:pPr>
              <w:pStyle w:val="TH"/>
              <w:spacing w:after="60"/>
              <w:rPr>
                <w:b w:val="0"/>
              </w:rPr>
            </w:pPr>
          </w:p>
        </w:tc>
        <w:tc>
          <w:tcPr>
            <w:tcW w:w="678" w:type="dxa"/>
          </w:tcPr>
          <w:p w14:paraId="3C90B51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6811D0A" w14:textId="77777777" w:rsidR="00C614AE" w:rsidRDefault="00C614AE">
            <w:pPr>
              <w:pStyle w:val="TH"/>
              <w:spacing w:after="60"/>
              <w:rPr>
                <w:b w:val="0"/>
              </w:rPr>
            </w:pPr>
          </w:p>
        </w:tc>
        <w:tc>
          <w:tcPr>
            <w:tcW w:w="678" w:type="dxa"/>
          </w:tcPr>
          <w:p w14:paraId="7243B3A4"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2A4F7E76" w14:textId="77777777" w:rsidR="00C614AE" w:rsidRDefault="00C614AE">
            <w:pPr>
              <w:pStyle w:val="TH"/>
              <w:spacing w:after="60"/>
              <w:rPr>
                <w:b w:val="0"/>
              </w:rPr>
            </w:pPr>
          </w:p>
        </w:tc>
        <w:tc>
          <w:tcPr>
            <w:tcW w:w="538" w:type="dxa"/>
          </w:tcPr>
          <w:p w14:paraId="46B32D4A"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62DD411A" w14:textId="77777777" w:rsidR="00C614AE" w:rsidRDefault="00C614AE">
            <w:pPr>
              <w:pStyle w:val="TH"/>
              <w:spacing w:after="60"/>
              <w:rPr>
                <w:b w:val="0"/>
              </w:rPr>
            </w:pPr>
          </w:p>
        </w:tc>
        <w:tc>
          <w:tcPr>
            <w:tcW w:w="678" w:type="dxa"/>
          </w:tcPr>
          <w:p w14:paraId="5D177EC0" w14:textId="77777777" w:rsidR="00C614AE" w:rsidRDefault="00C614AE">
            <w:pPr>
              <w:pStyle w:val="TH"/>
              <w:spacing w:after="60"/>
              <w:rPr>
                <w:b w:val="0"/>
              </w:rPr>
            </w:pPr>
            <w:r>
              <w:rPr>
                <w:b w:val="0"/>
              </w:rPr>
              <w:t>SRI</w:t>
            </w:r>
          </w:p>
          <w:p w14:paraId="696672B3"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1A4B2CE6" w14:textId="77777777" w:rsidR="00C614AE" w:rsidRDefault="00C614AE">
            <w:pPr>
              <w:pStyle w:val="TH"/>
              <w:spacing w:after="60"/>
              <w:rPr>
                <w:b w:val="0"/>
              </w:rPr>
            </w:pPr>
          </w:p>
        </w:tc>
        <w:tc>
          <w:tcPr>
            <w:tcW w:w="678" w:type="dxa"/>
          </w:tcPr>
          <w:p w14:paraId="51062E4C"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52B0308" w14:textId="77777777" w:rsidR="00C614AE" w:rsidRDefault="00C614AE">
            <w:pPr>
              <w:pStyle w:val="TH"/>
              <w:spacing w:after="60"/>
              <w:rPr>
                <w:b w:val="0"/>
              </w:rPr>
            </w:pPr>
          </w:p>
        </w:tc>
        <w:tc>
          <w:tcPr>
            <w:tcW w:w="678" w:type="dxa"/>
          </w:tcPr>
          <w:p w14:paraId="0E20398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54CA294" w14:textId="77777777" w:rsidR="00C614AE" w:rsidRDefault="00C614AE">
            <w:pPr>
              <w:pStyle w:val="TH"/>
              <w:spacing w:after="60"/>
              <w:rPr>
                <w:b w:val="0"/>
              </w:rPr>
            </w:pPr>
          </w:p>
        </w:tc>
      </w:tr>
      <w:tr w:rsidR="00C614AE" w14:paraId="53D99A84" w14:textId="77777777">
        <w:tc>
          <w:tcPr>
            <w:tcW w:w="678" w:type="dxa"/>
          </w:tcPr>
          <w:p w14:paraId="3F74251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5C0C76A" w14:textId="77777777" w:rsidR="00C614AE" w:rsidRDefault="00C614AE">
            <w:pPr>
              <w:pStyle w:val="TH"/>
              <w:spacing w:after="60"/>
              <w:rPr>
                <w:b w:val="0"/>
              </w:rPr>
            </w:pPr>
          </w:p>
        </w:tc>
        <w:tc>
          <w:tcPr>
            <w:tcW w:w="678" w:type="dxa"/>
          </w:tcPr>
          <w:p w14:paraId="2FAF0D5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99FA8A8" w14:textId="77777777" w:rsidR="00C614AE" w:rsidRDefault="00C614AE">
            <w:pPr>
              <w:pStyle w:val="TH"/>
              <w:spacing w:after="60"/>
              <w:rPr>
                <w:b w:val="0"/>
              </w:rPr>
            </w:pPr>
          </w:p>
        </w:tc>
        <w:tc>
          <w:tcPr>
            <w:tcW w:w="678" w:type="dxa"/>
          </w:tcPr>
          <w:p w14:paraId="2D161E02"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4489F88F" w14:textId="77777777" w:rsidR="00C614AE" w:rsidRDefault="00C614AE">
            <w:pPr>
              <w:pStyle w:val="TH"/>
              <w:spacing w:after="60"/>
              <w:rPr>
                <w:b w:val="0"/>
              </w:rPr>
            </w:pPr>
          </w:p>
        </w:tc>
        <w:tc>
          <w:tcPr>
            <w:tcW w:w="538" w:type="dxa"/>
          </w:tcPr>
          <w:p w14:paraId="7C116AE0"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433E06EA" w14:textId="77777777" w:rsidR="00C614AE" w:rsidRDefault="00C614AE">
            <w:pPr>
              <w:pStyle w:val="TH"/>
              <w:spacing w:after="60"/>
              <w:rPr>
                <w:b w:val="0"/>
              </w:rPr>
            </w:pPr>
          </w:p>
        </w:tc>
        <w:tc>
          <w:tcPr>
            <w:tcW w:w="678" w:type="dxa"/>
          </w:tcPr>
          <w:p w14:paraId="3D9C1C72"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28FC084C" w14:textId="77777777" w:rsidR="00C614AE" w:rsidRDefault="00C614AE">
            <w:pPr>
              <w:pStyle w:val="TH"/>
              <w:spacing w:after="60"/>
              <w:rPr>
                <w:b w:val="0"/>
              </w:rPr>
            </w:pPr>
          </w:p>
        </w:tc>
        <w:tc>
          <w:tcPr>
            <w:tcW w:w="678" w:type="dxa"/>
          </w:tcPr>
          <w:p w14:paraId="67D71F01" w14:textId="77777777" w:rsidR="00C614AE" w:rsidRDefault="00C614AE">
            <w:pPr>
              <w:pStyle w:val="TH"/>
              <w:spacing w:after="60"/>
              <w:rPr>
                <w:b w:val="0"/>
              </w:rPr>
            </w:pPr>
            <w:r>
              <w:rPr>
                <w:b w:val="0"/>
              </w:rPr>
              <w:t>PRN</w:t>
            </w:r>
          </w:p>
          <w:p w14:paraId="42CD4992"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588C4892" w14:textId="77777777" w:rsidR="00C614AE" w:rsidRDefault="00C614AE">
            <w:pPr>
              <w:pStyle w:val="TH"/>
              <w:spacing w:after="60"/>
              <w:rPr>
                <w:b w:val="0"/>
              </w:rPr>
            </w:pPr>
          </w:p>
        </w:tc>
        <w:tc>
          <w:tcPr>
            <w:tcW w:w="678" w:type="dxa"/>
          </w:tcPr>
          <w:p w14:paraId="18C8DD69"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CE2CCD9" w14:textId="77777777" w:rsidR="00C614AE" w:rsidRDefault="00C614AE">
            <w:pPr>
              <w:pStyle w:val="TH"/>
              <w:spacing w:after="60"/>
              <w:rPr>
                <w:b w:val="0"/>
              </w:rPr>
            </w:pPr>
          </w:p>
        </w:tc>
      </w:tr>
      <w:tr w:rsidR="00C614AE" w14:paraId="4D7E7DB3" w14:textId="77777777">
        <w:tc>
          <w:tcPr>
            <w:tcW w:w="678" w:type="dxa"/>
          </w:tcPr>
          <w:p w14:paraId="5E099331"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3060A574" w14:textId="77777777" w:rsidR="00C614AE" w:rsidRDefault="00C614AE">
            <w:pPr>
              <w:pStyle w:val="TH"/>
              <w:spacing w:after="60"/>
              <w:rPr>
                <w:b w:val="0"/>
              </w:rPr>
            </w:pPr>
          </w:p>
        </w:tc>
        <w:tc>
          <w:tcPr>
            <w:tcW w:w="678" w:type="dxa"/>
          </w:tcPr>
          <w:p w14:paraId="06B82724"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1C234F1" w14:textId="77777777" w:rsidR="00C614AE" w:rsidRDefault="00C614AE">
            <w:pPr>
              <w:pStyle w:val="TH"/>
              <w:spacing w:after="60"/>
              <w:rPr>
                <w:b w:val="0"/>
              </w:rPr>
            </w:pPr>
          </w:p>
        </w:tc>
        <w:tc>
          <w:tcPr>
            <w:tcW w:w="678" w:type="dxa"/>
          </w:tcPr>
          <w:p w14:paraId="7275E979"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308AC4B0" w14:textId="77777777" w:rsidR="00C614AE" w:rsidRDefault="00C614AE">
            <w:pPr>
              <w:pStyle w:val="TH"/>
              <w:spacing w:after="60"/>
              <w:rPr>
                <w:b w:val="0"/>
              </w:rPr>
            </w:pPr>
          </w:p>
        </w:tc>
        <w:tc>
          <w:tcPr>
            <w:tcW w:w="538" w:type="dxa"/>
          </w:tcPr>
          <w:p w14:paraId="56A865FC"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155D4A6B" w14:textId="77777777" w:rsidR="00C614AE" w:rsidRDefault="00C614AE">
            <w:pPr>
              <w:pStyle w:val="TH"/>
              <w:spacing w:after="60"/>
              <w:rPr>
                <w:b w:val="0"/>
              </w:rPr>
            </w:pPr>
          </w:p>
        </w:tc>
        <w:tc>
          <w:tcPr>
            <w:tcW w:w="678" w:type="dxa"/>
          </w:tcPr>
          <w:p w14:paraId="36FCA47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53F4367" w14:textId="77777777" w:rsidR="00C614AE" w:rsidRDefault="00C614AE">
            <w:pPr>
              <w:pStyle w:val="TH"/>
              <w:spacing w:after="60"/>
              <w:rPr>
                <w:b w:val="0"/>
              </w:rPr>
            </w:pPr>
          </w:p>
        </w:tc>
        <w:tc>
          <w:tcPr>
            <w:tcW w:w="678" w:type="dxa"/>
          </w:tcPr>
          <w:p w14:paraId="370980CA" w14:textId="77777777" w:rsidR="00C614AE" w:rsidRDefault="00C614AE">
            <w:pPr>
              <w:pStyle w:val="TH"/>
              <w:spacing w:after="60"/>
              <w:rPr>
                <w:b w:val="0"/>
              </w:rPr>
            </w:pPr>
            <w:r>
              <w:rPr>
                <w:b w:val="0"/>
              </w:rPr>
              <w:t>PRN ack</w:t>
            </w:r>
          </w:p>
          <w:p w14:paraId="029E8BF8"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176C609E" w14:textId="77777777" w:rsidR="00C614AE" w:rsidRDefault="00C614AE">
            <w:pPr>
              <w:pStyle w:val="TH"/>
              <w:spacing w:after="60"/>
              <w:rPr>
                <w:b w:val="0"/>
              </w:rPr>
            </w:pPr>
          </w:p>
        </w:tc>
        <w:tc>
          <w:tcPr>
            <w:tcW w:w="678" w:type="dxa"/>
          </w:tcPr>
          <w:p w14:paraId="33C357BB"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809729A" w14:textId="77777777" w:rsidR="00C614AE" w:rsidRDefault="00C614AE">
            <w:pPr>
              <w:pStyle w:val="TH"/>
              <w:spacing w:after="60"/>
              <w:rPr>
                <w:b w:val="0"/>
              </w:rPr>
            </w:pPr>
          </w:p>
        </w:tc>
      </w:tr>
      <w:tr w:rsidR="00C614AE" w14:paraId="18B248E1" w14:textId="77777777">
        <w:tc>
          <w:tcPr>
            <w:tcW w:w="678" w:type="dxa"/>
          </w:tcPr>
          <w:p w14:paraId="08A90A42"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7FB2B5D" w14:textId="77777777" w:rsidR="00C614AE" w:rsidRDefault="00C614AE">
            <w:pPr>
              <w:pStyle w:val="TH"/>
              <w:spacing w:after="60"/>
              <w:rPr>
                <w:b w:val="0"/>
              </w:rPr>
            </w:pPr>
          </w:p>
        </w:tc>
        <w:tc>
          <w:tcPr>
            <w:tcW w:w="678" w:type="dxa"/>
          </w:tcPr>
          <w:p w14:paraId="59BB8120"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09558983" w14:textId="77777777" w:rsidR="00C614AE" w:rsidRDefault="00C614AE">
            <w:pPr>
              <w:pStyle w:val="TH"/>
              <w:spacing w:after="60"/>
              <w:rPr>
                <w:b w:val="0"/>
              </w:rPr>
            </w:pPr>
          </w:p>
        </w:tc>
        <w:tc>
          <w:tcPr>
            <w:tcW w:w="678" w:type="dxa"/>
          </w:tcPr>
          <w:p w14:paraId="318914BF"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72EDB907" w14:textId="77777777" w:rsidR="00C614AE" w:rsidRDefault="00C614AE">
            <w:pPr>
              <w:pStyle w:val="TH"/>
              <w:spacing w:after="60"/>
              <w:rPr>
                <w:b w:val="0"/>
              </w:rPr>
            </w:pPr>
          </w:p>
        </w:tc>
        <w:tc>
          <w:tcPr>
            <w:tcW w:w="538" w:type="dxa"/>
          </w:tcPr>
          <w:p w14:paraId="24E032FD"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4810C7AF" w14:textId="77777777" w:rsidR="00C614AE" w:rsidRDefault="00C614AE">
            <w:pPr>
              <w:pStyle w:val="TH"/>
              <w:spacing w:after="60"/>
              <w:rPr>
                <w:b w:val="0"/>
              </w:rPr>
            </w:pPr>
          </w:p>
        </w:tc>
        <w:tc>
          <w:tcPr>
            <w:tcW w:w="678" w:type="dxa"/>
          </w:tcPr>
          <w:p w14:paraId="46C9721F" w14:textId="77777777" w:rsidR="00C614AE" w:rsidRDefault="00C614AE">
            <w:pPr>
              <w:pStyle w:val="TH"/>
              <w:spacing w:after="60"/>
              <w:rPr>
                <w:b w:val="0"/>
              </w:rPr>
            </w:pPr>
            <w:r>
              <w:rPr>
                <w:b w:val="0"/>
              </w:rPr>
              <w:t>SRI ack</w:t>
            </w:r>
          </w:p>
          <w:p w14:paraId="392BD82B" w14:textId="77777777" w:rsidR="00C614AE" w:rsidRDefault="00C614AE">
            <w:pPr>
              <w:pStyle w:val="TH"/>
              <w:spacing w:after="60"/>
              <w:rPr>
                <w:b w:val="0"/>
              </w:rPr>
            </w:pPr>
            <w:r>
              <w:rPr>
                <w:b w:val="0"/>
                <w:noProof/>
              </w:rPr>
              <w:sym w:font="Wingdings" w:char="F0DF"/>
            </w:r>
            <w:r>
              <w:rPr>
                <w:b w:val="0"/>
              </w:rPr>
              <w:t>----</w:t>
            </w:r>
          </w:p>
        </w:tc>
        <w:tc>
          <w:tcPr>
            <w:tcW w:w="678" w:type="dxa"/>
            <w:tcBorders>
              <w:left w:val="single" w:sz="6" w:space="0" w:color="auto"/>
              <w:right w:val="single" w:sz="6" w:space="0" w:color="auto"/>
            </w:tcBorders>
            <w:shd w:val="pct10" w:color="auto" w:fill="auto"/>
          </w:tcPr>
          <w:p w14:paraId="6210B958" w14:textId="77777777" w:rsidR="00C614AE" w:rsidRDefault="00C614AE">
            <w:pPr>
              <w:pStyle w:val="TH"/>
              <w:spacing w:after="60"/>
              <w:rPr>
                <w:b w:val="0"/>
              </w:rPr>
            </w:pPr>
          </w:p>
        </w:tc>
        <w:tc>
          <w:tcPr>
            <w:tcW w:w="678" w:type="dxa"/>
          </w:tcPr>
          <w:p w14:paraId="36A34900"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31344B49" w14:textId="77777777" w:rsidR="00C614AE" w:rsidRDefault="00C614AE">
            <w:pPr>
              <w:pStyle w:val="TH"/>
              <w:spacing w:after="60"/>
              <w:rPr>
                <w:b w:val="0"/>
              </w:rPr>
            </w:pPr>
          </w:p>
        </w:tc>
        <w:tc>
          <w:tcPr>
            <w:tcW w:w="678" w:type="dxa"/>
          </w:tcPr>
          <w:p w14:paraId="3E38F18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2996C939" w14:textId="77777777" w:rsidR="00C614AE" w:rsidRDefault="00C614AE">
            <w:pPr>
              <w:pStyle w:val="TH"/>
              <w:spacing w:after="60"/>
              <w:rPr>
                <w:b w:val="0"/>
              </w:rPr>
            </w:pPr>
          </w:p>
        </w:tc>
      </w:tr>
      <w:tr w:rsidR="00C614AE" w14:paraId="21339E4E" w14:textId="77777777">
        <w:tc>
          <w:tcPr>
            <w:tcW w:w="678" w:type="dxa"/>
          </w:tcPr>
          <w:p w14:paraId="0AA2A9EC"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1D5D6F78" w14:textId="77777777" w:rsidR="00C614AE" w:rsidRDefault="00C614AE">
            <w:pPr>
              <w:pStyle w:val="TH"/>
              <w:spacing w:after="60"/>
              <w:rPr>
                <w:b w:val="0"/>
              </w:rPr>
            </w:pPr>
          </w:p>
        </w:tc>
        <w:tc>
          <w:tcPr>
            <w:tcW w:w="678" w:type="dxa"/>
          </w:tcPr>
          <w:p w14:paraId="248A12EE"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6005011C" w14:textId="77777777" w:rsidR="00C614AE" w:rsidRDefault="00C614AE">
            <w:pPr>
              <w:pStyle w:val="TH"/>
              <w:spacing w:after="60"/>
              <w:rPr>
                <w:b w:val="0"/>
              </w:rPr>
            </w:pPr>
          </w:p>
        </w:tc>
        <w:tc>
          <w:tcPr>
            <w:tcW w:w="678" w:type="dxa"/>
          </w:tcPr>
          <w:p w14:paraId="3B088868" w14:textId="77777777" w:rsidR="00C614AE" w:rsidRDefault="00C614AE">
            <w:pPr>
              <w:pStyle w:val="TH"/>
              <w:spacing w:after="60"/>
              <w:rPr>
                <w:b w:val="0"/>
              </w:rPr>
            </w:pPr>
          </w:p>
        </w:tc>
        <w:tc>
          <w:tcPr>
            <w:tcW w:w="678" w:type="dxa"/>
            <w:tcBorders>
              <w:left w:val="single" w:sz="6" w:space="0" w:color="auto"/>
              <w:right w:val="single" w:sz="6" w:space="0" w:color="auto"/>
            </w:tcBorders>
            <w:shd w:val="pct10" w:color="auto" w:fill="auto"/>
          </w:tcPr>
          <w:p w14:paraId="5165D393" w14:textId="77777777" w:rsidR="00C614AE" w:rsidRDefault="00C614AE">
            <w:pPr>
              <w:pStyle w:val="TH"/>
              <w:spacing w:after="60"/>
              <w:rPr>
                <w:b w:val="0"/>
              </w:rPr>
            </w:pPr>
          </w:p>
        </w:tc>
        <w:tc>
          <w:tcPr>
            <w:tcW w:w="538" w:type="dxa"/>
          </w:tcPr>
          <w:p w14:paraId="4A72876B" w14:textId="77777777" w:rsidR="00C614AE" w:rsidRDefault="00C614AE">
            <w:pPr>
              <w:pStyle w:val="TH"/>
              <w:spacing w:after="60"/>
              <w:rPr>
                <w:b w:val="0"/>
              </w:rPr>
            </w:pPr>
          </w:p>
        </w:tc>
        <w:tc>
          <w:tcPr>
            <w:tcW w:w="818" w:type="dxa"/>
            <w:tcBorders>
              <w:left w:val="single" w:sz="6" w:space="0" w:color="auto"/>
              <w:right w:val="single" w:sz="6" w:space="0" w:color="auto"/>
            </w:tcBorders>
            <w:shd w:val="pct10" w:color="auto" w:fill="auto"/>
          </w:tcPr>
          <w:p w14:paraId="26C1E59F" w14:textId="77777777" w:rsidR="00C614AE" w:rsidRDefault="00C614AE">
            <w:pPr>
              <w:pStyle w:val="TH"/>
              <w:spacing w:after="60"/>
              <w:rPr>
                <w:b w:val="0"/>
              </w:rPr>
            </w:pPr>
          </w:p>
        </w:tc>
        <w:tc>
          <w:tcPr>
            <w:tcW w:w="3390" w:type="dxa"/>
            <w:gridSpan w:val="5"/>
          </w:tcPr>
          <w:p w14:paraId="7792BEC1" w14:textId="77777777" w:rsidR="00C614AE" w:rsidRDefault="00C614AE">
            <w:pPr>
              <w:pStyle w:val="TH"/>
              <w:spacing w:after="60"/>
              <w:rPr>
                <w:b w:val="0"/>
              </w:rPr>
            </w:pPr>
            <w:r>
              <w:rPr>
                <w:b w:val="0"/>
              </w:rPr>
              <w:t>IAM</w:t>
            </w:r>
          </w:p>
          <w:p w14:paraId="53ACE294" w14:textId="77777777" w:rsidR="00C614AE" w:rsidRDefault="00C614AE">
            <w:pPr>
              <w:pStyle w:val="TH"/>
              <w:spacing w:after="60"/>
              <w:rPr>
                <w:b w:val="0"/>
              </w:rPr>
            </w:pPr>
            <w:r>
              <w:rPr>
                <w:b w:val="0"/>
              </w:rPr>
              <w:t>--------------------------------------------</w:t>
            </w:r>
            <w:r>
              <w:rPr>
                <w:b w:val="0"/>
                <w:noProof/>
              </w:rPr>
              <w:sym w:font="Wingdings" w:char="F0E0"/>
            </w:r>
          </w:p>
        </w:tc>
        <w:tc>
          <w:tcPr>
            <w:tcW w:w="678" w:type="dxa"/>
            <w:tcBorders>
              <w:left w:val="single" w:sz="6" w:space="0" w:color="auto"/>
              <w:right w:val="single" w:sz="6" w:space="0" w:color="auto"/>
            </w:tcBorders>
            <w:shd w:val="pct10" w:color="auto" w:fill="auto"/>
          </w:tcPr>
          <w:p w14:paraId="2A7D3A55" w14:textId="77777777" w:rsidR="00C614AE" w:rsidRDefault="00C614AE">
            <w:pPr>
              <w:pStyle w:val="TH"/>
              <w:spacing w:after="60"/>
              <w:rPr>
                <w:b w:val="0"/>
              </w:rPr>
            </w:pPr>
          </w:p>
        </w:tc>
      </w:tr>
      <w:tr w:rsidR="00C614AE" w14:paraId="33DA0D48" w14:textId="77777777">
        <w:tc>
          <w:tcPr>
            <w:tcW w:w="678" w:type="dxa"/>
          </w:tcPr>
          <w:p w14:paraId="544CDE7E"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24005E8B" w14:textId="77777777" w:rsidR="00C614AE" w:rsidRDefault="00C614AE">
            <w:pPr>
              <w:pStyle w:val="TH"/>
              <w:spacing w:after="60"/>
              <w:rPr>
                <w:b w:val="0"/>
              </w:rPr>
            </w:pPr>
          </w:p>
        </w:tc>
        <w:tc>
          <w:tcPr>
            <w:tcW w:w="678" w:type="dxa"/>
          </w:tcPr>
          <w:p w14:paraId="3D37BB03"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1E0E24A1" w14:textId="77777777" w:rsidR="00C614AE" w:rsidRDefault="00C614AE">
            <w:pPr>
              <w:pStyle w:val="TH"/>
              <w:spacing w:after="60"/>
              <w:rPr>
                <w:b w:val="0"/>
              </w:rPr>
            </w:pPr>
          </w:p>
        </w:tc>
        <w:tc>
          <w:tcPr>
            <w:tcW w:w="678" w:type="dxa"/>
          </w:tcPr>
          <w:p w14:paraId="1F9FF35B"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5647ACBE" w14:textId="77777777" w:rsidR="00C614AE" w:rsidRDefault="00C614AE">
            <w:pPr>
              <w:pStyle w:val="TH"/>
              <w:spacing w:after="60"/>
              <w:rPr>
                <w:b w:val="0"/>
              </w:rPr>
            </w:pPr>
          </w:p>
        </w:tc>
        <w:tc>
          <w:tcPr>
            <w:tcW w:w="538" w:type="dxa"/>
          </w:tcPr>
          <w:p w14:paraId="16BAE831" w14:textId="77777777" w:rsidR="00C614AE" w:rsidRDefault="00C614AE">
            <w:pPr>
              <w:pStyle w:val="TH"/>
              <w:spacing w:after="60"/>
              <w:rPr>
                <w:b w:val="0"/>
              </w:rPr>
            </w:pPr>
          </w:p>
        </w:tc>
        <w:tc>
          <w:tcPr>
            <w:tcW w:w="818" w:type="dxa"/>
            <w:tcBorders>
              <w:left w:val="single" w:sz="6" w:space="0" w:color="auto"/>
              <w:bottom w:val="single" w:sz="6" w:space="0" w:color="auto"/>
              <w:right w:val="single" w:sz="6" w:space="0" w:color="auto"/>
            </w:tcBorders>
            <w:shd w:val="pct10" w:color="auto" w:fill="auto"/>
          </w:tcPr>
          <w:p w14:paraId="1B6A5A3F" w14:textId="77777777" w:rsidR="00C614AE" w:rsidRDefault="00C614AE">
            <w:pPr>
              <w:pStyle w:val="TH"/>
              <w:spacing w:after="60"/>
              <w:rPr>
                <w:b w:val="0"/>
              </w:rPr>
            </w:pPr>
          </w:p>
        </w:tc>
        <w:tc>
          <w:tcPr>
            <w:tcW w:w="678" w:type="dxa"/>
          </w:tcPr>
          <w:p w14:paraId="5A14F070"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7058D273" w14:textId="77777777" w:rsidR="00C614AE" w:rsidRDefault="00C614AE">
            <w:pPr>
              <w:pStyle w:val="TH"/>
              <w:spacing w:after="60"/>
              <w:rPr>
                <w:b w:val="0"/>
              </w:rPr>
            </w:pPr>
          </w:p>
        </w:tc>
        <w:tc>
          <w:tcPr>
            <w:tcW w:w="678" w:type="dxa"/>
          </w:tcPr>
          <w:p w14:paraId="1A8E76D9"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66721A0D" w14:textId="77777777" w:rsidR="00C614AE" w:rsidRDefault="00C614AE">
            <w:pPr>
              <w:pStyle w:val="TH"/>
              <w:spacing w:after="60"/>
              <w:rPr>
                <w:b w:val="0"/>
              </w:rPr>
            </w:pPr>
          </w:p>
        </w:tc>
        <w:tc>
          <w:tcPr>
            <w:tcW w:w="678" w:type="dxa"/>
          </w:tcPr>
          <w:p w14:paraId="425E5FE8" w14:textId="77777777" w:rsidR="00C614AE" w:rsidRDefault="00C614AE">
            <w:pPr>
              <w:pStyle w:val="TH"/>
              <w:spacing w:after="60"/>
              <w:rPr>
                <w:b w:val="0"/>
              </w:rPr>
            </w:pPr>
          </w:p>
        </w:tc>
        <w:tc>
          <w:tcPr>
            <w:tcW w:w="678" w:type="dxa"/>
            <w:tcBorders>
              <w:left w:val="single" w:sz="6" w:space="0" w:color="auto"/>
              <w:bottom w:val="single" w:sz="6" w:space="0" w:color="auto"/>
              <w:right w:val="single" w:sz="6" w:space="0" w:color="auto"/>
            </w:tcBorders>
            <w:shd w:val="pct10" w:color="auto" w:fill="auto"/>
          </w:tcPr>
          <w:p w14:paraId="3992126F" w14:textId="77777777" w:rsidR="00C614AE" w:rsidRDefault="00C614AE">
            <w:pPr>
              <w:pStyle w:val="TH"/>
              <w:spacing w:after="60"/>
              <w:rPr>
                <w:b w:val="0"/>
              </w:rPr>
            </w:pPr>
          </w:p>
        </w:tc>
      </w:tr>
    </w:tbl>
    <w:p w14:paraId="4F3C5EA5" w14:textId="77777777" w:rsidR="00C614AE" w:rsidRDefault="00C614AE">
      <w:pPr>
        <w:pStyle w:val="TF"/>
      </w:pPr>
      <w:r>
        <w:t>Figure A.2.3</w:t>
      </w:r>
    </w:p>
    <w:p w14:paraId="5A07B176" w14:textId="77777777" w:rsidR="00C614AE" w:rsidRDefault="00C614AE">
      <w:pPr>
        <w:pStyle w:val="TH"/>
      </w:pPr>
      <w:r>
        <w:lastRenderedPageBreak/>
        <w:t>Figure A.2.4 shows the information flow for unsuccessful TQoD (number not ported).</w:t>
      </w:r>
    </w:p>
    <w:tbl>
      <w:tblPr>
        <w:tblW w:w="0" w:type="auto"/>
        <w:tblLayout w:type="fixed"/>
        <w:tblCellMar>
          <w:left w:w="70" w:type="dxa"/>
          <w:right w:w="70" w:type="dxa"/>
        </w:tblCellMar>
        <w:tblLook w:val="0000" w:firstRow="0" w:lastRow="0" w:firstColumn="0" w:lastColumn="0" w:noHBand="0" w:noVBand="0"/>
      </w:tblPr>
      <w:tblGrid>
        <w:gridCol w:w="949"/>
        <w:gridCol w:w="949"/>
        <w:gridCol w:w="949"/>
        <w:gridCol w:w="949"/>
        <w:gridCol w:w="949"/>
        <w:gridCol w:w="949"/>
        <w:gridCol w:w="949"/>
        <w:gridCol w:w="949"/>
        <w:gridCol w:w="949"/>
        <w:gridCol w:w="949"/>
      </w:tblGrid>
      <w:tr w:rsidR="00C614AE" w14:paraId="691A8432" w14:textId="77777777">
        <w:tc>
          <w:tcPr>
            <w:tcW w:w="949" w:type="dxa"/>
          </w:tcPr>
          <w:p w14:paraId="742FEDAE" w14:textId="77777777" w:rsidR="00C614AE" w:rsidRDefault="00C614AE">
            <w:pPr>
              <w:pStyle w:val="TH"/>
              <w:spacing w:after="60"/>
              <w:rPr>
                <w:b w:val="0"/>
              </w:rPr>
            </w:pPr>
          </w:p>
        </w:tc>
        <w:tc>
          <w:tcPr>
            <w:tcW w:w="4745" w:type="dxa"/>
            <w:gridSpan w:val="5"/>
            <w:tcBorders>
              <w:top w:val="single" w:sz="6" w:space="0" w:color="auto"/>
              <w:left w:val="single" w:sz="6" w:space="0" w:color="auto"/>
              <w:bottom w:val="single" w:sz="6" w:space="0" w:color="auto"/>
              <w:right w:val="single" w:sz="6" w:space="0" w:color="auto"/>
            </w:tcBorders>
          </w:tcPr>
          <w:p w14:paraId="6DBE290A" w14:textId="77777777" w:rsidR="00C614AE" w:rsidRDefault="00C614AE">
            <w:pPr>
              <w:pStyle w:val="TH"/>
              <w:spacing w:after="60"/>
            </w:pPr>
            <w:r>
              <w:t>Number range holder network</w:t>
            </w:r>
          </w:p>
        </w:tc>
        <w:tc>
          <w:tcPr>
            <w:tcW w:w="949" w:type="dxa"/>
          </w:tcPr>
          <w:p w14:paraId="33395626" w14:textId="77777777" w:rsidR="00C614AE" w:rsidRDefault="00C614AE">
            <w:pPr>
              <w:pStyle w:val="TH"/>
            </w:pPr>
          </w:p>
        </w:tc>
        <w:tc>
          <w:tcPr>
            <w:tcW w:w="2847" w:type="dxa"/>
            <w:gridSpan w:val="3"/>
            <w:tcBorders>
              <w:top w:val="single" w:sz="6" w:space="0" w:color="auto"/>
              <w:left w:val="single" w:sz="6" w:space="0" w:color="auto"/>
              <w:bottom w:val="single" w:sz="6" w:space="0" w:color="auto"/>
              <w:right w:val="single" w:sz="6" w:space="0" w:color="auto"/>
            </w:tcBorders>
          </w:tcPr>
          <w:p w14:paraId="39AAD0D6" w14:textId="77777777" w:rsidR="00C614AE" w:rsidRDefault="00C614AE">
            <w:pPr>
              <w:pStyle w:val="TH"/>
            </w:pPr>
            <w:r>
              <w:t>visited network</w:t>
            </w:r>
          </w:p>
        </w:tc>
      </w:tr>
      <w:tr w:rsidR="00C614AE" w14:paraId="02E3B660" w14:textId="77777777">
        <w:tc>
          <w:tcPr>
            <w:tcW w:w="949" w:type="dxa"/>
          </w:tcPr>
          <w:p w14:paraId="394E65EE" w14:textId="77777777" w:rsidR="00C614AE" w:rsidRDefault="00C614AE">
            <w:pPr>
              <w:pStyle w:val="TH"/>
              <w:spacing w:after="60"/>
              <w:rPr>
                <w:b w:val="0"/>
              </w:rPr>
            </w:pPr>
          </w:p>
        </w:tc>
        <w:tc>
          <w:tcPr>
            <w:tcW w:w="949" w:type="dxa"/>
          </w:tcPr>
          <w:p w14:paraId="0FA9274B" w14:textId="77777777" w:rsidR="00C614AE" w:rsidRDefault="00C614AE">
            <w:pPr>
              <w:pStyle w:val="TH"/>
              <w:spacing w:after="60"/>
              <w:rPr>
                <w:b w:val="0"/>
              </w:rPr>
            </w:pPr>
            <w:r>
              <w:rPr>
                <w:b w:val="0"/>
              </w:rPr>
              <w:t>GMSC</w:t>
            </w:r>
          </w:p>
        </w:tc>
        <w:tc>
          <w:tcPr>
            <w:tcW w:w="949" w:type="dxa"/>
          </w:tcPr>
          <w:p w14:paraId="675514D4" w14:textId="77777777" w:rsidR="00C614AE" w:rsidRDefault="00C614AE">
            <w:pPr>
              <w:pStyle w:val="TH"/>
              <w:spacing w:after="60"/>
              <w:rPr>
                <w:b w:val="0"/>
              </w:rPr>
            </w:pPr>
          </w:p>
        </w:tc>
        <w:tc>
          <w:tcPr>
            <w:tcW w:w="949" w:type="dxa"/>
          </w:tcPr>
          <w:p w14:paraId="460CE5C7" w14:textId="77777777" w:rsidR="00C614AE" w:rsidRDefault="00C614AE">
            <w:pPr>
              <w:pStyle w:val="TH"/>
              <w:spacing w:after="60"/>
              <w:rPr>
                <w:b w:val="0"/>
              </w:rPr>
            </w:pPr>
            <w:r>
              <w:rPr>
                <w:b w:val="0"/>
              </w:rPr>
              <w:t>HLR</w:t>
            </w:r>
          </w:p>
        </w:tc>
        <w:tc>
          <w:tcPr>
            <w:tcW w:w="949" w:type="dxa"/>
          </w:tcPr>
          <w:p w14:paraId="77D7D82F" w14:textId="77777777" w:rsidR="00C614AE" w:rsidRDefault="00C614AE">
            <w:pPr>
              <w:pStyle w:val="TH"/>
              <w:rPr>
                <w:b w:val="0"/>
              </w:rPr>
            </w:pPr>
          </w:p>
        </w:tc>
        <w:tc>
          <w:tcPr>
            <w:tcW w:w="949" w:type="dxa"/>
          </w:tcPr>
          <w:p w14:paraId="2E8D7B8F" w14:textId="77777777" w:rsidR="00C614AE" w:rsidRDefault="00C614AE">
            <w:pPr>
              <w:pStyle w:val="TH"/>
              <w:rPr>
                <w:b w:val="0"/>
              </w:rPr>
            </w:pPr>
            <w:r>
              <w:rPr>
                <w:b w:val="0"/>
              </w:rPr>
              <w:t>NPDB</w:t>
            </w:r>
          </w:p>
        </w:tc>
        <w:tc>
          <w:tcPr>
            <w:tcW w:w="949" w:type="dxa"/>
          </w:tcPr>
          <w:p w14:paraId="04C9F9CA" w14:textId="77777777" w:rsidR="00C614AE" w:rsidRDefault="00C614AE">
            <w:pPr>
              <w:pStyle w:val="TH"/>
              <w:rPr>
                <w:b w:val="0"/>
              </w:rPr>
            </w:pPr>
          </w:p>
        </w:tc>
        <w:tc>
          <w:tcPr>
            <w:tcW w:w="949" w:type="dxa"/>
          </w:tcPr>
          <w:p w14:paraId="53806FE1" w14:textId="77777777" w:rsidR="00C614AE" w:rsidRDefault="00C614AE">
            <w:pPr>
              <w:pStyle w:val="TH"/>
              <w:rPr>
                <w:b w:val="0"/>
              </w:rPr>
            </w:pPr>
            <w:r>
              <w:rPr>
                <w:b w:val="0"/>
              </w:rPr>
              <w:t>VLR</w:t>
            </w:r>
          </w:p>
        </w:tc>
        <w:tc>
          <w:tcPr>
            <w:tcW w:w="949" w:type="dxa"/>
          </w:tcPr>
          <w:p w14:paraId="0150FF1B" w14:textId="77777777" w:rsidR="00C614AE" w:rsidRDefault="00C614AE">
            <w:pPr>
              <w:pStyle w:val="TH"/>
              <w:rPr>
                <w:b w:val="0"/>
              </w:rPr>
            </w:pPr>
          </w:p>
        </w:tc>
        <w:tc>
          <w:tcPr>
            <w:tcW w:w="949" w:type="dxa"/>
          </w:tcPr>
          <w:p w14:paraId="1B5765A9" w14:textId="77777777" w:rsidR="00C614AE" w:rsidRDefault="00C614AE">
            <w:pPr>
              <w:pStyle w:val="TH"/>
              <w:rPr>
                <w:b w:val="0"/>
              </w:rPr>
            </w:pPr>
            <w:r>
              <w:rPr>
                <w:b w:val="0"/>
              </w:rPr>
              <w:t>VMSC</w:t>
            </w:r>
          </w:p>
        </w:tc>
      </w:tr>
      <w:tr w:rsidR="00C614AE" w14:paraId="17AA08D1" w14:textId="77777777">
        <w:tc>
          <w:tcPr>
            <w:tcW w:w="949" w:type="dxa"/>
          </w:tcPr>
          <w:p w14:paraId="74D845C5" w14:textId="77777777" w:rsidR="00C614AE" w:rsidRDefault="00C614AE">
            <w:pPr>
              <w:pStyle w:val="TH"/>
              <w:spacing w:after="60"/>
              <w:rPr>
                <w:b w:val="0"/>
              </w:rPr>
            </w:pPr>
            <w:r>
              <w:rPr>
                <w:b w:val="0"/>
              </w:rPr>
              <w:t>IAM</w:t>
            </w:r>
          </w:p>
          <w:p w14:paraId="27F9844E" w14:textId="77777777" w:rsidR="00C614AE" w:rsidRDefault="00C614AE">
            <w:pPr>
              <w:pStyle w:val="TH"/>
              <w:spacing w:after="60"/>
              <w:rPr>
                <w:b w:val="0"/>
              </w:rPr>
            </w:pPr>
            <w:r>
              <w:rPr>
                <w:b w:val="0"/>
              </w:rPr>
              <w:t>-------</w:t>
            </w:r>
            <w:r>
              <w:rPr>
                <w:b w:val="0"/>
                <w:noProof/>
              </w:rPr>
              <w:sym w:font="Wingdings" w:char="F0E0"/>
            </w:r>
          </w:p>
        </w:tc>
        <w:tc>
          <w:tcPr>
            <w:tcW w:w="949" w:type="dxa"/>
            <w:tcBorders>
              <w:top w:val="single" w:sz="6" w:space="0" w:color="auto"/>
              <w:left w:val="single" w:sz="6" w:space="0" w:color="auto"/>
              <w:right w:val="single" w:sz="6" w:space="0" w:color="auto"/>
            </w:tcBorders>
            <w:shd w:val="pct10" w:color="auto" w:fill="auto"/>
          </w:tcPr>
          <w:p w14:paraId="2A555C29" w14:textId="77777777" w:rsidR="00C614AE" w:rsidRDefault="00C614AE">
            <w:pPr>
              <w:pStyle w:val="TH"/>
              <w:spacing w:after="60"/>
              <w:rPr>
                <w:b w:val="0"/>
              </w:rPr>
            </w:pPr>
          </w:p>
        </w:tc>
        <w:tc>
          <w:tcPr>
            <w:tcW w:w="949" w:type="dxa"/>
          </w:tcPr>
          <w:p w14:paraId="27BD50BC" w14:textId="77777777" w:rsidR="00C614AE" w:rsidRDefault="00C614AE">
            <w:pPr>
              <w:pStyle w:val="TH"/>
              <w:spacing w:after="60"/>
              <w:rPr>
                <w:b w:val="0"/>
              </w:rPr>
            </w:pPr>
          </w:p>
        </w:tc>
        <w:tc>
          <w:tcPr>
            <w:tcW w:w="949" w:type="dxa"/>
            <w:tcBorders>
              <w:top w:val="single" w:sz="6" w:space="0" w:color="auto"/>
              <w:left w:val="single" w:sz="6" w:space="0" w:color="auto"/>
              <w:right w:val="single" w:sz="6" w:space="0" w:color="auto"/>
            </w:tcBorders>
            <w:shd w:val="pct10" w:color="auto" w:fill="auto"/>
          </w:tcPr>
          <w:p w14:paraId="24CF0CD9" w14:textId="77777777" w:rsidR="00C614AE" w:rsidRDefault="00C614AE">
            <w:pPr>
              <w:pStyle w:val="TH"/>
              <w:spacing w:after="60"/>
              <w:rPr>
                <w:b w:val="0"/>
              </w:rPr>
            </w:pPr>
          </w:p>
        </w:tc>
        <w:tc>
          <w:tcPr>
            <w:tcW w:w="949" w:type="dxa"/>
          </w:tcPr>
          <w:p w14:paraId="362C9E6D" w14:textId="77777777" w:rsidR="00C614AE" w:rsidRDefault="00C614AE">
            <w:pPr>
              <w:pStyle w:val="TH"/>
            </w:pPr>
          </w:p>
        </w:tc>
        <w:tc>
          <w:tcPr>
            <w:tcW w:w="949" w:type="dxa"/>
            <w:tcBorders>
              <w:top w:val="single" w:sz="6" w:space="0" w:color="auto"/>
              <w:left w:val="single" w:sz="6" w:space="0" w:color="auto"/>
              <w:right w:val="single" w:sz="6" w:space="0" w:color="auto"/>
            </w:tcBorders>
            <w:shd w:val="pct10" w:color="auto" w:fill="auto"/>
          </w:tcPr>
          <w:p w14:paraId="68C67AE9" w14:textId="77777777" w:rsidR="00C614AE" w:rsidRDefault="00C614AE">
            <w:pPr>
              <w:pStyle w:val="TH"/>
            </w:pPr>
          </w:p>
        </w:tc>
        <w:tc>
          <w:tcPr>
            <w:tcW w:w="949" w:type="dxa"/>
          </w:tcPr>
          <w:p w14:paraId="21662925" w14:textId="77777777" w:rsidR="00C614AE" w:rsidRDefault="00C614AE">
            <w:pPr>
              <w:pStyle w:val="TH"/>
            </w:pPr>
          </w:p>
        </w:tc>
        <w:tc>
          <w:tcPr>
            <w:tcW w:w="949" w:type="dxa"/>
            <w:tcBorders>
              <w:top w:val="single" w:sz="6" w:space="0" w:color="auto"/>
              <w:left w:val="single" w:sz="6" w:space="0" w:color="auto"/>
              <w:right w:val="single" w:sz="6" w:space="0" w:color="auto"/>
            </w:tcBorders>
            <w:shd w:val="pct10" w:color="auto" w:fill="auto"/>
          </w:tcPr>
          <w:p w14:paraId="67452484" w14:textId="77777777" w:rsidR="00C614AE" w:rsidRDefault="00C614AE">
            <w:pPr>
              <w:pStyle w:val="TH"/>
            </w:pPr>
          </w:p>
        </w:tc>
        <w:tc>
          <w:tcPr>
            <w:tcW w:w="949" w:type="dxa"/>
          </w:tcPr>
          <w:p w14:paraId="6296BF02" w14:textId="77777777" w:rsidR="00C614AE" w:rsidRDefault="00C614AE">
            <w:pPr>
              <w:pStyle w:val="TH"/>
            </w:pPr>
          </w:p>
        </w:tc>
        <w:tc>
          <w:tcPr>
            <w:tcW w:w="949" w:type="dxa"/>
            <w:tcBorders>
              <w:top w:val="single" w:sz="6" w:space="0" w:color="auto"/>
              <w:left w:val="single" w:sz="6" w:space="0" w:color="auto"/>
              <w:right w:val="single" w:sz="6" w:space="0" w:color="auto"/>
            </w:tcBorders>
            <w:shd w:val="pct10" w:color="auto" w:fill="auto"/>
          </w:tcPr>
          <w:p w14:paraId="4C2A8E83" w14:textId="77777777" w:rsidR="00C614AE" w:rsidRDefault="00C614AE">
            <w:pPr>
              <w:pStyle w:val="TH"/>
            </w:pPr>
          </w:p>
        </w:tc>
      </w:tr>
      <w:tr w:rsidR="00C614AE" w14:paraId="7553F8D5" w14:textId="77777777">
        <w:tc>
          <w:tcPr>
            <w:tcW w:w="949" w:type="dxa"/>
          </w:tcPr>
          <w:p w14:paraId="7120E981"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16AAE0D1" w14:textId="77777777" w:rsidR="00C614AE" w:rsidRDefault="00C614AE">
            <w:pPr>
              <w:pStyle w:val="TH"/>
              <w:spacing w:after="60"/>
              <w:rPr>
                <w:b w:val="0"/>
              </w:rPr>
            </w:pPr>
          </w:p>
        </w:tc>
        <w:tc>
          <w:tcPr>
            <w:tcW w:w="2847" w:type="dxa"/>
            <w:gridSpan w:val="3"/>
          </w:tcPr>
          <w:p w14:paraId="347F7B95" w14:textId="77777777" w:rsidR="00C614AE" w:rsidRDefault="00C614AE">
            <w:pPr>
              <w:pStyle w:val="TH"/>
              <w:spacing w:after="60"/>
              <w:rPr>
                <w:b w:val="0"/>
              </w:rPr>
            </w:pPr>
            <w:r>
              <w:rPr>
                <w:b w:val="0"/>
              </w:rPr>
              <w:t>"query"</w:t>
            </w:r>
          </w:p>
          <w:p w14:paraId="19B4CBD0" w14:textId="77777777" w:rsidR="00C614AE" w:rsidRDefault="00C614AE">
            <w:pPr>
              <w:pStyle w:val="TH"/>
              <w:spacing w:after="60"/>
              <w:rPr>
                <w:b w:val="0"/>
              </w:rPr>
            </w:pPr>
            <w:r>
              <w:rPr>
                <w:b w:val="0"/>
              </w:rPr>
              <w:t>-----------------------------------</w:t>
            </w:r>
            <w:r>
              <w:rPr>
                <w:b w:val="0"/>
                <w:noProof/>
              </w:rPr>
              <w:sym w:font="Wingdings" w:char="F0E0"/>
            </w:r>
          </w:p>
        </w:tc>
        <w:tc>
          <w:tcPr>
            <w:tcW w:w="949" w:type="dxa"/>
            <w:tcBorders>
              <w:left w:val="single" w:sz="6" w:space="0" w:color="auto"/>
              <w:right w:val="single" w:sz="6" w:space="0" w:color="auto"/>
            </w:tcBorders>
            <w:shd w:val="pct10" w:color="auto" w:fill="auto"/>
          </w:tcPr>
          <w:p w14:paraId="47FBA562" w14:textId="77777777" w:rsidR="00C614AE" w:rsidRDefault="00C614AE">
            <w:pPr>
              <w:pStyle w:val="TH"/>
            </w:pPr>
          </w:p>
        </w:tc>
        <w:tc>
          <w:tcPr>
            <w:tcW w:w="949" w:type="dxa"/>
          </w:tcPr>
          <w:p w14:paraId="1C046AA2" w14:textId="77777777" w:rsidR="00C614AE" w:rsidRDefault="00C614AE">
            <w:pPr>
              <w:pStyle w:val="TH"/>
            </w:pPr>
          </w:p>
        </w:tc>
        <w:tc>
          <w:tcPr>
            <w:tcW w:w="949" w:type="dxa"/>
            <w:tcBorders>
              <w:left w:val="single" w:sz="6" w:space="0" w:color="auto"/>
              <w:right w:val="single" w:sz="6" w:space="0" w:color="auto"/>
            </w:tcBorders>
            <w:shd w:val="pct10" w:color="auto" w:fill="auto"/>
          </w:tcPr>
          <w:p w14:paraId="707B8E02" w14:textId="77777777" w:rsidR="00C614AE" w:rsidRDefault="00C614AE">
            <w:pPr>
              <w:pStyle w:val="TH"/>
            </w:pPr>
          </w:p>
        </w:tc>
        <w:tc>
          <w:tcPr>
            <w:tcW w:w="949" w:type="dxa"/>
          </w:tcPr>
          <w:p w14:paraId="4F03D5AA" w14:textId="77777777" w:rsidR="00C614AE" w:rsidRDefault="00C614AE">
            <w:pPr>
              <w:pStyle w:val="TH"/>
            </w:pPr>
          </w:p>
        </w:tc>
        <w:tc>
          <w:tcPr>
            <w:tcW w:w="949" w:type="dxa"/>
            <w:tcBorders>
              <w:left w:val="single" w:sz="6" w:space="0" w:color="auto"/>
              <w:right w:val="single" w:sz="6" w:space="0" w:color="auto"/>
            </w:tcBorders>
            <w:shd w:val="pct10" w:color="auto" w:fill="auto"/>
          </w:tcPr>
          <w:p w14:paraId="6128CD2C" w14:textId="77777777" w:rsidR="00C614AE" w:rsidRDefault="00C614AE">
            <w:pPr>
              <w:pStyle w:val="TH"/>
            </w:pPr>
          </w:p>
        </w:tc>
      </w:tr>
      <w:tr w:rsidR="00C614AE" w14:paraId="2E5D7D11" w14:textId="77777777">
        <w:tc>
          <w:tcPr>
            <w:tcW w:w="949" w:type="dxa"/>
          </w:tcPr>
          <w:p w14:paraId="317DFA24"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48F20D2C" w14:textId="77777777" w:rsidR="00C614AE" w:rsidRDefault="00C614AE">
            <w:pPr>
              <w:pStyle w:val="TH"/>
              <w:spacing w:after="60"/>
              <w:rPr>
                <w:b w:val="0"/>
              </w:rPr>
            </w:pPr>
          </w:p>
        </w:tc>
        <w:tc>
          <w:tcPr>
            <w:tcW w:w="2847" w:type="dxa"/>
            <w:gridSpan w:val="3"/>
          </w:tcPr>
          <w:p w14:paraId="08F01F83" w14:textId="77777777" w:rsidR="00C614AE" w:rsidRDefault="00C614AE">
            <w:pPr>
              <w:pStyle w:val="TH"/>
              <w:spacing w:after="60"/>
              <w:rPr>
                <w:b w:val="0"/>
              </w:rPr>
            </w:pPr>
            <w:r>
              <w:rPr>
                <w:b w:val="0"/>
              </w:rPr>
              <w:t>"result"</w:t>
            </w:r>
          </w:p>
          <w:p w14:paraId="7EF5A5D9" w14:textId="77777777" w:rsidR="00C614AE" w:rsidRDefault="00C614AE">
            <w:pPr>
              <w:pStyle w:val="TH"/>
              <w:spacing w:after="60"/>
              <w:rPr>
                <w:b w:val="0"/>
              </w:rPr>
            </w:pPr>
            <w:r>
              <w:rPr>
                <w:b w:val="0"/>
                <w:noProof/>
              </w:rPr>
              <w:sym w:font="Wingdings" w:char="F0DF"/>
            </w:r>
            <w:r>
              <w:rPr>
                <w:b w:val="0"/>
              </w:rPr>
              <w:t>-----------------------------------</w:t>
            </w:r>
          </w:p>
        </w:tc>
        <w:tc>
          <w:tcPr>
            <w:tcW w:w="949" w:type="dxa"/>
            <w:tcBorders>
              <w:left w:val="single" w:sz="6" w:space="0" w:color="auto"/>
              <w:right w:val="single" w:sz="6" w:space="0" w:color="auto"/>
            </w:tcBorders>
            <w:shd w:val="pct10" w:color="auto" w:fill="auto"/>
          </w:tcPr>
          <w:p w14:paraId="30E87E0E" w14:textId="77777777" w:rsidR="00C614AE" w:rsidRDefault="00C614AE">
            <w:pPr>
              <w:pStyle w:val="TH"/>
            </w:pPr>
          </w:p>
        </w:tc>
        <w:tc>
          <w:tcPr>
            <w:tcW w:w="949" w:type="dxa"/>
          </w:tcPr>
          <w:p w14:paraId="62389B40" w14:textId="77777777" w:rsidR="00C614AE" w:rsidRDefault="00C614AE">
            <w:pPr>
              <w:pStyle w:val="TH"/>
            </w:pPr>
          </w:p>
        </w:tc>
        <w:tc>
          <w:tcPr>
            <w:tcW w:w="949" w:type="dxa"/>
            <w:tcBorders>
              <w:left w:val="single" w:sz="6" w:space="0" w:color="auto"/>
              <w:right w:val="single" w:sz="6" w:space="0" w:color="auto"/>
            </w:tcBorders>
            <w:shd w:val="pct10" w:color="auto" w:fill="auto"/>
          </w:tcPr>
          <w:p w14:paraId="30A8E0FC" w14:textId="77777777" w:rsidR="00C614AE" w:rsidRDefault="00C614AE">
            <w:pPr>
              <w:pStyle w:val="TH"/>
            </w:pPr>
          </w:p>
        </w:tc>
        <w:tc>
          <w:tcPr>
            <w:tcW w:w="949" w:type="dxa"/>
          </w:tcPr>
          <w:p w14:paraId="59CBEB41" w14:textId="77777777" w:rsidR="00C614AE" w:rsidRDefault="00C614AE">
            <w:pPr>
              <w:pStyle w:val="TH"/>
            </w:pPr>
          </w:p>
        </w:tc>
        <w:tc>
          <w:tcPr>
            <w:tcW w:w="949" w:type="dxa"/>
            <w:tcBorders>
              <w:left w:val="single" w:sz="6" w:space="0" w:color="auto"/>
              <w:right w:val="single" w:sz="6" w:space="0" w:color="auto"/>
            </w:tcBorders>
            <w:shd w:val="pct10" w:color="auto" w:fill="auto"/>
          </w:tcPr>
          <w:p w14:paraId="7F0CEFEE" w14:textId="77777777" w:rsidR="00C614AE" w:rsidRDefault="00C614AE">
            <w:pPr>
              <w:pStyle w:val="TH"/>
            </w:pPr>
          </w:p>
        </w:tc>
      </w:tr>
      <w:tr w:rsidR="00C614AE" w14:paraId="01C7CB10" w14:textId="77777777">
        <w:tc>
          <w:tcPr>
            <w:tcW w:w="949" w:type="dxa"/>
          </w:tcPr>
          <w:p w14:paraId="5393B58A"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64A84A18" w14:textId="77777777" w:rsidR="00C614AE" w:rsidRDefault="00C614AE">
            <w:pPr>
              <w:pStyle w:val="TH"/>
              <w:spacing w:after="60"/>
              <w:rPr>
                <w:b w:val="0"/>
              </w:rPr>
            </w:pPr>
          </w:p>
        </w:tc>
        <w:tc>
          <w:tcPr>
            <w:tcW w:w="949" w:type="dxa"/>
          </w:tcPr>
          <w:p w14:paraId="272F6831" w14:textId="77777777" w:rsidR="00C614AE" w:rsidRDefault="00C614AE">
            <w:pPr>
              <w:pStyle w:val="TH"/>
              <w:spacing w:after="60"/>
              <w:rPr>
                <w:b w:val="0"/>
              </w:rPr>
            </w:pPr>
            <w:r>
              <w:rPr>
                <w:b w:val="0"/>
              </w:rPr>
              <w:t>SRI</w:t>
            </w:r>
          </w:p>
          <w:p w14:paraId="60BCE1BC" w14:textId="77777777" w:rsidR="00C614AE" w:rsidRDefault="00C614AE">
            <w:pPr>
              <w:pStyle w:val="TH"/>
              <w:spacing w:after="60"/>
              <w:rPr>
                <w:b w:val="0"/>
              </w:rPr>
            </w:pPr>
            <w:r>
              <w:rPr>
                <w:b w:val="0"/>
              </w:rPr>
              <w:t>-------</w:t>
            </w:r>
            <w:r>
              <w:rPr>
                <w:b w:val="0"/>
                <w:noProof/>
              </w:rPr>
              <w:sym w:font="Wingdings" w:char="F0E0"/>
            </w:r>
          </w:p>
        </w:tc>
        <w:tc>
          <w:tcPr>
            <w:tcW w:w="949" w:type="dxa"/>
            <w:tcBorders>
              <w:left w:val="single" w:sz="6" w:space="0" w:color="auto"/>
              <w:right w:val="single" w:sz="6" w:space="0" w:color="auto"/>
            </w:tcBorders>
            <w:shd w:val="pct10" w:color="auto" w:fill="auto"/>
          </w:tcPr>
          <w:p w14:paraId="492CE381" w14:textId="77777777" w:rsidR="00C614AE" w:rsidRDefault="00C614AE">
            <w:pPr>
              <w:pStyle w:val="TH"/>
              <w:spacing w:after="60"/>
              <w:rPr>
                <w:b w:val="0"/>
              </w:rPr>
            </w:pPr>
          </w:p>
        </w:tc>
        <w:tc>
          <w:tcPr>
            <w:tcW w:w="949" w:type="dxa"/>
          </w:tcPr>
          <w:p w14:paraId="5A20AF84" w14:textId="77777777" w:rsidR="00C614AE" w:rsidRDefault="00C614AE">
            <w:pPr>
              <w:pStyle w:val="TH"/>
            </w:pPr>
          </w:p>
        </w:tc>
        <w:tc>
          <w:tcPr>
            <w:tcW w:w="949" w:type="dxa"/>
            <w:tcBorders>
              <w:left w:val="single" w:sz="6" w:space="0" w:color="auto"/>
              <w:right w:val="single" w:sz="6" w:space="0" w:color="auto"/>
            </w:tcBorders>
            <w:shd w:val="pct10" w:color="auto" w:fill="auto"/>
          </w:tcPr>
          <w:p w14:paraId="32FA4B1F" w14:textId="77777777" w:rsidR="00C614AE" w:rsidRDefault="00C614AE">
            <w:pPr>
              <w:pStyle w:val="TH"/>
            </w:pPr>
          </w:p>
        </w:tc>
        <w:tc>
          <w:tcPr>
            <w:tcW w:w="949" w:type="dxa"/>
          </w:tcPr>
          <w:p w14:paraId="4720BAE1" w14:textId="77777777" w:rsidR="00C614AE" w:rsidRDefault="00C614AE">
            <w:pPr>
              <w:pStyle w:val="TH"/>
            </w:pPr>
          </w:p>
        </w:tc>
        <w:tc>
          <w:tcPr>
            <w:tcW w:w="949" w:type="dxa"/>
            <w:tcBorders>
              <w:left w:val="single" w:sz="6" w:space="0" w:color="auto"/>
              <w:right w:val="single" w:sz="6" w:space="0" w:color="auto"/>
            </w:tcBorders>
            <w:shd w:val="pct10" w:color="auto" w:fill="auto"/>
          </w:tcPr>
          <w:p w14:paraId="4DAE22AD" w14:textId="77777777" w:rsidR="00C614AE" w:rsidRDefault="00C614AE">
            <w:pPr>
              <w:pStyle w:val="TH"/>
            </w:pPr>
          </w:p>
        </w:tc>
        <w:tc>
          <w:tcPr>
            <w:tcW w:w="949" w:type="dxa"/>
          </w:tcPr>
          <w:p w14:paraId="2C7537FE" w14:textId="77777777" w:rsidR="00C614AE" w:rsidRDefault="00C614AE">
            <w:pPr>
              <w:pStyle w:val="TH"/>
            </w:pPr>
          </w:p>
        </w:tc>
        <w:tc>
          <w:tcPr>
            <w:tcW w:w="949" w:type="dxa"/>
            <w:tcBorders>
              <w:left w:val="single" w:sz="6" w:space="0" w:color="auto"/>
              <w:right w:val="single" w:sz="6" w:space="0" w:color="auto"/>
            </w:tcBorders>
            <w:shd w:val="pct10" w:color="auto" w:fill="auto"/>
          </w:tcPr>
          <w:p w14:paraId="27F1C964" w14:textId="77777777" w:rsidR="00C614AE" w:rsidRDefault="00C614AE">
            <w:pPr>
              <w:pStyle w:val="TH"/>
            </w:pPr>
          </w:p>
        </w:tc>
      </w:tr>
      <w:tr w:rsidR="00C614AE" w14:paraId="2CA92211" w14:textId="77777777">
        <w:tc>
          <w:tcPr>
            <w:tcW w:w="949" w:type="dxa"/>
          </w:tcPr>
          <w:p w14:paraId="68C5CE19"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07807226" w14:textId="77777777" w:rsidR="00C614AE" w:rsidRDefault="00C614AE">
            <w:pPr>
              <w:pStyle w:val="TH"/>
              <w:spacing w:after="60"/>
              <w:rPr>
                <w:b w:val="0"/>
              </w:rPr>
            </w:pPr>
          </w:p>
        </w:tc>
        <w:tc>
          <w:tcPr>
            <w:tcW w:w="949" w:type="dxa"/>
          </w:tcPr>
          <w:p w14:paraId="65A7D6D9"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72EA21C3" w14:textId="77777777" w:rsidR="00C614AE" w:rsidRDefault="00C614AE">
            <w:pPr>
              <w:pStyle w:val="TH"/>
              <w:spacing w:after="60"/>
              <w:rPr>
                <w:b w:val="0"/>
              </w:rPr>
            </w:pPr>
          </w:p>
        </w:tc>
        <w:tc>
          <w:tcPr>
            <w:tcW w:w="2847" w:type="dxa"/>
            <w:gridSpan w:val="3"/>
          </w:tcPr>
          <w:p w14:paraId="1B1E3B5D" w14:textId="77777777" w:rsidR="00C614AE" w:rsidRDefault="00C614AE">
            <w:pPr>
              <w:pStyle w:val="TH"/>
              <w:rPr>
                <w:b w:val="0"/>
              </w:rPr>
            </w:pPr>
            <w:r>
              <w:rPr>
                <w:b w:val="0"/>
              </w:rPr>
              <w:t>PRN</w:t>
            </w:r>
          </w:p>
          <w:p w14:paraId="71D82CA2" w14:textId="77777777" w:rsidR="00C614AE" w:rsidRDefault="00C614AE">
            <w:pPr>
              <w:pStyle w:val="TH"/>
              <w:rPr>
                <w:b w:val="0"/>
              </w:rPr>
            </w:pPr>
            <w:r>
              <w:rPr>
                <w:b w:val="0"/>
              </w:rPr>
              <w:t>------------------------------------</w:t>
            </w:r>
            <w:r>
              <w:rPr>
                <w:b w:val="0"/>
                <w:noProof/>
              </w:rPr>
              <w:sym w:font="Wingdings" w:char="F0E0"/>
            </w:r>
          </w:p>
        </w:tc>
        <w:tc>
          <w:tcPr>
            <w:tcW w:w="949" w:type="dxa"/>
            <w:tcBorders>
              <w:left w:val="single" w:sz="6" w:space="0" w:color="auto"/>
              <w:right w:val="single" w:sz="6" w:space="0" w:color="auto"/>
            </w:tcBorders>
            <w:shd w:val="pct10" w:color="auto" w:fill="auto"/>
          </w:tcPr>
          <w:p w14:paraId="0D35387E" w14:textId="77777777" w:rsidR="00C614AE" w:rsidRDefault="00C614AE">
            <w:pPr>
              <w:pStyle w:val="TH"/>
            </w:pPr>
          </w:p>
        </w:tc>
        <w:tc>
          <w:tcPr>
            <w:tcW w:w="949" w:type="dxa"/>
          </w:tcPr>
          <w:p w14:paraId="4DC4F424" w14:textId="77777777" w:rsidR="00C614AE" w:rsidRDefault="00C614AE">
            <w:pPr>
              <w:pStyle w:val="TH"/>
            </w:pPr>
          </w:p>
        </w:tc>
        <w:tc>
          <w:tcPr>
            <w:tcW w:w="949" w:type="dxa"/>
            <w:tcBorders>
              <w:left w:val="single" w:sz="6" w:space="0" w:color="auto"/>
              <w:right w:val="single" w:sz="6" w:space="0" w:color="auto"/>
            </w:tcBorders>
            <w:shd w:val="pct10" w:color="auto" w:fill="auto"/>
          </w:tcPr>
          <w:p w14:paraId="17D6F607" w14:textId="77777777" w:rsidR="00C614AE" w:rsidRDefault="00C614AE">
            <w:pPr>
              <w:pStyle w:val="TH"/>
            </w:pPr>
          </w:p>
        </w:tc>
      </w:tr>
      <w:tr w:rsidR="00C614AE" w14:paraId="217C849A" w14:textId="77777777">
        <w:tc>
          <w:tcPr>
            <w:tcW w:w="949" w:type="dxa"/>
          </w:tcPr>
          <w:p w14:paraId="6F8CB081"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035C25E6" w14:textId="77777777" w:rsidR="00C614AE" w:rsidRDefault="00C614AE">
            <w:pPr>
              <w:pStyle w:val="TH"/>
              <w:spacing w:after="60"/>
              <w:rPr>
                <w:b w:val="0"/>
              </w:rPr>
            </w:pPr>
          </w:p>
        </w:tc>
        <w:tc>
          <w:tcPr>
            <w:tcW w:w="949" w:type="dxa"/>
          </w:tcPr>
          <w:p w14:paraId="0126A4BA"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428A2194" w14:textId="77777777" w:rsidR="00C614AE" w:rsidRDefault="00C614AE">
            <w:pPr>
              <w:pStyle w:val="TH"/>
              <w:spacing w:after="60"/>
              <w:rPr>
                <w:b w:val="0"/>
              </w:rPr>
            </w:pPr>
          </w:p>
        </w:tc>
        <w:tc>
          <w:tcPr>
            <w:tcW w:w="2847" w:type="dxa"/>
            <w:gridSpan w:val="3"/>
          </w:tcPr>
          <w:p w14:paraId="4836F279" w14:textId="77777777" w:rsidR="00C614AE" w:rsidRDefault="00C614AE">
            <w:pPr>
              <w:pStyle w:val="TH"/>
              <w:rPr>
                <w:b w:val="0"/>
              </w:rPr>
            </w:pPr>
            <w:r>
              <w:rPr>
                <w:b w:val="0"/>
              </w:rPr>
              <w:t>PRN ack</w:t>
            </w:r>
          </w:p>
          <w:p w14:paraId="7F00EABD" w14:textId="77777777" w:rsidR="00C614AE" w:rsidRDefault="00C614AE">
            <w:pPr>
              <w:pStyle w:val="TH"/>
              <w:rPr>
                <w:b w:val="0"/>
              </w:rPr>
            </w:pPr>
            <w:r>
              <w:rPr>
                <w:b w:val="0"/>
                <w:noProof/>
              </w:rPr>
              <w:sym w:font="Wingdings" w:char="F0DF"/>
            </w:r>
            <w:r>
              <w:rPr>
                <w:b w:val="0"/>
              </w:rPr>
              <w:t>------------------------------------</w:t>
            </w:r>
          </w:p>
        </w:tc>
        <w:tc>
          <w:tcPr>
            <w:tcW w:w="949" w:type="dxa"/>
            <w:tcBorders>
              <w:left w:val="single" w:sz="6" w:space="0" w:color="auto"/>
              <w:right w:val="single" w:sz="6" w:space="0" w:color="auto"/>
            </w:tcBorders>
            <w:shd w:val="pct10" w:color="auto" w:fill="auto"/>
          </w:tcPr>
          <w:p w14:paraId="613A4C3E" w14:textId="77777777" w:rsidR="00C614AE" w:rsidRDefault="00C614AE">
            <w:pPr>
              <w:pStyle w:val="TH"/>
            </w:pPr>
          </w:p>
        </w:tc>
        <w:tc>
          <w:tcPr>
            <w:tcW w:w="949" w:type="dxa"/>
          </w:tcPr>
          <w:p w14:paraId="148BE2D5" w14:textId="77777777" w:rsidR="00C614AE" w:rsidRDefault="00C614AE">
            <w:pPr>
              <w:pStyle w:val="TH"/>
            </w:pPr>
          </w:p>
        </w:tc>
        <w:tc>
          <w:tcPr>
            <w:tcW w:w="949" w:type="dxa"/>
            <w:tcBorders>
              <w:left w:val="single" w:sz="6" w:space="0" w:color="auto"/>
              <w:right w:val="single" w:sz="6" w:space="0" w:color="auto"/>
            </w:tcBorders>
            <w:shd w:val="pct10" w:color="auto" w:fill="auto"/>
          </w:tcPr>
          <w:p w14:paraId="5589C5F7" w14:textId="77777777" w:rsidR="00C614AE" w:rsidRDefault="00C614AE">
            <w:pPr>
              <w:pStyle w:val="TH"/>
            </w:pPr>
          </w:p>
        </w:tc>
      </w:tr>
      <w:tr w:rsidR="00C614AE" w14:paraId="4A657668" w14:textId="77777777">
        <w:tc>
          <w:tcPr>
            <w:tcW w:w="949" w:type="dxa"/>
          </w:tcPr>
          <w:p w14:paraId="40F7C2B0"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7BF4C35C" w14:textId="77777777" w:rsidR="00C614AE" w:rsidRDefault="00C614AE">
            <w:pPr>
              <w:pStyle w:val="TH"/>
              <w:spacing w:after="60"/>
              <w:rPr>
                <w:b w:val="0"/>
              </w:rPr>
            </w:pPr>
          </w:p>
        </w:tc>
        <w:tc>
          <w:tcPr>
            <w:tcW w:w="949" w:type="dxa"/>
          </w:tcPr>
          <w:p w14:paraId="77F79010" w14:textId="77777777" w:rsidR="00C614AE" w:rsidRDefault="00C614AE">
            <w:pPr>
              <w:pStyle w:val="TH"/>
              <w:spacing w:after="60"/>
              <w:rPr>
                <w:b w:val="0"/>
              </w:rPr>
            </w:pPr>
            <w:r>
              <w:rPr>
                <w:b w:val="0"/>
              </w:rPr>
              <w:t>SRI ack</w:t>
            </w:r>
          </w:p>
          <w:p w14:paraId="6F5EA886" w14:textId="77777777" w:rsidR="00C614AE" w:rsidRDefault="00C614AE">
            <w:pPr>
              <w:pStyle w:val="TH"/>
              <w:spacing w:after="60"/>
              <w:rPr>
                <w:b w:val="0"/>
              </w:rPr>
            </w:pPr>
            <w:r>
              <w:rPr>
                <w:b w:val="0"/>
                <w:noProof/>
              </w:rPr>
              <w:sym w:font="Wingdings" w:char="F0DF"/>
            </w:r>
            <w:r>
              <w:rPr>
                <w:b w:val="0"/>
              </w:rPr>
              <w:t>-------</w:t>
            </w:r>
          </w:p>
        </w:tc>
        <w:tc>
          <w:tcPr>
            <w:tcW w:w="949" w:type="dxa"/>
            <w:tcBorders>
              <w:left w:val="single" w:sz="6" w:space="0" w:color="auto"/>
              <w:right w:val="single" w:sz="6" w:space="0" w:color="auto"/>
            </w:tcBorders>
            <w:shd w:val="pct10" w:color="auto" w:fill="auto"/>
          </w:tcPr>
          <w:p w14:paraId="1D74207B" w14:textId="77777777" w:rsidR="00C614AE" w:rsidRDefault="00C614AE">
            <w:pPr>
              <w:pStyle w:val="TH"/>
              <w:spacing w:after="60"/>
              <w:rPr>
                <w:b w:val="0"/>
              </w:rPr>
            </w:pPr>
          </w:p>
        </w:tc>
        <w:tc>
          <w:tcPr>
            <w:tcW w:w="949" w:type="dxa"/>
          </w:tcPr>
          <w:p w14:paraId="0B0ED5A5" w14:textId="77777777" w:rsidR="00C614AE" w:rsidRDefault="00C614AE">
            <w:pPr>
              <w:pStyle w:val="TH"/>
            </w:pPr>
          </w:p>
        </w:tc>
        <w:tc>
          <w:tcPr>
            <w:tcW w:w="949" w:type="dxa"/>
            <w:tcBorders>
              <w:left w:val="single" w:sz="6" w:space="0" w:color="auto"/>
              <w:right w:val="single" w:sz="6" w:space="0" w:color="auto"/>
            </w:tcBorders>
            <w:shd w:val="pct10" w:color="auto" w:fill="auto"/>
          </w:tcPr>
          <w:p w14:paraId="5326CEF1" w14:textId="77777777" w:rsidR="00C614AE" w:rsidRDefault="00C614AE">
            <w:pPr>
              <w:pStyle w:val="TH"/>
            </w:pPr>
          </w:p>
        </w:tc>
        <w:tc>
          <w:tcPr>
            <w:tcW w:w="949" w:type="dxa"/>
          </w:tcPr>
          <w:p w14:paraId="12DDCFA4" w14:textId="77777777" w:rsidR="00C614AE" w:rsidRDefault="00C614AE">
            <w:pPr>
              <w:pStyle w:val="TH"/>
            </w:pPr>
          </w:p>
        </w:tc>
        <w:tc>
          <w:tcPr>
            <w:tcW w:w="949" w:type="dxa"/>
            <w:tcBorders>
              <w:left w:val="single" w:sz="6" w:space="0" w:color="auto"/>
              <w:right w:val="single" w:sz="6" w:space="0" w:color="auto"/>
            </w:tcBorders>
            <w:shd w:val="pct10" w:color="auto" w:fill="auto"/>
          </w:tcPr>
          <w:p w14:paraId="6273831E" w14:textId="77777777" w:rsidR="00C614AE" w:rsidRDefault="00C614AE">
            <w:pPr>
              <w:pStyle w:val="TH"/>
            </w:pPr>
          </w:p>
        </w:tc>
        <w:tc>
          <w:tcPr>
            <w:tcW w:w="949" w:type="dxa"/>
          </w:tcPr>
          <w:p w14:paraId="047A0D1D" w14:textId="77777777" w:rsidR="00C614AE" w:rsidRDefault="00C614AE">
            <w:pPr>
              <w:pStyle w:val="TH"/>
            </w:pPr>
          </w:p>
        </w:tc>
        <w:tc>
          <w:tcPr>
            <w:tcW w:w="949" w:type="dxa"/>
            <w:tcBorders>
              <w:left w:val="single" w:sz="6" w:space="0" w:color="auto"/>
              <w:right w:val="single" w:sz="6" w:space="0" w:color="auto"/>
            </w:tcBorders>
            <w:shd w:val="pct10" w:color="auto" w:fill="auto"/>
          </w:tcPr>
          <w:p w14:paraId="5955C4A3" w14:textId="77777777" w:rsidR="00C614AE" w:rsidRDefault="00C614AE">
            <w:pPr>
              <w:pStyle w:val="TH"/>
            </w:pPr>
          </w:p>
        </w:tc>
      </w:tr>
      <w:tr w:rsidR="00C614AE" w14:paraId="2AF6E30A" w14:textId="77777777">
        <w:tc>
          <w:tcPr>
            <w:tcW w:w="949" w:type="dxa"/>
          </w:tcPr>
          <w:p w14:paraId="317C61C7" w14:textId="77777777" w:rsidR="00C614AE" w:rsidRDefault="00C614AE">
            <w:pPr>
              <w:pStyle w:val="TH"/>
              <w:spacing w:after="60"/>
              <w:rPr>
                <w:b w:val="0"/>
              </w:rPr>
            </w:pPr>
          </w:p>
        </w:tc>
        <w:tc>
          <w:tcPr>
            <w:tcW w:w="949" w:type="dxa"/>
            <w:tcBorders>
              <w:left w:val="single" w:sz="6" w:space="0" w:color="auto"/>
              <w:right w:val="single" w:sz="6" w:space="0" w:color="auto"/>
            </w:tcBorders>
            <w:shd w:val="pct10" w:color="auto" w:fill="auto"/>
          </w:tcPr>
          <w:p w14:paraId="0BBFDBA6" w14:textId="77777777" w:rsidR="00C614AE" w:rsidRDefault="00C614AE">
            <w:pPr>
              <w:pStyle w:val="TH"/>
              <w:spacing w:after="60"/>
              <w:rPr>
                <w:b w:val="0"/>
              </w:rPr>
            </w:pPr>
          </w:p>
        </w:tc>
        <w:tc>
          <w:tcPr>
            <w:tcW w:w="6643" w:type="dxa"/>
            <w:gridSpan w:val="7"/>
          </w:tcPr>
          <w:p w14:paraId="5A5A264D" w14:textId="77777777" w:rsidR="00C614AE" w:rsidRDefault="00C614AE">
            <w:pPr>
              <w:pStyle w:val="TH"/>
              <w:spacing w:after="60"/>
              <w:rPr>
                <w:b w:val="0"/>
              </w:rPr>
            </w:pPr>
            <w:r>
              <w:rPr>
                <w:b w:val="0"/>
              </w:rPr>
              <w:t>IAM</w:t>
            </w:r>
          </w:p>
          <w:p w14:paraId="4F7C3E40" w14:textId="77777777" w:rsidR="00C614AE" w:rsidRDefault="00C614AE">
            <w:pPr>
              <w:pStyle w:val="TH"/>
              <w:spacing w:after="60"/>
              <w:rPr>
                <w:b w:val="0"/>
              </w:rPr>
            </w:pPr>
            <w:r>
              <w:rPr>
                <w:b w:val="0"/>
              </w:rPr>
              <w:t>--------------------------------------------------------------------------------------------</w:t>
            </w:r>
            <w:r>
              <w:rPr>
                <w:b w:val="0"/>
                <w:noProof/>
              </w:rPr>
              <w:sym w:font="Wingdings" w:char="F0E0"/>
            </w:r>
          </w:p>
        </w:tc>
        <w:tc>
          <w:tcPr>
            <w:tcW w:w="949" w:type="dxa"/>
            <w:tcBorders>
              <w:left w:val="single" w:sz="6" w:space="0" w:color="auto"/>
              <w:right w:val="single" w:sz="6" w:space="0" w:color="auto"/>
            </w:tcBorders>
            <w:shd w:val="pct10" w:color="auto" w:fill="auto"/>
          </w:tcPr>
          <w:p w14:paraId="6C6CF4C4" w14:textId="77777777" w:rsidR="00C614AE" w:rsidRDefault="00C614AE">
            <w:pPr>
              <w:pStyle w:val="TH"/>
            </w:pPr>
          </w:p>
        </w:tc>
      </w:tr>
      <w:tr w:rsidR="00C614AE" w14:paraId="24E65641" w14:textId="77777777">
        <w:tc>
          <w:tcPr>
            <w:tcW w:w="949" w:type="dxa"/>
          </w:tcPr>
          <w:p w14:paraId="5C70B665" w14:textId="77777777" w:rsidR="00C614AE" w:rsidRDefault="00C614AE">
            <w:pPr>
              <w:pStyle w:val="TH"/>
              <w:spacing w:after="60"/>
              <w:rPr>
                <w:b w:val="0"/>
              </w:rPr>
            </w:pPr>
          </w:p>
        </w:tc>
        <w:tc>
          <w:tcPr>
            <w:tcW w:w="949" w:type="dxa"/>
            <w:tcBorders>
              <w:left w:val="single" w:sz="6" w:space="0" w:color="auto"/>
              <w:bottom w:val="single" w:sz="6" w:space="0" w:color="auto"/>
              <w:right w:val="single" w:sz="6" w:space="0" w:color="auto"/>
            </w:tcBorders>
            <w:shd w:val="pct10" w:color="auto" w:fill="auto"/>
          </w:tcPr>
          <w:p w14:paraId="6B1230A2" w14:textId="77777777" w:rsidR="00C614AE" w:rsidRDefault="00C614AE">
            <w:pPr>
              <w:pStyle w:val="TH"/>
              <w:spacing w:after="60"/>
              <w:rPr>
                <w:b w:val="0"/>
              </w:rPr>
            </w:pPr>
          </w:p>
        </w:tc>
        <w:tc>
          <w:tcPr>
            <w:tcW w:w="949" w:type="dxa"/>
          </w:tcPr>
          <w:p w14:paraId="33E09EEE" w14:textId="77777777" w:rsidR="00C614AE" w:rsidRDefault="00C614AE">
            <w:pPr>
              <w:pStyle w:val="TH"/>
              <w:spacing w:after="60"/>
              <w:rPr>
                <w:b w:val="0"/>
              </w:rPr>
            </w:pPr>
          </w:p>
        </w:tc>
        <w:tc>
          <w:tcPr>
            <w:tcW w:w="949" w:type="dxa"/>
            <w:tcBorders>
              <w:left w:val="single" w:sz="6" w:space="0" w:color="auto"/>
              <w:bottom w:val="single" w:sz="6" w:space="0" w:color="auto"/>
              <w:right w:val="single" w:sz="6" w:space="0" w:color="auto"/>
            </w:tcBorders>
            <w:shd w:val="pct10" w:color="auto" w:fill="auto"/>
          </w:tcPr>
          <w:p w14:paraId="4B3DCF7A" w14:textId="77777777" w:rsidR="00C614AE" w:rsidRDefault="00C614AE">
            <w:pPr>
              <w:pStyle w:val="TH"/>
              <w:spacing w:after="60"/>
              <w:rPr>
                <w:b w:val="0"/>
              </w:rPr>
            </w:pPr>
          </w:p>
        </w:tc>
        <w:tc>
          <w:tcPr>
            <w:tcW w:w="949" w:type="dxa"/>
          </w:tcPr>
          <w:p w14:paraId="1D4D4BF2" w14:textId="77777777" w:rsidR="00C614AE" w:rsidRDefault="00C614AE">
            <w:pPr>
              <w:pStyle w:val="TH"/>
            </w:pPr>
          </w:p>
        </w:tc>
        <w:tc>
          <w:tcPr>
            <w:tcW w:w="949" w:type="dxa"/>
            <w:tcBorders>
              <w:left w:val="single" w:sz="6" w:space="0" w:color="auto"/>
              <w:bottom w:val="single" w:sz="6" w:space="0" w:color="auto"/>
              <w:right w:val="single" w:sz="6" w:space="0" w:color="auto"/>
            </w:tcBorders>
            <w:shd w:val="pct10" w:color="auto" w:fill="auto"/>
          </w:tcPr>
          <w:p w14:paraId="39674779" w14:textId="77777777" w:rsidR="00C614AE" w:rsidRDefault="00C614AE">
            <w:pPr>
              <w:pStyle w:val="TH"/>
            </w:pPr>
          </w:p>
        </w:tc>
        <w:tc>
          <w:tcPr>
            <w:tcW w:w="949" w:type="dxa"/>
          </w:tcPr>
          <w:p w14:paraId="4A2DCE83" w14:textId="77777777" w:rsidR="00C614AE" w:rsidRDefault="00C614AE">
            <w:pPr>
              <w:pStyle w:val="TH"/>
            </w:pPr>
          </w:p>
        </w:tc>
        <w:tc>
          <w:tcPr>
            <w:tcW w:w="949" w:type="dxa"/>
            <w:tcBorders>
              <w:left w:val="single" w:sz="6" w:space="0" w:color="auto"/>
              <w:bottom w:val="single" w:sz="6" w:space="0" w:color="auto"/>
              <w:right w:val="single" w:sz="6" w:space="0" w:color="auto"/>
            </w:tcBorders>
            <w:shd w:val="pct10" w:color="auto" w:fill="auto"/>
          </w:tcPr>
          <w:p w14:paraId="5A586476" w14:textId="77777777" w:rsidR="00C614AE" w:rsidRDefault="00C614AE">
            <w:pPr>
              <w:pStyle w:val="TH"/>
            </w:pPr>
          </w:p>
        </w:tc>
        <w:tc>
          <w:tcPr>
            <w:tcW w:w="949" w:type="dxa"/>
          </w:tcPr>
          <w:p w14:paraId="0C12D9CA" w14:textId="77777777" w:rsidR="00C614AE" w:rsidRDefault="00C614AE">
            <w:pPr>
              <w:pStyle w:val="TH"/>
            </w:pPr>
          </w:p>
        </w:tc>
        <w:tc>
          <w:tcPr>
            <w:tcW w:w="949" w:type="dxa"/>
            <w:tcBorders>
              <w:left w:val="single" w:sz="6" w:space="0" w:color="auto"/>
              <w:bottom w:val="single" w:sz="6" w:space="0" w:color="auto"/>
              <w:right w:val="single" w:sz="6" w:space="0" w:color="auto"/>
            </w:tcBorders>
            <w:shd w:val="pct10" w:color="auto" w:fill="auto"/>
          </w:tcPr>
          <w:p w14:paraId="4A39C278" w14:textId="77777777" w:rsidR="00C614AE" w:rsidRDefault="00C614AE">
            <w:pPr>
              <w:pStyle w:val="TH"/>
            </w:pPr>
          </w:p>
        </w:tc>
      </w:tr>
    </w:tbl>
    <w:p w14:paraId="3387BB3A" w14:textId="77777777" w:rsidR="00C614AE" w:rsidRDefault="00C614AE">
      <w:pPr>
        <w:pStyle w:val="TF"/>
      </w:pPr>
      <w:r>
        <w:t>Figure A.2.4</w:t>
      </w:r>
    </w:p>
    <w:p w14:paraId="79268213" w14:textId="77777777" w:rsidR="00C614AE" w:rsidRDefault="00C614AE">
      <w:pPr>
        <w:pStyle w:val="TH"/>
      </w:pPr>
      <w:r>
        <w:lastRenderedPageBreak/>
        <w:t>Figure A.2.5 shows the information flow for successful OQoD (number ported).</w:t>
      </w:r>
    </w:p>
    <w:tbl>
      <w:tblPr>
        <w:tblW w:w="0" w:type="auto"/>
        <w:tblLayout w:type="fixed"/>
        <w:tblCellMar>
          <w:left w:w="70" w:type="dxa"/>
          <w:right w:w="70" w:type="dxa"/>
        </w:tblCellMar>
        <w:tblLook w:val="0000" w:firstRow="0" w:lastRow="0" w:firstColumn="0" w:lastColumn="0" w:noHBand="0" w:noVBand="0"/>
      </w:tblPr>
      <w:tblGrid>
        <w:gridCol w:w="791"/>
        <w:gridCol w:w="791"/>
        <w:gridCol w:w="791"/>
        <w:gridCol w:w="791"/>
        <w:gridCol w:w="791"/>
        <w:gridCol w:w="791"/>
        <w:gridCol w:w="791"/>
        <w:gridCol w:w="791"/>
        <w:gridCol w:w="791"/>
        <w:gridCol w:w="791"/>
        <w:gridCol w:w="791"/>
        <w:gridCol w:w="791"/>
      </w:tblGrid>
      <w:tr w:rsidR="00C614AE" w14:paraId="3425E835" w14:textId="77777777">
        <w:tc>
          <w:tcPr>
            <w:tcW w:w="3164" w:type="dxa"/>
            <w:gridSpan w:val="4"/>
            <w:tcBorders>
              <w:top w:val="single" w:sz="6" w:space="0" w:color="auto"/>
              <w:left w:val="single" w:sz="6" w:space="0" w:color="auto"/>
              <w:bottom w:val="single" w:sz="6" w:space="0" w:color="auto"/>
              <w:right w:val="single" w:sz="6" w:space="0" w:color="auto"/>
            </w:tcBorders>
          </w:tcPr>
          <w:p w14:paraId="55590338" w14:textId="77777777" w:rsidR="00C614AE" w:rsidRDefault="00C614AE">
            <w:pPr>
              <w:pStyle w:val="TH"/>
              <w:spacing w:after="60"/>
            </w:pPr>
            <w:r>
              <w:t>National originating network A</w:t>
            </w:r>
          </w:p>
        </w:tc>
        <w:tc>
          <w:tcPr>
            <w:tcW w:w="791" w:type="dxa"/>
            <w:tcBorders>
              <w:left w:val="single" w:sz="6" w:space="0" w:color="auto"/>
              <w:right w:val="single" w:sz="6" w:space="0" w:color="auto"/>
            </w:tcBorders>
          </w:tcPr>
          <w:p w14:paraId="52DD5FF9" w14:textId="77777777" w:rsidR="00C614AE" w:rsidRDefault="00C614AE">
            <w:pPr>
              <w:pStyle w:val="TH"/>
              <w:spacing w:after="60"/>
              <w:rPr>
                <w:b w:val="0"/>
              </w:rPr>
            </w:pPr>
          </w:p>
        </w:tc>
        <w:tc>
          <w:tcPr>
            <w:tcW w:w="2373" w:type="dxa"/>
            <w:gridSpan w:val="3"/>
            <w:tcBorders>
              <w:top w:val="single" w:sz="6" w:space="0" w:color="auto"/>
              <w:left w:val="single" w:sz="6" w:space="0" w:color="auto"/>
              <w:bottom w:val="single" w:sz="6" w:space="0" w:color="auto"/>
              <w:right w:val="single" w:sz="6" w:space="0" w:color="auto"/>
            </w:tcBorders>
          </w:tcPr>
          <w:p w14:paraId="11B7AB20" w14:textId="77777777" w:rsidR="00C614AE" w:rsidRDefault="00C614AE">
            <w:pPr>
              <w:pStyle w:val="TH"/>
              <w:spacing w:after="60"/>
            </w:pPr>
            <w:r>
              <w:t>subscription network B</w:t>
            </w:r>
          </w:p>
        </w:tc>
        <w:tc>
          <w:tcPr>
            <w:tcW w:w="791" w:type="dxa"/>
          </w:tcPr>
          <w:p w14:paraId="4E2CB208" w14:textId="77777777" w:rsidR="00C614AE" w:rsidRDefault="00C614AE">
            <w:pPr>
              <w:pStyle w:val="TH"/>
              <w:rPr>
                <w:b w:val="0"/>
              </w:rPr>
            </w:pPr>
          </w:p>
        </w:tc>
        <w:tc>
          <w:tcPr>
            <w:tcW w:w="2373" w:type="dxa"/>
            <w:gridSpan w:val="3"/>
            <w:tcBorders>
              <w:top w:val="single" w:sz="6" w:space="0" w:color="auto"/>
              <w:left w:val="single" w:sz="6" w:space="0" w:color="auto"/>
              <w:bottom w:val="single" w:sz="6" w:space="0" w:color="auto"/>
              <w:right w:val="single" w:sz="6" w:space="0" w:color="auto"/>
            </w:tcBorders>
          </w:tcPr>
          <w:p w14:paraId="23B6BAB8" w14:textId="77777777" w:rsidR="00C614AE" w:rsidRDefault="00C614AE">
            <w:pPr>
              <w:pStyle w:val="TH"/>
            </w:pPr>
            <w:r>
              <w:t>visited network B</w:t>
            </w:r>
          </w:p>
        </w:tc>
      </w:tr>
      <w:tr w:rsidR="00C614AE" w14:paraId="654258A9" w14:textId="77777777">
        <w:tc>
          <w:tcPr>
            <w:tcW w:w="791" w:type="dxa"/>
          </w:tcPr>
          <w:p w14:paraId="2D49F80C" w14:textId="77777777" w:rsidR="00C614AE" w:rsidRDefault="00C614AE">
            <w:pPr>
              <w:pStyle w:val="TH"/>
              <w:spacing w:after="60"/>
              <w:rPr>
                <w:b w:val="0"/>
              </w:rPr>
            </w:pPr>
          </w:p>
        </w:tc>
        <w:tc>
          <w:tcPr>
            <w:tcW w:w="791" w:type="dxa"/>
          </w:tcPr>
          <w:p w14:paraId="09BDA015" w14:textId="77777777" w:rsidR="00C614AE" w:rsidRDefault="00C614AE">
            <w:pPr>
              <w:pStyle w:val="TH"/>
              <w:spacing w:after="60"/>
              <w:rPr>
                <w:b w:val="0"/>
              </w:rPr>
            </w:pPr>
            <w:r>
              <w:rPr>
                <w:b w:val="0"/>
              </w:rPr>
              <w:t>VMSC</w:t>
            </w:r>
          </w:p>
        </w:tc>
        <w:tc>
          <w:tcPr>
            <w:tcW w:w="791" w:type="dxa"/>
          </w:tcPr>
          <w:p w14:paraId="4AB2F030" w14:textId="77777777" w:rsidR="00C614AE" w:rsidRDefault="00C614AE">
            <w:pPr>
              <w:pStyle w:val="TH"/>
              <w:spacing w:after="60"/>
              <w:rPr>
                <w:b w:val="0"/>
              </w:rPr>
            </w:pPr>
          </w:p>
        </w:tc>
        <w:tc>
          <w:tcPr>
            <w:tcW w:w="791" w:type="dxa"/>
          </w:tcPr>
          <w:p w14:paraId="4DB541DF" w14:textId="77777777" w:rsidR="00C614AE" w:rsidRDefault="00C614AE">
            <w:pPr>
              <w:pStyle w:val="TH"/>
              <w:spacing w:after="60"/>
              <w:rPr>
                <w:b w:val="0"/>
              </w:rPr>
            </w:pPr>
            <w:r>
              <w:rPr>
                <w:b w:val="0"/>
              </w:rPr>
              <w:t>NPDB</w:t>
            </w:r>
          </w:p>
        </w:tc>
        <w:tc>
          <w:tcPr>
            <w:tcW w:w="791" w:type="dxa"/>
          </w:tcPr>
          <w:p w14:paraId="3DACD916" w14:textId="77777777" w:rsidR="00C614AE" w:rsidRDefault="00C614AE">
            <w:pPr>
              <w:pStyle w:val="TH"/>
              <w:spacing w:after="60"/>
              <w:rPr>
                <w:b w:val="0"/>
              </w:rPr>
            </w:pPr>
          </w:p>
        </w:tc>
        <w:tc>
          <w:tcPr>
            <w:tcW w:w="791" w:type="dxa"/>
          </w:tcPr>
          <w:p w14:paraId="2B10E900" w14:textId="77777777" w:rsidR="00C614AE" w:rsidRDefault="00C614AE">
            <w:pPr>
              <w:pStyle w:val="TH"/>
              <w:spacing w:after="60"/>
              <w:rPr>
                <w:b w:val="0"/>
              </w:rPr>
            </w:pPr>
            <w:r>
              <w:rPr>
                <w:b w:val="0"/>
              </w:rPr>
              <w:t>GMSC</w:t>
            </w:r>
          </w:p>
        </w:tc>
        <w:tc>
          <w:tcPr>
            <w:tcW w:w="791" w:type="dxa"/>
          </w:tcPr>
          <w:p w14:paraId="42C76DD5" w14:textId="77777777" w:rsidR="00C614AE" w:rsidRDefault="00C614AE">
            <w:pPr>
              <w:pStyle w:val="TH"/>
              <w:rPr>
                <w:b w:val="0"/>
              </w:rPr>
            </w:pPr>
          </w:p>
        </w:tc>
        <w:tc>
          <w:tcPr>
            <w:tcW w:w="791" w:type="dxa"/>
          </w:tcPr>
          <w:p w14:paraId="77CD4D22" w14:textId="77777777" w:rsidR="00C614AE" w:rsidRDefault="00C614AE">
            <w:pPr>
              <w:pStyle w:val="TH"/>
              <w:rPr>
                <w:b w:val="0"/>
              </w:rPr>
            </w:pPr>
            <w:r>
              <w:rPr>
                <w:b w:val="0"/>
              </w:rPr>
              <w:t>HLR</w:t>
            </w:r>
          </w:p>
        </w:tc>
        <w:tc>
          <w:tcPr>
            <w:tcW w:w="791" w:type="dxa"/>
          </w:tcPr>
          <w:p w14:paraId="1A14F981" w14:textId="77777777" w:rsidR="00C614AE" w:rsidRDefault="00C614AE">
            <w:pPr>
              <w:pStyle w:val="TH"/>
              <w:rPr>
                <w:b w:val="0"/>
              </w:rPr>
            </w:pPr>
          </w:p>
        </w:tc>
        <w:tc>
          <w:tcPr>
            <w:tcW w:w="791" w:type="dxa"/>
          </w:tcPr>
          <w:p w14:paraId="31B48FEC" w14:textId="77777777" w:rsidR="00C614AE" w:rsidRDefault="00C614AE">
            <w:pPr>
              <w:pStyle w:val="TH"/>
              <w:rPr>
                <w:b w:val="0"/>
              </w:rPr>
            </w:pPr>
            <w:r>
              <w:rPr>
                <w:b w:val="0"/>
              </w:rPr>
              <w:t>VLR</w:t>
            </w:r>
          </w:p>
        </w:tc>
        <w:tc>
          <w:tcPr>
            <w:tcW w:w="791" w:type="dxa"/>
          </w:tcPr>
          <w:p w14:paraId="77022434" w14:textId="77777777" w:rsidR="00C614AE" w:rsidRDefault="00C614AE">
            <w:pPr>
              <w:pStyle w:val="TH"/>
              <w:rPr>
                <w:b w:val="0"/>
              </w:rPr>
            </w:pPr>
          </w:p>
        </w:tc>
        <w:tc>
          <w:tcPr>
            <w:tcW w:w="791" w:type="dxa"/>
          </w:tcPr>
          <w:p w14:paraId="2833C612" w14:textId="77777777" w:rsidR="00C614AE" w:rsidRDefault="00C614AE">
            <w:pPr>
              <w:pStyle w:val="TH"/>
              <w:rPr>
                <w:b w:val="0"/>
              </w:rPr>
            </w:pPr>
            <w:r>
              <w:rPr>
                <w:b w:val="0"/>
              </w:rPr>
              <w:t>VMSC</w:t>
            </w:r>
          </w:p>
        </w:tc>
      </w:tr>
      <w:tr w:rsidR="00C614AE" w14:paraId="74D2E2E5" w14:textId="77777777">
        <w:tc>
          <w:tcPr>
            <w:tcW w:w="791" w:type="dxa"/>
          </w:tcPr>
          <w:p w14:paraId="3D50271B" w14:textId="77777777" w:rsidR="00C614AE" w:rsidRDefault="00C614AE">
            <w:pPr>
              <w:pStyle w:val="TH"/>
              <w:spacing w:after="60"/>
              <w:rPr>
                <w:b w:val="0"/>
              </w:rPr>
            </w:pPr>
            <w:r>
              <w:rPr>
                <w:b w:val="0"/>
              </w:rPr>
              <w:t>Set-up</w:t>
            </w:r>
          </w:p>
          <w:p w14:paraId="46F91D3C" w14:textId="77777777" w:rsidR="00C614AE" w:rsidRDefault="00C614AE">
            <w:pPr>
              <w:pStyle w:val="TH"/>
              <w:spacing w:after="60"/>
              <w:rPr>
                <w:b w:val="0"/>
              </w:rPr>
            </w:pPr>
            <w:r>
              <w:rPr>
                <w:b w:val="0"/>
              </w:rPr>
              <w:t>-----</w:t>
            </w:r>
            <w:r>
              <w:rPr>
                <w:b w:val="0"/>
                <w:noProof/>
              </w:rPr>
              <w:sym w:font="Wingdings" w:char="F0E0"/>
            </w:r>
          </w:p>
        </w:tc>
        <w:tc>
          <w:tcPr>
            <w:tcW w:w="791" w:type="dxa"/>
            <w:tcBorders>
              <w:top w:val="single" w:sz="6" w:space="0" w:color="auto"/>
              <w:left w:val="single" w:sz="6" w:space="0" w:color="auto"/>
              <w:right w:val="single" w:sz="6" w:space="0" w:color="auto"/>
            </w:tcBorders>
            <w:shd w:val="pct10" w:color="auto" w:fill="auto"/>
          </w:tcPr>
          <w:p w14:paraId="5DE36C40" w14:textId="77777777" w:rsidR="00C614AE" w:rsidRDefault="00C614AE">
            <w:pPr>
              <w:pStyle w:val="TH"/>
              <w:spacing w:after="60"/>
              <w:rPr>
                <w:b w:val="0"/>
              </w:rPr>
            </w:pPr>
          </w:p>
        </w:tc>
        <w:tc>
          <w:tcPr>
            <w:tcW w:w="791" w:type="dxa"/>
          </w:tcPr>
          <w:p w14:paraId="78BCAAD7" w14:textId="77777777" w:rsidR="00C614AE" w:rsidRDefault="00C614AE">
            <w:pPr>
              <w:pStyle w:val="TH"/>
              <w:spacing w:after="60"/>
              <w:rPr>
                <w:b w:val="0"/>
              </w:rPr>
            </w:pPr>
          </w:p>
        </w:tc>
        <w:tc>
          <w:tcPr>
            <w:tcW w:w="791" w:type="dxa"/>
            <w:tcBorders>
              <w:top w:val="single" w:sz="6" w:space="0" w:color="auto"/>
              <w:left w:val="single" w:sz="6" w:space="0" w:color="auto"/>
              <w:right w:val="single" w:sz="6" w:space="0" w:color="auto"/>
            </w:tcBorders>
            <w:shd w:val="pct10" w:color="auto" w:fill="auto"/>
          </w:tcPr>
          <w:p w14:paraId="78F2E0E7" w14:textId="77777777" w:rsidR="00C614AE" w:rsidRDefault="00C614AE">
            <w:pPr>
              <w:pStyle w:val="TH"/>
              <w:spacing w:after="60"/>
              <w:rPr>
                <w:b w:val="0"/>
              </w:rPr>
            </w:pPr>
          </w:p>
        </w:tc>
        <w:tc>
          <w:tcPr>
            <w:tcW w:w="791" w:type="dxa"/>
          </w:tcPr>
          <w:p w14:paraId="18AB0637" w14:textId="77777777" w:rsidR="00C614AE" w:rsidRDefault="00C614AE">
            <w:pPr>
              <w:pStyle w:val="TH"/>
              <w:spacing w:after="60"/>
              <w:rPr>
                <w:b w:val="0"/>
              </w:rPr>
            </w:pPr>
          </w:p>
        </w:tc>
        <w:tc>
          <w:tcPr>
            <w:tcW w:w="791" w:type="dxa"/>
            <w:tcBorders>
              <w:top w:val="single" w:sz="6" w:space="0" w:color="auto"/>
              <w:left w:val="single" w:sz="6" w:space="0" w:color="auto"/>
              <w:right w:val="single" w:sz="6" w:space="0" w:color="auto"/>
            </w:tcBorders>
            <w:shd w:val="pct10" w:color="auto" w:fill="auto"/>
          </w:tcPr>
          <w:p w14:paraId="741A2F0A" w14:textId="77777777" w:rsidR="00C614AE" w:rsidRDefault="00C614AE">
            <w:pPr>
              <w:pStyle w:val="TH"/>
              <w:spacing w:after="60"/>
              <w:rPr>
                <w:b w:val="0"/>
              </w:rPr>
            </w:pPr>
          </w:p>
        </w:tc>
        <w:tc>
          <w:tcPr>
            <w:tcW w:w="791" w:type="dxa"/>
          </w:tcPr>
          <w:p w14:paraId="2B8B8247" w14:textId="77777777" w:rsidR="00C614AE" w:rsidRDefault="00C614AE">
            <w:pPr>
              <w:pStyle w:val="TH"/>
              <w:rPr>
                <w:b w:val="0"/>
              </w:rPr>
            </w:pPr>
          </w:p>
        </w:tc>
        <w:tc>
          <w:tcPr>
            <w:tcW w:w="791" w:type="dxa"/>
            <w:tcBorders>
              <w:top w:val="single" w:sz="6" w:space="0" w:color="auto"/>
              <w:left w:val="single" w:sz="6" w:space="0" w:color="auto"/>
              <w:right w:val="single" w:sz="6" w:space="0" w:color="auto"/>
            </w:tcBorders>
            <w:shd w:val="pct10" w:color="auto" w:fill="auto"/>
          </w:tcPr>
          <w:p w14:paraId="2211AA26" w14:textId="77777777" w:rsidR="00C614AE" w:rsidRDefault="00C614AE">
            <w:pPr>
              <w:pStyle w:val="TH"/>
              <w:rPr>
                <w:b w:val="0"/>
              </w:rPr>
            </w:pPr>
          </w:p>
        </w:tc>
        <w:tc>
          <w:tcPr>
            <w:tcW w:w="791" w:type="dxa"/>
          </w:tcPr>
          <w:p w14:paraId="1AB92ACE" w14:textId="77777777" w:rsidR="00C614AE" w:rsidRDefault="00C614AE">
            <w:pPr>
              <w:pStyle w:val="TH"/>
              <w:rPr>
                <w:b w:val="0"/>
              </w:rPr>
            </w:pPr>
          </w:p>
        </w:tc>
        <w:tc>
          <w:tcPr>
            <w:tcW w:w="791" w:type="dxa"/>
            <w:tcBorders>
              <w:top w:val="single" w:sz="6" w:space="0" w:color="auto"/>
              <w:left w:val="single" w:sz="6" w:space="0" w:color="auto"/>
              <w:right w:val="single" w:sz="6" w:space="0" w:color="auto"/>
            </w:tcBorders>
            <w:shd w:val="pct10" w:color="auto" w:fill="auto"/>
          </w:tcPr>
          <w:p w14:paraId="4CABE0C0" w14:textId="77777777" w:rsidR="00C614AE" w:rsidRDefault="00C614AE">
            <w:pPr>
              <w:pStyle w:val="TH"/>
              <w:rPr>
                <w:b w:val="0"/>
              </w:rPr>
            </w:pPr>
          </w:p>
        </w:tc>
        <w:tc>
          <w:tcPr>
            <w:tcW w:w="791" w:type="dxa"/>
          </w:tcPr>
          <w:p w14:paraId="78D9FD43" w14:textId="77777777" w:rsidR="00C614AE" w:rsidRDefault="00C614AE">
            <w:pPr>
              <w:pStyle w:val="TH"/>
              <w:rPr>
                <w:b w:val="0"/>
              </w:rPr>
            </w:pPr>
          </w:p>
        </w:tc>
        <w:tc>
          <w:tcPr>
            <w:tcW w:w="791" w:type="dxa"/>
            <w:tcBorders>
              <w:top w:val="single" w:sz="6" w:space="0" w:color="auto"/>
              <w:left w:val="single" w:sz="6" w:space="0" w:color="auto"/>
              <w:right w:val="single" w:sz="6" w:space="0" w:color="auto"/>
            </w:tcBorders>
            <w:shd w:val="pct10" w:color="auto" w:fill="auto"/>
          </w:tcPr>
          <w:p w14:paraId="5DD5F989" w14:textId="77777777" w:rsidR="00C614AE" w:rsidRDefault="00C614AE">
            <w:pPr>
              <w:pStyle w:val="TH"/>
              <w:rPr>
                <w:b w:val="0"/>
              </w:rPr>
            </w:pPr>
          </w:p>
        </w:tc>
      </w:tr>
      <w:tr w:rsidR="00C614AE" w14:paraId="48ED2B97" w14:textId="77777777">
        <w:tc>
          <w:tcPr>
            <w:tcW w:w="791" w:type="dxa"/>
          </w:tcPr>
          <w:p w14:paraId="59575B22"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07500F95" w14:textId="77777777" w:rsidR="00C614AE" w:rsidRDefault="00C614AE">
            <w:pPr>
              <w:pStyle w:val="TH"/>
              <w:spacing w:after="60"/>
              <w:rPr>
                <w:b w:val="0"/>
              </w:rPr>
            </w:pPr>
          </w:p>
        </w:tc>
        <w:tc>
          <w:tcPr>
            <w:tcW w:w="791" w:type="dxa"/>
          </w:tcPr>
          <w:p w14:paraId="25726DA5" w14:textId="77777777" w:rsidR="00C614AE" w:rsidRDefault="00C614AE">
            <w:pPr>
              <w:pStyle w:val="TH"/>
              <w:spacing w:after="60"/>
              <w:rPr>
                <w:b w:val="0"/>
              </w:rPr>
            </w:pPr>
            <w:r>
              <w:rPr>
                <w:b w:val="0"/>
              </w:rPr>
              <w:t>"query"</w:t>
            </w:r>
          </w:p>
          <w:p w14:paraId="31E5145B" w14:textId="77777777" w:rsidR="00C614AE" w:rsidRDefault="00C614AE">
            <w:pPr>
              <w:pStyle w:val="TH"/>
              <w:spacing w:after="60"/>
              <w:rPr>
                <w:b w:val="0"/>
              </w:rPr>
            </w:pPr>
            <w:r>
              <w:rPr>
                <w:b w:val="0"/>
              </w:rPr>
              <w:t>------</w:t>
            </w:r>
            <w:r>
              <w:rPr>
                <w:b w:val="0"/>
                <w:noProof/>
              </w:rPr>
              <w:sym w:font="Wingdings" w:char="F0E0"/>
            </w:r>
          </w:p>
        </w:tc>
        <w:tc>
          <w:tcPr>
            <w:tcW w:w="791" w:type="dxa"/>
            <w:tcBorders>
              <w:left w:val="single" w:sz="6" w:space="0" w:color="auto"/>
              <w:right w:val="single" w:sz="6" w:space="0" w:color="auto"/>
            </w:tcBorders>
            <w:shd w:val="pct10" w:color="auto" w:fill="auto"/>
          </w:tcPr>
          <w:p w14:paraId="3C4AB07D" w14:textId="77777777" w:rsidR="00C614AE" w:rsidRDefault="00C614AE">
            <w:pPr>
              <w:pStyle w:val="TH"/>
              <w:spacing w:after="60"/>
              <w:rPr>
                <w:b w:val="0"/>
              </w:rPr>
            </w:pPr>
          </w:p>
        </w:tc>
        <w:tc>
          <w:tcPr>
            <w:tcW w:w="791" w:type="dxa"/>
          </w:tcPr>
          <w:p w14:paraId="1861858D"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704D3967" w14:textId="77777777" w:rsidR="00C614AE" w:rsidRDefault="00C614AE">
            <w:pPr>
              <w:pStyle w:val="TH"/>
              <w:spacing w:after="60"/>
              <w:rPr>
                <w:b w:val="0"/>
              </w:rPr>
            </w:pPr>
          </w:p>
        </w:tc>
        <w:tc>
          <w:tcPr>
            <w:tcW w:w="791" w:type="dxa"/>
          </w:tcPr>
          <w:p w14:paraId="5DA013AF"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612016BC" w14:textId="77777777" w:rsidR="00C614AE" w:rsidRDefault="00C614AE">
            <w:pPr>
              <w:pStyle w:val="TH"/>
              <w:rPr>
                <w:b w:val="0"/>
              </w:rPr>
            </w:pPr>
          </w:p>
        </w:tc>
        <w:tc>
          <w:tcPr>
            <w:tcW w:w="791" w:type="dxa"/>
          </w:tcPr>
          <w:p w14:paraId="2715154C"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6EDEC6C5" w14:textId="77777777" w:rsidR="00C614AE" w:rsidRDefault="00C614AE">
            <w:pPr>
              <w:pStyle w:val="TH"/>
              <w:rPr>
                <w:b w:val="0"/>
              </w:rPr>
            </w:pPr>
          </w:p>
        </w:tc>
        <w:tc>
          <w:tcPr>
            <w:tcW w:w="791" w:type="dxa"/>
          </w:tcPr>
          <w:p w14:paraId="737C5C50"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04EE66DF" w14:textId="77777777" w:rsidR="00C614AE" w:rsidRDefault="00C614AE">
            <w:pPr>
              <w:pStyle w:val="TH"/>
              <w:rPr>
                <w:b w:val="0"/>
              </w:rPr>
            </w:pPr>
          </w:p>
        </w:tc>
      </w:tr>
      <w:tr w:rsidR="00C614AE" w14:paraId="2C0BC25D" w14:textId="77777777">
        <w:tc>
          <w:tcPr>
            <w:tcW w:w="791" w:type="dxa"/>
          </w:tcPr>
          <w:p w14:paraId="4DAE0AA2"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28DACD55" w14:textId="77777777" w:rsidR="00C614AE" w:rsidRDefault="00C614AE">
            <w:pPr>
              <w:pStyle w:val="TH"/>
              <w:spacing w:after="60"/>
              <w:rPr>
                <w:b w:val="0"/>
              </w:rPr>
            </w:pPr>
          </w:p>
        </w:tc>
        <w:tc>
          <w:tcPr>
            <w:tcW w:w="791" w:type="dxa"/>
          </w:tcPr>
          <w:p w14:paraId="6D03FF9B" w14:textId="77777777" w:rsidR="00C614AE" w:rsidRDefault="00C614AE">
            <w:pPr>
              <w:pStyle w:val="TH"/>
              <w:spacing w:after="60"/>
              <w:rPr>
                <w:b w:val="0"/>
              </w:rPr>
            </w:pPr>
            <w:r>
              <w:rPr>
                <w:b w:val="0"/>
              </w:rPr>
              <w:t>"routing"</w:t>
            </w:r>
          </w:p>
          <w:p w14:paraId="4D71D352" w14:textId="77777777" w:rsidR="00C614AE" w:rsidRDefault="00C614AE">
            <w:pPr>
              <w:pStyle w:val="TH"/>
              <w:spacing w:after="60"/>
              <w:rPr>
                <w:b w:val="0"/>
              </w:rPr>
            </w:pPr>
            <w:r>
              <w:rPr>
                <w:b w:val="0"/>
                <w:noProof/>
              </w:rPr>
              <w:sym w:font="Wingdings" w:char="F0DF"/>
            </w:r>
            <w:r>
              <w:rPr>
                <w:b w:val="0"/>
              </w:rPr>
              <w:t>-----</w:t>
            </w:r>
          </w:p>
        </w:tc>
        <w:tc>
          <w:tcPr>
            <w:tcW w:w="791" w:type="dxa"/>
            <w:tcBorders>
              <w:left w:val="single" w:sz="6" w:space="0" w:color="auto"/>
              <w:right w:val="single" w:sz="6" w:space="0" w:color="auto"/>
            </w:tcBorders>
            <w:shd w:val="pct10" w:color="auto" w:fill="auto"/>
          </w:tcPr>
          <w:p w14:paraId="22C4CDED" w14:textId="77777777" w:rsidR="00C614AE" w:rsidRDefault="00C614AE">
            <w:pPr>
              <w:pStyle w:val="TH"/>
              <w:spacing w:after="60"/>
              <w:rPr>
                <w:b w:val="0"/>
              </w:rPr>
            </w:pPr>
          </w:p>
        </w:tc>
        <w:tc>
          <w:tcPr>
            <w:tcW w:w="791" w:type="dxa"/>
          </w:tcPr>
          <w:p w14:paraId="731CCE78"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3329B579" w14:textId="77777777" w:rsidR="00C614AE" w:rsidRDefault="00C614AE">
            <w:pPr>
              <w:pStyle w:val="TH"/>
              <w:spacing w:after="60"/>
              <w:rPr>
                <w:b w:val="0"/>
              </w:rPr>
            </w:pPr>
          </w:p>
        </w:tc>
        <w:tc>
          <w:tcPr>
            <w:tcW w:w="791" w:type="dxa"/>
          </w:tcPr>
          <w:p w14:paraId="6223C1BD"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10CC6740" w14:textId="77777777" w:rsidR="00C614AE" w:rsidRDefault="00C614AE">
            <w:pPr>
              <w:pStyle w:val="TH"/>
              <w:rPr>
                <w:b w:val="0"/>
              </w:rPr>
            </w:pPr>
          </w:p>
        </w:tc>
        <w:tc>
          <w:tcPr>
            <w:tcW w:w="791" w:type="dxa"/>
          </w:tcPr>
          <w:p w14:paraId="0CA1B1D5"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322FF8F8" w14:textId="77777777" w:rsidR="00C614AE" w:rsidRDefault="00C614AE">
            <w:pPr>
              <w:pStyle w:val="TH"/>
              <w:rPr>
                <w:b w:val="0"/>
              </w:rPr>
            </w:pPr>
          </w:p>
        </w:tc>
        <w:tc>
          <w:tcPr>
            <w:tcW w:w="791" w:type="dxa"/>
          </w:tcPr>
          <w:p w14:paraId="756F0B98"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401CCDB0" w14:textId="77777777" w:rsidR="00C614AE" w:rsidRDefault="00C614AE">
            <w:pPr>
              <w:pStyle w:val="TH"/>
              <w:rPr>
                <w:b w:val="0"/>
              </w:rPr>
            </w:pPr>
          </w:p>
        </w:tc>
      </w:tr>
      <w:tr w:rsidR="00C614AE" w14:paraId="26A5065C" w14:textId="77777777">
        <w:tc>
          <w:tcPr>
            <w:tcW w:w="791" w:type="dxa"/>
          </w:tcPr>
          <w:p w14:paraId="5A2C3310"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6CAFDF60" w14:textId="77777777" w:rsidR="00C614AE" w:rsidRDefault="00C614AE">
            <w:pPr>
              <w:pStyle w:val="TH"/>
              <w:spacing w:after="60"/>
              <w:rPr>
                <w:b w:val="0"/>
              </w:rPr>
            </w:pPr>
          </w:p>
        </w:tc>
        <w:tc>
          <w:tcPr>
            <w:tcW w:w="2373" w:type="dxa"/>
            <w:gridSpan w:val="3"/>
          </w:tcPr>
          <w:p w14:paraId="32195BAA" w14:textId="77777777" w:rsidR="00C614AE" w:rsidRDefault="00C614AE">
            <w:pPr>
              <w:pStyle w:val="TH"/>
              <w:spacing w:after="60"/>
              <w:rPr>
                <w:b w:val="0"/>
              </w:rPr>
            </w:pPr>
            <w:r>
              <w:rPr>
                <w:b w:val="0"/>
              </w:rPr>
              <w:t>IAM</w:t>
            </w:r>
          </w:p>
          <w:p w14:paraId="11DE50EB" w14:textId="77777777" w:rsidR="00C614AE" w:rsidRDefault="00C614AE">
            <w:pPr>
              <w:pStyle w:val="TH"/>
              <w:spacing w:after="60"/>
              <w:rPr>
                <w:b w:val="0"/>
              </w:rPr>
            </w:pPr>
            <w:r>
              <w:rPr>
                <w:b w:val="0"/>
              </w:rPr>
              <w:t>----------------------------</w:t>
            </w:r>
            <w:r>
              <w:rPr>
                <w:b w:val="0"/>
                <w:noProof/>
              </w:rPr>
              <w:sym w:font="Wingdings" w:char="F0E0"/>
            </w:r>
          </w:p>
        </w:tc>
        <w:tc>
          <w:tcPr>
            <w:tcW w:w="791" w:type="dxa"/>
            <w:tcBorders>
              <w:left w:val="single" w:sz="6" w:space="0" w:color="auto"/>
              <w:right w:val="single" w:sz="6" w:space="0" w:color="auto"/>
            </w:tcBorders>
            <w:shd w:val="pct10" w:color="auto" w:fill="auto"/>
          </w:tcPr>
          <w:p w14:paraId="18D2F7C7" w14:textId="77777777" w:rsidR="00C614AE" w:rsidRDefault="00C614AE">
            <w:pPr>
              <w:pStyle w:val="TH"/>
              <w:spacing w:after="60"/>
              <w:rPr>
                <w:b w:val="0"/>
              </w:rPr>
            </w:pPr>
          </w:p>
        </w:tc>
        <w:tc>
          <w:tcPr>
            <w:tcW w:w="791" w:type="dxa"/>
          </w:tcPr>
          <w:p w14:paraId="70784DCE"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524DC0BC" w14:textId="77777777" w:rsidR="00C614AE" w:rsidRDefault="00C614AE">
            <w:pPr>
              <w:pStyle w:val="TH"/>
              <w:rPr>
                <w:b w:val="0"/>
              </w:rPr>
            </w:pPr>
          </w:p>
        </w:tc>
        <w:tc>
          <w:tcPr>
            <w:tcW w:w="791" w:type="dxa"/>
          </w:tcPr>
          <w:p w14:paraId="0BE7D187"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575DEABA" w14:textId="77777777" w:rsidR="00C614AE" w:rsidRDefault="00C614AE">
            <w:pPr>
              <w:pStyle w:val="TH"/>
              <w:rPr>
                <w:b w:val="0"/>
              </w:rPr>
            </w:pPr>
          </w:p>
        </w:tc>
        <w:tc>
          <w:tcPr>
            <w:tcW w:w="791" w:type="dxa"/>
          </w:tcPr>
          <w:p w14:paraId="4902D4BC"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0CA8111C" w14:textId="77777777" w:rsidR="00C614AE" w:rsidRDefault="00C614AE">
            <w:pPr>
              <w:pStyle w:val="TH"/>
              <w:rPr>
                <w:b w:val="0"/>
              </w:rPr>
            </w:pPr>
          </w:p>
        </w:tc>
      </w:tr>
      <w:tr w:rsidR="00C614AE" w14:paraId="1796049A" w14:textId="77777777">
        <w:tc>
          <w:tcPr>
            <w:tcW w:w="791" w:type="dxa"/>
          </w:tcPr>
          <w:p w14:paraId="23F1D130"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0EF2E925" w14:textId="77777777" w:rsidR="00C614AE" w:rsidRDefault="00C614AE">
            <w:pPr>
              <w:pStyle w:val="TH"/>
              <w:spacing w:after="60"/>
              <w:rPr>
                <w:b w:val="0"/>
              </w:rPr>
            </w:pPr>
          </w:p>
        </w:tc>
        <w:tc>
          <w:tcPr>
            <w:tcW w:w="791" w:type="dxa"/>
          </w:tcPr>
          <w:p w14:paraId="17E6E797"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104F59B6" w14:textId="77777777" w:rsidR="00C614AE" w:rsidRDefault="00C614AE">
            <w:pPr>
              <w:pStyle w:val="TH"/>
              <w:spacing w:after="60"/>
              <w:rPr>
                <w:b w:val="0"/>
              </w:rPr>
            </w:pPr>
          </w:p>
        </w:tc>
        <w:tc>
          <w:tcPr>
            <w:tcW w:w="791" w:type="dxa"/>
          </w:tcPr>
          <w:p w14:paraId="4F314407"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300BA120" w14:textId="77777777" w:rsidR="00C614AE" w:rsidRDefault="00C614AE">
            <w:pPr>
              <w:pStyle w:val="TH"/>
              <w:spacing w:after="60"/>
              <w:rPr>
                <w:b w:val="0"/>
              </w:rPr>
            </w:pPr>
          </w:p>
        </w:tc>
        <w:tc>
          <w:tcPr>
            <w:tcW w:w="791" w:type="dxa"/>
          </w:tcPr>
          <w:p w14:paraId="493127A2" w14:textId="77777777" w:rsidR="00C614AE" w:rsidRDefault="00C614AE">
            <w:pPr>
              <w:pStyle w:val="TH"/>
              <w:rPr>
                <w:b w:val="0"/>
              </w:rPr>
            </w:pPr>
            <w:r>
              <w:rPr>
                <w:b w:val="0"/>
              </w:rPr>
              <w:t>SRI</w:t>
            </w:r>
          </w:p>
          <w:p w14:paraId="7DCA57FA" w14:textId="77777777" w:rsidR="00C614AE" w:rsidRDefault="00C614AE">
            <w:pPr>
              <w:pStyle w:val="TH"/>
              <w:rPr>
                <w:b w:val="0"/>
              </w:rPr>
            </w:pPr>
            <w:r>
              <w:rPr>
                <w:b w:val="0"/>
              </w:rPr>
              <w:t>-----</w:t>
            </w:r>
            <w:r>
              <w:rPr>
                <w:b w:val="0"/>
                <w:noProof/>
              </w:rPr>
              <w:sym w:font="Wingdings" w:char="F0E0"/>
            </w:r>
          </w:p>
        </w:tc>
        <w:tc>
          <w:tcPr>
            <w:tcW w:w="791" w:type="dxa"/>
            <w:tcBorders>
              <w:left w:val="single" w:sz="6" w:space="0" w:color="auto"/>
              <w:right w:val="single" w:sz="6" w:space="0" w:color="auto"/>
            </w:tcBorders>
            <w:shd w:val="pct10" w:color="auto" w:fill="auto"/>
          </w:tcPr>
          <w:p w14:paraId="569E01C3" w14:textId="77777777" w:rsidR="00C614AE" w:rsidRDefault="00C614AE">
            <w:pPr>
              <w:pStyle w:val="TH"/>
              <w:rPr>
                <w:b w:val="0"/>
              </w:rPr>
            </w:pPr>
          </w:p>
        </w:tc>
        <w:tc>
          <w:tcPr>
            <w:tcW w:w="791" w:type="dxa"/>
          </w:tcPr>
          <w:p w14:paraId="06B67E12"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220F1F0E" w14:textId="77777777" w:rsidR="00C614AE" w:rsidRDefault="00C614AE">
            <w:pPr>
              <w:pStyle w:val="TH"/>
              <w:rPr>
                <w:b w:val="0"/>
              </w:rPr>
            </w:pPr>
          </w:p>
        </w:tc>
        <w:tc>
          <w:tcPr>
            <w:tcW w:w="791" w:type="dxa"/>
          </w:tcPr>
          <w:p w14:paraId="39271D80"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2CA380EE" w14:textId="77777777" w:rsidR="00C614AE" w:rsidRDefault="00C614AE">
            <w:pPr>
              <w:pStyle w:val="TH"/>
              <w:rPr>
                <w:b w:val="0"/>
              </w:rPr>
            </w:pPr>
          </w:p>
        </w:tc>
      </w:tr>
      <w:tr w:rsidR="00C614AE" w14:paraId="373A99E2" w14:textId="77777777">
        <w:tc>
          <w:tcPr>
            <w:tcW w:w="791" w:type="dxa"/>
          </w:tcPr>
          <w:p w14:paraId="713B4F20"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0B576DE6" w14:textId="77777777" w:rsidR="00C614AE" w:rsidRDefault="00C614AE">
            <w:pPr>
              <w:pStyle w:val="TH"/>
              <w:spacing w:after="60"/>
              <w:rPr>
                <w:b w:val="0"/>
              </w:rPr>
            </w:pPr>
          </w:p>
        </w:tc>
        <w:tc>
          <w:tcPr>
            <w:tcW w:w="791" w:type="dxa"/>
          </w:tcPr>
          <w:p w14:paraId="341FB9FE"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402F09E8" w14:textId="77777777" w:rsidR="00C614AE" w:rsidRDefault="00C614AE">
            <w:pPr>
              <w:pStyle w:val="TH"/>
              <w:spacing w:after="60"/>
              <w:rPr>
                <w:b w:val="0"/>
              </w:rPr>
            </w:pPr>
          </w:p>
        </w:tc>
        <w:tc>
          <w:tcPr>
            <w:tcW w:w="791" w:type="dxa"/>
          </w:tcPr>
          <w:p w14:paraId="679BF1CE"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64985495" w14:textId="77777777" w:rsidR="00C614AE" w:rsidRDefault="00C614AE">
            <w:pPr>
              <w:pStyle w:val="TH"/>
              <w:spacing w:after="60"/>
              <w:rPr>
                <w:b w:val="0"/>
              </w:rPr>
            </w:pPr>
          </w:p>
        </w:tc>
        <w:tc>
          <w:tcPr>
            <w:tcW w:w="791" w:type="dxa"/>
          </w:tcPr>
          <w:p w14:paraId="42F1D5C9"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52A34AF2" w14:textId="77777777" w:rsidR="00C614AE" w:rsidRDefault="00C614AE">
            <w:pPr>
              <w:pStyle w:val="TH"/>
              <w:rPr>
                <w:b w:val="0"/>
              </w:rPr>
            </w:pPr>
          </w:p>
        </w:tc>
        <w:tc>
          <w:tcPr>
            <w:tcW w:w="791" w:type="dxa"/>
          </w:tcPr>
          <w:p w14:paraId="5D7F1854" w14:textId="77777777" w:rsidR="00C614AE" w:rsidRDefault="00C614AE">
            <w:pPr>
              <w:pStyle w:val="TH"/>
              <w:rPr>
                <w:b w:val="0"/>
              </w:rPr>
            </w:pPr>
            <w:r>
              <w:rPr>
                <w:b w:val="0"/>
              </w:rPr>
              <w:t>PRN</w:t>
            </w:r>
          </w:p>
          <w:p w14:paraId="6FD5365D" w14:textId="77777777" w:rsidR="00C614AE" w:rsidRDefault="00C614AE">
            <w:pPr>
              <w:pStyle w:val="TH"/>
              <w:rPr>
                <w:b w:val="0"/>
              </w:rPr>
            </w:pPr>
            <w:r>
              <w:rPr>
                <w:b w:val="0"/>
              </w:rPr>
              <w:t>-----</w:t>
            </w:r>
            <w:r>
              <w:rPr>
                <w:b w:val="0"/>
                <w:noProof/>
              </w:rPr>
              <w:sym w:font="Wingdings" w:char="F0E0"/>
            </w:r>
          </w:p>
        </w:tc>
        <w:tc>
          <w:tcPr>
            <w:tcW w:w="791" w:type="dxa"/>
            <w:tcBorders>
              <w:left w:val="single" w:sz="6" w:space="0" w:color="auto"/>
              <w:right w:val="single" w:sz="6" w:space="0" w:color="auto"/>
            </w:tcBorders>
            <w:shd w:val="pct10" w:color="auto" w:fill="auto"/>
          </w:tcPr>
          <w:p w14:paraId="6193848B" w14:textId="77777777" w:rsidR="00C614AE" w:rsidRDefault="00C614AE">
            <w:pPr>
              <w:pStyle w:val="TH"/>
              <w:rPr>
                <w:b w:val="0"/>
              </w:rPr>
            </w:pPr>
          </w:p>
        </w:tc>
        <w:tc>
          <w:tcPr>
            <w:tcW w:w="791" w:type="dxa"/>
          </w:tcPr>
          <w:p w14:paraId="7350C4F3"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7CA09329" w14:textId="77777777" w:rsidR="00C614AE" w:rsidRDefault="00C614AE">
            <w:pPr>
              <w:pStyle w:val="TH"/>
              <w:rPr>
                <w:b w:val="0"/>
              </w:rPr>
            </w:pPr>
          </w:p>
        </w:tc>
      </w:tr>
      <w:tr w:rsidR="00C614AE" w14:paraId="5B9EB787" w14:textId="77777777">
        <w:tc>
          <w:tcPr>
            <w:tcW w:w="791" w:type="dxa"/>
          </w:tcPr>
          <w:p w14:paraId="5E2E5508"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3280FD42" w14:textId="77777777" w:rsidR="00C614AE" w:rsidRDefault="00C614AE">
            <w:pPr>
              <w:pStyle w:val="TH"/>
              <w:spacing w:after="60"/>
              <w:rPr>
                <w:b w:val="0"/>
              </w:rPr>
            </w:pPr>
          </w:p>
        </w:tc>
        <w:tc>
          <w:tcPr>
            <w:tcW w:w="791" w:type="dxa"/>
          </w:tcPr>
          <w:p w14:paraId="19808F4A"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7405DA34" w14:textId="77777777" w:rsidR="00C614AE" w:rsidRDefault="00C614AE">
            <w:pPr>
              <w:pStyle w:val="TH"/>
              <w:spacing w:after="60"/>
              <w:rPr>
                <w:b w:val="0"/>
              </w:rPr>
            </w:pPr>
          </w:p>
        </w:tc>
        <w:tc>
          <w:tcPr>
            <w:tcW w:w="791" w:type="dxa"/>
          </w:tcPr>
          <w:p w14:paraId="1F90F24E"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16AC6617" w14:textId="77777777" w:rsidR="00C614AE" w:rsidRDefault="00C614AE">
            <w:pPr>
              <w:pStyle w:val="TH"/>
              <w:spacing w:after="60"/>
              <w:rPr>
                <w:b w:val="0"/>
              </w:rPr>
            </w:pPr>
          </w:p>
        </w:tc>
        <w:tc>
          <w:tcPr>
            <w:tcW w:w="791" w:type="dxa"/>
          </w:tcPr>
          <w:p w14:paraId="6ED54C55"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07DE39C4" w14:textId="77777777" w:rsidR="00C614AE" w:rsidRDefault="00C614AE">
            <w:pPr>
              <w:pStyle w:val="TH"/>
              <w:rPr>
                <w:b w:val="0"/>
              </w:rPr>
            </w:pPr>
          </w:p>
        </w:tc>
        <w:tc>
          <w:tcPr>
            <w:tcW w:w="791" w:type="dxa"/>
          </w:tcPr>
          <w:p w14:paraId="735AC26E" w14:textId="77777777" w:rsidR="00C614AE" w:rsidRDefault="00C614AE">
            <w:pPr>
              <w:pStyle w:val="TH"/>
              <w:rPr>
                <w:b w:val="0"/>
              </w:rPr>
            </w:pPr>
            <w:r>
              <w:rPr>
                <w:b w:val="0"/>
              </w:rPr>
              <w:t>PRN ack</w:t>
            </w:r>
          </w:p>
          <w:p w14:paraId="7BE1F8EF" w14:textId="77777777" w:rsidR="00C614AE" w:rsidRDefault="00C614AE">
            <w:pPr>
              <w:pStyle w:val="TH"/>
              <w:rPr>
                <w:b w:val="0"/>
              </w:rPr>
            </w:pPr>
            <w:r>
              <w:rPr>
                <w:b w:val="0"/>
                <w:noProof/>
              </w:rPr>
              <w:sym w:font="Wingdings" w:char="F0DF"/>
            </w:r>
            <w:r>
              <w:rPr>
                <w:b w:val="0"/>
              </w:rPr>
              <w:t>-----</w:t>
            </w:r>
          </w:p>
        </w:tc>
        <w:tc>
          <w:tcPr>
            <w:tcW w:w="791" w:type="dxa"/>
            <w:tcBorders>
              <w:left w:val="single" w:sz="6" w:space="0" w:color="auto"/>
              <w:right w:val="single" w:sz="6" w:space="0" w:color="auto"/>
            </w:tcBorders>
            <w:shd w:val="pct10" w:color="auto" w:fill="auto"/>
          </w:tcPr>
          <w:p w14:paraId="2717D625" w14:textId="77777777" w:rsidR="00C614AE" w:rsidRDefault="00C614AE">
            <w:pPr>
              <w:pStyle w:val="TH"/>
              <w:rPr>
                <w:b w:val="0"/>
              </w:rPr>
            </w:pPr>
          </w:p>
        </w:tc>
        <w:tc>
          <w:tcPr>
            <w:tcW w:w="791" w:type="dxa"/>
          </w:tcPr>
          <w:p w14:paraId="587F23E1"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209051CC" w14:textId="77777777" w:rsidR="00C614AE" w:rsidRDefault="00C614AE">
            <w:pPr>
              <w:pStyle w:val="TH"/>
              <w:rPr>
                <w:b w:val="0"/>
              </w:rPr>
            </w:pPr>
          </w:p>
        </w:tc>
      </w:tr>
      <w:tr w:rsidR="00C614AE" w14:paraId="42C8E7D2" w14:textId="77777777">
        <w:tc>
          <w:tcPr>
            <w:tcW w:w="791" w:type="dxa"/>
          </w:tcPr>
          <w:p w14:paraId="72F3ADA0"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0958CF6F" w14:textId="77777777" w:rsidR="00C614AE" w:rsidRDefault="00C614AE">
            <w:pPr>
              <w:pStyle w:val="TH"/>
              <w:spacing w:after="60"/>
              <w:rPr>
                <w:b w:val="0"/>
              </w:rPr>
            </w:pPr>
          </w:p>
        </w:tc>
        <w:tc>
          <w:tcPr>
            <w:tcW w:w="791" w:type="dxa"/>
          </w:tcPr>
          <w:p w14:paraId="2F1A95FD"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29F8DB63" w14:textId="77777777" w:rsidR="00C614AE" w:rsidRDefault="00C614AE">
            <w:pPr>
              <w:pStyle w:val="TH"/>
              <w:spacing w:after="60"/>
              <w:rPr>
                <w:b w:val="0"/>
              </w:rPr>
            </w:pPr>
          </w:p>
        </w:tc>
        <w:tc>
          <w:tcPr>
            <w:tcW w:w="791" w:type="dxa"/>
          </w:tcPr>
          <w:p w14:paraId="4B051B96"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1E00334B" w14:textId="77777777" w:rsidR="00C614AE" w:rsidRDefault="00C614AE">
            <w:pPr>
              <w:pStyle w:val="TH"/>
              <w:spacing w:after="60"/>
              <w:rPr>
                <w:b w:val="0"/>
              </w:rPr>
            </w:pPr>
          </w:p>
        </w:tc>
        <w:tc>
          <w:tcPr>
            <w:tcW w:w="791" w:type="dxa"/>
          </w:tcPr>
          <w:p w14:paraId="08BC8A02" w14:textId="77777777" w:rsidR="00C614AE" w:rsidRDefault="00C614AE">
            <w:pPr>
              <w:pStyle w:val="TH"/>
              <w:rPr>
                <w:b w:val="0"/>
              </w:rPr>
            </w:pPr>
            <w:r>
              <w:rPr>
                <w:b w:val="0"/>
              </w:rPr>
              <w:t>SRI ack</w:t>
            </w:r>
          </w:p>
          <w:p w14:paraId="44072653" w14:textId="77777777" w:rsidR="00C614AE" w:rsidRDefault="00C614AE">
            <w:pPr>
              <w:pStyle w:val="TH"/>
              <w:rPr>
                <w:b w:val="0"/>
              </w:rPr>
            </w:pPr>
            <w:r>
              <w:rPr>
                <w:b w:val="0"/>
                <w:noProof/>
              </w:rPr>
              <w:sym w:font="Wingdings" w:char="F0DF"/>
            </w:r>
            <w:r>
              <w:rPr>
                <w:b w:val="0"/>
              </w:rPr>
              <w:t>-----</w:t>
            </w:r>
          </w:p>
        </w:tc>
        <w:tc>
          <w:tcPr>
            <w:tcW w:w="791" w:type="dxa"/>
            <w:tcBorders>
              <w:left w:val="single" w:sz="6" w:space="0" w:color="auto"/>
              <w:right w:val="single" w:sz="6" w:space="0" w:color="auto"/>
            </w:tcBorders>
            <w:shd w:val="pct10" w:color="auto" w:fill="auto"/>
          </w:tcPr>
          <w:p w14:paraId="61560F73" w14:textId="77777777" w:rsidR="00C614AE" w:rsidRDefault="00C614AE">
            <w:pPr>
              <w:pStyle w:val="TH"/>
              <w:rPr>
                <w:b w:val="0"/>
              </w:rPr>
            </w:pPr>
          </w:p>
        </w:tc>
        <w:tc>
          <w:tcPr>
            <w:tcW w:w="791" w:type="dxa"/>
          </w:tcPr>
          <w:p w14:paraId="3D9B8BB0"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134AC1C5" w14:textId="77777777" w:rsidR="00C614AE" w:rsidRDefault="00C614AE">
            <w:pPr>
              <w:pStyle w:val="TH"/>
              <w:rPr>
                <w:b w:val="0"/>
              </w:rPr>
            </w:pPr>
          </w:p>
        </w:tc>
        <w:tc>
          <w:tcPr>
            <w:tcW w:w="791" w:type="dxa"/>
          </w:tcPr>
          <w:p w14:paraId="35F86C72" w14:textId="77777777" w:rsidR="00C614AE" w:rsidRDefault="00C614AE">
            <w:pPr>
              <w:pStyle w:val="TH"/>
              <w:rPr>
                <w:b w:val="0"/>
              </w:rPr>
            </w:pPr>
          </w:p>
        </w:tc>
        <w:tc>
          <w:tcPr>
            <w:tcW w:w="791" w:type="dxa"/>
            <w:tcBorders>
              <w:left w:val="single" w:sz="6" w:space="0" w:color="auto"/>
              <w:right w:val="single" w:sz="6" w:space="0" w:color="auto"/>
            </w:tcBorders>
            <w:shd w:val="pct10" w:color="auto" w:fill="auto"/>
          </w:tcPr>
          <w:p w14:paraId="16652F01" w14:textId="77777777" w:rsidR="00C614AE" w:rsidRDefault="00C614AE">
            <w:pPr>
              <w:pStyle w:val="TH"/>
              <w:rPr>
                <w:b w:val="0"/>
              </w:rPr>
            </w:pPr>
          </w:p>
        </w:tc>
      </w:tr>
      <w:tr w:rsidR="00C614AE" w14:paraId="0EB50FFB" w14:textId="77777777">
        <w:tc>
          <w:tcPr>
            <w:tcW w:w="791" w:type="dxa"/>
          </w:tcPr>
          <w:p w14:paraId="30722E72"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276C8603" w14:textId="77777777" w:rsidR="00C614AE" w:rsidRDefault="00C614AE">
            <w:pPr>
              <w:pStyle w:val="TH"/>
              <w:spacing w:after="60"/>
              <w:rPr>
                <w:b w:val="0"/>
              </w:rPr>
            </w:pPr>
          </w:p>
        </w:tc>
        <w:tc>
          <w:tcPr>
            <w:tcW w:w="791" w:type="dxa"/>
          </w:tcPr>
          <w:p w14:paraId="095DD638"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6FEFCD80" w14:textId="77777777" w:rsidR="00C614AE" w:rsidRDefault="00C614AE">
            <w:pPr>
              <w:pStyle w:val="TH"/>
              <w:spacing w:after="60"/>
              <w:rPr>
                <w:b w:val="0"/>
              </w:rPr>
            </w:pPr>
          </w:p>
        </w:tc>
        <w:tc>
          <w:tcPr>
            <w:tcW w:w="791" w:type="dxa"/>
          </w:tcPr>
          <w:p w14:paraId="5DAB9951" w14:textId="77777777" w:rsidR="00C614AE" w:rsidRDefault="00C614AE">
            <w:pPr>
              <w:pStyle w:val="TH"/>
              <w:spacing w:after="60"/>
              <w:rPr>
                <w:b w:val="0"/>
              </w:rPr>
            </w:pPr>
          </w:p>
        </w:tc>
        <w:tc>
          <w:tcPr>
            <w:tcW w:w="791" w:type="dxa"/>
            <w:tcBorders>
              <w:left w:val="single" w:sz="6" w:space="0" w:color="auto"/>
              <w:right w:val="single" w:sz="6" w:space="0" w:color="auto"/>
            </w:tcBorders>
            <w:shd w:val="pct10" w:color="auto" w:fill="auto"/>
          </w:tcPr>
          <w:p w14:paraId="1B258EF8" w14:textId="77777777" w:rsidR="00C614AE" w:rsidRDefault="00C614AE">
            <w:pPr>
              <w:pStyle w:val="TH"/>
              <w:spacing w:after="60"/>
              <w:rPr>
                <w:b w:val="0"/>
              </w:rPr>
            </w:pPr>
          </w:p>
        </w:tc>
        <w:tc>
          <w:tcPr>
            <w:tcW w:w="3955" w:type="dxa"/>
            <w:gridSpan w:val="5"/>
          </w:tcPr>
          <w:p w14:paraId="0AEA9212" w14:textId="77777777" w:rsidR="00C614AE" w:rsidRDefault="00C614AE">
            <w:pPr>
              <w:pStyle w:val="TH"/>
              <w:rPr>
                <w:b w:val="0"/>
              </w:rPr>
            </w:pPr>
            <w:r>
              <w:rPr>
                <w:b w:val="0"/>
              </w:rPr>
              <w:t>IAM</w:t>
            </w:r>
          </w:p>
          <w:p w14:paraId="63F26513" w14:textId="77777777" w:rsidR="00C614AE" w:rsidRDefault="00C614AE">
            <w:pPr>
              <w:pStyle w:val="TH"/>
              <w:rPr>
                <w:b w:val="0"/>
              </w:rPr>
            </w:pPr>
            <w:r>
              <w:rPr>
                <w:b w:val="0"/>
              </w:rPr>
              <w:t>-----------------------------------------------------</w:t>
            </w:r>
            <w:r>
              <w:rPr>
                <w:b w:val="0"/>
                <w:noProof/>
              </w:rPr>
              <w:sym w:font="Wingdings" w:char="F0E0"/>
            </w:r>
          </w:p>
        </w:tc>
        <w:tc>
          <w:tcPr>
            <w:tcW w:w="791" w:type="dxa"/>
            <w:tcBorders>
              <w:left w:val="single" w:sz="6" w:space="0" w:color="auto"/>
              <w:right w:val="single" w:sz="6" w:space="0" w:color="auto"/>
            </w:tcBorders>
            <w:shd w:val="pct10" w:color="auto" w:fill="auto"/>
          </w:tcPr>
          <w:p w14:paraId="651C6E01" w14:textId="77777777" w:rsidR="00C614AE" w:rsidRDefault="00C614AE">
            <w:pPr>
              <w:pStyle w:val="TH"/>
              <w:rPr>
                <w:b w:val="0"/>
              </w:rPr>
            </w:pPr>
          </w:p>
        </w:tc>
      </w:tr>
      <w:tr w:rsidR="00C614AE" w14:paraId="5DE9A900" w14:textId="77777777">
        <w:tc>
          <w:tcPr>
            <w:tcW w:w="791" w:type="dxa"/>
          </w:tcPr>
          <w:p w14:paraId="5332CE13" w14:textId="77777777" w:rsidR="00C614AE" w:rsidRDefault="00C614AE">
            <w:pPr>
              <w:pStyle w:val="TH"/>
              <w:spacing w:after="60"/>
              <w:rPr>
                <w:b w:val="0"/>
              </w:rPr>
            </w:pPr>
          </w:p>
        </w:tc>
        <w:tc>
          <w:tcPr>
            <w:tcW w:w="791" w:type="dxa"/>
            <w:tcBorders>
              <w:left w:val="single" w:sz="6" w:space="0" w:color="auto"/>
              <w:bottom w:val="single" w:sz="6" w:space="0" w:color="auto"/>
              <w:right w:val="single" w:sz="6" w:space="0" w:color="auto"/>
            </w:tcBorders>
            <w:shd w:val="pct10" w:color="auto" w:fill="auto"/>
          </w:tcPr>
          <w:p w14:paraId="5F188A17" w14:textId="77777777" w:rsidR="00C614AE" w:rsidRDefault="00C614AE">
            <w:pPr>
              <w:pStyle w:val="TH"/>
              <w:spacing w:after="60"/>
              <w:rPr>
                <w:b w:val="0"/>
              </w:rPr>
            </w:pPr>
          </w:p>
        </w:tc>
        <w:tc>
          <w:tcPr>
            <w:tcW w:w="791" w:type="dxa"/>
          </w:tcPr>
          <w:p w14:paraId="4B76705E" w14:textId="77777777" w:rsidR="00C614AE" w:rsidRDefault="00C614AE">
            <w:pPr>
              <w:pStyle w:val="TH"/>
              <w:spacing w:after="60"/>
              <w:rPr>
                <w:b w:val="0"/>
              </w:rPr>
            </w:pPr>
          </w:p>
        </w:tc>
        <w:tc>
          <w:tcPr>
            <w:tcW w:w="791" w:type="dxa"/>
            <w:tcBorders>
              <w:left w:val="single" w:sz="6" w:space="0" w:color="auto"/>
              <w:bottom w:val="single" w:sz="6" w:space="0" w:color="auto"/>
              <w:right w:val="single" w:sz="6" w:space="0" w:color="auto"/>
            </w:tcBorders>
            <w:shd w:val="pct10" w:color="auto" w:fill="auto"/>
          </w:tcPr>
          <w:p w14:paraId="19C1A217" w14:textId="77777777" w:rsidR="00C614AE" w:rsidRDefault="00C614AE">
            <w:pPr>
              <w:pStyle w:val="TH"/>
              <w:spacing w:after="60"/>
              <w:rPr>
                <w:b w:val="0"/>
              </w:rPr>
            </w:pPr>
          </w:p>
        </w:tc>
        <w:tc>
          <w:tcPr>
            <w:tcW w:w="791" w:type="dxa"/>
          </w:tcPr>
          <w:p w14:paraId="3473FAF6" w14:textId="77777777" w:rsidR="00C614AE" w:rsidRDefault="00C614AE">
            <w:pPr>
              <w:pStyle w:val="TH"/>
              <w:spacing w:after="60"/>
              <w:rPr>
                <w:b w:val="0"/>
              </w:rPr>
            </w:pPr>
          </w:p>
        </w:tc>
        <w:tc>
          <w:tcPr>
            <w:tcW w:w="791" w:type="dxa"/>
            <w:tcBorders>
              <w:left w:val="single" w:sz="6" w:space="0" w:color="auto"/>
              <w:bottom w:val="single" w:sz="6" w:space="0" w:color="auto"/>
              <w:right w:val="single" w:sz="6" w:space="0" w:color="auto"/>
            </w:tcBorders>
            <w:shd w:val="pct10" w:color="auto" w:fill="auto"/>
          </w:tcPr>
          <w:p w14:paraId="606F8875" w14:textId="77777777" w:rsidR="00C614AE" w:rsidRDefault="00C614AE">
            <w:pPr>
              <w:pStyle w:val="TH"/>
              <w:spacing w:after="60"/>
              <w:rPr>
                <w:b w:val="0"/>
              </w:rPr>
            </w:pPr>
          </w:p>
        </w:tc>
        <w:tc>
          <w:tcPr>
            <w:tcW w:w="791" w:type="dxa"/>
          </w:tcPr>
          <w:p w14:paraId="31D2C938" w14:textId="77777777" w:rsidR="00C614AE" w:rsidRDefault="00C614AE">
            <w:pPr>
              <w:pStyle w:val="TH"/>
              <w:rPr>
                <w:b w:val="0"/>
              </w:rPr>
            </w:pPr>
          </w:p>
        </w:tc>
        <w:tc>
          <w:tcPr>
            <w:tcW w:w="791" w:type="dxa"/>
            <w:tcBorders>
              <w:left w:val="single" w:sz="6" w:space="0" w:color="auto"/>
              <w:bottom w:val="single" w:sz="6" w:space="0" w:color="auto"/>
              <w:right w:val="single" w:sz="6" w:space="0" w:color="auto"/>
            </w:tcBorders>
            <w:shd w:val="pct10" w:color="auto" w:fill="auto"/>
          </w:tcPr>
          <w:p w14:paraId="7E7E4594" w14:textId="77777777" w:rsidR="00C614AE" w:rsidRDefault="00C614AE">
            <w:pPr>
              <w:pStyle w:val="TH"/>
              <w:rPr>
                <w:b w:val="0"/>
              </w:rPr>
            </w:pPr>
          </w:p>
        </w:tc>
        <w:tc>
          <w:tcPr>
            <w:tcW w:w="791" w:type="dxa"/>
          </w:tcPr>
          <w:p w14:paraId="4D402F9B" w14:textId="77777777" w:rsidR="00C614AE" w:rsidRDefault="00C614AE">
            <w:pPr>
              <w:pStyle w:val="TH"/>
              <w:rPr>
                <w:b w:val="0"/>
              </w:rPr>
            </w:pPr>
          </w:p>
        </w:tc>
        <w:tc>
          <w:tcPr>
            <w:tcW w:w="791" w:type="dxa"/>
            <w:tcBorders>
              <w:left w:val="single" w:sz="6" w:space="0" w:color="auto"/>
              <w:bottom w:val="single" w:sz="6" w:space="0" w:color="auto"/>
              <w:right w:val="single" w:sz="6" w:space="0" w:color="auto"/>
            </w:tcBorders>
            <w:shd w:val="pct10" w:color="auto" w:fill="auto"/>
          </w:tcPr>
          <w:p w14:paraId="326F3C6E" w14:textId="77777777" w:rsidR="00C614AE" w:rsidRDefault="00C614AE">
            <w:pPr>
              <w:pStyle w:val="TH"/>
              <w:rPr>
                <w:b w:val="0"/>
              </w:rPr>
            </w:pPr>
          </w:p>
        </w:tc>
        <w:tc>
          <w:tcPr>
            <w:tcW w:w="791" w:type="dxa"/>
          </w:tcPr>
          <w:p w14:paraId="706E09BF" w14:textId="77777777" w:rsidR="00C614AE" w:rsidRDefault="00C614AE">
            <w:pPr>
              <w:pStyle w:val="TH"/>
              <w:rPr>
                <w:b w:val="0"/>
              </w:rPr>
            </w:pPr>
          </w:p>
        </w:tc>
        <w:tc>
          <w:tcPr>
            <w:tcW w:w="791" w:type="dxa"/>
            <w:tcBorders>
              <w:left w:val="single" w:sz="6" w:space="0" w:color="auto"/>
              <w:bottom w:val="single" w:sz="6" w:space="0" w:color="auto"/>
              <w:right w:val="single" w:sz="6" w:space="0" w:color="auto"/>
            </w:tcBorders>
            <w:shd w:val="pct10" w:color="auto" w:fill="auto"/>
          </w:tcPr>
          <w:p w14:paraId="4878D0A8" w14:textId="77777777" w:rsidR="00C614AE" w:rsidRDefault="00C614AE">
            <w:pPr>
              <w:pStyle w:val="TH"/>
              <w:rPr>
                <w:b w:val="0"/>
              </w:rPr>
            </w:pPr>
          </w:p>
        </w:tc>
      </w:tr>
    </w:tbl>
    <w:p w14:paraId="68055B62" w14:textId="77777777" w:rsidR="00C614AE" w:rsidRDefault="00C614AE">
      <w:pPr>
        <w:pStyle w:val="TF"/>
      </w:pPr>
      <w:r>
        <w:t>Figure A.2.5</w:t>
      </w:r>
    </w:p>
    <w:p w14:paraId="308FBE81" w14:textId="77777777" w:rsidR="00C614AE" w:rsidRDefault="00C614AE">
      <w:pPr>
        <w:pStyle w:val="TH"/>
      </w:pPr>
      <w:r>
        <w:lastRenderedPageBreak/>
        <w:t>Figure A.2.6 shows the information flow for unsuccessful OQoD (number not ported in).</w:t>
      </w:r>
    </w:p>
    <w:tbl>
      <w:tblPr>
        <w:tblW w:w="0" w:type="auto"/>
        <w:tblLayout w:type="fixed"/>
        <w:tblCellMar>
          <w:left w:w="70" w:type="dxa"/>
          <w:right w:w="70" w:type="dxa"/>
        </w:tblCellMar>
        <w:tblLook w:val="0000" w:firstRow="0" w:lastRow="0" w:firstColumn="0" w:lastColumn="0" w:noHBand="0" w:noVBand="0"/>
      </w:tblPr>
      <w:tblGrid>
        <w:gridCol w:w="1582"/>
        <w:gridCol w:w="1582"/>
        <w:gridCol w:w="1582"/>
        <w:gridCol w:w="1582"/>
        <w:gridCol w:w="1582"/>
        <w:gridCol w:w="1582"/>
      </w:tblGrid>
      <w:tr w:rsidR="00C614AE" w14:paraId="11B09968" w14:textId="77777777">
        <w:tc>
          <w:tcPr>
            <w:tcW w:w="6328" w:type="dxa"/>
            <w:gridSpan w:val="4"/>
            <w:tcBorders>
              <w:top w:val="single" w:sz="6" w:space="0" w:color="auto"/>
              <w:left w:val="single" w:sz="6" w:space="0" w:color="auto"/>
              <w:bottom w:val="single" w:sz="6" w:space="0" w:color="auto"/>
              <w:right w:val="single" w:sz="6" w:space="0" w:color="auto"/>
            </w:tcBorders>
          </w:tcPr>
          <w:p w14:paraId="158C3707" w14:textId="77777777" w:rsidR="00C614AE" w:rsidRDefault="00C614AE">
            <w:pPr>
              <w:pStyle w:val="TH"/>
              <w:spacing w:after="60"/>
            </w:pPr>
            <w:r>
              <w:t>originating network</w:t>
            </w:r>
          </w:p>
        </w:tc>
        <w:tc>
          <w:tcPr>
            <w:tcW w:w="1582" w:type="dxa"/>
          </w:tcPr>
          <w:p w14:paraId="3F27CB0E" w14:textId="77777777" w:rsidR="00C614AE" w:rsidRDefault="00C614AE">
            <w:pPr>
              <w:pStyle w:val="TH"/>
              <w:spacing w:after="60"/>
              <w:rPr>
                <w:b w:val="0"/>
              </w:rPr>
            </w:pPr>
          </w:p>
        </w:tc>
        <w:tc>
          <w:tcPr>
            <w:tcW w:w="1582" w:type="dxa"/>
            <w:tcBorders>
              <w:top w:val="single" w:sz="6" w:space="0" w:color="auto"/>
              <w:left w:val="single" w:sz="6" w:space="0" w:color="auto"/>
              <w:bottom w:val="single" w:sz="6" w:space="0" w:color="auto"/>
              <w:right w:val="single" w:sz="6" w:space="0" w:color="auto"/>
            </w:tcBorders>
          </w:tcPr>
          <w:p w14:paraId="74A5A4CF" w14:textId="77777777" w:rsidR="00C614AE" w:rsidRDefault="00C614AE">
            <w:pPr>
              <w:pStyle w:val="TH"/>
              <w:spacing w:after="60"/>
            </w:pPr>
            <w:r>
              <w:t>Number range holder network</w:t>
            </w:r>
          </w:p>
        </w:tc>
      </w:tr>
      <w:tr w:rsidR="00C614AE" w14:paraId="7A584C02" w14:textId="77777777">
        <w:tc>
          <w:tcPr>
            <w:tcW w:w="1582" w:type="dxa"/>
          </w:tcPr>
          <w:p w14:paraId="3EF9D62A" w14:textId="77777777" w:rsidR="00C614AE" w:rsidRDefault="00C614AE">
            <w:pPr>
              <w:pStyle w:val="TH"/>
              <w:spacing w:after="60"/>
              <w:rPr>
                <w:b w:val="0"/>
              </w:rPr>
            </w:pPr>
          </w:p>
        </w:tc>
        <w:tc>
          <w:tcPr>
            <w:tcW w:w="1582" w:type="dxa"/>
          </w:tcPr>
          <w:p w14:paraId="1199E99E" w14:textId="77777777" w:rsidR="00C614AE" w:rsidRDefault="00C614AE">
            <w:pPr>
              <w:pStyle w:val="TH"/>
              <w:spacing w:after="60"/>
              <w:rPr>
                <w:b w:val="0"/>
              </w:rPr>
            </w:pPr>
            <w:r>
              <w:rPr>
                <w:b w:val="0"/>
              </w:rPr>
              <w:t>VMSCA</w:t>
            </w:r>
          </w:p>
        </w:tc>
        <w:tc>
          <w:tcPr>
            <w:tcW w:w="1582" w:type="dxa"/>
          </w:tcPr>
          <w:p w14:paraId="58A41C80" w14:textId="77777777" w:rsidR="00C614AE" w:rsidRDefault="00C614AE">
            <w:pPr>
              <w:pStyle w:val="TH"/>
              <w:spacing w:after="60"/>
              <w:rPr>
                <w:b w:val="0"/>
              </w:rPr>
            </w:pPr>
          </w:p>
        </w:tc>
        <w:tc>
          <w:tcPr>
            <w:tcW w:w="1582" w:type="dxa"/>
          </w:tcPr>
          <w:p w14:paraId="2AE64CFE" w14:textId="77777777" w:rsidR="00C614AE" w:rsidRDefault="00C614AE">
            <w:pPr>
              <w:pStyle w:val="TH"/>
              <w:spacing w:after="60"/>
              <w:rPr>
                <w:b w:val="0"/>
              </w:rPr>
            </w:pPr>
            <w:r>
              <w:rPr>
                <w:b w:val="0"/>
              </w:rPr>
              <w:t>NPDB</w:t>
            </w:r>
          </w:p>
        </w:tc>
        <w:tc>
          <w:tcPr>
            <w:tcW w:w="1582" w:type="dxa"/>
          </w:tcPr>
          <w:p w14:paraId="602474BA" w14:textId="77777777" w:rsidR="00C614AE" w:rsidRDefault="00C614AE">
            <w:pPr>
              <w:pStyle w:val="TH"/>
              <w:spacing w:after="60"/>
              <w:rPr>
                <w:b w:val="0"/>
              </w:rPr>
            </w:pPr>
          </w:p>
        </w:tc>
        <w:tc>
          <w:tcPr>
            <w:tcW w:w="1582" w:type="dxa"/>
          </w:tcPr>
          <w:p w14:paraId="719EF635" w14:textId="77777777" w:rsidR="00C614AE" w:rsidRDefault="00C614AE">
            <w:pPr>
              <w:pStyle w:val="TH"/>
              <w:spacing w:after="60"/>
              <w:rPr>
                <w:b w:val="0"/>
              </w:rPr>
            </w:pPr>
            <w:r>
              <w:rPr>
                <w:b w:val="0"/>
              </w:rPr>
              <w:t>GMSC</w:t>
            </w:r>
          </w:p>
        </w:tc>
      </w:tr>
      <w:tr w:rsidR="00C614AE" w14:paraId="6F4C6B2A" w14:textId="77777777">
        <w:tc>
          <w:tcPr>
            <w:tcW w:w="1582" w:type="dxa"/>
          </w:tcPr>
          <w:p w14:paraId="2868D334" w14:textId="77777777" w:rsidR="00C614AE" w:rsidRDefault="00C614AE">
            <w:pPr>
              <w:pStyle w:val="TH"/>
              <w:spacing w:after="60"/>
              <w:rPr>
                <w:b w:val="0"/>
              </w:rPr>
            </w:pPr>
            <w:r>
              <w:rPr>
                <w:b w:val="0"/>
              </w:rPr>
              <w:t>Set-up</w:t>
            </w:r>
          </w:p>
          <w:p w14:paraId="587B29B6" w14:textId="77777777" w:rsidR="00C614AE" w:rsidRDefault="00C614AE">
            <w:pPr>
              <w:pStyle w:val="TH"/>
              <w:spacing w:after="60"/>
              <w:rPr>
                <w:b w:val="0"/>
              </w:rPr>
            </w:pPr>
            <w:r>
              <w:rPr>
                <w:b w:val="0"/>
              </w:rPr>
              <w:t>----------------</w:t>
            </w:r>
            <w:r>
              <w:rPr>
                <w:b w:val="0"/>
                <w:noProof/>
              </w:rPr>
              <w:sym w:font="Wingdings" w:char="F0E0"/>
            </w:r>
          </w:p>
        </w:tc>
        <w:tc>
          <w:tcPr>
            <w:tcW w:w="1582" w:type="dxa"/>
            <w:tcBorders>
              <w:top w:val="single" w:sz="6" w:space="0" w:color="auto"/>
              <w:left w:val="single" w:sz="6" w:space="0" w:color="auto"/>
              <w:right w:val="single" w:sz="6" w:space="0" w:color="auto"/>
            </w:tcBorders>
            <w:shd w:val="pct10" w:color="auto" w:fill="auto"/>
          </w:tcPr>
          <w:p w14:paraId="07FC1153" w14:textId="77777777" w:rsidR="00C614AE" w:rsidRDefault="00C614AE">
            <w:pPr>
              <w:pStyle w:val="TH"/>
              <w:spacing w:after="60"/>
              <w:rPr>
                <w:b w:val="0"/>
              </w:rPr>
            </w:pPr>
          </w:p>
        </w:tc>
        <w:tc>
          <w:tcPr>
            <w:tcW w:w="1582" w:type="dxa"/>
          </w:tcPr>
          <w:p w14:paraId="6C314756" w14:textId="77777777" w:rsidR="00C614AE" w:rsidRDefault="00C614AE">
            <w:pPr>
              <w:pStyle w:val="TH"/>
              <w:spacing w:after="60"/>
              <w:rPr>
                <w:b w:val="0"/>
              </w:rPr>
            </w:pPr>
          </w:p>
        </w:tc>
        <w:tc>
          <w:tcPr>
            <w:tcW w:w="1582" w:type="dxa"/>
            <w:tcBorders>
              <w:top w:val="single" w:sz="6" w:space="0" w:color="auto"/>
              <w:left w:val="single" w:sz="6" w:space="0" w:color="auto"/>
              <w:right w:val="single" w:sz="6" w:space="0" w:color="auto"/>
            </w:tcBorders>
            <w:shd w:val="pct10" w:color="auto" w:fill="auto"/>
          </w:tcPr>
          <w:p w14:paraId="398A9232" w14:textId="77777777" w:rsidR="00C614AE" w:rsidRDefault="00C614AE">
            <w:pPr>
              <w:pStyle w:val="TH"/>
              <w:spacing w:after="60"/>
              <w:rPr>
                <w:b w:val="0"/>
              </w:rPr>
            </w:pPr>
          </w:p>
        </w:tc>
        <w:tc>
          <w:tcPr>
            <w:tcW w:w="1582" w:type="dxa"/>
          </w:tcPr>
          <w:p w14:paraId="14176DFF" w14:textId="77777777" w:rsidR="00C614AE" w:rsidRDefault="00C614AE">
            <w:pPr>
              <w:pStyle w:val="TH"/>
              <w:spacing w:after="60"/>
              <w:rPr>
                <w:b w:val="0"/>
              </w:rPr>
            </w:pPr>
          </w:p>
        </w:tc>
        <w:tc>
          <w:tcPr>
            <w:tcW w:w="1582" w:type="dxa"/>
            <w:tcBorders>
              <w:top w:val="single" w:sz="6" w:space="0" w:color="auto"/>
              <w:left w:val="single" w:sz="6" w:space="0" w:color="auto"/>
              <w:right w:val="single" w:sz="6" w:space="0" w:color="auto"/>
            </w:tcBorders>
            <w:shd w:val="pct10" w:color="auto" w:fill="auto"/>
          </w:tcPr>
          <w:p w14:paraId="61E37D57" w14:textId="77777777" w:rsidR="00C614AE" w:rsidRDefault="00C614AE">
            <w:pPr>
              <w:pStyle w:val="TH"/>
              <w:spacing w:after="60"/>
              <w:rPr>
                <w:b w:val="0"/>
              </w:rPr>
            </w:pPr>
          </w:p>
        </w:tc>
      </w:tr>
      <w:tr w:rsidR="00C614AE" w14:paraId="4132BFF8" w14:textId="77777777">
        <w:tc>
          <w:tcPr>
            <w:tcW w:w="1582" w:type="dxa"/>
          </w:tcPr>
          <w:p w14:paraId="61B80E10"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6D00538D" w14:textId="77777777" w:rsidR="00C614AE" w:rsidRDefault="00C614AE">
            <w:pPr>
              <w:pStyle w:val="TH"/>
              <w:spacing w:after="60"/>
              <w:rPr>
                <w:b w:val="0"/>
              </w:rPr>
            </w:pPr>
          </w:p>
        </w:tc>
        <w:tc>
          <w:tcPr>
            <w:tcW w:w="1582" w:type="dxa"/>
          </w:tcPr>
          <w:p w14:paraId="40923CF6" w14:textId="77777777" w:rsidR="00C614AE" w:rsidRDefault="00C614AE">
            <w:pPr>
              <w:pStyle w:val="TH"/>
              <w:spacing w:after="60"/>
              <w:rPr>
                <w:b w:val="0"/>
              </w:rPr>
            </w:pPr>
            <w:r>
              <w:rPr>
                <w:b w:val="0"/>
              </w:rPr>
              <w:t>"query"</w:t>
            </w:r>
          </w:p>
          <w:p w14:paraId="45398335" w14:textId="77777777" w:rsidR="00C614AE" w:rsidRDefault="00C614AE">
            <w:pPr>
              <w:pStyle w:val="TH"/>
              <w:spacing w:after="60"/>
              <w:rPr>
                <w:b w:val="0"/>
              </w:rPr>
            </w:pPr>
            <w:r>
              <w:rPr>
                <w:b w:val="0"/>
              </w:rPr>
              <w:t>----------------</w:t>
            </w:r>
            <w:r>
              <w:rPr>
                <w:b w:val="0"/>
                <w:noProof/>
              </w:rPr>
              <w:sym w:font="Wingdings" w:char="F0E0"/>
            </w:r>
          </w:p>
        </w:tc>
        <w:tc>
          <w:tcPr>
            <w:tcW w:w="1582" w:type="dxa"/>
            <w:tcBorders>
              <w:left w:val="single" w:sz="6" w:space="0" w:color="auto"/>
              <w:right w:val="single" w:sz="6" w:space="0" w:color="auto"/>
            </w:tcBorders>
            <w:shd w:val="pct10" w:color="auto" w:fill="auto"/>
          </w:tcPr>
          <w:p w14:paraId="4A6B59ED" w14:textId="77777777" w:rsidR="00C614AE" w:rsidRDefault="00C614AE">
            <w:pPr>
              <w:pStyle w:val="TH"/>
              <w:spacing w:after="60"/>
              <w:rPr>
                <w:b w:val="0"/>
              </w:rPr>
            </w:pPr>
          </w:p>
        </w:tc>
        <w:tc>
          <w:tcPr>
            <w:tcW w:w="1582" w:type="dxa"/>
          </w:tcPr>
          <w:p w14:paraId="1365B27D"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3F7D33A3" w14:textId="77777777" w:rsidR="00C614AE" w:rsidRDefault="00C614AE">
            <w:pPr>
              <w:pStyle w:val="TH"/>
              <w:spacing w:after="60"/>
              <w:rPr>
                <w:b w:val="0"/>
              </w:rPr>
            </w:pPr>
          </w:p>
        </w:tc>
      </w:tr>
      <w:tr w:rsidR="00C614AE" w14:paraId="3D82491C" w14:textId="77777777">
        <w:tc>
          <w:tcPr>
            <w:tcW w:w="1582" w:type="dxa"/>
          </w:tcPr>
          <w:p w14:paraId="52FB5912"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0F94E86D" w14:textId="77777777" w:rsidR="00C614AE" w:rsidRDefault="00C614AE">
            <w:pPr>
              <w:pStyle w:val="TH"/>
              <w:spacing w:after="60"/>
              <w:rPr>
                <w:b w:val="0"/>
              </w:rPr>
            </w:pPr>
          </w:p>
        </w:tc>
        <w:tc>
          <w:tcPr>
            <w:tcW w:w="1582" w:type="dxa"/>
          </w:tcPr>
          <w:p w14:paraId="5EA54BC0" w14:textId="77777777" w:rsidR="00C614AE" w:rsidRDefault="00C614AE">
            <w:pPr>
              <w:pStyle w:val="TH"/>
              <w:spacing w:after="60"/>
              <w:rPr>
                <w:b w:val="0"/>
              </w:rPr>
            </w:pPr>
            <w:r>
              <w:rPr>
                <w:b w:val="0"/>
              </w:rPr>
              <w:t>"routing"</w:t>
            </w:r>
          </w:p>
          <w:p w14:paraId="065800C3" w14:textId="77777777" w:rsidR="00C614AE" w:rsidRDefault="00C614AE">
            <w:pPr>
              <w:pStyle w:val="TH"/>
              <w:spacing w:after="60"/>
              <w:rPr>
                <w:b w:val="0"/>
              </w:rPr>
            </w:pPr>
            <w:r>
              <w:rPr>
                <w:b w:val="0"/>
                <w:noProof/>
              </w:rPr>
              <w:sym w:font="Wingdings" w:char="F0DF"/>
            </w:r>
            <w:r>
              <w:rPr>
                <w:b w:val="0"/>
              </w:rPr>
              <w:t>----------------</w:t>
            </w:r>
          </w:p>
        </w:tc>
        <w:tc>
          <w:tcPr>
            <w:tcW w:w="1582" w:type="dxa"/>
            <w:tcBorders>
              <w:left w:val="single" w:sz="6" w:space="0" w:color="auto"/>
              <w:right w:val="single" w:sz="6" w:space="0" w:color="auto"/>
            </w:tcBorders>
            <w:shd w:val="pct10" w:color="auto" w:fill="auto"/>
          </w:tcPr>
          <w:p w14:paraId="7921DD8D" w14:textId="77777777" w:rsidR="00C614AE" w:rsidRDefault="00C614AE">
            <w:pPr>
              <w:pStyle w:val="TH"/>
              <w:spacing w:after="60"/>
              <w:rPr>
                <w:b w:val="0"/>
              </w:rPr>
            </w:pPr>
          </w:p>
        </w:tc>
        <w:tc>
          <w:tcPr>
            <w:tcW w:w="1582" w:type="dxa"/>
          </w:tcPr>
          <w:p w14:paraId="233D6A94"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062E6917" w14:textId="77777777" w:rsidR="00C614AE" w:rsidRDefault="00C614AE">
            <w:pPr>
              <w:pStyle w:val="TH"/>
              <w:spacing w:after="60"/>
              <w:rPr>
                <w:b w:val="0"/>
              </w:rPr>
            </w:pPr>
          </w:p>
        </w:tc>
      </w:tr>
      <w:tr w:rsidR="00C614AE" w14:paraId="1825237F" w14:textId="77777777">
        <w:tc>
          <w:tcPr>
            <w:tcW w:w="1582" w:type="dxa"/>
          </w:tcPr>
          <w:p w14:paraId="4A3B8206" w14:textId="77777777" w:rsidR="00C614AE" w:rsidRDefault="00C614AE">
            <w:pPr>
              <w:pStyle w:val="TH"/>
              <w:spacing w:after="60"/>
              <w:rPr>
                <w:b w:val="0"/>
              </w:rPr>
            </w:pPr>
          </w:p>
        </w:tc>
        <w:tc>
          <w:tcPr>
            <w:tcW w:w="1582" w:type="dxa"/>
            <w:tcBorders>
              <w:left w:val="single" w:sz="6" w:space="0" w:color="auto"/>
              <w:right w:val="single" w:sz="6" w:space="0" w:color="auto"/>
            </w:tcBorders>
            <w:shd w:val="pct10" w:color="auto" w:fill="auto"/>
          </w:tcPr>
          <w:p w14:paraId="67F80BA0" w14:textId="77777777" w:rsidR="00C614AE" w:rsidRDefault="00C614AE">
            <w:pPr>
              <w:pStyle w:val="TH"/>
              <w:spacing w:after="60"/>
              <w:rPr>
                <w:b w:val="0"/>
              </w:rPr>
            </w:pPr>
          </w:p>
        </w:tc>
        <w:tc>
          <w:tcPr>
            <w:tcW w:w="4746" w:type="dxa"/>
            <w:gridSpan w:val="3"/>
          </w:tcPr>
          <w:p w14:paraId="31E2E519" w14:textId="77777777" w:rsidR="00C614AE" w:rsidRDefault="00C614AE">
            <w:pPr>
              <w:pStyle w:val="TH"/>
              <w:spacing w:after="60"/>
              <w:rPr>
                <w:b w:val="0"/>
              </w:rPr>
            </w:pPr>
            <w:r>
              <w:rPr>
                <w:b w:val="0"/>
              </w:rPr>
              <w:t>IAM</w:t>
            </w:r>
          </w:p>
          <w:p w14:paraId="687BC01A" w14:textId="77777777" w:rsidR="00C614AE" w:rsidRDefault="00C614AE">
            <w:pPr>
              <w:pStyle w:val="TH"/>
              <w:spacing w:after="60"/>
              <w:rPr>
                <w:b w:val="0"/>
              </w:rPr>
            </w:pPr>
            <w:r>
              <w:rPr>
                <w:b w:val="0"/>
              </w:rPr>
              <w:t>----------------------------------------------------------------</w:t>
            </w:r>
            <w:r>
              <w:rPr>
                <w:b w:val="0"/>
                <w:noProof/>
              </w:rPr>
              <w:sym w:font="Wingdings" w:char="F0E0"/>
            </w:r>
          </w:p>
        </w:tc>
        <w:tc>
          <w:tcPr>
            <w:tcW w:w="1582" w:type="dxa"/>
            <w:tcBorders>
              <w:left w:val="single" w:sz="6" w:space="0" w:color="auto"/>
              <w:right w:val="single" w:sz="6" w:space="0" w:color="auto"/>
            </w:tcBorders>
            <w:shd w:val="pct10" w:color="auto" w:fill="auto"/>
          </w:tcPr>
          <w:p w14:paraId="6E85A558" w14:textId="77777777" w:rsidR="00C614AE" w:rsidRDefault="00C614AE">
            <w:pPr>
              <w:pStyle w:val="TH"/>
              <w:spacing w:after="60"/>
              <w:rPr>
                <w:b w:val="0"/>
              </w:rPr>
            </w:pPr>
          </w:p>
        </w:tc>
      </w:tr>
      <w:tr w:rsidR="00C614AE" w14:paraId="794ACACF" w14:textId="77777777">
        <w:tc>
          <w:tcPr>
            <w:tcW w:w="1582" w:type="dxa"/>
          </w:tcPr>
          <w:p w14:paraId="63CF82CC" w14:textId="77777777" w:rsidR="00C614AE" w:rsidRDefault="00C614AE">
            <w:pPr>
              <w:pStyle w:val="TH"/>
              <w:spacing w:after="60"/>
              <w:rPr>
                <w:b w:val="0"/>
              </w:rPr>
            </w:pPr>
          </w:p>
        </w:tc>
        <w:tc>
          <w:tcPr>
            <w:tcW w:w="1582" w:type="dxa"/>
            <w:tcBorders>
              <w:left w:val="single" w:sz="6" w:space="0" w:color="auto"/>
              <w:bottom w:val="single" w:sz="6" w:space="0" w:color="auto"/>
              <w:right w:val="single" w:sz="6" w:space="0" w:color="auto"/>
            </w:tcBorders>
            <w:shd w:val="pct10" w:color="auto" w:fill="auto"/>
          </w:tcPr>
          <w:p w14:paraId="2AD9A6C6" w14:textId="77777777" w:rsidR="00C614AE" w:rsidRDefault="00C614AE">
            <w:pPr>
              <w:pStyle w:val="TH"/>
              <w:spacing w:after="60"/>
              <w:rPr>
                <w:b w:val="0"/>
              </w:rPr>
            </w:pPr>
          </w:p>
        </w:tc>
        <w:tc>
          <w:tcPr>
            <w:tcW w:w="1582" w:type="dxa"/>
          </w:tcPr>
          <w:p w14:paraId="7ADFCB86" w14:textId="77777777" w:rsidR="00C614AE" w:rsidRDefault="00C614AE">
            <w:pPr>
              <w:pStyle w:val="TH"/>
              <w:spacing w:after="60"/>
              <w:rPr>
                <w:b w:val="0"/>
              </w:rPr>
            </w:pPr>
          </w:p>
        </w:tc>
        <w:tc>
          <w:tcPr>
            <w:tcW w:w="1582" w:type="dxa"/>
            <w:tcBorders>
              <w:left w:val="single" w:sz="6" w:space="0" w:color="auto"/>
              <w:bottom w:val="single" w:sz="6" w:space="0" w:color="auto"/>
              <w:right w:val="single" w:sz="6" w:space="0" w:color="auto"/>
            </w:tcBorders>
            <w:shd w:val="pct10" w:color="auto" w:fill="auto"/>
          </w:tcPr>
          <w:p w14:paraId="768FCC76" w14:textId="77777777" w:rsidR="00C614AE" w:rsidRDefault="00C614AE">
            <w:pPr>
              <w:pStyle w:val="TH"/>
              <w:spacing w:after="60"/>
              <w:rPr>
                <w:b w:val="0"/>
              </w:rPr>
            </w:pPr>
          </w:p>
        </w:tc>
        <w:tc>
          <w:tcPr>
            <w:tcW w:w="1582" w:type="dxa"/>
          </w:tcPr>
          <w:p w14:paraId="05A3C395" w14:textId="77777777" w:rsidR="00C614AE" w:rsidRDefault="00C614AE">
            <w:pPr>
              <w:pStyle w:val="TH"/>
              <w:spacing w:after="60"/>
              <w:rPr>
                <w:b w:val="0"/>
              </w:rPr>
            </w:pPr>
          </w:p>
        </w:tc>
        <w:tc>
          <w:tcPr>
            <w:tcW w:w="1582" w:type="dxa"/>
            <w:tcBorders>
              <w:left w:val="single" w:sz="6" w:space="0" w:color="auto"/>
              <w:bottom w:val="single" w:sz="6" w:space="0" w:color="auto"/>
              <w:right w:val="single" w:sz="6" w:space="0" w:color="auto"/>
            </w:tcBorders>
            <w:shd w:val="pct10" w:color="auto" w:fill="auto"/>
          </w:tcPr>
          <w:p w14:paraId="7692D037" w14:textId="77777777" w:rsidR="00C614AE" w:rsidRDefault="00C614AE">
            <w:pPr>
              <w:pStyle w:val="TH"/>
              <w:spacing w:after="60"/>
              <w:rPr>
                <w:b w:val="0"/>
              </w:rPr>
            </w:pPr>
            <w:r>
              <w:rPr>
                <w:b w:val="0"/>
              </w:rPr>
              <w:t>continue as shown in figures A.2.1, A.2.2, A.2.3 and A.2.4</w:t>
            </w:r>
          </w:p>
        </w:tc>
      </w:tr>
    </w:tbl>
    <w:p w14:paraId="455358B7" w14:textId="77777777" w:rsidR="00C614AE" w:rsidRDefault="00C614AE">
      <w:pPr>
        <w:pStyle w:val="TF"/>
      </w:pPr>
      <w:r>
        <w:t>Figure A.2.6</w:t>
      </w:r>
    </w:p>
    <w:p w14:paraId="297F4584" w14:textId="77777777" w:rsidR="00C614AE" w:rsidRDefault="00C614AE" w:rsidP="00DE7509">
      <w:pPr>
        <w:pStyle w:val="Heading1"/>
      </w:pPr>
      <w:bookmarkStart w:id="75" w:name="_Toc95827389"/>
      <w:r>
        <w:lastRenderedPageBreak/>
        <w:t>A.3</w:t>
      </w:r>
      <w:r>
        <w:tab/>
        <w:t>Functional requirements of network entities</w:t>
      </w:r>
      <w:bookmarkEnd w:id="75"/>
    </w:p>
    <w:p w14:paraId="129A950C" w14:textId="77777777" w:rsidR="00C614AE" w:rsidRDefault="00C614AE" w:rsidP="00DE7509">
      <w:pPr>
        <w:pStyle w:val="Heading2"/>
      </w:pPr>
      <w:bookmarkStart w:id="76" w:name="_Ref410643246"/>
      <w:bookmarkStart w:id="77" w:name="_Toc95827390"/>
      <w:r>
        <w:t>A.3.1</w:t>
      </w:r>
      <w:r>
        <w:tab/>
        <w:t>Functional requirement of GMSC</w:t>
      </w:r>
      <w:bookmarkEnd w:id="76"/>
      <w:bookmarkEnd w:id="77"/>
    </w:p>
    <w:p w14:paraId="4F54BAC2" w14:textId="77777777" w:rsidR="00C614AE" w:rsidRDefault="00C614AE" w:rsidP="00DE7509">
      <w:pPr>
        <w:pStyle w:val="Heading3"/>
      </w:pPr>
      <w:bookmarkStart w:id="78" w:name="_Toc95827391"/>
      <w:r>
        <w:t>A.3.1.1</w:t>
      </w:r>
      <w:r>
        <w:tab/>
        <w:t>Procedure MOBILE_NUMBER_PORTABILITY_IN_QoHR</w:t>
      </w:r>
      <w:bookmarkEnd w:id="78"/>
    </w:p>
    <w:p w14:paraId="008D96AC" w14:textId="77777777" w:rsidR="00C614AE" w:rsidRDefault="00C614AE">
      <w:pPr>
        <w:keepNext/>
      </w:pPr>
      <w:r>
        <w:t>The procedure MOBILE_NUMBER_PORTABILITY_IN_QoHR is shown in figure A.1.3. It is called from the procedure Obtain_Routeing_Address defined in 3G TS 23.018 [3].</w:t>
      </w:r>
    </w:p>
    <w:p w14:paraId="52D9F111" w14:textId="77777777" w:rsidR="00C614AE" w:rsidRDefault="00C614AE">
      <w:pPr>
        <w:keepNext/>
      </w:pPr>
      <w:r>
        <w:t>The text in this clause is a supplement to the definition in the SDL diagrams; it does not duplicate the information in the SDL diagrams.</w:t>
      </w:r>
    </w:p>
    <w:p w14:paraId="0E01F5F1" w14:textId="77777777" w:rsidR="00C614AE" w:rsidRDefault="00C614AE">
      <w:pPr>
        <w:keepNext/>
      </w:pPr>
      <w:r>
        <w:t>The query to NPDB contains the service key for MNP query and the called party</w:t>
      </w:r>
      <w:r w:rsidR="00D35105">
        <w:t>'</w:t>
      </w:r>
      <w:r>
        <w:t>s MSISDN.</w:t>
      </w:r>
    </w:p>
    <w:bookmarkStart w:id="79" w:name="_MON_1016740925"/>
    <w:bookmarkStart w:id="80" w:name="_MON_1016740747"/>
    <w:bookmarkEnd w:id="79"/>
    <w:bookmarkEnd w:id="80"/>
    <w:bookmarkStart w:id="81" w:name="_MON_1016740850"/>
    <w:bookmarkEnd w:id="81"/>
    <w:p w14:paraId="7C44D88B" w14:textId="77777777" w:rsidR="00C614AE" w:rsidRDefault="00C614AE">
      <w:pPr>
        <w:pStyle w:val="TH"/>
      </w:pPr>
      <w:r>
        <w:rPr>
          <w:noProof/>
        </w:rPr>
        <w:object w:dxaOrig="9631" w:dyaOrig="11641" w14:anchorId="282A6FA8">
          <v:shape id="_x0000_i1040" type="#_x0000_t75" style="width:481.8pt;height:582pt" o:ole="" fillcolor="window">
            <v:imagedata r:id="rId37" o:title=""/>
          </v:shape>
          <o:OLEObject Type="Embed" ProgID="Word.Picture.8" ShapeID="_x0000_i1040" DrawAspect="Content" ObjectID="_1706440571" r:id="rId38"/>
        </w:object>
      </w:r>
    </w:p>
    <w:p w14:paraId="78343CF6" w14:textId="77777777" w:rsidR="00C614AE" w:rsidRDefault="00C614AE">
      <w:pPr>
        <w:pStyle w:val="TF"/>
      </w:pPr>
      <w:r>
        <w:t>Figure A.3.1.1: Procedure MOBILE_NUMBER_PORTABILITY_IN_QoHR</w:t>
      </w:r>
    </w:p>
    <w:p w14:paraId="07139BF0" w14:textId="77777777" w:rsidR="00C614AE" w:rsidRDefault="00C614AE" w:rsidP="00DE7509">
      <w:pPr>
        <w:pStyle w:val="Heading3"/>
      </w:pPr>
      <w:bookmarkStart w:id="82" w:name="_Toc95827392"/>
      <w:r>
        <w:lastRenderedPageBreak/>
        <w:t>A.3.1.2</w:t>
      </w:r>
      <w:r>
        <w:tab/>
        <w:t>Procedure MOBILE_NUMBER_PORTABILITY_IN_TQoD</w:t>
      </w:r>
      <w:bookmarkEnd w:id="82"/>
    </w:p>
    <w:p w14:paraId="1651EF53" w14:textId="77777777" w:rsidR="00C614AE" w:rsidRDefault="00C614AE">
      <w:pPr>
        <w:keepNext/>
        <w:keepLines/>
      </w:pPr>
      <w:r>
        <w:t>The procedure MOBILE_NUMBER_PORTABILITY_IN_TQoD is shown in figure A.3.1.2. It is called from the procedure Obtain_Routeing_Address defined in 3G TS 23.018 [3].</w:t>
      </w:r>
    </w:p>
    <w:p w14:paraId="60571246" w14:textId="77777777" w:rsidR="00C614AE" w:rsidRDefault="00C614AE">
      <w:pPr>
        <w:keepNext/>
        <w:keepLines/>
      </w:pPr>
      <w:r>
        <w:t>The text in this clause is a supplement to the definition in the SDL diagrams; it does not duplicate the information in the SDL diagrams.</w:t>
      </w:r>
    </w:p>
    <w:p w14:paraId="07650071" w14:textId="77777777" w:rsidR="00C614AE" w:rsidRDefault="00C614AE">
      <w:pPr>
        <w:keepNext/>
        <w:keepLines/>
      </w:pPr>
      <w:r>
        <w:t>The "query" to NPDB contains the service key for MNP query and the called party</w:t>
      </w:r>
      <w:r w:rsidR="00D35105">
        <w:t>'</w:t>
      </w:r>
      <w:r>
        <w:t>s MSISDN.</w:t>
      </w:r>
    </w:p>
    <w:p w14:paraId="48CEAFF0" w14:textId="77777777" w:rsidR="00C614AE" w:rsidRDefault="00DE7509">
      <w:pPr>
        <w:pStyle w:val="TH"/>
      </w:pPr>
      <w:r>
        <w:rPr>
          <w:noProof/>
        </w:rPr>
        <w:pict w14:anchorId="7F0A584B">
          <v:shape id="_x0000_i1041" type="#_x0000_t75" style="width:463.2pt;height:559.8pt" fillcolor="window">
            <v:imagedata r:id="rId39" o:title=""/>
          </v:shape>
        </w:pict>
      </w:r>
    </w:p>
    <w:p w14:paraId="3C406F91" w14:textId="77777777" w:rsidR="00C614AE" w:rsidRDefault="00C614AE">
      <w:pPr>
        <w:pStyle w:val="TF"/>
      </w:pPr>
      <w:r>
        <w:t>Figure A.3.1.2: Procedure MOBILE_NUMBER_PORTABILITY_IN_TQoD</w:t>
      </w:r>
    </w:p>
    <w:p w14:paraId="0F04DE4D" w14:textId="77777777" w:rsidR="00C614AE" w:rsidRDefault="00C614AE" w:rsidP="00DE7509">
      <w:pPr>
        <w:pStyle w:val="Heading2"/>
      </w:pPr>
      <w:bookmarkStart w:id="83" w:name="_Toc95827393"/>
      <w:r>
        <w:lastRenderedPageBreak/>
        <w:t>A.3.2</w:t>
      </w:r>
      <w:r>
        <w:tab/>
        <w:t>Functional requirement of MSC</w:t>
      </w:r>
      <w:bookmarkEnd w:id="83"/>
    </w:p>
    <w:p w14:paraId="48D0F488" w14:textId="77777777" w:rsidR="00C614AE" w:rsidRDefault="00C614AE" w:rsidP="00DE7509">
      <w:pPr>
        <w:pStyle w:val="Heading3"/>
      </w:pPr>
      <w:bookmarkStart w:id="84" w:name="_Toc95827394"/>
      <w:r>
        <w:t>A.3.2.1</w:t>
      </w:r>
      <w:r>
        <w:tab/>
        <w:t>Procedure MOBILE_NUMBER_PORTABILITY_IN_OQoD</w:t>
      </w:r>
      <w:bookmarkEnd w:id="84"/>
    </w:p>
    <w:p w14:paraId="1341E6F7" w14:textId="77777777" w:rsidR="00C614AE" w:rsidRDefault="00C614AE">
      <w:pPr>
        <w:keepNext/>
      </w:pPr>
      <w:r>
        <w:t>The procedure MOBILE_NUMBER_PORTABILITY_IN_OQoD is shown in figure A.3.2.1. It is called from the procedure Outgoing_Call_Setup_MSC and from the process MT_CF_MSC defined in 3G TS 23.018 [3].</w:t>
      </w:r>
    </w:p>
    <w:p w14:paraId="6246583C" w14:textId="77777777" w:rsidR="00C614AE" w:rsidRDefault="00C614AE">
      <w:pPr>
        <w:keepNext/>
      </w:pPr>
      <w:r>
        <w:t>The text in this clause is a supplement to the definition in the SDL diagrams; it does not duplicate the information in the SDL diagrams.</w:t>
      </w:r>
    </w:p>
    <w:p w14:paraId="3FB3F314" w14:textId="77777777" w:rsidR="00C614AE" w:rsidRDefault="00C614AE">
      <w:pPr>
        <w:keepNext/>
      </w:pPr>
      <w:r>
        <w:t xml:space="preserve">The MSC may recognise own numbers as not being within the ported number range. For foreign numbers however, the MSC will not in general know whether the number is portable. The test </w:t>
      </w:r>
      <w:r w:rsidR="00D35105">
        <w:t>"</w:t>
      </w:r>
      <w:r>
        <w:t>called party number is a portable national MSISDN</w:t>
      </w:r>
      <w:r w:rsidR="00D35105">
        <w:t>"</w:t>
      </w:r>
      <w:r>
        <w:t xml:space="preserve"> takes the </w:t>
      </w:r>
      <w:r w:rsidR="00D35105">
        <w:t>"</w:t>
      </w:r>
      <w:r>
        <w:t>yes</w:t>
      </w:r>
      <w:r w:rsidR="00D35105">
        <w:t>"</w:t>
      </w:r>
      <w:r>
        <w:t xml:space="preserve"> exit if the number is a foreign national MSISDN or an own portable MSISDN.</w:t>
      </w:r>
    </w:p>
    <w:p w14:paraId="758114B6" w14:textId="77777777" w:rsidR="00C614AE" w:rsidRDefault="00C614AE">
      <w:pPr>
        <w:keepNext/>
      </w:pPr>
      <w:r>
        <w:t>The "query" to NPDB contains the service key for MNP query and the called party</w:t>
      </w:r>
      <w:r w:rsidR="00D35105">
        <w:t>'</w:t>
      </w:r>
      <w:r>
        <w:t>s MSISDN.</w:t>
      </w:r>
    </w:p>
    <w:bookmarkStart w:id="85" w:name="_MON_1010402899"/>
    <w:bookmarkEnd w:id="85"/>
    <w:p w14:paraId="74049123" w14:textId="77777777" w:rsidR="00C614AE" w:rsidRDefault="00C614AE">
      <w:pPr>
        <w:pStyle w:val="TH"/>
      </w:pPr>
      <w:r>
        <w:object w:dxaOrig="9631" w:dyaOrig="11641" w14:anchorId="4AEA3466">
          <v:shape id="_x0000_i1042" type="#_x0000_t75" style="width:481.8pt;height:582pt" o:ole="" fillcolor="window">
            <v:imagedata r:id="rId40" o:title=""/>
          </v:shape>
          <o:OLEObject Type="Embed" ProgID="Word.Picture.8" ShapeID="_x0000_i1042" DrawAspect="Content" ObjectID="_1706440572" r:id="rId41"/>
        </w:object>
      </w:r>
    </w:p>
    <w:p w14:paraId="6E40D1D7" w14:textId="77777777" w:rsidR="00C614AE" w:rsidRDefault="00C614AE">
      <w:pPr>
        <w:pStyle w:val="TF"/>
      </w:pPr>
      <w:r>
        <w:t>Figure A.3.2.1: Procedure MOBILE_NUMBER_PORTABILITY_IN_OQoD</w:t>
      </w:r>
    </w:p>
    <w:p w14:paraId="47BF1520" w14:textId="77777777" w:rsidR="00C614AE" w:rsidRDefault="00C614AE" w:rsidP="00DE7509">
      <w:pPr>
        <w:pStyle w:val="Heading2"/>
      </w:pPr>
      <w:bookmarkStart w:id="86" w:name="_Toc95827395"/>
      <w:r>
        <w:lastRenderedPageBreak/>
        <w:t>A.3.3</w:t>
      </w:r>
      <w:r>
        <w:tab/>
        <w:t>Functional requirement of NPDB</w:t>
      </w:r>
      <w:bookmarkEnd w:id="86"/>
    </w:p>
    <w:p w14:paraId="089A3562" w14:textId="77777777" w:rsidR="00C614AE" w:rsidRDefault="00C614AE" w:rsidP="00DE7509">
      <w:pPr>
        <w:pStyle w:val="Heading3"/>
      </w:pPr>
      <w:bookmarkStart w:id="87" w:name="_Toc95827396"/>
      <w:r>
        <w:t>A.3.3.1</w:t>
      </w:r>
      <w:r>
        <w:tab/>
        <w:t>Process IN_QUERY_NPDB</w:t>
      </w:r>
      <w:bookmarkEnd w:id="87"/>
    </w:p>
    <w:p w14:paraId="1EFEB264" w14:textId="77777777" w:rsidR="00C614AE" w:rsidRDefault="00C614AE">
      <w:pPr>
        <w:keepNext/>
        <w:keepLines/>
      </w:pPr>
      <w:r>
        <w:t>The process IN_QUERY_NPDB is shown in figure A.3.3.1.</w:t>
      </w:r>
    </w:p>
    <w:bookmarkStart w:id="88" w:name="_MON_1010576229"/>
    <w:bookmarkStart w:id="89" w:name="_MON_1010576270"/>
    <w:bookmarkStart w:id="90" w:name="_MON_1010576351"/>
    <w:bookmarkStart w:id="91" w:name="_MON_1010577652"/>
    <w:bookmarkStart w:id="92" w:name="_MON_1010577688"/>
    <w:bookmarkStart w:id="93" w:name="_MON_1010577729"/>
    <w:bookmarkStart w:id="94" w:name="_MON_1010577767"/>
    <w:bookmarkStart w:id="95" w:name="_MON_1010577795"/>
    <w:bookmarkStart w:id="96" w:name="_MON_1010577961"/>
    <w:bookmarkStart w:id="97" w:name="_MON_1010578008"/>
    <w:bookmarkStart w:id="98" w:name="_MON_1010578075"/>
    <w:bookmarkStart w:id="99" w:name="_MON_1010821661"/>
    <w:bookmarkStart w:id="100" w:name="_MON_1010822052"/>
    <w:bookmarkStart w:id="101" w:name="_MON_1010822703"/>
    <w:bookmarkStart w:id="102" w:name="_MON_1010843999"/>
    <w:bookmarkStart w:id="103" w:name="_MON_1010844024"/>
    <w:bookmarkStart w:id="104" w:name="_MON_1010844049"/>
    <w:bookmarkStart w:id="105" w:name="_MON_1010844093"/>
    <w:bookmarkStart w:id="106" w:name="_MON_1010844104"/>
    <w:bookmarkStart w:id="107" w:name="_MON_1012173522"/>
    <w:bookmarkStart w:id="108" w:name="_MON_1012173597"/>
    <w:bookmarkStart w:id="109" w:name="_MON_1012173608"/>
    <w:bookmarkStart w:id="110" w:name="_MON_1012174275"/>
    <w:bookmarkStart w:id="111" w:name="_MON_1012174355"/>
    <w:bookmarkStart w:id="112" w:name="_MON_1012174604"/>
    <w:bookmarkStart w:id="113" w:name="_MON_1012175104"/>
    <w:bookmarkStart w:id="114" w:name="_MON_1012175414"/>
    <w:bookmarkStart w:id="115" w:name="_MON_1012175431"/>
    <w:bookmarkStart w:id="116" w:name="_MON_1012196903"/>
    <w:bookmarkStart w:id="117" w:name="_MON_1016741698"/>
    <w:bookmarkStart w:id="118" w:name="_MON_1010404415"/>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Start w:id="119" w:name="_MON_1010404797"/>
    <w:bookmarkEnd w:id="119"/>
    <w:p w14:paraId="2C0E6C3D" w14:textId="77777777" w:rsidR="00C614AE" w:rsidRDefault="00C614AE">
      <w:pPr>
        <w:pStyle w:val="TH"/>
      </w:pPr>
      <w:r>
        <w:object w:dxaOrig="9631" w:dyaOrig="11641" w14:anchorId="15E91056">
          <v:shape id="_x0000_i1043" type="#_x0000_t75" style="width:481.8pt;height:582pt" o:ole="" fillcolor="window">
            <v:imagedata r:id="rId42" o:title=""/>
          </v:shape>
          <o:OLEObject Type="Embed" ProgID="Word.Picture.8" ShapeID="_x0000_i1043" DrawAspect="Content" ObjectID="_1706440573" r:id="rId43"/>
        </w:object>
      </w:r>
    </w:p>
    <w:p w14:paraId="405B25B2" w14:textId="77777777" w:rsidR="00C614AE" w:rsidRDefault="00C614AE">
      <w:pPr>
        <w:pStyle w:val="TF"/>
      </w:pPr>
      <w:r>
        <w:t>Figure A.3.3.1: Process IN_QUERY_NPDB</w:t>
      </w:r>
    </w:p>
    <w:p w14:paraId="03C1E6B9" w14:textId="77777777" w:rsidR="00C614AE" w:rsidRDefault="00C614AE" w:rsidP="00DE7509">
      <w:pPr>
        <w:pStyle w:val="Heading1"/>
      </w:pPr>
      <w:bookmarkStart w:id="120" w:name="_Toc95827397"/>
      <w:r>
        <w:lastRenderedPageBreak/>
        <w:t>A.4</w:t>
      </w:r>
      <w:r>
        <w:tab/>
        <w:t>Contents of messages</w:t>
      </w:r>
      <w:bookmarkEnd w:id="120"/>
    </w:p>
    <w:p w14:paraId="40BCFE81" w14:textId="77777777" w:rsidR="00C614AE" w:rsidRDefault="00C614AE">
      <w:r>
        <w:t>This clause specifies the content of the following messages:</w:t>
      </w:r>
    </w:p>
    <w:p w14:paraId="2D7C76A7" w14:textId="77777777" w:rsidR="00C614AE" w:rsidRDefault="00C614AE">
      <w:pPr>
        <w:pStyle w:val="B1"/>
      </w:pPr>
      <w:r>
        <w:t>On the ISUP interface:</w:t>
      </w:r>
    </w:p>
    <w:p w14:paraId="1AE0ABB4" w14:textId="77777777" w:rsidR="00C614AE" w:rsidRDefault="00C614AE">
      <w:pPr>
        <w:pStyle w:val="B2"/>
      </w:pPr>
      <w:r>
        <w:t>IAM.</w:t>
      </w:r>
    </w:p>
    <w:p w14:paraId="3827D35C" w14:textId="77777777" w:rsidR="00C614AE" w:rsidRDefault="00C614AE">
      <w:pPr>
        <w:pStyle w:val="B1"/>
      </w:pPr>
      <w:r>
        <w:t>On the MSC - NPDB interface:</w:t>
      </w:r>
    </w:p>
    <w:p w14:paraId="6AE44863" w14:textId="77777777" w:rsidR="00C614AE" w:rsidRDefault="00C614AE">
      <w:pPr>
        <w:pStyle w:val="B2"/>
      </w:pPr>
      <w:r>
        <w:t>"query";</w:t>
      </w:r>
    </w:p>
    <w:p w14:paraId="52B9E13E" w14:textId="77777777" w:rsidR="00C614AE" w:rsidRDefault="00C614AE">
      <w:pPr>
        <w:pStyle w:val="B2"/>
      </w:pPr>
      <w:r>
        <w:t>"routing";</w:t>
      </w:r>
    </w:p>
    <w:p w14:paraId="4002FB4A" w14:textId="77777777" w:rsidR="00C614AE" w:rsidRDefault="00C614AE">
      <w:pPr>
        <w:pStyle w:val="B2"/>
      </w:pPr>
      <w:r>
        <w:t>"result".</w:t>
      </w:r>
    </w:p>
    <w:p w14:paraId="4D6F11B6" w14:textId="77777777" w:rsidR="00C614AE" w:rsidRDefault="00C614AE">
      <w:pPr>
        <w:pStyle w:val="TH"/>
      </w:pPr>
      <w:r>
        <w:t>Messages in the MSC – NPDB interface are mapped into ETSI Core INAP or ANSI IN Query messages according to the protocols on this interface. This is listed in the following table: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937"/>
        <w:gridCol w:w="2880"/>
        <w:gridCol w:w="2880"/>
      </w:tblGrid>
      <w:tr w:rsidR="00C614AE" w14:paraId="61F351BB" w14:textId="77777777">
        <w:trPr>
          <w:jc w:val="center"/>
        </w:trPr>
        <w:tc>
          <w:tcPr>
            <w:tcW w:w="2937" w:type="dxa"/>
          </w:tcPr>
          <w:p w14:paraId="39074610" w14:textId="77777777" w:rsidR="00C614AE" w:rsidRDefault="00C614AE">
            <w:pPr>
              <w:pStyle w:val="TAH"/>
            </w:pPr>
            <w:r>
              <w:t>Messages in MSC-NPDB interface</w:t>
            </w:r>
          </w:p>
        </w:tc>
        <w:tc>
          <w:tcPr>
            <w:tcW w:w="2880" w:type="dxa"/>
          </w:tcPr>
          <w:p w14:paraId="6717B092" w14:textId="77777777" w:rsidR="00C614AE" w:rsidRDefault="00C614AE">
            <w:pPr>
              <w:pStyle w:val="TAH"/>
              <w:rPr>
                <w:lang w:val="en-US"/>
              </w:rPr>
            </w:pPr>
            <w:r>
              <w:rPr>
                <w:lang w:val="en-US"/>
              </w:rPr>
              <w:t>INAP messages</w:t>
            </w:r>
          </w:p>
        </w:tc>
        <w:tc>
          <w:tcPr>
            <w:tcW w:w="2880" w:type="dxa"/>
          </w:tcPr>
          <w:p w14:paraId="12DDCC4D" w14:textId="77777777" w:rsidR="00C614AE" w:rsidRDefault="00C614AE">
            <w:pPr>
              <w:pStyle w:val="TAH"/>
              <w:rPr>
                <w:b w:val="0"/>
                <w:lang w:val="en-US"/>
              </w:rPr>
            </w:pPr>
            <w:r>
              <w:rPr>
                <w:lang w:val="en-US"/>
              </w:rPr>
              <w:t>ANSI IN Query  messages</w:t>
            </w:r>
          </w:p>
        </w:tc>
      </w:tr>
      <w:tr w:rsidR="00C614AE" w14:paraId="0626F395" w14:textId="77777777">
        <w:trPr>
          <w:jc w:val="center"/>
        </w:trPr>
        <w:tc>
          <w:tcPr>
            <w:tcW w:w="2937" w:type="dxa"/>
          </w:tcPr>
          <w:p w14:paraId="4E934FC5" w14:textId="77777777" w:rsidR="00C614AE" w:rsidRDefault="00C614AE" w:rsidP="00DE7509">
            <w:pPr>
              <w:pStyle w:val="TAL"/>
              <w:rPr>
                <w:lang w:val="en-US"/>
              </w:rPr>
            </w:pPr>
            <w:r w:rsidRPr="00DE7509">
              <w:t>"query"</w:t>
            </w:r>
          </w:p>
        </w:tc>
        <w:tc>
          <w:tcPr>
            <w:tcW w:w="2880" w:type="dxa"/>
          </w:tcPr>
          <w:p w14:paraId="0468146F" w14:textId="77777777" w:rsidR="00C614AE" w:rsidRDefault="00C614AE" w:rsidP="00DE7509">
            <w:pPr>
              <w:pStyle w:val="TAL"/>
            </w:pPr>
            <w:r w:rsidRPr="00DE7509">
              <w:t>INITIAL DP</w:t>
            </w:r>
          </w:p>
        </w:tc>
        <w:tc>
          <w:tcPr>
            <w:tcW w:w="2880" w:type="dxa"/>
          </w:tcPr>
          <w:p w14:paraId="27E48DF7" w14:textId="77777777" w:rsidR="00C614AE" w:rsidRDefault="00C614AE">
            <w:pPr>
              <w:pStyle w:val="TAC"/>
              <w:jc w:val="left"/>
            </w:pPr>
            <w:r>
              <w:t>ProvideInstruction:Start</w:t>
            </w:r>
          </w:p>
        </w:tc>
      </w:tr>
      <w:tr w:rsidR="00C614AE" w14:paraId="1ACF04DD" w14:textId="77777777">
        <w:trPr>
          <w:jc w:val="center"/>
        </w:trPr>
        <w:tc>
          <w:tcPr>
            <w:tcW w:w="2937" w:type="dxa"/>
          </w:tcPr>
          <w:p w14:paraId="1F5B4D1C" w14:textId="77777777" w:rsidR="00C614AE" w:rsidRDefault="00C614AE" w:rsidP="00DE7509">
            <w:pPr>
              <w:pStyle w:val="TAL"/>
            </w:pPr>
            <w:r w:rsidRPr="00DE7509">
              <w:t>"routing"</w:t>
            </w:r>
          </w:p>
        </w:tc>
        <w:tc>
          <w:tcPr>
            <w:tcW w:w="2880" w:type="dxa"/>
          </w:tcPr>
          <w:p w14:paraId="0CA9E492" w14:textId="77777777" w:rsidR="00C614AE" w:rsidRDefault="00C614AE" w:rsidP="00DE7509">
            <w:pPr>
              <w:pStyle w:val="TAL"/>
            </w:pPr>
            <w:r w:rsidRPr="00DE7509">
              <w:t>CONNECT</w:t>
            </w:r>
          </w:p>
          <w:p w14:paraId="6CB26DC2" w14:textId="77777777" w:rsidR="00C614AE" w:rsidRDefault="00C614AE" w:rsidP="00DE7509">
            <w:pPr>
              <w:pStyle w:val="TAL"/>
            </w:pPr>
            <w:r w:rsidRPr="00DE7509">
              <w:t xml:space="preserve">CONTINUE </w:t>
            </w:r>
          </w:p>
        </w:tc>
        <w:tc>
          <w:tcPr>
            <w:tcW w:w="2880" w:type="dxa"/>
          </w:tcPr>
          <w:p w14:paraId="14299893" w14:textId="77777777" w:rsidR="00C614AE" w:rsidRDefault="00C614AE" w:rsidP="00DE7509">
            <w:pPr>
              <w:pStyle w:val="TAL"/>
            </w:pPr>
            <w:r w:rsidRPr="00DE7509">
              <w:t>ConnectionControl:Connect</w:t>
            </w:r>
          </w:p>
        </w:tc>
      </w:tr>
      <w:tr w:rsidR="00C614AE" w14:paraId="3F1CC4DA" w14:textId="77777777">
        <w:trPr>
          <w:jc w:val="center"/>
        </w:trPr>
        <w:tc>
          <w:tcPr>
            <w:tcW w:w="2937" w:type="dxa"/>
          </w:tcPr>
          <w:p w14:paraId="12FA5460" w14:textId="77777777" w:rsidR="00C614AE" w:rsidRDefault="00C614AE" w:rsidP="00DE7509">
            <w:pPr>
              <w:pStyle w:val="TAL"/>
            </w:pPr>
            <w:r w:rsidRPr="00DE7509">
              <w:t>"result"</w:t>
            </w:r>
          </w:p>
        </w:tc>
        <w:tc>
          <w:tcPr>
            <w:tcW w:w="2880" w:type="dxa"/>
          </w:tcPr>
          <w:p w14:paraId="2883A24B" w14:textId="77777777" w:rsidR="00C614AE" w:rsidRDefault="00C614AE" w:rsidP="00DE7509">
            <w:pPr>
              <w:pStyle w:val="TAL"/>
            </w:pPr>
            <w:r w:rsidRPr="00DE7509">
              <w:t>CONTINUE</w:t>
            </w:r>
          </w:p>
          <w:p w14:paraId="5CF5F2A8" w14:textId="77777777" w:rsidR="00C614AE" w:rsidRDefault="00C614AE" w:rsidP="00DE7509">
            <w:pPr>
              <w:pStyle w:val="TAL"/>
            </w:pPr>
            <w:r w:rsidRPr="00DE7509">
              <w:t>RELEASE CALL</w:t>
            </w:r>
          </w:p>
        </w:tc>
        <w:tc>
          <w:tcPr>
            <w:tcW w:w="2880" w:type="dxa"/>
          </w:tcPr>
          <w:p w14:paraId="626B07F2" w14:textId="77777777" w:rsidR="00C614AE" w:rsidRDefault="00C614AE" w:rsidP="00DE7509">
            <w:pPr>
              <w:pStyle w:val="TAL"/>
            </w:pPr>
            <w:r w:rsidRPr="00DE7509">
              <w:t>ConnectionControl:Connect</w:t>
            </w:r>
          </w:p>
        </w:tc>
      </w:tr>
    </w:tbl>
    <w:p w14:paraId="4DB8B54A" w14:textId="77777777" w:rsidR="00C614AE" w:rsidRDefault="00C614AE"/>
    <w:p w14:paraId="420FA668" w14:textId="77777777" w:rsidR="00C614AE" w:rsidRDefault="00C614AE">
      <w:r>
        <w:t xml:space="preserve">In the tables that follow, information elements are shown as mandatory (M), conditional </w:t>
      </w:r>
      <w:r w:rsidR="00315919">
        <w:t>(C)</w:t>
      </w:r>
      <w:r>
        <w:t xml:space="preserve"> or optional (O). A mandatory information element shall always be present. A conditional information element shall be present if certain conditions are fulfilled; if those conditions are not fulfilled it shall be absent. An optional element may be present or absent, at the discretion of the application at the sending entity.</w:t>
      </w:r>
    </w:p>
    <w:p w14:paraId="6D6FCB68" w14:textId="77777777" w:rsidR="00C614AE" w:rsidRDefault="00C614AE" w:rsidP="00DE7509">
      <w:pPr>
        <w:pStyle w:val="Heading2"/>
      </w:pPr>
      <w:bookmarkStart w:id="121" w:name="_Toc95827398"/>
      <w:r>
        <w:t>A.4.1</w:t>
      </w:r>
      <w:r>
        <w:tab/>
        <w:t>Messages on the ISUP interface</w:t>
      </w:r>
      <w:bookmarkEnd w:id="121"/>
    </w:p>
    <w:p w14:paraId="74DB36A2" w14:textId="77777777" w:rsidR="00C614AE" w:rsidRDefault="00C614AE" w:rsidP="00DE7509">
      <w:pPr>
        <w:pStyle w:val="Heading3"/>
      </w:pPr>
      <w:bookmarkStart w:id="122" w:name="_Toc95827399"/>
      <w:r>
        <w:t>A.4.1.1</w:t>
      </w:r>
      <w:r>
        <w:tab/>
        <w:t>IAM for ETSI ISUP interface</w:t>
      </w:r>
      <w:bookmarkEnd w:id="122"/>
    </w:p>
    <w:p w14:paraId="18CBEDC0" w14:textId="77777777" w:rsidR="00C614AE" w:rsidRDefault="00C614AE">
      <w:r>
        <w:t>This message is specified in [14]. It is necessary for the IAM to contain the information needed to route the call to the subscription network of the ported subscriber. The ways in which this may be coded are shown in [14].</w:t>
      </w:r>
    </w:p>
    <w:p w14:paraId="626C8CD4" w14:textId="77777777" w:rsidR="00C614AE" w:rsidRDefault="00C614AE" w:rsidP="00DE7509">
      <w:pPr>
        <w:pStyle w:val="Heading3"/>
      </w:pPr>
      <w:bookmarkStart w:id="123" w:name="_Toc95827400"/>
      <w:r>
        <w:t>A.4.1.2</w:t>
      </w:r>
      <w:r>
        <w:tab/>
        <w:t>IAM for ANSI ISUP interface</w:t>
      </w:r>
      <w:bookmarkEnd w:id="123"/>
      <w:r>
        <w:t xml:space="preserve"> </w:t>
      </w:r>
    </w:p>
    <w:p w14:paraId="7963960D" w14:textId="77777777" w:rsidR="00C614AE" w:rsidRDefault="00C614AE">
      <w:r>
        <w:t>This message is specified in [8] and [9]. It is necessary for the IAM to contain the information needed to route the call to the subscription network of the ported subscriber. The ways in which this may be coded are shown in [8] and [9].</w:t>
      </w:r>
    </w:p>
    <w:p w14:paraId="7C806648" w14:textId="77777777" w:rsidR="00C614AE" w:rsidRDefault="00C614AE" w:rsidP="00DE7509">
      <w:pPr>
        <w:pStyle w:val="Heading2"/>
      </w:pPr>
      <w:bookmarkStart w:id="124" w:name="_Toc95827401"/>
      <w:r>
        <w:t>A.4.2</w:t>
      </w:r>
      <w:r>
        <w:tab/>
        <w:t>Messages on the MSC - NPDB interface</w:t>
      </w:r>
      <w:bookmarkEnd w:id="124"/>
    </w:p>
    <w:p w14:paraId="64E0D835" w14:textId="77777777" w:rsidR="00C614AE" w:rsidRDefault="00C614AE" w:rsidP="00DE7509">
      <w:pPr>
        <w:pStyle w:val="Heading3"/>
      </w:pPr>
      <w:bookmarkStart w:id="125" w:name="_Toc95827402"/>
      <w:r>
        <w:t>A.4.2.1</w:t>
      </w:r>
      <w:r>
        <w:tab/>
        <w:t>INITIAL DP</w:t>
      </w:r>
      <w:bookmarkEnd w:id="125"/>
    </w:p>
    <w:p w14:paraId="20D3536E" w14:textId="77777777" w:rsidR="00C614AE" w:rsidRDefault="00C614AE">
      <w:pPr>
        <w:pStyle w:val="TH"/>
      </w:pPr>
      <w:r>
        <w:t>This message is specified in [5]. The following information elements are required:</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637"/>
        <w:gridCol w:w="1134"/>
        <w:gridCol w:w="4111"/>
      </w:tblGrid>
      <w:tr w:rsidR="00C614AE" w14:paraId="40C423BC" w14:textId="77777777">
        <w:trPr>
          <w:jc w:val="center"/>
        </w:trPr>
        <w:tc>
          <w:tcPr>
            <w:tcW w:w="2637" w:type="dxa"/>
          </w:tcPr>
          <w:p w14:paraId="66346532" w14:textId="77777777" w:rsidR="00C614AE" w:rsidRDefault="00C614AE">
            <w:pPr>
              <w:pStyle w:val="TAH"/>
            </w:pPr>
            <w:r>
              <w:t>Information element name</w:t>
            </w:r>
          </w:p>
        </w:tc>
        <w:tc>
          <w:tcPr>
            <w:tcW w:w="1134" w:type="dxa"/>
          </w:tcPr>
          <w:p w14:paraId="031B1EE3" w14:textId="77777777" w:rsidR="00C614AE" w:rsidRDefault="00C614AE">
            <w:pPr>
              <w:pStyle w:val="TAH"/>
            </w:pPr>
            <w:r>
              <w:t>Required</w:t>
            </w:r>
          </w:p>
        </w:tc>
        <w:tc>
          <w:tcPr>
            <w:tcW w:w="4111" w:type="dxa"/>
          </w:tcPr>
          <w:p w14:paraId="427C9746" w14:textId="77777777" w:rsidR="00C614AE" w:rsidRDefault="00C614AE">
            <w:pPr>
              <w:pStyle w:val="TAH"/>
            </w:pPr>
            <w:r>
              <w:t>Description</w:t>
            </w:r>
          </w:p>
        </w:tc>
      </w:tr>
      <w:tr w:rsidR="00C614AE" w14:paraId="427C14B2" w14:textId="77777777">
        <w:trPr>
          <w:jc w:val="center"/>
        </w:trPr>
        <w:tc>
          <w:tcPr>
            <w:tcW w:w="2637" w:type="dxa"/>
          </w:tcPr>
          <w:p w14:paraId="3F9BC2D5" w14:textId="77777777" w:rsidR="00C614AE" w:rsidRDefault="00C614AE" w:rsidP="00DE7509">
            <w:pPr>
              <w:pStyle w:val="TAL"/>
            </w:pPr>
            <w:r w:rsidRPr="00DE7509">
              <w:t>Service Key</w:t>
            </w:r>
          </w:p>
        </w:tc>
        <w:tc>
          <w:tcPr>
            <w:tcW w:w="1134" w:type="dxa"/>
          </w:tcPr>
          <w:p w14:paraId="558E2F8F" w14:textId="77777777" w:rsidR="00C614AE" w:rsidRDefault="00C614AE">
            <w:pPr>
              <w:pStyle w:val="TAC"/>
            </w:pPr>
            <w:r>
              <w:t>M</w:t>
            </w:r>
          </w:p>
        </w:tc>
        <w:tc>
          <w:tcPr>
            <w:tcW w:w="4111" w:type="dxa"/>
          </w:tcPr>
          <w:p w14:paraId="4AC3540B" w14:textId="77777777" w:rsidR="00C614AE" w:rsidRDefault="00C614AE">
            <w:pPr>
              <w:pStyle w:val="TAL"/>
            </w:pPr>
            <w:r>
              <w:t>Identifies the requested IN service (MNP query)</w:t>
            </w:r>
          </w:p>
        </w:tc>
      </w:tr>
      <w:tr w:rsidR="00C614AE" w14:paraId="163BD470" w14:textId="77777777">
        <w:trPr>
          <w:jc w:val="center"/>
        </w:trPr>
        <w:tc>
          <w:tcPr>
            <w:tcW w:w="2637" w:type="dxa"/>
          </w:tcPr>
          <w:p w14:paraId="2D32BD51" w14:textId="77777777" w:rsidR="00C614AE" w:rsidRDefault="00C614AE" w:rsidP="00DE7509">
            <w:pPr>
              <w:pStyle w:val="TAL"/>
            </w:pPr>
            <w:r w:rsidRPr="00DE7509">
              <w:t>Called Party Number</w:t>
            </w:r>
          </w:p>
        </w:tc>
        <w:tc>
          <w:tcPr>
            <w:tcW w:w="1134" w:type="dxa"/>
          </w:tcPr>
          <w:p w14:paraId="0E959F4D" w14:textId="77777777" w:rsidR="00C614AE" w:rsidRDefault="00C614AE">
            <w:pPr>
              <w:pStyle w:val="TAC"/>
            </w:pPr>
            <w:r>
              <w:t>M</w:t>
            </w:r>
          </w:p>
        </w:tc>
        <w:tc>
          <w:tcPr>
            <w:tcW w:w="4111" w:type="dxa"/>
          </w:tcPr>
          <w:p w14:paraId="1D0CFC68" w14:textId="77777777" w:rsidR="00C614AE" w:rsidRDefault="00C614AE">
            <w:pPr>
              <w:pStyle w:val="TAL"/>
            </w:pPr>
            <w:r>
              <w:t>The possibly ported MSISDN</w:t>
            </w:r>
          </w:p>
        </w:tc>
      </w:tr>
    </w:tbl>
    <w:p w14:paraId="10517813" w14:textId="77777777" w:rsidR="00C614AE" w:rsidRDefault="00C614AE"/>
    <w:p w14:paraId="20782AE6" w14:textId="77777777" w:rsidR="00C614AE" w:rsidRDefault="00C614AE" w:rsidP="00DE7509">
      <w:pPr>
        <w:pStyle w:val="Heading3"/>
      </w:pPr>
      <w:bookmarkStart w:id="126" w:name="_Toc95827403"/>
      <w:r>
        <w:lastRenderedPageBreak/>
        <w:t>A.4.2.2</w:t>
      </w:r>
      <w:r>
        <w:tab/>
        <w:t>INITIAL DP negative response</w:t>
      </w:r>
      <w:bookmarkEnd w:id="126"/>
    </w:p>
    <w:p w14:paraId="3D1283A9" w14:textId="77777777" w:rsidR="00C614AE" w:rsidRDefault="00C614AE">
      <w:pPr>
        <w:keepNext/>
        <w:keepLines/>
      </w:pPr>
      <w:r>
        <w:t>This message is specified in [5]. The negative response information element can take the following values:</w:t>
      </w:r>
    </w:p>
    <w:p w14:paraId="0A51B686" w14:textId="77777777" w:rsidR="00C614AE" w:rsidRDefault="00C614AE">
      <w:pPr>
        <w:pStyle w:val="B1"/>
        <w:keepNext/>
      </w:pPr>
      <w:r>
        <w:t>1.</w:t>
      </w:r>
      <w:r>
        <w:tab/>
        <w:t>missing parameter;</w:t>
      </w:r>
    </w:p>
    <w:p w14:paraId="7BD3FB22" w14:textId="77777777" w:rsidR="00C614AE" w:rsidRDefault="00C614AE">
      <w:pPr>
        <w:pStyle w:val="B1"/>
        <w:keepNext/>
      </w:pPr>
      <w:r>
        <w:t>2.</w:t>
      </w:r>
      <w:r>
        <w:tab/>
        <w:t>unexpected data value;</w:t>
      </w:r>
    </w:p>
    <w:p w14:paraId="0E5639FF" w14:textId="77777777" w:rsidR="00C614AE" w:rsidRDefault="00C614AE">
      <w:pPr>
        <w:pStyle w:val="B1"/>
        <w:keepNext/>
      </w:pPr>
      <w:r>
        <w:t>3.</w:t>
      </w:r>
      <w:r>
        <w:tab/>
        <w:t>unexpected parameter;</w:t>
      </w:r>
    </w:p>
    <w:p w14:paraId="1CFB9BD1" w14:textId="77777777" w:rsidR="00C614AE" w:rsidRDefault="00C614AE">
      <w:pPr>
        <w:pStyle w:val="B1"/>
      </w:pPr>
      <w:r>
        <w:t>4.</w:t>
      </w:r>
      <w:r>
        <w:tab/>
        <w:t>system failure.</w:t>
      </w:r>
    </w:p>
    <w:p w14:paraId="7B9572E5" w14:textId="77777777" w:rsidR="00C614AE" w:rsidRDefault="00C614AE" w:rsidP="00DE7509">
      <w:pPr>
        <w:pStyle w:val="Heading3"/>
      </w:pPr>
      <w:bookmarkStart w:id="127" w:name="_Toc95827404"/>
      <w:r>
        <w:t>A.4.2.3</w:t>
      </w:r>
      <w:r>
        <w:tab/>
        <w:t>CONNECT</w:t>
      </w:r>
      <w:bookmarkEnd w:id="127"/>
    </w:p>
    <w:p w14:paraId="2F65B075" w14:textId="77777777" w:rsidR="00C614AE" w:rsidRDefault="00C614AE">
      <w:r>
        <w:t>This message is specified in [5]. It shall be ensured that the information in the Connect message shall be aligned with the coding supported in the ISUP signalling.</w:t>
      </w:r>
    </w:p>
    <w:p w14:paraId="6B2F3651" w14:textId="77777777" w:rsidR="00C614AE" w:rsidRDefault="00C614AE" w:rsidP="00DE7509">
      <w:pPr>
        <w:pStyle w:val="Heading3"/>
      </w:pPr>
      <w:bookmarkStart w:id="128" w:name="_Toc95827405"/>
      <w:r>
        <w:t>A.4.2.4</w:t>
      </w:r>
      <w:r>
        <w:tab/>
        <w:t>CONTINUE</w:t>
      </w:r>
      <w:bookmarkEnd w:id="128"/>
    </w:p>
    <w:p w14:paraId="0D43BC03" w14:textId="77777777" w:rsidR="00C614AE" w:rsidRDefault="00C614AE">
      <w:r>
        <w:t>This message is specified in [5]. This message does not contain any information element.</w:t>
      </w:r>
    </w:p>
    <w:p w14:paraId="7A9078DB" w14:textId="77777777" w:rsidR="00C614AE" w:rsidRDefault="00C614AE" w:rsidP="00DE7509">
      <w:pPr>
        <w:pStyle w:val="Heading3"/>
      </w:pPr>
      <w:bookmarkStart w:id="129" w:name="_Toc95827406"/>
      <w:r>
        <w:t>A.4.2.5</w:t>
      </w:r>
      <w:r>
        <w:tab/>
        <w:t>RELEASE CALL</w:t>
      </w:r>
      <w:bookmarkEnd w:id="129"/>
    </w:p>
    <w:p w14:paraId="13796B7D" w14:textId="77777777" w:rsidR="00C614AE" w:rsidRDefault="00C614AE">
      <w:pPr>
        <w:pStyle w:val="TH"/>
      </w:pPr>
      <w:r>
        <w:t>This message is specified in [5]. The following information elements are required:</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85" w:type="dxa"/>
          <w:right w:w="85" w:type="dxa"/>
        </w:tblCellMar>
        <w:tblLook w:val="0000" w:firstRow="0" w:lastRow="0" w:firstColumn="0" w:lastColumn="0" w:noHBand="0" w:noVBand="0"/>
      </w:tblPr>
      <w:tblGrid>
        <w:gridCol w:w="2835"/>
        <w:gridCol w:w="1134"/>
        <w:gridCol w:w="3913"/>
      </w:tblGrid>
      <w:tr w:rsidR="00C614AE" w14:paraId="60ED15CA" w14:textId="77777777">
        <w:trPr>
          <w:jc w:val="center"/>
        </w:trPr>
        <w:tc>
          <w:tcPr>
            <w:tcW w:w="2835" w:type="dxa"/>
          </w:tcPr>
          <w:p w14:paraId="341D4CB0" w14:textId="77777777" w:rsidR="00C614AE" w:rsidRDefault="00C614AE">
            <w:pPr>
              <w:pStyle w:val="TAH"/>
            </w:pPr>
            <w:r>
              <w:t>Information element name</w:t>
            </w:r>
          </w:p>
        </w:tc>
        <w:tc>
          <w:tcPr>
            <w:tcW w:w="1134" w:type="dxa"/>
          </w:tcPr>
          <w:p w14:paraId="6313D134" w14:textId="77777777" w:rsidR="00C614AE" w:rsidRDefault="00C614AE">
            <w:pPr>
              <w:pStyle w:val="TAH"/>
            </w:pPr>
            <w:r>
              <w:t>Required</w:t>
            </w:r>
          </w:p>
        </w:tc>
        <w:tc>
          <w:tcPr>
            <w:tcW w:w="3913" w:type="dxa"/>
          </w:tcPr>
          <w:p w14:paraId="0A4DACDB" w14:textId="77777777" w:rsidR="00C614AE" w:rsidRDefault="00C614AE">
            <w:pPr>
              <w:pStyle w:val="TAH"/>
              <w:rPr>
                <w:lang w:val="fr-FR"/>
              </w:rPr>
            </w:pPr>
            <w:r>
              <w:rPr>
                <w:lang w:val="fr-FR"/>
              </w:rPr>
              <w:t>Description</w:t>
            </w:r>
          </w:p>
        </w:tc>
      </w:tr>
      <w:tr w:rsidR="00C614AE" w14:paraId="46E5E643" w14:textId="77777777">
        <w:trPr>
          <w:jc w:val="center"/>
        </w:trPr>
        <w:tc>
          <w:tcPr>
            <w:tcW w:w="2835" w:type="dxa"/>
          </w:tcPr>
          <w:p w14:paraId="0269C41F" w14:textId="77777777" w:rsidR="00C614AE" w:rsidRDefault="00C614AE" w:rsidP="00DE7509">
            <w:pPr>
              <w:pStyle w:val="TAL"/>
              <w:rPr>
                <w:lang w:val="fr-FR"/>
              </w:rPr>
            </w:pPr>
            <w:r w:rsidRPr="00DE7509">
              <w:t>Cause</w:t>
            </w:r>
          </w:p>
        </w:tc>
        <w:tc>
          <w:tcPr>
            <w:tcW w:w="1134" w:type="dxa"/>
          </w:tcPr>
          <w:p w14:paraId="2E9595A8" w14:textId="77777777" w:rsidR="00C614AE" w:rsidRDefault="00C614AE">
            <w:pPr>
              <w:pStyle w:val="TAC"/>
              <w:rPr>
                <w:lang w:val="fr-FR"/>
              </w:rPr>
            </w:pPr>
            <w:r>
              <w:rPr>
                <w:lang w:val="fr-FR"/>
              </w:rPr>
              <w:t>M</w:t>
            </w:r>
          </w:p>
        </w:tc>
        <w:tc>
          <w:tcPr>
            <w:tcW w:w="3913" w:type="dxa"/>
          </w:tcPr>
          <w:p w14:paraId="3B9B10F2" w14:textId="77777777" w:rsidR="00C614AE" w:rsidRDefault="00C614AE">
            <w:pPr>
              <w:pStyle w:val="TAL"/>
            </w:pPr>
            <w:r>
              <w:t>Indicates the reason for releasing the call</w:t>
            </w:r>
          </w:p>
        </w:tc>
      </w:tr>
    </w:tbl>
    <w:p w14:paraId="7CBF63B7" w14:textId="77777777" w:rsidR="00C614AE" w:rsidRDefault="00C614AE"/>
    <w:p w14:paraId="55615957" w14:textId="77777777" w:rsidR="00C614AE" w:rsidRDefault="00C614AE" w:rsidP="00DE7509">
      <w:pPr>
        <w:pStyle w:val="Heading3"/>
      </w:pPr>
      <w:bookmarkStart w:id="130" w:name="_Toc95827407"/>
      <w:r>
        <w:t>A.4.2.6</w:t>
      </w:r>
      <w:r>
        <w:tab/>
        <w:t>ProvideInstruction:Start</w:t>
      </w:r>
      <w:bookmarkEnd w:id="130"/>
    </w:p>
    <w:p w14:paraId="12AD542C" w14:textId="77777777" w:rsidR="00C614AE" w:rsidRDefault="00C614AE">
      <w:pPr>
        <w:pStyle w:val="TH"/>
      </w:pPr>
    </w:p>
    <w:tbl>
      <w:tblPr>
        <w:tblW w:w="0" w:type="auto"/>
        <w:tblInd w:w="6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60" w:type="dxa"/>
          <w:right w:w="60" w:type="dxa"/>
        </w:tblCellMar>
        <w:tblLook w:val="0000" w:firstRow="0" w:lastRow="0" w:firstColumn="0" w:lastColumn="0" w:noHBand="0" w:noVBand="0"/>
      </w:tblPr>
      <w:tblGrid>
        <w:gridCol w:w="2835"/>
        <w:gridCol w:w="851"/>
        <w:gridCol w:w="1894"/>
        <w:gridCol w:w="3776"/>
      </w:tblGrid>
      <w:tr w:rsidR="00C614AE" w14:paraId="5075A1ED" w14:textId="77777777">
        <w:tc>
          <w:tcPr>
            <w:tcW w:w="2835" w:type="dxa"/>
          </w:tcPr>
          <w:p w14:paraId="1E82CF3D" w14:textId="77777777" w:rsidR="00C614AE" w:rsidRDefault="00C614AE">
            <w:pPr>
              <w:pStyle w:val="4x3cell"/>
              <w:widowControl/>
              <w:spacing w:before="43" w:after="43"/>
              <w:jc w:val="center"/>
              <w:rPr>
                <w:rFonts w:ascii="Arial" w:hAnsi="Arial"/>
                <w:b/>
                <w:sz w:val="20"/>
              </w:rPr>
            </w:pPr>
            <w:r>
              <w:rPr>
                <w:rFonts w:ascii="Arial" w:hAnsi="Arial"/>
                <w:b/>
                <w:sz w:val="20"/>
              </w:rPr>
              <w:t>Parameter</w:t>
            </w:r>
          </w:p>
        </w:tc>
        <w:tc>
          <w:tcPr>
            <w:tcW w:w="851" w:type="dxa"/>
          </w:tcPr>
          <w:p w14:paraId="1B5513EE" w14:textId="77777777" w:rsidR="00C614AE" w:rsidRDefault="00C614AE">
            <w:pPr>
              <w:pStyle w:val="4x3cell"/>
              <w:widowControl/>
              <w:spacing w:before="43" w:after="43"/>
              <w:jc w:val="center"/>
              <w:rPr>
                <w:rFonts w:ascii="Arial" w:hAnsi="Arial"/>
                <w:b/>
                <w:sz w:val="20"/>
              </w:rPr>
            </w:pPr>
            <w:r>
              <w:rPr>
                <w:rFonts w:ascii="Arial" w:hAnsi="Arial"/>
                <w:b/>
                <w:sz w:val="20"/>
              </w:rPr>
              <w:t>Type</w:t>
            </w:r>
          </w:p>
        </w:tc>
        <w:tc>
          <w:tcPr>
            <w:tcW w:w="1894" w:type="dxa"/>
          </w:tcPr>
          <w:p w14:paraId="29EA50DA" w14:textId="77777777" w:rsidR="00C614AE" w:rsidRDefault="00C614AE">
            <w:pPr>
              <w:pStyle w:val="4x3cell"/>
              <w:widowControl/>
              <w:spacing w:before="43" w:after="43"/>
              <w:jc w:val="center"/>
              <w:rPr>
                <w:rFonts w:ascii="Arial" w:hAnsi="Arial"/>
                <w:b/>
                <w:sz w:val="20"/>
              </w:rPr>
            </w:pPr>
            <w:r>
              <w:rPr>
                <w:rFonts w:ascii="Arial" w:hAnsi="Arial"/>
                <w:b/>
                <w:sz w:val="20"/>
              </w:rPr>
              <w:t>Number of Octets</w:t>
            </w:r>
          </w:p>
        </w:tc>
        <w:tc>
          <w:tcPr>
            <w:tcW w:w="3776" w:type="dxa"/>
          </w:tcPr>
          <w:p w14:paraId="1D2C884D" w14:textId="77777777" w:rsidR="00C614AE" w:rsidRDefault="00C614AE">
            <w:pPr>
              <w:pStyle w:val="4x3cell"/>
              <w:widowControl/>
              <w:spacing w:before="43" w:after="43"/>
              <w:jc w:val="center"/>
              <w:rPr>
                <w:rFonts w:ascii="Arial" w:hAnsi="Arial"/>
                <w:sz w:val="20"/>
                <w:lang w:val="fr-FR"/>
              </w:rPr>
            </w:pPr>
            <w:r>
              <w:rPr>
                <w:rFonts w:ascii="Arial" w:hAnsi="Arial"/>
                <w:b/>
                <w:sz w:val="20"/>
                <w:lang w:val="fr-FR"/>
              </w:rPr>
              <w:t>Contents</w:t>
            </w:r>
          </w:p>
        </w:tc>
      </w:tr>
      <w:tr w:rsidR="00C614AE" w14:paraId="1C2A4BDF" w14:textId="77777777">
        <w:tc>
          <w:tcPr>
            <w:tcW w:w="2835" w:type="dxa"/>
          </w:tcPr>
          <w:p w14:paraId="4BD1E487" w14:textId="77777777" w:rsidR="00C614AE" w:rsidRDefault="00C614AE">
            <w:pPr>
              <w:pStyle w:val="4x3cell"/>
              <w:widowControl/>
              <w:spacing w:before="43" w:after="43"/>
              <w:rPr>
                <w:rFonts w:ascii="Arial" w:hAnsi="Arial"/>
                <w:sz w:val="20"/>
                <w:lang w:val="fr-FR"/>
              </w:rPr>
            </w:pPr>
            <w:r>
              <w:rPr>
                <w:rFonts w:ascii="Arial" w:hAnsi="Arial"/>
                <w:sz w:val="20"/>
                <w:lang w:val="fr-FR"/>
              </w:rPr>
              <w:t>Package Type Identifier</w:t>
            </w:r>
          </w:p>
        </w:tc>
        <w:tc>
          <w:tcPr>
            <w:tcW w:w="851" w:type="dxa"/>
          </w:tcPr>
          <w:p w14:paraId="4E38EA4E" w14:textId="77777777" w:rsidR="00C614AE" w:rsidRDefault="00C614AE">
            <w:pPr>
              <w:pStyle w:val="4x3cell"/>
              <w:widowControl/>
              <w:spacing w:before="43" w:after="43"/>
              <w:rPr>
                <w:rFonts w:ascii="Arial" w:hAnsi="Arial"/>
                <w:sz w:val="20"/>
              </w:rPr>
            </w:pPr>
            <w:r>
              <w:rPr>
                <w:rFonts w:ascii="Arial" w:hAnsi="Arial"/>
                <w:sz w:val="20"/>
              </w:rPr>
              <w:t xml:space="preserve">M </w:t>
            </w:r>
          </w:p>
        </w:tc>
        <w:tc>
          <w:tcPr>
            <w:tcW w:w="1894" w:type="dxa"/>
          </w:tcPr>
          <w:p w14:paraId="78819550" w14:textId="77777777" w:rsidR="00C614AE" w:rsidRDefault="00C614AE">
            <w:pPr>
              <w:pStyle w:val="4x3cell"/>
              <w:widowControl/>
              <w:spacing w:before="43" w:after="43"/>
              <w:jc w:val="center"/>
              <w:rPr>
                <w:rFonts w:ascii="Arial" w:hAnsi="Arial"/>
                <w:sz w:val="20"/>
              </w:rPr>
            </w:pPr>
            <w:r>
              <w:rPr>
                <w:rFonts w:ascii="Arial" w:hAnsi="Arial"/>
                <w:sz w:val="20"/>
              </w:rPr>
              <w:t>1</w:t>
            </w:r>
          </w:p>
        </w:tc>
        <w:tc>
          <w:tcPr>
            <w:tcW w:w="3776" w:type="dxa"/>
          </w:tcPr>
          <w:p w14:paraId="1E4A1C3E" w14:textId="77777777" w:rsidR="00C614AE" w:rsidRDefault="00C614AE">
            <w:pPr>
              <w:pStyle w:val="4x3cell"/>
              <w:widowControl/>
              <w:spacing w:before="43" w:after="43"/>
              <w:rPr>
                <w:rFonts w:ascii="Arial" w:hAnsi="Arial"/>
                <w:sz w:val="20"/>
              </w:rPr>
            </w:pPr>
            <w:r>
              <w:rPr>
                <w:rFonts w:ascii="Arial" w:hAnsi="Arial"/>
                <w:sz w:val="20"/>
              </w:rPr>
              <w:t>Query with Permission</w:t>
            </w:r>
          </w:p>
        </w:tc>
      </w:tr>
      <w:tr w:rsidR="00C614AE" w14:paraId="47CAF8B7" w14:textId="77777777">
        <w:tc>
          <w:tcPr>
            <w:tcW w:w="2835" w:type="dxa"/>
          </w:tcPr>
          <w:p w14:paraId="1DAD5938" w14:textId="77777777" w:rsidR="00C614AE" w:rsidRDefault="00C614AE">
            <w:pPr>
              <w:pStyle w:val="4x3cell"/>
              <w:widowControl/>
              <w:spacing w:before="43" w:after="43"/>
              <w:rPr>
                <w:rFonts w:ascii="Arial" w:hAnsi="Arial"/>
                <w:sz w:val="20"/>
                <w:lang w:val="fr-FR"/>
              </w:rPr>
            </w:pPr>
            <w:r>
              <w:rPr>
                <w:rFonts w:ascii="Arial" w:hAnsi="Arial"/>
                <w:sz w:val="20"/>
                <w:lang w:val="fr-FR"/>
              </w:rPr>
              <w:t>Component Type Identifier</w:t>
            </w:r>
          </w:p>
        </w:tc>
        <w:tc>
          <w:tcPr>
            <w:tcW w:w="851" w:type="dxa"/>
          </w:tcPr>
          <w:p w14:paraId="1E447D75" w14:textId="77777777" w:rsidR="00C614AE" w:rsidRDefault="00C614AE">
            <w:pPr>
              <w:pStyle w:val="4x3cell"/>
              <w:widowControl/>
              <w:spacing w:before="43" w:after="43"/>
              <w:rPr>
                <w:rFonts w:ascii="Arial" w:hAnsi="Arial"/>
                <w:sz w:val="20"/>
              </w:rPr>
            </w:pPr>
            <w:r>
              <w:rPr>
                <w:rFonts w:ascii="Arial" w:hAnsi="Arial"/>
                <w:sz w:val="20"/>
              </w:rPr>
              <w:t xml:space="preserve">M </w:t>
            </w:r>
          </w:p>
        </w:tc>
        <w:tc>
          <w:tcPr>
            <w:tcW w:w="1894" w:type="dxa"/>
          </w:tcPr>
          <w:p w14:paraId="448DA940" w14:textId="77777777" w:rsidR="00C614AE" w:rsidRDefault="00C614AE">
            <w:pPr>
              <w:pStyle w:val="4x3cell"/>
              <w:widowControl/>
              <w:spacing w:before="43" w:after="43"/>
              <w:jc w:val="center"/>
              <w:rPr>
                <w:rFonts w:ascii="Arial" w:hAnsi="Arial"/>
                <w:sz w:val="20"/>
              </w:rPr>
            </w:pPr>
            <w:r>
              <w:rPr>
                <w:rFonts w:ascii="Arial" w:hAnsi="Arial"/>
                <w:sz w:val="20"/>
              </w:rPr>
              <w:t>1</w:t>
            </w:r>
          </w:p>
        </w:tc>
        <w:tc>
          <w:tcPr>
            <w:tcW w:w="3776" w:type="dxa"/>
          </w:tcPr>
          <w:p w14:paraId="09A2DB7D" w14:textId="77777777" w:rsidR="00C614AE" w:rsidRDefault="00C614AE">
            <w:pPr>
              <w:pStyle w:val="4x3cell"/>
              <w:widowControl/>
              <w:spacing w:before="43" w:after="43"/>
              <w:rPr>
                <w:rFonts w:ascii="Arial" w:hAnsi="Arial"/>
                <w:sz w:val="20"/>
              </w:rPr>
            </w:pPr>
            <w:r>
              <w:rPr>
                <w:rFonts w:ascii="Arial" w:hAnsi="Arial"/>
                <w:sz w:val="20"/>
              </w:rPr>
              <w:t>Invoke (last)</w:t>
            </w:r>
          </w:p>
        </w:tc>
      </w:tr>
      <w:tr w:rsidR="00C614AE" w14:paraId="1675AB9E" w14:textId="77777777">
        <w:tc>
          <w:tcPr>
            <w:tcW w:w="2835" w:type="dxa"/>
          </w:tcPr>
          <w:p w14:paraId="50B4680F" w14:textId="77777777" w:rsidR="00C614AE" w:rsidRDefault="00C614AE">
            <w:pPr>
              <w:pStyle w:val="4x3cell"/>
              <w:widowControl/>
              <w:spacing w:before="43" w:after="43"/>
              <w:rPr>
                <w:rFonts w:ascii="Arial" w:hAnsi="Arial"/>
                <w:sz w:val="20"/>
              </w:rPr>
            </w:pPr>
            <w:r>
              <w:rPr>
                <w:rFonts w:ascii="Arial" w:hAnsi="Arial"/>
                <w:sz w:val="20"/>
              </w:rPr>
              <w:t>Operation Code Identifier</w:t>
            </w:r>
          </w:p>
        </w:tc>
        <w:tc>
          <w:tcPr>
            <w:tcW w:w="851" w:type="dxa"/>
          </w:tcPr>
          <w:p w14:paraId="3408F0A6" w14:textId="77777777" w:rsidR="00C614AE" w:rsidRDefault="00C614AE">
            <w:pPr>
              <w:pStyle w:val="4x3cell"/>
              <w:widowControl/>
              <w:spacing w:before="43" w:after="43"/>
              <w:rPr>
                <w:rFonts w:ascii="Arial" w:hAnsi="Arial"/>
                <w:sz w:val="20"/>
              </w:rPr>
            </w:pPr>
            <w:r>
              <w:rPr>
                <w:rFonts w:ascii="Arial" w:hAnsi="Arial"/>
                <w:sz w:val="20"/>
              </w:rPr>
              <w:t>M</w:t>
            </w:r>
          </w:p>
        </w:tc>
        <w:tc>
          <w:tcPr>
            <w:tcW w:w="1894" w:type="dxa"/>
          </w:tcPr>
          <w:p w14:paraId="5604EB0B" w14:textId="77777777" w:rsidR="00C614AE" w:rsidRDefault="00C614AE">
            <w:pPr>
              <w:pStyle w:val="4x3cell"/>
              <w:widowControl/>
              <w:spacing w:before="43" w:after="43"/>
              <w:jc w:val="center"/>
              <w:rPr>
                <w:rFonts w:ascii="Arial" w:hAnsi="Arial"/>
                <w:sz w:val="20"/>
              </w:rPr>
            </w:pPr>
            <w:r>
              <w:rPr>
                <w:rFonts w:ascii="Arial" w:hAnsi="Arial"/>
                <w:sz w:val="20"/>
              </w:rPr>
              <w:t>1</w:t>
            </w:r>
          </w:p>
        </w:tc>
        <w:tc>
          <w:tcPr>
            <w:tcW w:w="3776" w:type="dxa"/>
          </w:tcPr>
          <w:p w14:paraId="15B9DD90" w14:textId="77777777" w:rsidR="00C614AE" w:rsidRDefault="00C614AE">
            <w:pPr>
              <w:pStyle w:val="4x3cell"/>
              <w:widowControl/>
              <w:spacing w:before="43" w:after="43"/>
              <w:rPr>
                <w:rFonts w:ascii="Arial" w:hAnsi="Arial"/>
                <w:sz w:val="20"/>
              </w:rPr>
            </w:pPr>
            <w:r>
              <w:rPr>
                <w:rFonts w:ascii="Arial" w:hAnsi="Arial"/>
                <w:sz w:val="20"/>
              </w:rPr>
              <w:t>National TCAP</w:t>
            </w:r>
          </w:p>
        </w:tc>
      </w:tr>
      <w:tr w:rsidR="00C614AE" w14:paraId="70DAA842" w14:textId="77777777">
        <w:tc>
          <w:tcPr>
            <w:tcW w:w="2835" w:type="dxa"/>
          </w:tcPr>
          <w:p w14:paraId="3B4578C2" w14:textId="77777777" w:rsidR="00C614AE" w:rsidRDefault="00C614AE">
            <w:pPr>
              <w:pStyle w:val="4x3cell"/>
              <w:widowControl/>
              <w:spacing w:before="43" w:after="43"/>
              <w:rPr>
                <w:rFonts w:ascii="Arial" w:hAnsi="Arial"/>
                <w:sz w:val="20"/>
              </w:rPr>
            </w:pPr>
            <w:r>
              <w:rPr>
                <w:rFonts w:ascii="Arial" w:hAnsi="Arial"/>
                <w:sz w:val="20"/>
              </w:rPr>
              <w:t>Operation Code</w:t>
            </w:r>
          </w:p>
        </w:tc>
        <w:tc>
          <w:tcPr>
            <w:tcW w:w="851" w:type="dxa"/>
          </w:tcPr>
          <w:p w14:paraId="73367254" w14:textId="77777777" w:rsidR="00C614AE" w:rsidRDefault="00C614AE">
            <w:pPr>
              <w:pStyle w:val="4x3cell"/>
              <w:widowControl/>
              <w:spacing w:before="43" w:after="43"/>
              <w:rPr>
                <w:rFonts w:ascii="Arial" w:hAnsi="Arial"/>
                <w:sz w:val="20"/>
              </w:rPr>
            </w:pPr>
            <w:r>
              <w:rPr>
                <w:rFonts w:ascii="Arial" w:hAnsi="Arial"/>
                <w:sz w:val="20"/>
              </w:rPr>
              <w:t xml:space="preserve">M </w:t>
            </w:r>
          </w:p>
        </w:tc>
        <w:tc>
          <w:tcPr>
            <w:tcW w:w="1894" w:type="dxa"/>
          </w:tcPr>
          <w:p w14:paraId="0ACD0824" w14:textId="77777777" w:rsidR="00C614AE" w:rsidRDefault="00C614AE">
            <w:pPr>
              <w:pStyle w:val="4x3cell"/>
              <w:widowControl/>
              <w:spacing w:before="43" w:after="43"/>
              <w:jc w:val="center"/>
              <w:rPr>
                <w:rFonts w:ascii="Arial" w:hAnsi="Arial"/>
                <w:sz w:val="20"/>
              </w:rPr>
            </w:pPr>
            <w:r>
              <w:rPr>
                <w:rFonts w:ascii="Arial" w:hAnsi="Arial"/>
                <w:sz w:val="20"/>
              </w:rPr>
              <w:t>2</w:t>
            </w:r>
          </w:p>
        </w:tc>
        <w:tc>
          <w:tcPr>
            <w:tcW w:w="3776" w:type="dxa"/>
          </w:tcPr>
          <w:p w14:paraId="76BDF7DC" w14:textId="77777777" w:rsidR="00C614AE" w:rsidRDefault="00C614AE">
            <w:pPr>
              <w:pStyle w:val="4x3cell"/>
              <w:widowControl/>
              <w:spacing w:before="43" w:after="43"/>
              <w:rPr>
                <w:rFonts w:ascii="Arial" w:hAnsi="Arial"/>
                <w:sz w:val="20"/>
              </w:rPr>
            </w:pPr>
            <w:r>
              <w:rPr>
                <w:rFonts w:ascii="Arial" w:hAnsi="Arial"/>
                <w:sz w:val="20"/>
              </w:rPr>
              <w:t xml:space="preserve">provideInstruction:Start (reply required) </w:t>
            </w:r>
          </w:p>
        </w:tc>
      </w:tr>
      <w:tr w:rsidR="00C614AE" w14:paraId="61C16322" w14:textId="77777777">
        <w:tc>
          <w:tcPr>
            <w:tcW w:w="2835" w:type="dxa"/>
          </w:tcPr>
          <w:p w14:paraId="0F75D734" w14:textId="77777777" w:rsidR="00C614AE" w:rsidRDefault="00C614AE">
            <w:pPr>
              <w:pStyle w:val="4x3cell"/>
              <w:widowControl/>
              <w:spacing w:before="43" w:after="43"/>
              <w:rPr>
                <w:rFonts w:ascii="Arial" w:hAnsi="Arial"/>
                <w:sz w:val="20"/>
              </w:rPr>
            </w:pPr>
            <w:r>
              <w:rPr>
                <w:rFonts w:ascii="Arial" w:hAnsi="Arial"/>
                <w:sz w:val="20"/>
              </w:rPr>
              <w:t>Service Key</w:t>
            </w:r>
          </w:p>
        </w:tc>
        <w:tc>
          <w:tcPr>
            <w:tcW w:w="851" w:type="dxa"/>
          </w:tcPr>
          <w:p w14:paraId="36CD96AB" w14:textId="77777777" w:rsidR="00C614AE" w:rsidRDefault="00C614AE">
            <w:pPr>
              <w:pStyle w:val="4x3cell"/>
              <w:widowControl/>
              <w:spacing w:before="43" w:after="43"/>
              <w:rPr>
                <w:rFonts w:ascii="Arial" w:hAnsi="Arial"/>
                <w:sz w:val="20"/>
              </w:rPr>
            </w:pPr>
            <w:r>
              <w:rPr>
                <w:rFonts w:ascii="Arial" w:hAnsi="Arial"/>
                <w:sz w:val="20"/>
              </w:rPr>
              <w:t>M</w:t>
            </w:r>
          </w:p>
        </w:tc>
        <w:tc>
          <w:tcPr>
            <w:tcW w:w="1894" w:type="dxa"/>
          </w:tcPr>
          <w:p w14:paraId="081A017B" w14:textId="77777777" w:rsidR="00C614AE" w:rsidRDefault="00C614AE">
            <w:pPr>
              <w:pStyle w:val="4x3cell"/>
              <w:widowControl/>
              <w:spacing w:before="43" w:after="43"/>
              <w:jc w:val="center"/>
              <w:rPr>
                <w:rFonts w:ascii="Arial" w:hAnsi="Arial"/>
                <w:sz w:val="20"/>
              </w:rPr>
            </w:pPr>
            <w:r>
              <w:rPr>
                <w:rFonts w:ascii="Arial" w:hAnsi="Arial"/>
                <w:sz w:val="20"/>
              </w:rPr>
              <w:t>11*</w:t>
            </w:r>
          </w:p>
        </w:tc>
        <w:tc>
          <w:tcPr>
            <w:tcW w:w="3776" w:type="dxa"/>
          </w:tcPr>
          <w:p w14:paraId="68B7799D" w14:textId="77777777" w:rsidR="00C614AE" w:rsidRDefault="00C614AE">
            <w:pPr>
              <w:pStyle w:val="4x3cell"/>
              <w:widowControl/>
              <w:spacing w:before="43" w:after="43"/>
              <w:rPr>
                <w:rFonts w:ascii="Arial" w:hAnsi="Arial"/>
                <w:sz w:val="20"/>
              </w:rPr>
            </w:pPr>
            <w:r>
              <w:rPr>
                <w:rFonts w:ascii="Arial" w:hAnsi="Arial"/>
                <w:sz w:val="20"/>
              </w:rPr>
              <w:t>10 digit called party number digits</w:t>
            </w:r>
          </w:p>
        </w:tc>
      </w:tr>
      <w:tr w:rsidR="00C614AE" w14:paraId="255D37D2" w14:textId="77777777">
        <w:tc>
          <w:tcPr>
            <w:tcW w:w="2835" w:type="dxa"/>
          </w:tcPr>
          <w:p w14:paraId="53050D28" w14:textId="77777777" w:rsidR="00C614AE" w:rsidRDefault="00C614AE">
            <w:pPr>
              <w:pStyle w:val="4x3cell"/>
              <w:widowControl/>
              <w:spacing w:before="43" w:after="43"/>
              <w:rPr>
                <w:rFonts w:ascii="Arial" w:hAnsi="Arial"/>
                <w:sz w:val="20"/>
              </w:rPr>
            </w:pPr>
            <w:r>
              <w:rPr>
                <w:rFonts w:ascii="Arial" w:hAnsi="Arial"/>
                <w:sz w:val="20"/>
              </w:rPr>
              <w:t>Digits (calling party number)</w:t>
            </w:r>
          </w:p>
        </w:tc>
        <w:tc>
          <w:tcPr>
            <w:tcW w:w="851" w:type="dxa"/>
          </w:tcPr>
          <w:p w14:paraId="03D69066" w14:textId="77777777" w:rsidR="00C614AE" w:rsidRDefault="00C614AE">
            <w:pPr>
              <w:pStyle w:val="4x3cell"/>
              <w:widowControl/>
              <w:spacing w:before="43" w:after="43"/>
              <w:rPr>
                <w:rFonts w:ascii="Arial" w:hAnsi="Arial"/>
                <w:sz w:val="20"/>
              </w:rPr>
            </w:pPr>
            <w:r>
              <w:rPr>
                <w:rFonts w:ascii="Arial" w:hAnsi="Arial"/>
                <w:sz w:val="20"/>
              </w:rPr>
              <w:t xml:space="preserve">M </w:t>
            </w:r>
            <w:r>
              <w:rPr>
                <w:rFonts w:ascii="Arial" w:hAnsi="Arial"/>
                <w:sz w:val="20"/>
                <w:vertAlign w:val="superscript"/>
              </w:rPr>
              <w:t>1</w:t>
            </w:r>
          </w:p>
        </w:tc>
        <w:tc>
          <w:tcPr>
            <w:tcW w:w="1894" w:type="dxa"/>
          </w:tcPr>
          <w:p w14:paraId="596E5CDD" w14:textId="77777777" w:rsidR="00C614AE" w:rsidRDefault="00C614AE">
            <w:pPr>
              <w:pStyle w:val="4x3cell"/>
              <w:widowControl/>
              <w:spacing w:before="43" w:after="43"/>
              <w:jc w:val="center"/>
              <w:rPr>
                <w:rFonts w:ascii="Arial" w:hAnsi="Arial"/>
                <w:sz w:val="20"/>
              </w:rPr>
            </w:pPr>
            <w:r>
              <w:rPr>
                <w:rFonts w:ascii="Arial" w:hAnsi="Arial"/>
                <w:sz w:val="20"/>
              </w:rPr>
              <w:t>6-9</w:t>
            </w:r>
          </w:p>
        </w:tc>
        <w:tc>
          <w:tcPr>
            <w:tcW w:w="3776" w:type="dxa"/>
          </w:tcPr>
          <w:p w14:paraId="79ED72E2" w14:textId="77777777" w:rsidR="00C614AE" w:rsidRDefault="00C614AE">
            <w:pPr>
              <w:pStyle w:val="4x3cell"/>
              <w:widowControl/>
              <w:spacing w:before="43" w:after="43"/>
              <w:rPr>
                <w:rFonts w:ascii="Arial" w:hAnsi="Arial"/>
                <w:sz w:val="20"/>
              </w:rPr>
            </w:pPr>
            <w:r>
              <w:rPr>
                <w:rFonts w:ascii="Arial" w:hAnsi="Arial"/>
                <w:sz w:val="20"/>
              </w:rPr>
              <w:t>3,6 or 10 ANI digits</w:t>
            </w:r>
          </w:p>
        </w:tc>
      </w:tr>
      <w:tr w:rsidR="00C614AE" w14:paraId="3794852B" w14:textId="77777777">
        <w:tc>
          <w:tcPr>
            <w:tcW w:w="2835" w:type="dxa"/>
          </w:tcPr>
          <w:p w14:paraId="0433468A" w14:textId="77777777" w:rsidR="00C614AE" w:rsidRDefault="00C614AE">
            <w:pPr>
              <w:pStyle w:val="4x3cell"/>
              <w:widowControl/>
              <w:spacing w:before="43" w:after="43"/>
              <w:rPr>
                <w:rFonts w:ascii="Arial" w:hAnsi="Arial"/>
                <w:sz w:val="20"/>
              </w:rPr>
            </w:pPr>
            <w:r>
              <w:rPr>
                <w:rFonts w:ascii="Arial" w:hAnsi="Arial"/>
                <w:sz w:val="20"/>
              </w:rPr>
              <w:t>Digits (LATA)</w:t>
            </w:r>
          </w:p>
        </w:tc>
        <w:tc>
          <w:tcPr>
            <w:tcW w:w="851" w:type="dxa"/>
          </w:tcPr>
          <w:p w14:paraId="3E25C80B" w14:textId="77777777" w:rsidR="00C614AE" w:rsidRDefault="00C614AE">
            <w:pPr>
              <w:pStyle w:val="4x3cell"/>
              <w:widowControl/>
              <w:spacing w:before="43" w:after="43"/>
              <w:rPr>
                <w:rFonts w:ascii="Arial" w:hAnsi="Arial"/>
                <w:sz w:val="20"/>
              </w:rPr>
            </w:pPr>
            <w:r>
              <w:rPr>
                <w:rFonts w:ascii="Arial" w:hAnsi="Arial"/>
                <w:sz w:val="20"/>
              </w:rPr>
              <w:t xml:space="preserve">M </w:t>
            </w:r>
            <w:r>
              <w:rPr>
                <w:rFonts w:ascii="Arial" w:hAnsi="Arial"/>
                <w:sz w:val="20"/>
                <w:vertAlign w:val="superscript"/>
              </w:rPr>
              <w:t>1</w:t>
            </w:r>
          </w:p>
        </w:tc>
        <w:tc>
          <w:tcPr>
            <w:tcW w:w="1894" w:type="dxa"/>
          </w:tcPr>
          <w:p w14:paraId="4A781268" w14:textId="77777777" w:rsidR="00C614AE" w:rsidRDefault="00C614AE">
            <w:pPr>
              <w:pStyle w:val="4x3cell"/>
              <w:widowControl/>
              <w:spacing w:before="43" w:after="43"/>
              <w:jc w:val="center"/>
              <w:rPr>
                <w:rFonts w:ascii="Arial" w:hAnsi="Arial"/>
                <w:sz w:val="20"/>
              </w:rPr>
            </w:pPr>
            <w:r>
              <w:rPr>
                <w:rFonts w:ascii="Arial" w:hAnsi="Arial"/>
                <w:sz w:val="20"/>
              </w:rPr>
              <w:t>6</w:t>
            </w:r>
          </w:p>
        </w:tc>
        <w:tc>
          <w:tcPr>
            <w:tcW w:w="3776" w:type="dxa"/>
          </w:tcPr>
          <w:p w14:paraId="7B66F366" w14:textId="77777777" w:rsidR="00C614AE" w:rsidRDefault="00C614AE">
            <w:pPr>
              <w:pStyle w:val="4x3cell"/>
              <w:widowControl/>
              <w:spacing w:before="43" w:after="43"/>
              <w:rPr>
                <w:rFonts w:ascii="Arial" w:hAnsi="Arial"/>
                <w:sz w:val="20"/>
              </w:rPr>
            </w:pPr>
            <w:r>
              <w:rPr>
                <w:rFonts w:ascii="Arial" w:hAnsi="Arial"/>
                <w:sz w:val="20"/>
              </w:rPr>
              <w:t>LATA ID</w:t>
            </w:r>
          </w:p>
        </w:tc>
      </w:tr>
      <w:tr w:rsidR="00C614AE" w14:paraId="66342352" w14:textId="77777777">
        <w:tc>
          <w:tcPr>
            <w:tcW w:w="2835" w:type="dxa"/>
          </w:tcPr>
          <w:p w14:paraId="57C598DD" w14:textId="77777777" w:rsidR="00C614AE" w:rsidRDefault="00C614AE">
            <w:pPr>
              <w:pStyle w:val="4x3cell"/>
              <w:keepNext/>
              <w:keepLines/>
              <w:widowControl/>
              <w:spacing w:before="43" w:after="43"/>
              <w:rPr>
                <w:rFonts w:ascii="Arial" w:hAnsi="Arial"/>
                <w:sz w:val="20"/>
              </w:rPr>
            </w:pPr>
            <w:r>
              <w:rPr>
                <w:rFonts w:ascii="Arial" w:hAnsi="Arial"/>
                <w:sz w:val="20"/>
              </w:rPr>
              <w:t>Originating Station Type</w:t>
            </w:r>
          </w:p>
        </w:tc>
        <w:tc>
          <w:tcPr>
            <w:tcW w:w="851" w:type="dxa"/>
          </w:tcPr>
          <w:p w14:paraId="528632BF" w14:textId="77777777" w:rsidR="00C614AE" w:rsidRDefault="00C614AE">
            <w:pPr>
              <w:pStyle w:val="4x3cell"/>
              <w:keepNext/>
              <w:keepLines/>
              <w:widowControl/>
              <w:spacing w:before="43" w:after="43"/>
              <w:rPr>
                <w:rFonts w:ascii="Arial" w:hAnsi="Arial"/>
                <w:sz w:val="20"/>
              </w:rPr>
            </w:pPr>
            <w:r>
              <w:rPr>
                <w:rFonts w:ascii="Arial" w:hAnsi="Arial"/>
                <w:sz w:val="20"/>
              </w:rPr>
              <w:t xml:space="preserve">M </w:t>
            </w:r>
            <w:r>
              <w:rPr>
                <w:rFonts w:ascii="Arial" w:hAnsi="Arial"/>
                <w:sz w:val="20"/>
                <w:vertAlign w:val="superscript"/>
              </w:rPr>
              <w:t>1</w:t>
            </w:r>
          </w:p>
        </w:tc>
        <w:tc>
          <w:tcPr>
            <w:tcW w:w="1894" w:type="dxa"/>
          </w:tcPr>
          <w:p w14:paraId="0155A8C6" w14:textId="77777777" w:rsidR="00C614AE" w:rsidRDefault="00C614AE">
            <w:pPr>
              <w:pStyle w:val="4x3cell"/>
              <w:keepNext/>
              <w:keepLines/>
              <w:widowControl/>
              <w:spacing w:before="43" w:after="43"/>
              <w:jc w:val="center"/>
              <w:rPr>
                <w:rFonts w:ascii="Arial" w:hAnsi="Arial"/>
                <w:sz w:val="20"/>
              </w:rPr>
            </w:pPr>
            <w:r>
              <w:rPr>
                <w:rFonts w:ascii="Arial" w:hAnsi="Arial"/>
                <w:sz w:val="20"/>
              </w:rPr>
              <w:t>1</w:t>
            </w:r>
          </w:p>
        </w:tc>
        <w:tc>
          <w:tcPr>
            <w:tcW w:w="3776" w:type="dxa"/>
          </w:tcPr>
          <w:p w14:paraId="4E38702C" w14:textId="77777777" w:rsidR="00C614AE" w:rsidRDefault="00C614AE">
            <w:pPr>
              <w:pStyle w:val="4x3cell"/>
              <w:keepNext/>
              <w:keepLines/>
              <w:widowControl/>
              <w:spacing w:before="43" w:after="43"/>
              <w:rPr>
                <w:rFonts w:ascii="Arial" w:hAnsi="Arial"/>
                <w:sz w:val="20"/>
              </w:rPr>
            </w:pPr>
            <w:r>
              <w:rPr>
                <w:rFonts w:ascii="Arial" w:hAnsi="Arial"/>
                <w:sz w:val="20"/>
              </w:rPr>
              <w:t>Binary value of ANI II digits</w:t>
            </w:r>
          </w:p>
        </w:tc>
      </w:tr>
    </w:tbl>
    <w:p w14:paraId="793BF633" w14:textId="77777777" w:rsidR="00C614AE" w:rsidRDefault="00C614AE"/>
    <w:p w14:paraId="0C60F492" w14:textId="77777777" w:rsidR="00C614AE" w:rsidRDefault="00C614AE">
      <w:pPr>
        <w:pStyle w:val="NO"/>
        <w:keepNext/>
      </w:pPr>
      <w:r>
        <w:t>Note:</w:t>
      </w:r>
    </w:p>
    <w:p w14:paraId="7E934A32" w14:textId="77777777" w:rsidR="00C614AE" w:rsidRDefault="00C614AE">
      <w:pPr>
        <w:pStyle w:val="NO"/>
        <w:keepNext/>
      </w:pPr>
      <w:r>
        <w:t>*</w:t>
      </w:r>
      <w:r>
        <w:tab/>
        <w:t>=</w:t>
      </w:r>
      <w:r>
        <w:tab/>
        <w:t>Value specific for number portability</w:t>
      </w:r>
    </w:p>
    <w:p w14:paraId="7392531A" w14:textId="77777777" w:rsidR="00C614AE" w:rsidRDefault="00C614AE">
      <w:pPr>
        <w:pStyle w:val="NO"/>
      </w:pPr>
      <w:r>
        <w:rPr>
          <w:vertAlign w:val="superscript"/>
        </w:rPr>
        <w:t>1</w:t>
      </w:r>
      <w:r w:rsidR="00D35105">
        <w:tab/>
      </w:r>
      <w:r>
        <w:t>=</w:t>
      </w:r>
      <w:r>
        <w:tab/>
        <w:t>This mandatory parameter is required for the message but the content is not essential for number portability.</w:t>
      </w:r>
    </w:p>
    <w:p w14:paraId="4F8AFEDC" w14:textId="77777777" w:rsidR="00C614AE" w:rsidRDefault="00C614AE" w:rsidP="00DE7509">
      <w:pPr>
        <w:pStyle w:val="Heading3"/>
      </w:pPr>
      <w:bookmarkStart w:id="131" w:name="_Toc95827408"/>
      <w:r>
        <w:lastRenderedPageBreak/>
        <w:t>A.4.2.7</w:t>
      </w:r>
      <w:r>
        <w:tab/>
        <w:t>ConnectionControl:Connect</w:t>
      </w:r>
      <w:bookmarkEnd w:id="131"/>
    </w:p>
    <w:p w14:paraId="226025D9" w14:textId="77777777" w:rsidR="00C614AE" w:rsidRDefault="00C614AE">
      <w:pPr>
        <w:pStyle w:val="TH"/>
      </w:pPr>
    </w:p>
    <w:tbl>
      <w:tblPr>
        <w:tblW w:w="0" w:type="auto"/>
        <w:tblInd w:w="6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60" w:type="dxa"/>
          <w:right w:w="60" w:type="dxa"/>
        </w:tblCellMar>
        <w:tblLook w:val="0000" w:firstRow="0" w:lastRow="0" w:firstColumn="0" w:lastColumn="0" w:noHBand="0" w:noVBand="0"/>
      </w:tblPr>
      <w:tblGrid>
        <w:gridCol w:w="2977"/>
        <w:gridCol w:w="1134"/>
        <w:gridCol w:w="1469"/>
        <w:gridCol w:w="2970"/>
      </w:tblGrid>
      <w:tr w:rsidR="00C614AE" w14:paraId="16684AF2" w14:textId="77777777">
        <w:trPr>
          <w:cantSplit/>
          <w:tblHeader/>
        </w:trPr>
        <w:tc>
          <w:tcPr>
            <w:tcW w:w="2977" w:type="dxa"/>
          </w:tcPr>
          <w:p w14:paraId="5D98CD32" w14:textId="77777777" w:rsidR="00C614AE" w:rsidRDefault="00C614AE">
            <w:pPr>
              <w:pStyle w:val="4x3cell"/>
              <w:keepNext/>
              <w:keepLines/>
              <w:widowControl/>
              <w:spacing w:before="43" w:after="43"/>
              <w:jc w:val="center"/>
              <w:rPr>
                <w:rFonts w:ascii="Arial" w:hAnsi="Arial"/>
                <w:b/>
                <w:sz w:val="20"/>
              </w:rPr>
            </w:pPr>
            <w:r>
              <w:rPr>
                <w:rFonts w:ascii="Arial" w:hAnsi="Arial"/>
                <w:b/>
                <w:sz w:val="20"/>
              </w:rPr>
              <w:t>Parameter</w:t>
            </w:r>
          </w:p>
        </w:tc>
        <w:tc>
          <w:tcPr>
            <w:tcW w:w="1134" w:type="dxa"/>
          </w:tcPr>
          <w:p w14:paraId="4A04EF6C" w14:textId="77777777" w:rsidR="00C614AE" w:rsidRDefault="00C614AE">
            <w:pPr>
              <w:pStyle w:val="4x3cell"/>
              <w:keepNext/>
              <w:keepLines/>
              <w:widowControl/>
              <w:spacing w:before="43" w:after="43"/>
              <w:jc w:val="center"/>
              <w:rPr>
                <w:rFonts w:ascii="Arial" w:hAnsi="Arial"/>
                <w:b/>
                <w:sz w:val="20"/>
              </w:rPr>
            </w:pPr>
            <w:r>
              <w:rPr>
                <w:rFonts w:ascii="Arial" w:hAnsi="Arial"/>
                <w:b/>
                <w:sz w:val="20"/>
              </w:rPr>
              <w:t>Type</w:t>
            </w:r>
          </w:p>
        </w:tc>
        <w:tc>
          <w:tcPr>
            <w:tcW w:w="1469" w:type="dxa"/>
          </w:tcPr>
          <w:p w14:paraId="3A61F088" w14:textId="77777777" w:rsidR="00C614AE" w:rsidRDefault="00C614AE">
            <w:pPr>
              <w:pStyle w:val="4x3cell"/>
              <w:keepNext/>
              <w:keepLines/>
              <w:widowControl/>
              <w:spacing w:before="43" w:after="43"/>
              <w:jc w:val="center"/>
              <w:rPr>
                <w:rFonts w:ascii="Arial" w:hAnsi="Arial"/>
                <w:b/>
                <w:sz w:val="20"/>
              </w:rPr>
            </w:pPr>
            <w:r>
              <w:rPr>
                <w:rFonts w:ascii="Arial" w:hAnsi="Arial"/>
                <w:b/>
                <w:sz w:val="20"/>
              </w:rPr>
              <w:t>Number of Octets</w:t>
            </w:r>
          </w:p>
        </w:tc>
        <w:tc>
          <w:tcPr>
            <w:tcW w:w="2970" w:type="dxa"/>
          </w:tcPr>
          <w:p w14:paraId="5A555344" w14:textId="77777777" w:rsidR="00C614AE" w:rsidRDefault="00C614AE">
            <w:pPr>
              <w:pStyle w:val="4x3cell"/>
              <w:keepNext/>
              <w:keepLines/>
              <w:widowControl/>
              <w:spacing w:before="43" w:after="43"/>
              <w:jc w:val="center"/>
              <w:rPr>
                <w:rFonts w:ascii="Arial" w:hAnsi="Arial"/>
                <w:sz w:val="20"/>
                <w:lang w:val="fr-FR"/>
              </w:rPr>
            </w:pPr>
            <w:r>
              <w:rPr>
                <w:rFonts w:ascii="Arial" w:hAnsi="Arial"/>
                <w:b/>
                <w:sz w:val="20"/>
                <w:lang w:val="fr-FR"/>
              </w:rPr>
              <w:t>Contents</w:t>
            </w:r>
          </w:p>
        </w:tc>
      </w:tr>
      <w:tr w:rsidR="00C614AE" w14:paraId="77187FF8" w14:textId="77777777">
        <w:tc>
          <w:tcPr>
            <w:tcW w:w="2977" w:type="dxa"/>
          </w:tcPr>
          <w:p w14:paraId="3A0FE754" w14:textId="77777777" w:rsidR="00C614AE" w:rsidRDefault="00C614AE">
            <w:pPr>
              <w:pStyle w:val="4x3cell"/>
              <w:keepNext/>
              <w:keepLines/>
              <w:widowControl/>
              <w:spacing w:before="43" w:after="43"/>
              <w:rPr>
                <w:rFonts w:ascii="Arial" w:hAnsi="Arial"/>
                <w:sz w:val="20"/>
                <w:lang w:val="fr-FR"/>
              </w:rPr>
            </w:pPr>
            <w:r>
              <w:rPr>
                <w:rFonts w:ascii="Arial" w:hAnsi="Arial"/>
                <w:sz w:val="20"/>
                <w:lang w:val="fr-FR"/>
              </w:rPr>
              <w:t>Package Type Identifier</w:t>
            </w:r>
          </w:p>
        </w:tc>
        <w:tc>
          <w:tcPr>
            <w:tcW w:w="1134" w:type="dxa"/>
          </w:tcPr>
          <w:p w14:paraId="0F2A4AF3" w14:textId="77777777" w:rsidR="00C614AE" w:rsidRDefault="00C614AE">
            <w:pPr>
              <w:pStyle w:val="4x3cell"/>
              <w:keepNext/>
              <w:keepLines/>
              <w:widowControl/>
              <w:spacing w:before="43" w:after="43"/>
              <w:rPr>
                <w:rFonts w:ascii="Arial" w:hAnsi="Arial"/>
                <w:sz w:val="20"/>
                <w:lang w:val="fr-FR"/>
              </w:rPr>
            </w:pPr>
            <w:r>
              <w:rPr>
                <w:rFonts w:ascii="Arial" w:hAnsi="Arial"/>
                <w:sz w:val="20"/>
                <w:lang w:val="fr-FR"/>
              </w:rPr>
              <w:t xml:space="preserve">M </w:t>
            </w:r>
          </w:p>
        </w:tc>
        <w:tc>
          <w:tcPr>
            <w:tcW w:w="1469" w:type="dxa"/>
          </w:tcPr>
          <w:p w14:paraId="648A000D" w14:textId="77777777" w:rsidR="00C614AE" w:rsidRDefault="00C614AE">
            <w:pPr>
              <w:pStyle w:val="4x3cell"/>
              <w:keepNext/>
              <w:keepLines/>
              <w:widowControl/>
              <w:spacing w:before="43" w:after="43"/>
              <w:jc w:val="center"/>
              <w:rPr>
                <w:rFonts w:ascii="Arial" w:hAnsi="Arial"/>
                <w:sz w:val="20"/>
                <w:lang w:val="fr-FR"/>
              </w:rPr>
            </w:pPr>
            <w:r>
              <w:rPr>
                <w:rFonts w:ascii="Arial" w:hAnsi="Arial"/>
                <w:sz w:val="20"/>
                <w:lang w:val="fr-FR"/>
              </w:rPr>
              <w:t>1</w:t>
            </w:r>
          </w:p>
        </w:tc>
        <w:tc>
          <w:tcPr>
            <w:tcW w:w="2970" w:type="dxa"/>
          </w:tcPr>
          <w:p w14:paraId="1D30E045" w14:textId="77777777" w:rsidR="00C614AE" w:rsidRDefault="00C614AE">
            <w:pPr>
              <w:pStyle w:val="4x3cell"/>
              <w:keepNext/>
              <w:keepLines/>
              <w:widowControl/>
              <w:spacing w:before="43" w:after="43"/>
              <w:rPr>
                <w:rFonts w:ascii="Arial" w:hAnsi="Arial"/>
                <w:sz w:val="20"/>
                <w:lang w:val="fr-FR"/>
              </w:rPr>
            </w:pPr>
            <w:r>
              <w:rPr>
                <w:rFonts w:ascii="Arial" w:hAnsi="Arial"/>
                <w:sz w:val="20"/>
                <w:lang w:val="fr-FR"/>
              </w:rPr>
              <w:t>Response</w:t>
            </w:r>
          </w:p>
        </w:tc>
      </w:tr>
      <w:tr w:rsidR="00C614AE" w14:paraId="285FE33B" w14:textId="77777777">
        <w:tc>
          <w:tcPr>
            <w:tcW w:w="2977" w:type="dxa"/>
          </w:tcPr>
          <w:p w14:paraId="01F2432F" w14:textId="77777777" w:rsidR="00C614AE" w:rsidRDefault="00C614AE">
            <w:pPr>
              <w:pStyle w:val="4x3cell"/>
              <w:keepNext/>
              <w:keepLines/>
              <w:widowControl/>
              <w:spacing w:before="43" w:after="43"/>
              <w:rPr>
                <w:rFonts w:ascii="Arial" w:hAnsi="Arial"/>
                <w:sz w:val="20"/>
                <w:lang w:val="fr-FR"/>
              </w:rPr>
            </w:pPr>
            <w:r>
              <w:rPr>
                <w:rFonts w:ascii="Arial" w:hAnsi="Arial"/>
                <w:sz w:val="20"/>
                <w:lang w:val="fr-FR"/>
              </w:rPr>
              <w:t>Component Type Identifier</w:t>
            </w:r>
          </w:p>
        </w:tc>
        <w:tc>
          <w:tcPr>
            <w:tcW w:w="1134" w:type="dxa"/>
          </w:tcPr>
          <w:p w14:paraId="46081FBD" w14:textId="77777777" w:rsidR="00C614AE" w:rsidRDefault="00C614AE">
            <w:pPr>
              <w:pStyle w:val="4x3cell"/>
              <w:keepNext/>
              <w:keepLines/>
              <w:widowControl/>
              <w:spacing w:before="43" w:after="43"/>
              <w:rPr>
                <w:rFonts w:ascii="Arial" w:hAnsi="Arial"/>
                <w:sz w:val="20"/>
              </w:rPr>
            </w:pPr>
            <w:r>
              <w:rPr>
                <w:rFonts w:ascii="Arial" w:hAnsi="Arial"/>
                <w:sz w:val="20"/>
              </w:rPr>
              <w:t xml:space="preserve">M </w:t>
            </w:r>
          </w:p>
        </w:tc>
        <w:tc>
          <w:tcPr>
            <w:tcW w:w="1469" w:type="dxa"/>
          </w:tcPr>
          <w:p w14:paraId="40B6824F" w14:textId="77777777" w:rsidR="00C614AE" w:rsidRDefault="00C614AE">
            <w:pPr>
              <w:pStyle w:val="4x3cell"/>
              <w:keepNext/>
              <w:keepLines/>
              <w:widowControl/>
              <w:spacing w:before="43" w:after="43"/>
              <w:jc w:val="center"/>
              <w:rPr>
                <w:rFonts w:ascii="Arial" w:hAnsi="Arial"/>
                <w:sz w:val="20"/>
              </w:rPr>
            </w:pPr>
            <w:r>
              <w:rPr>
                <w:rFonts w:ascii="Arial" w:hAnsi="Arial"/>
                <w:sz w:val="20"/>
              </w:rPr>
              <w:t>1</w:t>
            </w:r>
          </w:p>
        </w:tc>
        <w:tc>
          <w:tcPr>
            <w:tcW w:w="2970" w:type="dxa"/>
          </w:tcPr>
          <w:p w14:paraId="34B1E9B7" w14:textId="77777777" w:rsidR="00C614AE" w:rsidRDefault="00C614AE">
            <w:pPr>
              <w:pStyle w:val="4x3cell"/>
              <w:keepNext/>
              <w:keepLines/>
              <w:widowControl/>
              <w:spacing w:before="43" w:after="43"/>
              <w:rPr>
                <w:rFonts w:ascii="Arial" w:hAnsi="Arial"/>
                <w:sz w:val="20"/>
              </w:rPr>
            </w:pPr>
            <w:r>
              <w:rPr>
                <w:rFonts w:ascii="Arial" w:hAnsi="Arial"/>
                <w:sz w:val="20"/>
              </w:rPr>
              <w:t>Invoke (last)</w:t>
            </w:r>
          </w:p>
        </w:tc>
      </w:tr>
      <w:tr w:rsidR="00C614AE" w14:paraId="6949F60D" w14:textId="77777777">
        <w:tc>
          <w:tcPr>
            <w:tcW w:w="2977" w:type="dxa"/>
          </w:tcPr>
          <w:p w14:paraId="019D086F" w14:textId="77777777" w:rsidR="00C614AE" w:rsidRDefault="00C614AE">
            <w:pPr>
              <w:pStyle w:val="4x3cell"/>
              <w:keepNext/>
              <w:keepLines/>
              <w:widowControl/>
              <w:spacing w:before="43" w:after="43"/>
              <w:rPr>
                <w:rFonts w:ascii="Arial" w:hAnsi="Arial"/>
                <w:sz w:val="20"/>
              </w:rPr>
            </w:pPr>
            <w:r>
              <w:rPr>
                <w:rFonts w:ascii="Arial" w:hAnsi="Arial"/>
                <w:sz w:val="20"/>
              </w:rPr>
              <w:t>Operation Code Identifier</w:t>
            </w:r>
          </w:p>
        </w:tc>
        <w:tc>
          <w:tcPr>
            <w:tcW w:w="1134" w:type="dxa"/>
          </w:tcPr>
          <w:p w14:paraId="00592E12" w14:textId="77777777" w:rsidR="00C614AE" w:rsidRDefault="00C614AE">
            <w:pPr>
              <w:pStyle w:val="4x3cell"/>
              <w:keepNext/>
              <w:keepLines/>
              <w:widowControl/>
              <w:spacing w:before="43" w:after="43"/>
              <w:rPr>
                <w:rFonts w:ascii="Arial" w:hAnsi="Arial"/>
                <w:sz w:val="20"/>
              </w:rPr>
            </w:pPr>
            <w:r>
              <w:rPr>
                <w:rFonts w:ascii="Arial" w:hAnsi="Arial"/>
                <w:sz w:val="20"/>
              </w:rPr>
              <w:t xml:space="preserve">M </w:t>
            </w:r>
          </w:p>
        </w:tc>
        <w:tc>
          <w:tcPr>
            <w:tcW w:w="1469" w:type="dxa"/>
          </w:tcPr>
          <w:p w14:paraId="78490E4D" w14:textId="77777777" w:rsidR="00C614AE" w:rsidRDefault="00C614AE">
            <w:pPr>
              <w:pStyle w:val="4x3cell"/>
              <w:keepNext/>
              <w:keepLines/>
              <w:widowControl/>
              <w:spacing w:before="43" w:after="43"/>
              <w:jc w:val="center"/>
              <w:rPr>
                <w:rFonts w:ascii="Arial" w:hAnsi="Arial"/>
                <w:sz w:val="20"/>
              </w:rPr>
            </w:pPr>
            <w:r>
              <w:rPr>
                <w:rFonts w:ascii="Arial" w:hAnsi="Arial"/>
                <w:sz w:val="20"/>
              </w:rPr>
              <w:t>1</w:t>
            </w:r>
          </w:p>
        </w:tc>
        <w:tc>
          <w:tcPr>
            <w:tcW w:w="2970" w:type="dxa"/>
          </w:tcPr>
          <w:p w14:paraId="25B69A4B" w14:textId="77777777" w:rsidR="00C614AE" w:rsidRDefault="00C614AE">
            <w:pPr>
              <w:pStyle w:val="4x3cell"/>
              <w:keepNext/>
              <w:keepLines/>
              <w:widowControl/>
              <w:spacing w:before="43" w:after="43"/>
              <w:rPr>
                <w:rFonts w:ascii="Arial" w:hAnsi="Arial"/>
                <w:sz w:val="20"/>
              </w:rPr>
            </w:pPr>
            <w:r>
              <w:rPr>
                <w:rFonts w:ascii="Arial" w:hAnsi="Arial"/>
                <w:sz w:val="20"/>
              </w:rPr>
              <w:t>National TCAP</w:t>
            </w:r>
          </w:p>
        </w:tc>
      </w:tr>
      <w:tr w:rsidR="00C614AE" w14:paraId="2315E3F4" w14:textId="77777777">
        <w:tc>
          <w:tcPr>
            <w:tcW w:w="2977" w:type="dxa"/>
          </w:tcPr>
          <w:p w14:paraId="55714383" w14:textId="77777777" w:rsidR="00C614AE" w:rsidRDefault="00C614AE">
            <w:pPr>
              <w:pStyle w:val="4x3cell"/>
              <w:keepNext/>
              <w:keepLines/>
              <w:widowControl/>
              <w:spacing w:before="43" w:after="43"/>
              <w:rPr>
                <w:rFonts w:ascii="Arial" w:hAnsi="Arial"/>
                <w:sz w:val="20"/>
              </w:rPr>
            </w:pPr>
            <w:r>
              <w:rPr>
                <w:rFonts w:ascii="Arial" w:hAnsi="Arial"/>
                <w:sz w:val="20"/>
              </w:rPr>
              <w:t>Operation Code</w:t>
            </w:r>
          </w:p>
        </w:tc>
        <w:tc>
          <w:tcPr>
            <w:tcW w:w="1134" w:type="dxa"/>
          </w:tcPr>
          <w:p w14:paraId="7537DCEA" w14:textId="77777777" w:rsidR="00C614AE" w:rsidRDefault="00C614AE">
            <w:pPr>
              <w:pStyle w:val="4x3cell"/>
              <w:keepNext/>
              <w:keepLines/>
              <w:widowControl/>
              <w:spacing w:before="43" w:after="43"/>
              <w:rPr>
                <w:rFonts w:ascii="Arial" w:hAnsi="Arial"/>
                <w:sz w:val="20"/>
              </w:rPr>
            </w:pPr>
            <w:r>
              <w:rPr>
                <w:rFonts w:ascii="Arial" w:hAnsi="Arial"/>
                <w:sz w:val="20"/>
              </w:rPr>
              <w:t xml:space="preserve">M </w:t>
            </w:r>
          </w:p>
        </w:tc>
        <w:tc>
          <w:tcPr>
            <w:tcW w:w="1469" w:type="dxa"/>
          </w:tcPr>
          <w:p w14:paraId="7B230586" w14:textId="77777777" w:rsidR="00C614AE" w:rsidRDefault="00C614AE">
            <w:pPr>
              <w:pStyle w:val="4x3cell"/>
              <w:keepNext/>
              <w:keepLines/>
              <w:widowControl/>
              <w:spacing w:before="43" w:after="43"/>
              <w:jc w:val="center"/>
              <w:rPr>
                <w:rFonts w:ascii="Arial" w:hAnsi="Arial"/>
                <w:sz w:val="20"/>
              </w:rPr>
            </w:pPr>
            <w:r>
              <w:rPr>
                <w:rFonts w:ascii="Arial" w:hAnsi="Arial"/>
                <w:sz w:val="20"/>
              </w:rPr>
              <w:t>2</w:t>
            </w:r>
          </w:p>
        </w:tc>
        <w:tc>
          <w:tcPr>
            <w:tcW w:w="2970" w:type="dxa"/>
          </w:tcPr>
          <w:p w14:paraId="0997E416" w14:textId="77777777" w:rsidR="00C614AE" w:rsidRDefault="00C614AE">
            <w:pPr>
              <w:pStyle w:val="4x3cell"/>
              <w:keepNext/>
              <w:keepLines/>
              <w:widowControl/>
              <w:spacing w:before="43" w:after="43"/>
              <w:rPr>
                <w:rFonts w:ascii="Arial" w:hAnsi="Arial"/>
                <w:sz w:val="20"/>
              </w:rPr>
            </w:pPr>
            <w:r>
              <w:rPr>
                <w:rFonts w:ascii="Arial" w:hAnsi="Arial"/>
                <w:sz w:val="20"/>
              </w:rPr>
              <w:t>connectionControl:Connect (no reply required)</w:t>
            </w:r>
          </w:p>
        </w:tc>
      </w:tr>
      <w:tr w:rsidR="00C614AE" w14:paraId="4B4E5A84" w14:textId="77777777">
        <w:tc>
          <w:tcPr>
            <w:tcW w:w="2977" w:type="dxa"/>
          </w:tcPr>
          <w:p w14:paraId="19D6D7D1" w14:textId="77777777" w:rsidR="00C614AE" w:rsidRDefault="00C614AE">
            <w:pPr>
              <w:pStyle w:val="4x3cell"/>
              <w:keepNext/>
              <w:keepLines/>
              <w:widowControl/>
              <w:spacing w:before="43" w:after="43"/>
              <w:rPr>
                <w:rFonts w:ascii="Arial" w:hAnsi="Arial"/>
                <w:sz w:val="20"/>
              </w:rPr>
            </w:pPr>
            <w:r>
              <w:rPr>
                <w:rFonts w:ascii="Arial" w:hAnsi="Arial"/>
                <w:sz w:val="20"/>
              </w:rPr>
              <w:t>Digits (Carrier)</w:t>
            </w:r>
          </w:p>
        </w:tc>
        <w:tc>
          <w:tcPr>
            <w:tcW w:w="1134" w:type="dxa"/>
          </w:tcPr>
          <w:p w14:paraId="62222E09" w14:textId="77777777" w:rsidR="00C614AE" w:rsidRDefault="00C614AE">
            <w:pPr>
              <w:pStyle w:val="4x3cell"/>
              <w:keepNext/>
              <w:keepLines/>
              <w:widowControl/>
              <w:spacing w:before="43" w:after="43"/>
              <w:rPr>
                <w:rFonts w:ascii="Arial" w:hAnsi="Arial"/>
                <w:sz w:val="20"/>
              </w:rPr>
            </w:pPr>
            <w:r>
              <w:rPr>
                <w:rFonts w:ascii="Arial" w:hAnsi="Arial"/>
                <w:sz w:val="20"/>
              </w:rPr>
              <w:t xml:space="preserve">M </w:t>
            </w:r>
            <w:r>
              <w:rPr>
                <w:rFonts w:ascii="Arial" w:hAnsi="Arial"/>
                <w:sz w:val="20"/>
                <w:vertAlign w:val="superscript"/>
              </w:rPr>
              <w:t>1</w:t>
            </w:r>
          </w:p>
        </w:tc>
        <w:tc>
          <w:tcPr>
            <w:tcW w:w="1469" w:type="dxa"/>
          </w:tcPr>
          <w:p w14:paraId="544D098D" w14:textId="77777777" w:rsidR="00C614AE" w:rsidRDefault="00C614AE">
            <w:pPr>
              <w:pStyle w:val="4x3cell"/>
              <w:keepNext/>
              <w:keepLines/>
              <w:widowControl/>
              <w:spacing w:before="43" w:after="43"/>
              <w:jc w:val="center"/>
              <w:rPr>
                <w:rFonts w:ascii="Arial" w:hAnsi="Arial"/>
                <w:sz w:val="20"/>
              </w:rPr>
            </w:pPr>
            <w:r>
              <w:rPr>
                <w:rFonts w:ascii="Arial" w:hAnsi="Arial"/>
                <w:sz w:val="20"/>
              </w:rPr>
              <w:t>6</w:t>
            </w:r>
          </w:p>
        </w:tc>
        <w:tc>
          <w:tcPr>
            <w:tcW w:w="2970" w:type="dxa"/>
          </w:tcPr>
          <w:p w14:paraId="2A7450D9" w14:textId="77777777" w:rsidR="00C614AE" w:rsidRDefault="00C614AE">
            <w:pPr>
              <w:pStyle w:val="4x3cell"/>
              <w:keepNext/>
              <w:keepLines/>
              <w:widowControl/>
              <w:spacing w:before="43" w:after="43"/>
              <w:rPr>
                <w:rFonts w:ascii="Arial" w:hAnsi="Arial"/>
                <w:sz w:val="20"/>
              </w:rPr>
            </w:pPr>
            <w:r>
              <w:rPr>
                <w:rFonts w:ascii="Arial" w:hAnsi="Arial"/>
                <w:sz w:val="20"/>
              </w:rPr>
              <w:t>3 or 4 digit CIC</w:t>
            </w:r>
          </w:p>
        </w:tc>
      </w:tr>
      <w:tr w:rsidR="00C614AE" w14:paraId="7FB54C46" w14:textId="77777777">
        <w:tc>
          <w:tcPr>
            <w:tcW w:w="2977" w:type="dxa"/>
          </w:tcPr>
          <w:p w14:paraId="17F350F3" w14:textId="77777777" w:rsidR="00C614AE" w:rsidRDefault="00C614AE">
            <w:pPr>
              <w:pStyle w:val="4x3cell"/>
              <w:keepNext/>
              <w:keepLines/>
              <w:widowControl/>
              <w:spacing w:before="43" w:after="43"/>
              <w:rPr>
                <w:rFonts w:ascii="Arial" w:hAnsi="Arial"/>
                <w:sz w:val="20"/>
              </w:rPr>
            </w:pPr>
            <w:r>
              <w:rPr>
                <w:rFonts w:ascii="Arial" w:hAnsi="Arial"/>
                <w:sz w:val="20"/>
              </w:rPr>
              <w:t>Digits (Routing Number)</w:t>
            </w:r>
          </w:p>
        </w:tc>
        <w:tc>
          <w:tcPr>
            <w:tcW w:w="1134" w:type="dxa"/>
          </w:tcPr>
          <w:p w14:paraId="6C752954" w14:textId="77777777" w:rsidR="00C614AE" w:rsidRDefault="00C614AE">
            <w:pPr>
              <w:pStyle w:val="4x3cell"/>
              <w:keepNext/>
              <w:keepLines/>
              <w:widowControl/>
              <w:spacing w:before="43" w:after="43"/>
              <w:rPr>
                <w:rFonts w:ascii="Arial" w:hAnsi="Arial"/>
                <w:sz w:val="20"/>
              </w:rPr>
            </w:pPr>
            <w:r>
              <w:rPr>
                <w:rFonts w:ascii="Arial" w:hAnsi="Arial"/>
                <w:sz w:val="20"/>
              </w:rPr>
              <w:t>M</w:t>
            </w:r>
          </w:p>
        </w:tc>
        <w:tc>
          <w:tcPr>
            <w:tcW w:w="1469" w:type="dxa"/>
          </w:tcPr>
          <w:p w14:paraId="65BF7E6A" w14:textId="77777777" w:rsidR="00C614AE" w:rsidRDefault="00C614AE">
            <w:pPr>
              <w:pStyle w:val="4x3cell"/>
              <w:keepNext/>
              <w:keepLines/>
              <w:widowControl/>
              <w:spacing w:before="43" w:after="43"/>
              <w:jc w:val="center"/>
              <w:rPr>
                <w:rFonts w:ascii="Arial" w:hAnsi="Arial"/>
                <w:sz w:val="20"/>
              </w:rPr>
            </w:pPr>
            <w:r>
              <w:rPr>
                <w:rFonts w:ascii="Arial" w:hAnsi="Arial"/>
                <w:sz w:val="20"/>
              </w:rPr>
              <w:t>9*</w:t>
            </w:r>
          </w:p>
        </w:tc>
        <w:tc>
          <w:tcPr>
            <w:tcW w:w="2970" w:type="dxa"/>
          </w:tcPr>
          <w:p w14:paraId="7E618EEE" w14:textId="77777777" w:rsidR="00C614AE" w:rsidRDefault="00C614AE">
            <w:pPr>
              <w:pStyle w:val="4x3cell"/>
              <w:keepNext/>
              <w:keepLines/>
              <w:widowControl/>
              <w:spacing w:before="43" w:after="43"/>
              <w:rPr>
                <w:rFonts w:ascii="Arial" w:hAnsi="Arial"/>
                <w:sz w:val="20"/>
              </w:rPr>
            </w:pPr>
            <w:r>
              <w:rPr>
                <w:rFonts w:ascii="Arial" w:hAnsi="Arial"/>
                <w:sz w:val="20"/>
              </w:rPr>
              <w:t>10 digit RN or Dialed Number</w:t>
            </w:r>
          </w:p>
        </w:tc>
      </w:tr>
      <w:tr w:rsidR="00C614AE" w14:paraId="37AA2BD4" w14:textId="77777777">
        <w:tc>
          <w:tcPr>
            <w:tcW w:w="2977" w:type="dxa"/>
          </w:tcPr>
          <w:p w14:paraId="693C1788" w14:textId="77777777" w:rsidR="00C614AE" w:rsidRDefault="00C614AE">
            <w:pPr>
              <w:pStyle w:val="4x3cell"/>
              <w:keepNext/>
              <w:keepLines/>
              <w:widowControl/>
              <w:spacing w:before="43" w:after="43"/>
              <w:rPr>
                <w:rFonts w:ascii="Arial" w:hAnsi="Arial"/>
                <w:sz w:val="20"/>
              </w:rPr>
            </w:pPr>
            <w:r>
              <w:rPr>
                <w:rFonts w:ascii="Arial" w:hAnsi="Arial"/>
                <w:sz w:val="20"/>
              </w:rPr>
              <w:t>Billing Indicators</w:t>
            </w:r>
          </w:p>
        </w:tc>
        <w:tc>
          <w:tcPr>
            <w:tcW w:w="1134" w:type="dxa"/>
          </w:tcPr>
          <w:p w14:paraId="415FB138" w14:textId="77777777" w:rsidR="00C614AE" w:rsidRDefault="00C614AE">
            <w:pPr>
              <w:pStyle w:val="4x3cell"/>
              <w:keepNext/>
              <w:keepLines/>
              <w:widowControl/>
              <w:spacing w:before="43" w:after="43"/>
              <w:rPr>
                <w:rFonts w:ascii="Arial" w:hAnsi="Arial"/>
                <w:sz w:val="20"/>
              </w:rPr>
            </w:pPr>
            <w:r>
              <w:rPr>
                <w:rFonts w:ascii="Arial" w:hAnsi="Arial"/>
                <w:sz w:val="20"/>
              </w:rPr>
              <w:t xml:space="preserve">M </w:t>
            </w:r>
            <w:r>
              <w:rPr>
                <w:rFonts w:ascii="Arial" w:hAnsi="Arial"/>
                <w:sz w:val="20"/>
                <w:vertAlign w:val="superscript"/>
              </w:rPr>
              <w:t>1</w:t>
            </w:r>
          </w:p>
        </w:tc>
        <w:tc>
          <w:tcPr>
            <w:tcW w:w="1469" w:type="dxa"/>
          </w:tcPr>
          <w:p w14:paraId="0F1E9201" w14:textId="77777777" w:rsidR="00C614AE" w:rsidRDefault="00C614AE">
            <w:pPr>
              <w:pStyle w:val="4x3cell"/>
              <w:keepNext/>
              <w:keepLines/>
              <w:widowControl/>
              <w:spacing w:before="43" w:after="43"/>
              <w:jc w:val="center"/>
              <w:rPr>
                <w:rFonts w:ascii="Arial" w:hAnsi="Arial"/>
                <w:sz w:val="20"/>
              </w:rPr>
            </w:pPr>
            <w:r>
              <w:rPr>
                <w:rFonts w:ascii="Arial" w:hAnsi="Arial"/>
                <w:sz w:val="20"/>
              </w:rPr>
              <w:t>4</w:t>
            </w:r>
          </w:p>
        </w:tc>
        <w:tc>
          <w:tcPr>
            <w:tcW w:w="2970" w:type="dxa"/>
          </w:tcPr>
          <w:p w14:paraId="22D3EFFB" w14:textId="77777777" w:rsidR="00C614AE" w:rsidRDefault="00C614AE">
            <w:pPr>
              <w:pStyle w:val="4x3cell"/>
              <w:keepNext/>
              <w:keepLines/>
              <w:widowControl/>
              <w:spacing w:before="43" w:after="43"/>
              <w:rPr>
                <w:rFonts w:ascii="Arial" w:hAnsi="Arial"/>
                <w:sz w:val="20"/>
              </w:rPr>
            </w:pPr>
            <w:r>
              <w:rPr>
                <w:rFonts w:ascii="Arial" w:hAnsi="Arial"/>
                <w:sz w:val="20"/>
              </w:rPr>
              <w:t xml:space="preserve">Unspecified </w:t>
            </w:r>
          </w:p>
        </w:tc>
      </w:tr>
    </w:tbl>
    <w:p w14:paraId="16602DF9" w14:textId="77777777" w:rsidR="00C614AE" w:rsidRDefault="00C614AE"/>
    <w:p w14:paraId="02D067A7" w14:textId="77777777" w:rsidR="00C614AE" w:rsidRDefault="00C614AE">
      <w:pPr>
        <w:pStyle w:val="NO"/>
      </w:pPr>
      <w:r>
        <w:t>Note:</w:t>
      </w:r>
      <w:r w:rsidR="00D35105">
        <w:tab/>
      </w:r>
    </w:p>
    <w:p w14:paraId="10251C01" w14:textId="77777777" w:rsidR="00C614AE" w:rsidRDefault="00C614AE">
      <w:pPr>
        <w:pStyle w:val="NO"/>
      </w:pPr>
      <w:r>
        <w:t>*</w:t>
      </w:r>
      <w:r>
        <w:tab/>
        <w:t>=</w:t>
      </w:r>
      <w:r>
        <w:tab/>
        <w:t>Value specific for number portability</w:t>
      </w:r>
    </w:p>
    <w:p w14:paraId="7AB01DE4" w14:textId="77777777" w:rsidR="00C614AE" w:rsidRDefault="00C614AE">
      <w:pPr>
        <w:pStyle w:val="NO"/>
      </w:pPr>
      <w:r>
        <w:rPr>
          <w:vertAlign w:val="superscript"/>
        </w:rPr>
        <w:t>1</w:t>
      </w:r>
      <w:r w:rsidR="00D35105">
        <w:tab/>
      </w:r>
      <w:r>
        <w:t>=</w:t>
      </w:r>
      <w:r>
        <w:tab/>
        <w:t xml:space="preserve">This mandatory parameter is required for the message but the content is not essential for number portability. </w:t>
      </w:r>
    </w:p>
    <w:p w14:paraId="5177A844" w14:textId="77777777" w:rsidR="00C614AE" w:rsidRDefault="00C614AE" w:rsidP="00DE7509">
      <w:pPr>
        <w:pStyle w:val="Heading8"/>
      </w:pPr>
      <w:r>
        <w:br w:type="page"/>
      </w:r>
      <w:bookmarkStart w:id="132" w:name="_Toc95827409"/>
      <w:r>
        <w:lastRenderedPageBreak/>
        <w:t>Annex B (normative):</w:t>
      </w:r>
      <w:r>
        <w:br/>
        <w:t>Handling of Non-Call Related Signalling</w:t>
      </w:r>
      <w:bookmarkEnd w:id="132"/>
    </w:p>
    <w:p w14:paraId="767F1D07" w14:textId="77777777" w:rsidR="00C614AE" w:rsidRDefault="00C614AE" w:rsidP="00DE7509">
      <w:pPr>
        <w:pStyle w:val="Heading1"/>
      </w:pPr>
      <w:bookmarkStart w:id="133" w:name="_Toc95827410"/>
      <w:r>
        <w:rPr>
          <w:noProof/>
        </w:rPr>
        <w:t>B.1</w:t>
      </w:r>
      <w:r>
        <w:rPr>
          <w:noProof/>
        </w:rPr>
        <w:tab/>
        <w:t>Handling of Non-call Related Signalling</w:t>
      </w:r>
      <w:bookmarkEnd w:id="133"/>
    </w:p>
    <w:p w14:paraId="05899E11" w14:textId="77777777" w:rsidR="00C614AE" w:rsidRDefault="00C614AE" w:rsidP="00DE7509">
      <w:pPr>
        <w:pStyle w:val="Heading2"/>
      </w:pPr>
      <w:bookmarkStart w:id="134" w:name="_Toc95827411"/>
      <w:r>
        <w:t>B.1.1</w:t>
      </w:r>
      <w:r>
        <w:tab/>
        <w:t>Routeing Conventions</w:t>
      </w:r>
      <w:bookmarkEnd w:id="134"/>
    </w:p>
    <w:p w14:paraId="0B81A3DB" w14:textId="77777777" w:rsidR="00C614AE" w:rsidRDefault="00C614AE">
      <w:r>
        <w:t>Figure B.1.1 illustrates the routeing of non-call related signalling messages between networks in a number portability environment.</w:t>
      </w:r>
    </w:p>
    <w:bookmarkStart w:id="135" w:name="_970907914"/>
    <w:bookmarkStart w:id="136" w:name="_MON_1017080294"/>
    <w:bookmarkStart w:id="137" w:name="_MON_1013333678"/>
    <w:bookmarkEnd w:id="135"/>
    <w:bookmarkEnd w:id="136"/>
    <w:bookmarkEnd w:id="137"/>
    <w:bookmarkStart w:id="138" w:name="_MON_1016813838"/>
    <w:bookmarkEnd w:id="138"/>
    <w:p w14:paraId="0777CC73" w14:textId="77777777" w:rsidR="00C614AE" w:rsidRDefault="00C614AE">
      <w:pPr>
        <w:pStyle w:val="TH"/>
      </w:pPr>
      <w:r>
        <w:object w:dxaOrig="8146" w:dyaOrig="5086" w14:anchorId="29248092">
          <v:shape id="_x0000_i1044" type="#_x0000_t75" style="width:426.6pt;height:266.4pt" o:ole="" fillcolor="window">
            <v:imagedata r:id="rId44" o:title=""/>
          </v:shape>
          <o:OLEObject Type="Embed" ProgID="Word.Picture.8" ShapeID="_x0000_i1044" DrawAspect="Content" ObjectID="_1706440574" r:id="rId45"/>
        </w:object>
      </w:r>
    </w:p>
    <w:p w14:paraId="19EAFA9F" w14:textId="77777777" w:rsidR="00C614AE" w:rsidRDefault="00C614AE">
      <w:pPr>
        <w:pStyle w:val="TF"/>
      </w:pPr>
      <w:r>
        <w:t>Figure B.1.1: Routeing of non-call related signalling messages in a number portability environment</w:t>
      </w:r>
    </w:p>
    <w:p w14:paraId="669D6AFE" w14:textId="77777777" w:rsidR="00C614AE" w:rsidRDefault="00C614AE">
      <w:r>
        <w:t>If a non-call related signalling message is originated outside the portability domain, this message (1) is received by the number range holder network. The number range holder network routes the message (5) onward to the subscription network.</w:t>
      </w:r>
    </w:p>
    <w:p w14:paraId="401E8C2F" w14:textId="77777777" w:rsidR="00C614AE" w:rsidRDefault="00C614AE">
      <w:pPr>
        <w:spacing w:before="120"/>
      </w:pPr>
      <w:r>
        <w:t>If a non-call related signalling message is originated in a network inside the portability domain and this network supports direct routeing, this message (3) is routed to the subscription network.</w:t>
      </w:r>
    </w:p>
    <w:p w14:paraId="6EF4AEDA" w14:textId="77777777" w:rsidR="00C614AE" w:rsidRDefault="00C614AE">
      <w:pPr>
        <w:spacing w:before="120"/>
      </w:pPr>
      <w:r>
        <w:t>If a non-call related signalling message is originated in a network inside the portability domain and this network does not support direct routeing, the message (2, 4) is routed to the number range holder network. The number range holder network routes the message (5) onward to the subscription network. This is referred to as indirect routeing.</w:t>
      </w:r>
    </w:p>
    <w:p w14:paraId="3BE4E1D9" w14:textId="77777777" w:rsidR="00C614AE" w:rsidRDefault="00C614AE" w:rsidP="00DE7509">
      <w:pPr>
        <w:pStyle w:val="Heading2"/>
      </w:pPr>
      <w:bookmarkStart w:id="139" w:name="_Toc95827412"/>
      <w:r>
        <w:t>B.1.2</w:t>
      </w:r>
      <w:r>
        <w:tab/>
        <w:t>Network Architecture</w:t>
      </w:r>
      <w:bookmarkEnd w:id="139"/>
    </w:p>
    <w:p w14:paraId="56B91706" w14:textId="305CF342" w:rsidR="00C614AE" w:rsidRDefault="00C614AE">
      <w:pPr>
        <w:widowControl w:val="0"/>
      </w:pPr>
      <w:r>
        <w:t>In a PLMN that supports MNP, non-call related signalling messages as mentioned in</w:t>
      </w:r>
      <w:r w:rsidR="00DE7509">
        <w:t xml:space="preserve"> clause </w:t>
      </w:r>
      <w:r>
        <w:t>B.1.1 are relayed by an MNP-Signalling Relay Function (MNP-SRF). The MNP-SRF provides re-routeing capability for signalling messages addressed using the MSISDN. The MNP-SRF obtains routeing information from the NP database to identify the subscription network associated with a particular national MSISDN. The interface between the MNP-SRF and the NP database is considered implementation dependent and is not detailed further. For further details see clause 4.3.</w:t>
      </w:r>
    </w:p>
    <w:p w14:paraId="15B52F2D" w14:textId="77777777" w:rsidR="00C614AE" w:rsidRDefault="00C614AE">
      <w:r>
        <w:lastRenderedPageBreak/>
        <w:t>From the perspective of the PLMN in which the MNP-SRF resides, the MSISDN in the CdPA represents either:</w:t>
      </w:r>
    </w:p>
    <w:p w14:paraId="62DF9DB3" w14:textId="77777777" w:rsidR="00C614AE" w:rsidRDefault="00C614AE">
      <w:pPr>
        <w:pStyle w:val="B1"/>
      </w:pPr>
      <w:r>
        <w:t>1</w:t>
      </w:r>
      <w:r>
        <w:tab/>
        <w:t>An own number ported out.</w:t>
      </w:r>
    </w:p>
    <w:p w14:paraId="37B1B964" w14:textId="77777777" w:rsidR="00C614AE" w:rsidRDefault="00C614AE">
      <w:pPr>
        <w:pStyle w:val="B1"/>
      </w:pPr>
      <w:r>
        <w:t>2</w:t>
      </w:r>
      <w:r>
        <w:tab/>
        <w:t>An own number not ported out.</w:t>
      </w:r>
    </w:p>
    <w:p w14:paraId="3821F13E" w14:textId="77777777" w:rsidR="00C614AE" w:rsidRDefault="00C614AE">
      <w:pPr>
        <w:pStyle w:val="B1"/>
      </w:pPr>
      <w:r>
        <w:t>3</w:t>
      </w:r>
      <w:r>
        <w:tab/>
        <w:t>A foreign number ported in.</w:t>
      </w:r>
    </w:p>
    <w:p w14:paraId="0930AF0B" w14:textId="77777777" w:rsidR="00C614AE" w:rsidRDefault="00C614AE">
      <w:pPr>
        <w:pStyle w:val="B1"/>
      </w:pPr>
      <w:r>
        <w:t>4</w:t>
      </w:r>
      <w:r>
        <w:tab/>
        <w:t>A foreign number ported to a foreign network.</w:t>
      </w:r>
    </w:p>
    <w:p w14:paraId="2BB7F278" w14:textId="77777777" w:rsidR="00C614AE" w:rsidRDefault="00C614AE">
      <w:pPr>
        <w:pStyle w:val="B1"/>
      </w:pPr>
      <w:r>
        <w:t>5</w:t>
      </w:r>
      <w:r>
        <w:tab/>
        <w:t>A foreign number not known to be ported.</w:t>
      </w:r>
    </w:p>
    <w:p w14:paraId="4ADDA548" w14:textId="77777777" w:rsidR="00C614AE" w:rsidRDefault="00C614AE">
      <w:pPr>
        <w:widowControl w:val="0"/>
      </w:pPr>
      <w:r>
        <w:t>When a PLMN supports direct routeing (clause B.1.1), all non-call related signalling messages where the MSISDN in the CdPA belongs to a number range owned by a PLMN in the portability domain and all non-call related signalling messages which are relayed towards the network, are routed to the PLMN</w:t>
      </w:r>
      <w:r w:rsidR="00D35105">
        <w:t>'</w:t>
      </w:r>
      <w:r>
        <w:t>s MNP-SRF for treatment.</w:t>
      </w:r>
    </w:p>
    <w:p w14:paraId="341AA422" w14:textId="77777777" w:rsidR="00C614AE" w:rsidRDefault="00C614AE">
      <w:r>
        <w:t>In case 2 and 3 the MNP-SRF relays the message to the Subscriber Database supporting the Network Service e.g. HLR and Calling Name Database.</w:t>
      </w:r>
    </w:p>
    <w:p w14:paraId="7D17722E" w14:textId="77777777" w:rsidR="00C614AE" w:rsidRDefault="00C614AE">
      <w:r>
        <w:t>In case 1, 4 and 5 the MNP-SRF relays the message to subscription network.</w:t>
      </w:r>
    </w:p>
    <w:p w14:paraId="07845A02" w14:textId="77777777" w:rsidR="00C614AE" w:rsidRDefault="00C614AE">
      <w:pPr>
        <w:widowControl w:val="0"/>
      </w:pPr>
      <w:r>
        <w:t>When a PLMN does not support direct routeing, only non-call related signalling messages where the MSISDN in the CdPA belongs to a number range owned by the PLMN itself and all non-call related signalling messages which are relayed towards the network are routed to the PLMN</w:t>
      </w:r>
      <w:r w:rsidR="00D35105">
        <w:t>'</w:t>
      </w:r>
      <w:r>
        <w:t>s MNP-SRF for treatment. All other messages are routed to the number range holder network.</w:t>
      </w:r>
    </w:p>
    <w:p w14:paraId="7B7DA59C" w14:textId="77777777" w:rsidR="00C614AE" w:rsidRDefault="00C614AE">
      <w:r>
        <w:t>For this routeing convention, only cases 1, 2 and 3 are applicable:</w:t>
      </w:r>
    </w:p>
    <w:p w14:paraId="1E475C4B" w14:textId="77777777" w:rsidR="00C614AE" w:rsidRDefault="00C614AE">
      <w:r>
        <w:t>In case 2 and 3 the MNP-SRF relays the message to the Subscriber Database supporting the Network Service e.g. HLR and Calling Name Database.</w:t>
      </w:r>
    </w:p>
    <w:p w14:paraId="32AC5E39" w14:textId="77777777" w:rsidR="00C614AE" w:rsidRDefault="00C614AE">
      <w:r>
        <w:t>In case 1 the MNP-SRF relays the message to the subscription network.</w:t>
      </w:r>
    </w:p>
    <w:p w14:paraId="19A7744C" w14:textId="77777777" w:rsidR="00C614AE" w:rsidRDefault="00C614AE" w:rsidP="00DE7509">
      <w:pPr>
        <w:pStyle w:val="Heading1"/>
      </w:pPr>
      <w:bookmarkStart w:id="140" w:name="_Toc95827413"/>
      <w:r>
        <w:lastRenderedPageBreak/>
        <w:t>B.2</w:t>
      </w:r>
      <w:r>
        <w:tab/>
        <w:t>Signalling Scenarios</w:t>
      </w:r>
      <w:bookmarkEnd w:id="140"/>
    </w:p>
    <w:p w14:paraId="482534F1" w14:textId="77777777" w:rsidR="00C614AE" w:rsidRDefault="00C614AE" w:rsidP="00DE7509">
      <w:pPr>
        <w:pStyle w:val="Heading2"/>
      </w:pPr>
      <w:bookmarkStart w:id="141" w:name="_Toc95827414"/>
      <w:r>
        <w:t>B.2.1</w:t>
      </w:r>
      <w:r>
        <w:tab/>
        <w:t>Non-call Related Signalling Message for a Non-ported Number – Indirect Routeing</w:t>
      </w:r>
      <w:bookmarkEnd w:id="141"/>
    </w:p>
    <w:p w14:paraId="566CD745" w14:textId="77777777" w:rsidR="00C614AE" w:rsidRDefault="00C614AE">
      <w:pPr>
        <w:keepNext/>
        <w:keepLines/>
      </w:pPr>
      <w:r>
        <w:t>Figure B.2.1 shows the MNP-SRF operation for routeing a non-call related signalling message for a non-ported number where the interrogating network is inside the portability domain and indirect routeing is used or the interrogating network is outside the portability domain.</w:t>
      </w:r>
    </w:p>
    <w:bookmarkStart w:id="142" w:name="_MON_1013333625"/>
    <w:bookmarkEnd w:id="142"/>
    <w:bookmarkStart w:id="143" w:name="_MON_1017080398"/>
    <w:bookmarkEnd w:id="143"/>
    <w:p w14:paraId="288B441D" w14:textId="77777777" w:rsidR="00C614AE" w:rsidRDefault="00C614AE">
      <w:pPr>
        <w:pStyle w:val="TH"/>
      </w:pPr>
      <w:r>
        <w:object w:dxaOrig="4291" w:dyaOrig="4081" w14:anchorId="786525E5">
          <v:shape id="_x0000_i1045" type="#_x0000_t75" style="width:311.4pt;height:296.4pt" o:ole="" fillcolor="window">
            <v:imagedata r:id="rId46" o:title=""/>
          </v:shape>
          <o:OLEObject Type="Embed" ProgID="Word.Picture.8" ShapeID="_x0000_i1045" DrawAspect="Content" ObjectID="_1706440575" r:id="rId47"/>
        </w:object>
      </w:r>
    </w:p>
    <w:p w14:paraId="01C0E268" w14:textId="77777777" w:rsidR="00C614AE" w:rsidRDefault="00C614AE">
      <w:pPr>
        <w:pStyle w:val="TF"/>
      </w:pPr>
      <w:r>
        <w:t>Figure B.2.1: MNP-SRF operation for routeing a non-call related signalling message for a non-ported number where the interrogating network is inside the portability domain and indirect routeing is used or the interrogating network is outside the portability domain</w:t>
      </w:r>
    </w:p>
    <w:p w14:paraId="5FBA6966" w14:textId="77777777" w:rsidR="00C614AE" w:rsidRDefault="00C614AE">
      <w:pPr>
        <w:pStyle w:val="NO"/>
      </w:pPr>
      <w:r>
        <w:t>NOTE:</w:t>
      </w:r>
      <w:r>
        <w:tab/>
        <w:t>that the TT may have a different value, e.g. TT=17 in the case of CCBS Requests and TT=14 in the case of ANSI Routing of SRI_For_Short Message.</w:t>
      </w:r>
    </w:p>
    <w:p w14:paraId="0D6A620D" w14:textId="77777777" w:rsidR="00C614AE" w:rsidRDefault="00C614AE">
      <w:pPr>
        <w:pStyle w:val="NF"/>
      </w:pPr>
    </w:p>
    <w:p w14:paraId="454037BB" w14:textId="77777777" w:rsidR="00C614AE" w:rsidRDefault="00C614AE">
      <w:r>
        <w:t>The Interrogating Network Entity (INE) submits a non-call related signalling message. When MNP-SRFB receives the message, MNP-SRF operation is triggered. The MNP-SRF functionality analyses the MSISDN in the CdPA and identifies the MSISDN as being non-ported using information that may be retrieved from an NP database. Figure B.2.1 shows an example where the MNP-SRF function then re-routes the message to HLRB.</w:t>
      </w:r>
    </w:p>
    <w:p w14:paraId="4BA6E4D0" w14:textId="77777777" w:rsidR="00C614AE" w:rsidRDefault="00C614AE" w:rsidP="00DE7509">
      <w:pPr>
        <w:pStyle w:val="Heading2"/>
      </w:pPr>
      <w:bookmarkStart w:id="144" w:name="_Toc95827415"/>
      <w:r>
        <w:lastRenderedPageBreak/>
        <w:t>B.2.2</w:t>
      </w:r>
      <w:r>
        <w:tab/>
        <w:t>Non-call Related Signalling Message for a Ported or Non</w:t>
      </w:r>
      <w:r>
        <w:noBreakHyphen/>
        <w:t>ported Number – Direct Routeing</w:t>
      </w:r>
      <w:bookmarkEnd w:id="144"/>
    </w:p>
    <w:p w14:paraId="5CA4DE45" w14:textId="77777777" w:rsidR="00C614AE" w:rsidRDefault="00C614AE">
      <w:pPr>
        <w:keepNext/>
        <w:keepLines/>
      </w:pPr>
      <w:r>
        <w:t>Figure B.2.2 shows the MNP-SRF operation for routeing a non-call related signalling message for a ported or non-ported number where the interrogating network supports direct routeing. If the interrogating network is the subscription network, MNP-SRFA and MNP-SRFB coincide; i.e. the signalling message passes the MNP-SRF only once.</w:t>
      </w:r>
    </w:p>
    <w:p w14:paraId="3BEFEDAF" w14:textId="77777777" w:rsidR="00C614AE" w:rsidRDefault="00A64CB9">
      <w:pPr>
        <w:pStyle w:val="TH"/>
      </w:pPr>
      <w:r>
        <w:pict w14:anchorId="5B6BBF9F">
          <v:shape id="_x0000_i1046" type="#_x0000_t75" style="width:367.8pt;height:244.8pt" fillcolor="window">
            <v:imagedata r:id="rId48" o:title=""/>
          </v:shape>
        </w:pict>
      </w:r>
    </w:p>
    <w:p w14:paraId="7E7E2CA2" w14:textId="77777777" w:rsidR="00C614AE" w:rsidRDefault="00C614AE">
      <w:pPr>
        <w:pStyle w:val="TF"/>
      </w:pPr>
      <w:r>
        <w:t>Figure B.2.2: MNP-SRF operation for routeing a non-call related signalling message for a ported or non-ported number where the interrogating network supports direct routeing</w:t>
      </w:r>
    </w:p>
    <w:p w14:paraId="49834FCB" w14:textId="77777777" w:rsidR="00C614AE" w:rsidRDefault="00C614AE">
      <w:pPr>
        <w:pStyle w:val="NO"/>
      </w:pPr>
      <w:r>
        <w:t>NOTE 1: the TT may have a different value, e.g. TT=17 in the case of CCBS Requests and TT=14 in the case of ANSI Routing of SRI_For_Short Message .</w:t>
      </w:r>
    </w:p>
    <w:p w14:paraId="4D98EBD9" w14:textId="77777777" w:rsidR="00C614AE" w:rsidRDefault="00C614AE">
      <w:pPr>
        <w:pStyle w:val="NO"/>
      </w:pPr>
      <w:r>
        <w:t>NOTE 2: the CdPA may have different values in the GT address and the nature of address fields.</w:t>
      </w:r>
    </w:p>
    <w:p w14:paraId="7E9CBA25" w14:textId="77777777" w:rsidR="00C614AE" w:rsidRDefault="00C614AE">
      <w:r>
        <w:t>The Interrogating Network Entity (INE) submits a non-call related signalling message. When MNP-SRFA receives the message, MNP-SRF operation is triggered. The MNP-SRF functionality analyses the MSISDN in the CdPA and identifies the subscription network using information that may be retrieved from an NP database. The MNP-SRF function then modifies the CdPA according to the rules agreed for the portability domain and routes the message to MNP-SRFB in the subscription network.</w:t>
      </w:r>
    </w:p>
    <w:p w14:paraId="5D9E273C" w14:textId="77777777" w:rsidR="00C614AE" w:rsidRDefault="00C614AE">
      <w:r>
        <w:t>When MNP-SRFB receives the message, MNP-SRF operation is triggered. The MNP-SRF functionality analyses the MSISDN in the CdPA and identifies the MSISDN as being ported into the network using information that may be retrieved from an NP database. Figure B.2.2 shows an example where the MNP-SRF function then re-routes the message to HLRB.</w:t>
      </w:r>
    </w:p>
    <w:p w14:paraId="17540423" w14:textId="77777777" w:rsidR="00C614AE" w:rsidRDefault="00C614AE" w:rsidP="00DE7509">
      <w:pPr>
        <w:pStyle w:val="Heading2"/>
      </w:pPr>
      <w:bookmarkStart w:id="145" w:name="_Toc95827416"/>
      <w:r>
        <w:lastRenderedPageBreak/>
        <w:t>B.2.3</w:t>
      </w:r>
      <w:r>
        <w:tab/>
        <w:t>Non-call Related Signalling Message for a Ported Number </w:t>
      </w:r>
      <w:r>
        <w:noBreakHyphen/>
        <w:t> Indirect Routeing</w:t>
      </w:r>
      <w:bookmarkEnd w:id="145"/>
    </w:p>
    <w:p w14:paraId="0D2F764E" w14:textId="77777777" w:rsidR="00C614AE" w:rsidRDefault="00C614AE">
      <w:pPr>
        <w:keepNext/>
        <w:keepLines/>
      </w:pPr>
      <w:r>
        <w:t>Figure B.2.3 shows the MNP-SRF operation for indirectly routeing (i.e. via the number range holder network) a non-call related signalling message for a ported subscriber.</w:t>
      </w:r>
    </w:p>
    <w:bookmarkStart w:id="146" w:name="_MON_1017080784"/>
    <w:bookmarkStart w:id="147" w:name="_MON_1013333767"/>
    <w:bookmarkEnd w:id="146"/>
    <w:bookmarkEnd w:id="147"/>
    <w:bookmarkStart w:id="148" w:name="_MON_1017080671"/>
    <w:bookmarkEnd w:id="148"/>
    <w:p w14:paraId="70DA3BAA" w14:textId="77777777" w:rsidR="00C614AE" w:rsidRDefault="00C614AE">
      <w:pPr>
        <w:pStyle w:val="TH"/>
      </w:pPr>
      <w:r>
        <w:object w:dxaOrig="7906" w:dyaOrig="4081" w14:anchorId="4FA3134C">
          <v:shape id="_x0000_i1047" type="#_x0000_t75" style="width:463.8pt;height:238.8pt" o:ole="" fillcolor="window">
            <v:imagedata r:id="rId49" o:title=""/>
          </v:shape>
          <o:OLEObject Type="Embed" ProgID="Word.Picture.8" ShapeID="_x0000_i1047" DrawAspect="Content" ObjectID="_1706440576" r:id="rId50"/>
        </w:object>
      </w:r>
    </w:p>
    <w:p w14:paraId="7F2FE4D6" w14:textId="77777777" w:rsidR="00C614AE" w:rsidRDefault="00C614AE">
      <w:pPr>
        <w:pStyle w:val="TF"/>
      </w:pPr>
      <w:r>
        <w:t>Figure B.2.3: MNP-SRF operation for indirectly routeing (i.e. via the number range holder network) a non-call related signalling message for a ported subscriber</w:t>
      </w:r>
    </w:p>
    <w:p w14:paraId="6B6ADE26" w14:textId="77777777" w:rsidR="00C614AE" w:rsidRDefault="00C614AE">
      <w:pPr>
        <w:pStyle w:val="NO"/>
      </w:pPr>
      <w:r>
        <w:t>NOTE 1: the TT may have a different value, e.g. TT=17 in the case of CCBS Requests and TT=14 in the case of ANSI Routing of SRI_For_Short Message.</w:t>
      </w:r>
    </w:p>
    <w:p w14:paraId="7DD9541B" w14:textId="77777777" w:rsidR="00C614AE" w:rsidRDefault="00C614AE">
      <w:pPr>
        <w:pStyle w:val="NO"/>
      </w:pPr>
      <w:r>
        <w:t>NOTE 2: the CdPA may have different values in the GT address and the nature of address fields.</w:t>
      </w:r>
    </w:p>
    <w:p w14:paraId="157C9D34" w14:textId="77777777" w:rsidR="00C614AE" w:rsidRDefault="00C614AE">
      <w:r>
        <w:t>The Interrogating Network Entity (INE) submits a non-call related signalling message. This message is routed on MSISDN global title to MNP-SRFA in the number range holder network.</w:t>
      </w:r>
    </w:p>
    <w:p w14:paraId="68A77E13" w14:textId="77777777" w:rsidR="00C614AE" w:rsidRDefault="00C614AE">
      <w:r>
        <w:t>When MNP-SRFA receives the message, MNP-SRF operation is triggered. The MNP-SRF functionality analyses the MSISDN in the CdPA and identifies the subscription network using information that may be retrieved from an NP database. The MNP-SRF function then modifies the CdPA according to the rules agreed for the portability domain and routes the message to MNP-SRFB in the subscription network.</w:t>
      </w:r>
    </w:p>
    <w:p w14:paraId="7C9C82DA" w14:textId="77777777" w:rsidR="00C614AE" w:rsidRDefault="00C614AE">
      <w:r>
        <w:t>When MNP-SRFB receives the message, MNP-SRF operation is triggered. The MNP-SRF functionality analyses the MSISDN in the CdPA and identifies the MSISDN as being ported into the network using information that may be retrieved from an NP database. Figure B.2.3 shows an example where the MNP-SRF function then re-routes the message to HLRB.</w:t>
      </w:r>
    </w:p>
    <w:p w14:paraId="1B54F13D" w14:textId="77777777" w:rsidR="00C614AE" w:rsidRDefault="00C614AE" w:rsidP="00DE7509">
      <w:pPr>
        <w:pStyle w:val="Heading1"/>
      </w:pPr>
      <w:bookmarkStart w:id="149" w:name="_Toc95827417"/>
      <w:r>
        <w:t>B.3</w:t>
      </w:r>
      <w:r>
        <w:tab/>
        <w:t>Functional Requirements of Network Entities</w:t>
      </w:r>
      <w:bookmarkEnd w:id="149"/>
    </w:p>
    <w:p w14:paraId="24B7775F" w14:textId="77777777" w:rsidR="00C614AE" w:rsidRDefault="00C614AE" w:rsidP="00DE7509">
      <w:pPr>
        <w:pStyle w:val="Heading2"/>
      </w:pPr>
      <w:bookmarkStart w:id="150" w:name="_Toc95827418"/>
      <w:r>
        <w:t>B.3.1</w:t>
      </w:r>
      <w:r>
        <w:tab/>
        <w:t>Procedure MNP_SRF_Non_Call_Related</w:t>
      </w:r>
      <w:bookmarkEnd w:id="150"/>
    </w:p>
    <w:p w14:paraId="2D6B328F" w14:textId="2516FADE" w:rsidR="00C614AE" w:rsidRDefault="00C614AE">
      <w:r>
        <w:t xml:space="preserve">Figure B.3.1 shows the procedure MNP_SRF_Non_Call_Related. This procedure handles non-call related signalling messages. It is called from the process MNP_SRF (see </w:t>
      </w:r>
      <w:r w:rsidR="00DE7509">
        <w:t>clause</w:t>
      </w:r>
      <w:r>
        <w:t xml:space="preserve"> 4.3).</w:t>
      </w:r>
    </w:p>
    <w:p w14:paraId="047F5086" w14:textId="77777777" w:rsidR="00C614AE" w:rsidRDefault="00C614AE">
      <w:r>
        <w:t xml:space="preserve">The check </w:t>
      </w:r>
      <w:r w:rsidR="00D35105">
        <w:t>"</w:t>
      </w:r>
      <w:r>
        <w:t>CdPA contains own number ported out?</w:t>
      </w:r>
      <w:r w:rsidR="00D35105">
        <w:t>"</w:t>
      </w:r>
      <w:r>
        <w:t xml:space="preserve"> identifies all mobile numbers from number ranges allocated to the network the MNP-SRF is located in and which are ported to other networks. In this case the message is relayed to the subscription network.</w:t>
      </w:r>
    </w:p>
    <w:p w14:paraId="2340DD7A" w14:textId="77777777" w:rsidR="00C614AE" w:rsidRDefault="00C614AE">
      <w:r>
        <w:lastRenderedPageBreak/>
        <w:t xml:space="preserve">The check </w:t>
      </w:r>
      <w:r w:rsidR="00D35105">
        <w:t>"</w:t>
      </w:r>
      <w:r>
        <w:t>CdPA contains own number not ported out?</w:t>
      </w:r>
      <w:r w:rsidR="00D35105">
        <w:t>"</w:t>
      </w:r>
      <w:r>
        <w:t xml:space="preserve"> identifies all mobile numbers from the number ranges allocated to the network the MNP-SRF is located in and which are still served by the network the MNP-SRF is located in, i.e. the numbers are not ported out. In this case the message is relayed to the HLR in the network.</w:t>
      </w:r>
    </w:p>
    <w:p w14:paraId="0A7D5F06" w14:textId="77777777" w:rsidR="00C614AE" w:rsidRDefault="00C614AE">
      <w:r>
        <w:t xml:space="preserve">The check </w:t>
      </w:r>
      <w:r w:rsidR="00D35105">
        <w:t>"</w:t>
      </w:r>
      <w:r>
        <w:t>CdPA contains foreign number ported in?</w:t>
      </w:r>
      <w:r w:rsidR="00D35105">
        <w:t>"</w:t>
      </w:r>
      <w:r>
        <w:t xml:space="preserve"> identifies all mobile numbers from the number ranges not allocated to the network the MNP-SRF is located in and which are served by the network the MNP-SRF is located in, i.e. the numbers are ported in. In this case the message is relayed to the HLR in the network.</w:t>
      </w:r>
    </w:p>
    <w:p w14:paraId="06B32A85" w14:textId="77777777" w:rsidR="00C614AE" w:rsidRDefault="00C614AE">
      <w:r>
        <w:t xml:space="preserve">The check </w:t>
      </w:r>
      <w:r w:rsidR="00D35105">
        <w:t>"</w:t>
      </w:r>
      <w:r>
        <w:t>CdPA contains foreign number ported to a foreign network?</w:t>
      </w:r>
      <w:r w:rsidR="00D35105">
        <w:t>"</w:t>
      </w:r>
      <w:r>
        <w:t xml:space="preserve"> identifies all mobile numbers from the number ranges not allocated to the network the MNP-SRF is located in and which are not served by the MNP-SRF is located in and not served by the network the number range is allocated to, i.e. the numbers are ported to a foreign network. In this case the message is relayed to the subscription network.</w:t>
      </w:r>
    </w:p>
    <w:p w14:paraId="2272F2C8" w14:textId="77777777" w:rsidR="00C614AE" w:rsidRDefault="00C614AE">
      <w:r>
        <w:t xml:space="preserve">The remaining numbers </w:t>
      </w:r>
      <w:r w:rsidR="00D35105">
        <w:t>"</w:t>
      </w:r>
      <w:r>
        <w:t>CdPA contains number not known to be ported ?</w:t>
      </w:r>
      <w:r w:rsidR="00D35105">
        <w:t>"</w:t>
      </w:r>
      <w:r>
        <w:t xml:space="preserve"> are mobile numbers from the number ranges not allocated to the network the MNP-SRF is located in and which are also not served by the network the MNP-SRF is located in. In this case the message is relayed to the number range holder network.</w:t>
      </w:r>
    </w:p>
    <w:bookmarkStart w:id="151" w:name="_MON_1008345514"/>
    <w:bookmarkStart w:id="152" w:name="_MON_1008345831"/>
    <w:bookmarkStart w:id="153" w:name="_MON_1020415631"/>
    <w:bookmarkStart w:id="154" w:name="_MON_1020416004"/>
    <w:bookmarkStart w:id="155" w:name="_MON_1020416081"/>
    <w:bookmarkStart w:id="156" w:name="_MON_1020416297"/>
    <w:bookmarkStart w:id="157" w:name="_MON_1020417452"/>
    <w:bookmarkStart w:id="158" w:name="_MON_1020563642"/>
    <w:bookmarkStart w:id="159" w:name="_MON_1023175721"/>
    <w:bookmarkStart w:id="160" w:name="_MON_1008344342"/>
    <w:bookmarkEnd w:id="151"/>
    <w:bookmarkEnd w:id="152"/>
    <w:bookmarkEnd w:id="153"/>
    <w:bookmarkEnd w:id="154"/>
    <w:bookmarkEnd w:id="155"/>
    <w:bookmarkEnd w:id="156"/>
    <w:bookmarkEnd w:id="157"/>
    <w:bookmarkEnd w:id="158"/>
    <w:bookmarkEnd w:id="159"/>
    <w:bookmarkEnd w:id="160"/>
    <w:bookmarkStart w:id="161" w:name="_MON_1008345099"/>
    <w:bookmarkEnd w:id="161"/>
    <w:p w14:paraId="2ED89A8E" w14:textId="77777777" w:rsidR="00C614AE" w:rsidRDefault="00C614AE">
      <w:pPr>
        <w:pStyle w:val="TH"/>
      </w:pPr>
      <w:r>
        <w:object w:dxaOrig="8641" w:dyaOrig="12256" w14:anchorId="3E2830F6">
          <v:shape id="_x0000_i1048" type="#_x0000_t75" style="width:6in;height:612.6pt" o:ole="" fillcolor="window">
            <v:imagedata r:id="rId51" o:title=""/>
          </v:shape>
          <o:OLEObject Type="Embed" ProgID="Word.Picture.8" ShapeID="_x0000_i1048" DrawAspect="Content" ObjectID="_1706440577" r:id="rId52"/>
        </w:object>
      </w:r>
    </w:p>
    <w:p w14:paraId="46AE0065" w14:textId="77777777" w:rsidR="00C614AE" w:rsidRDefault="00C614AE">
      <w:pPr>
        <w:pStyle w:val="TF"/>
      </w:pPr>
      <w:r>
        <w:t>Figure B.3.1: Procedure MNP_SRF_Non_Call_Related</w:t>
      </w:r>
    </w:p>
    <w:p w14:paraId="1C51EF1F" w14:textId="77777777" w:rsidR="00C614AE" w:rsidRDefault="00C614AE" w:rsidP="00DE7509">
      <w:pPr>
        <w:pStyle w:val="Heading1"/>
      </w:pPr>
      <w:bookmarkStart w:id="162" w:name="_Toc95827419"/>
      <w:r>
        <w:lastRenderedPageBreak/>
        <w:t>B.4</w:t>
      </w:r>
      <w:r>
        <w:tab/>
        <w:t>Signalling Scenarios (informative)</w:t>
      </w:r>
      <w:bookmarkEnd w:id="162"/>
    </w:p>
    <w:p w14:paraId="0E4F363B" w14:textId="71098F66" w:rsidR="00C614AE" w:rsidRDefault="00C614AE">
      <w:pPr>
        <w:keepNext/>
      </w:pPr>
      <w:r>
        <w:t xml:space="preserve">This (informative) </w:t>
      </w:r>
      <w:r w:rsidR="00DE7509">
        <w:t>clause</w:t>
      </w:r>
      <w:r>
        <w:t xml:space="preserve"> contains examples of signalling scenarios.</w:t>
      </w:r>
    </w:p>
    <w:p w14:paraId="0FE0313B" w14:textId="77777777" w:rsidR="00C614AE" w:rsidRDefault="00C614AE" w:rsidP="00DE7509">
      <w:pPr>
        <w:pStyle w:val="Heading2"/>
      </w:pPr>
      <w:bookmarkStart w:id="163" w:name="_Toc95827420"/>
      <w:r>
        <w:t>B.4.1</w:t>
      </w:r>
      <w:r>
        <w:tab/>
        <w:t>Delivery of SMS to a Non-ported Number – Direct Routeing – MNP-SRF acts as SCCP Relay</w:t>
      </w:r>
      <w:bookmarkEnd w:id="163"/>
    </w:p>
    <w:p w14:paraId="26CD55F7" w14:textId="77777777" w:rsidR="00C614AE" w:rsidRDefault="00C614AE">
      <w:pPr>
        <w:keepNext/>
        <w:keepLines/>
      </w:pPr>
      <w:r>
        <w:t>Figure B.4.1 shows the MNP-SRF operation for delivering an SMS message to a non-ported number.</w:t>
      </w:r>
    </w:p>
    <w:p w14:paraId="2E679AAE" w14:textId="77777777" w:rsidR="00C614AE" w:rsidRDefault="00A64CB9">
      <w:pPr>
        <w:pStyle w:val="TH"/>
        <w:rPr>
          <w:b w:val="0"/>
        </w:rPr>
      </w:pPr>
      <w:r>
        <w:pict w14:anchorId="26EB2BDB">
          <v:shape id="_x0000_i1049" type="#_x0000_t75" style="width:417.6pt;height:246pt" fillcolor="window">
            <v:imagedata r:id="rId53" o:title=""/>
          </v:shape>
        </w:pict>
      </w:r>
    </w:p>
    <w:p w14:paraId="57A5D6A8" w14:textId="77777777" w:rsidR="00C614AE" w:rsidRDefault="00C614AE">
      <w:pPr>
        <w:pStyle w:val="TF"/>
      </w:pPr>
      <w:r>
        <w:t>Figure B.4.1: SRF operation for delivering an SMS message to a non-ported number where the SRI_for_SM message is submitted by a national interrogating network</w:t>
      </w:r>
    </w:p>
    <w:p w14:paraId="1028D5E2" w14:textId="77777777" w:rsidR="00C614AE" w:rsidRDefault="00C614AE">
      <w:pPr>
        <w:pStyle w:val="B1"/>
      </w:pPr>
      <w:r>
        <w:t>1.</w:t>
      </w:r>
      <w:r>
        <w:tab/>
        <w:t>The SMSC forwards a SM to the SMS-GMSC via a proprietary interface.</w:t>
      </w:r>
    </w:p>
    <w:p w14:paraId="09A1F355" w14:textId="77777777" w:rsidR="00C614AE" w:rsidRDefault="00C614AE">
      <w:pPr>
        <w:pStyle w:val="B1"/>
      </w:pPr>
      <w:r>
        <w:t>2.</w:t>
      </w:r>
      <w:r>
        <w:tab/>
        <w:t>The SMS-GMSC generates a routeing enquiry for SM delivery. The MAP SRI_for_SM message is routed to the network</w:t>
      </w:r>
      <w:r w:rsidR="00D35105">
        <w:t>'</w:t>
      </w:r>
      <w:r>
        <w:t>s MNP-SRF.</w:t>
      </w:r>
    </w:p>
    <w:p w14:paraId="2500A825" w14:textId="77777777" w:rsidR="00C614AE" w:rsidRDefault="00C614AE">
      <w:pPr>
        <w:pStyle w:val="B1"/>
      </w:pPr>
      <w:r>
        <w:t>3.</w:t>
      </w:r>
      <w:r>
        <w:tab/>
        <w:t>When MNP-SRFB receives the message, MNP-SRF operation is triggered. The MNP-SRF functionality analyses the MSISDN in the CdPA and identifies the MSISDN as being non-ported using information which may be retrieved from an NP database. The MNP-SRF function then populates the CdPA with an HLRB address. After modifying the CdPA, the message is routed to HLRB.</w:t>
      </w:r>
    </w:p>
    <w:p w14:paraId="253F69FC" w14:textId="77777777" w:rsidR="00C614AE" w:rsidRDefault="00C614AE">
      <w:pPr>
        <w:pStyle w:val="B1"/>
      </w:pPr>
      <w:r>
        <w:t>4.</w:t>
      </w:r>
      <w:r>
        <w:tab/>
        <w:t>HLRB responds to the routeing enquiry by sending back an SRI_for_SM ack with the address of the VMSC.</w:t>
      </w:r>
    </w:p>
    <w:p w14:paraId="0CD1BA86" w14:textId="77777777" w:rsidR="00C614AE" w:rsidRDefault="00C614AE">
      <w:pPr>
        <w:pStyle w:val="B1"/>
      </w:pPr>
      <w:r>
        <w:t>5.</w:t>
      </w:r>
      <w:r>
        <w:tab/>
        <w:t>The SMS-GMSC can now deliver the message to the VMSCB using a Forward_SMS message.</w:t>
      </w:r>
    </w:p>
    <w:p w14:paraId="64ED4F37" w14:textId="77777777" w:rsidR="00C614AE" w:rsidRDefault="00C614AE">
      <w:pPr>
        <w:pStyle w:val="B1"/>
      </w:pPr>
      <w:r>
        <w:t>6.</w:t>
      </w:r>
      <w:r>
        <w:tab/>
        <w:t>VMSCB further delivers the message to MSB.</w:t>
      </w:r>
    </w:p>
    <w:p w14:paraId="7F04D515" w14:textId="77777777" w:rsidR="00C614AE" w:rsidRDefault="00C614AE" w:rsidP="00DE7509">
      <w:pPr>
        <w:pStyle w:val="Heading2"/>
      </w:pPr>
      <w:bookmarkStart w:id="164" w:name="_Toc95827421"/>
      <w:r>
        <w:lastRenderedPageBreak/>
        <w:t>B.4.2</w:t>
      </w:r>
      <w:r>
        <w:tab/>
        <w:t>Delivery of SMS to a Non-ported Number - Direct Routeing – MNP-SRF acts as Higher-level Relay</w:t>
      </w:r>
      <w:bookmarkEnd w:id="164"/>
    </w:p>
    <w:p w14:paraId="776F7A3D" w14:textId="77777777" w:rsidR="00C614AE" w:rsidRDefault="00C614AE">
      <w:pPr>
        <w:keepNext/>
        <w:keepLines/>
      </w:pPr>
      <w:r>
        <w:t>Figure B.4.2 shows the MNP-SRF operation for delivering an SMS message to a non-ported number where the SRI_for_SM message is submitted by a national interrogating network. For further details of the higher level relay function (e.g. TC relay), the reader is referred to [7].</w:t>
      </w:r>
    </w:p>
    <w:p w14:paraId="0AB180DB" w14:textId="77777777" w:rsidR="00C614AE" w:rsidRDefault="00A64CB9">
      <w:pPr>
        <w:pStyle w:val="TH"/>
        <w:rPr>
          <w:b w:val="0"/>
        </w:rPr>
      </w:pPr>
      <w:r>
        <w:pict w14:anchorId="26FE25E9">
          <v:shape id="_x0000_i1050" type="#_x0000_t75" style="width:381.6pt;height:225pt" fillcolor="window">
            <v:imagedata r:id="rId54" o:title=""/>
          </v:shape>
        </w:pict>
      </w:r>
    </w:p>
    <w:p w14:paraId="56A90D6D" w14:textId="77777777" w:rsidR="00C614AE" w:rsidRDefault="00C614AE">
      <w:pPr>
        <w:pStyle w:val="TF"/>
      </w:pPr>
      <w:r>
        <w:t>Figure B.4.2: SRF operation for delivering an SMS message to a non-ported number where the SRI_for_SM message is submitted by a national interrogating network</w:t>
      </w:r>
    </w:p>
    <w:p w14:paraId="2E74ED75" w14:textId="77777777" w:rsidR="00C614AE" w:rsidRDefault="00C614AE">
      <w:pPr>
        <w:pStyle w:val="B1"/>
      </w:pPr>
      <w:r>
        <w:t>1.</w:t>
      </w:r>
      <w:r>
        <w:tab/>
        <w:t>The SMSC forwards a SM to the SMS-GMSC via a proprietary interface.</w:t>
      </w:r>
    </w:p>
    <w:p w14:paraId="56C679B2" w14:textId="77777777" w:rsidR="00C614AE" w:rsidRDefault="00C614AE">
      <w:pPr>
        <w:pStyle w:val="B1"/>
      </w:pPr>
      <w:r>
        <w:t>2.</w:t>
      </w:r>
      <w:r>
        <w:tab/>
        <w:t>The SMS-GMSC generates a routeing enquiry for SM delivery. The MAP SRI_for_SM message is routed to the network</w:t>
      </w:r>
      <w:r w:rsidR="00D35105">
        <w:t>'</w:t>
      </w:r>
      <w:r>
        <w:t>s MNP-SRF.</w:t>
      </w:r>
    </w:p>
    <w:p w14:paraId="1737737D" w14:textId="77777777" w:rsidR="00C614AE" w:rsidRDefault="00C614AE">
      <w:pPr>
        <w:pStyle w:val="B1"/>
      </w:pPr>
      <w:r>
        <w:t>3.</w:t>
      </w:r>
      <w:r>
        <w:tab/>
        <w:t>When MNP-SRFB receives the message it terminates the TCAP dialogue and an MNP-SRF operation is triggered. The MNP-SRF functionality analyses the MSISDN in the TCAP portion of the message and identifies the MSISDN as being non-ported using information which may be retrieved from an NP database. The MNP-SRF function then initiates a new dialogue and routes the message to HLRB.</w:t>
      </w:r>
    </w:p>
    <w:p w14:paraId="4556435F" w14:textId="77777777" w:rsidR="00C614AE" w:rsidRDefault="00C614AE">
      <w:pPr>
        <w:pStyle w:val="B1"/>
      </w:pPr>
      <w:r>
        <w:t>4.</w:t>
      </w:r>
      <w:r>
        <w:tab/>
        <w:t>HLRB responds to the routeing enquiry by sending back an SRI_for_SM ack with the address of the VMSC.</w:t>
      </w:r>
    </w:p>
    <w:p w14:paraId="19637FDC" w14:textId="77777777" w:rsidR="00C614AE" w:rsidRDefault="00C614AE">
      <w:pPr>
        <w:pStyle w:val="B1"/>
      </w:pPr>
      <w:r>
        <w:t>5.</w:t>
      </w:r>
      <w:r>
        <w:tab/>
        <w:t>MNP-SRFB responds to the routeing enquiry by sending back an SRI_for_SM ack with the address of the VMSC to the SMS-GMSCA.</w:t>
      </w:r>
    </w:p>
    <w:p w14:paraId="192CE76D" w14:textId="77777777" w:rsidR="00C614AE" w:rsidRDefault="00C614AE">
      <w:pPr>
        <w:pStyle w:val="B1"/>
      </w:pPr>
      <w:r>
        <w:t>6.</w:t>
      </w:r>
      <w:r>
        <w:tab/>
        <w:t>The SMS-GMSC can now deliver the message to the VMSCB using a Forward_SMS message.</w:t>
      </w:r>
    </w:p>
    <w:p w14:paraId="6AB70588" w14:textId="77777777" w:rsidR="00C614AE" w:rsidRDefault="00C614AE">
      <w:pPr>
        <w:pStyle w:val="B1"/>
      </w:pPr>
      <w:r>
        <w:t>7.</w:t>
      </w:r>
      <w:r>
        <w:tab/>
        <w:t>VMSCB further delivers the message to MSB.</w:t>
      </w:r>
    </w:p>
    <w:p w14:paraId="0A5C1072" w14:textId="77777777" w:rsidR="00C614AE" w:rsidRDefault="00C614AE" w:rsidP="00DE7509">
      <w:pPr>
        <w:pStyle w:val="Heading2"/>
      </w:pPr>
      <w:bookmarkStart w:id="165" w:name="_Toc95827422"/>
      <w:r>
        <w:lastRenderedPageBreak/>
        <w:t>B.4.3</w:t>
      </w:r>
      <w:r>
        <w:tab/>
        <w:t>Delivery of SMS to a Ported Number – Indirect Routeing</w:t>
      </w:r>
      <w:bookmarkEnd w:id="165"/>
    </w:p>
    <w:p w14:paraId="08EF9752" w14:textId="77777777" w:rsidR="00C614AE" w:rsidRDefault="00C614AE">
      <w:pPr>
        <w:keepNext/>
        <w:keepLines/>
      </w:pPr>
      <w:r>
        <w:t>Figure B.4.3 shows the MNP-SRF operation for delivering an SMS message to a ported number where the interrogating network does not support direct routeing.</w:t>
      </w:r>
    </w:p>
    <w:p w14:paraId="6A8CD737" w14:textId="77777777" w:rsidR="00C614AE" w:rsidRDefault="00C614AE">
      <w:pPr>
        <w:keepNext/>
        <w:keepLines/>
      </w:pPr>
      <w:r>
        <w:t>The message flows for this scenario are based on the use of an SCCP-relay function in the MNP-SRF(s). If the MNP-SRF(s) use(s) a higher-level relay function (e.g. TC-relay), then the response message will go via the MNP-SRF as shown in B.4.2. For further details of the signalling relay functions, the reader is referred to [7].</w:t>
      </w:r>
    </w:p>
    <w:bookmarkStart w:id="166" w:name="_MON_1013334160"/>
    <w:bookmarkEnd w:id="166"/>
    <w:bookmarkStart w:id="167" w:name="_MON_1017080949"/>
    <w:bookmarkEnd w:id="167"/>
    <w:p w14:paraId="38293C30" w14:textId="77777777" w:rsidR="00C614AE" w:rsidRDefault="00C614AE">
      <w:pPr>
        <w:pStyle w:val="TH"/>
      </w:pPr>
      <w:r>
        <w:object w:dxaOrig="9871" w:dyaOrig="4081" w14:anchorId="7F011BB4">
          <v:shape id="_x0000_i1051" type="#_x0000_t75" style="width:528.6pt;height:217.8pt" o:ole="" fillcolor="window">
            <v:imagedata r:id="rId55" o:title=""/>
          </v:shape>
          <o:OLEObject Type="Embed" ProgID="Word.Picture.8" ShapeID="_x0000_i1051" DrawAspect="Content" ObjectID="_1706440578" r:id="rId56"/>
        </w:object>
      </w:r>
    </w:p>
    <w:p w14:paraId="20F6C3CC" w14:textId="77777777" w:rsidR="00C614AE" w:rsidRDefault="00C614AE">
      <w:pPr>
        <w:pStyle w:val="TF"/>
      </w:pPr>
      <w:r>
        <w:t>Figure B.4.3: SRF operation for delivering an SMS message to a ported number where the interrogating network does not support direct routeing</w:t>
      </w:r>
    </w:p>
    <w:p w14:paraId="35C23217" w14:textId="77777777" w:rsidR="00C614AE" w:rsidRDefault="00C614AE">
      <w:pPr>
        <w:pStyle w:val="B1"/>
      </w:pPr>
      <w:r>
        <w:t>1.</w:t>
      </w:r>
      <w:r>
        <w:tab/>
        <w:t>The SMSC forwards a SM to the SMS-GMSC via a proprietary interface.</w:t>
      </w:r>
    </w:p>
    <w:p w14:paraId="7608730B" w14:textId="77777777" w:rsidR="00C614AE" w:rsidRDefault="00C614AE">
      <w:pPr>
        <w:pStyle w:val="B1"/>
      </w:pPr>
      <w:r>
        <w:t>2.</w:t>
      </w:r>
      <w:r>
        <w:tab/>
        <w:t>The SMS-GMSC generates a routeing enquiry for SM delivery. The MAP SRI_for_SM message is routed to the number range holder network</w:t>
      </w:r>
      <w:r w:rsidR="00D35105">
        <w:t>'</w:t>
      </w:r>
      <w:r>
        <w:t>s MNP-SRF.</w:t>
      </w:r>
    </w:p>
    <w:p w14:paraId="3D327345" w14:textId="77777777" w:rsidR="00C614AE" w:rsidRDefault="00C614AE">
      <w:pPr>
        <w:pStyle w:val="B1"/>
      </w:pPr>
      <w:r>
        <w:t>3.</w:t>
      </w:r>
      <w:r>
        <w:tab/>
        <w:t>When MNP-SRFB</w:t>
      </w:r>
      <w:r w:rsidR="00D35105">
        <w:t>'</w:t>
      </w:r>
      <w:r>
        <w:t xml:space="preserve"> receives the message, MNP-SRF operation is triggered. The MNP-SRF functionality analyses the MSISDN in the CdPA and identifies the MSISDN as being ported using information which may be retrieved from an NP database. As the message is non-call related, the MNP-SRF function then populates the CdPA with either a routeing number or a concatenation of a routeing number and MSISDN. After modifying the CdPA, the message is routed to MNP-SRFB in the subscription network.</w:t>
      </w:r>
    </w:p>
    <w:p w14:paraId="537CE4B9" w14:textId="77777777" w:rsidR="00C614AE" w:rsidRDefault="00C614AE">
      <w:pPr>
        <w:pStyle w:val="B1"/>
      </w:pPr>
      <w:r>
        <w:t>4.</w:t>
      </w:r>
      <w:r>
        <w:tab/>
        <w:t>When MNP-SRFB receives the message, MNP-SRF operation is triggered. The MNP-SRF functionality analyses the MSISDN in the CdPA and identifies the MSISDN as being ported into the network using information which may be retrieved from an NP database. The MNP-SRF function then populates the CdPA with an HLRB address. After modifying the CdPA, the message is routed to HLRB.</w:t>
      </w:r>
    </w:p>
    <w:p w14:paraId="795F720F" w14:textId="77777777" w:rsidR="00C614AE" w:rsidRDefault="00C614AE">
      <w:pPr>
        <w:pStyle w:val="B1"/>
      </w:pPr>
      <w:r>
        <w:t>5.</w:t>
      </w:r>
      <w:r>
        <w:tab/>
        <w:t>HLRB responds to the routeing enquiry by sending back an SRI_for_SM ack with the address of the VMSC.</w:t>
      </w:r>
    </w:p>
    <w:p w14:paraId="5DA79605" w14:textId="77777777" w:rsidR="00C614AE" w:rsidRDefault="00C614AE">
      <w:pPr>
        <w:pStyle w:val="B1"/>
      </w:pPr>
      <w:r>
        <w:t>6.</w:t>
      </w:r>
      <w:r>
        <w:tab/>
        <w:t>The SMS-GMSC can now deliver the message to the VMSCB using a Forward_SMS message.</w:t>
      </w:r>
    </w:p>
    <w:p w14:paraId="01331F4D" w14:textId="77777777" w:rsidR="00C614AE" w:rsidRDefault="00C614AE">
      <w:pPr>
        <w:pStyle w:val="B1"/>
      </w:pPr>
      <w:r>
        <w:t>7.</w:t>
      </w:r>
      <w:r>
        <w:tab/>
        <w:t>VMSCB further delivers the message to MSB.</w:t>
      </w:r>
    </w:p>
    <w:p w14:paraId="21448C84" w14:textId="77777777" w:rsidR="00C614AE" w:rsidRDefault="00C614AE" w:rsidP="00DE7509">
      <w:pPr>
        <w:pStyle w:val="Heading2"/>
      </w:pPr>
      <w:bookmarkStart w:id="168" w:name="_Toc95827423"/>
      <w:r>
        <w:t>B.4.4</w:t>
      </w:r>
      <w:r>
        <w:tab/>
        <w:t>Delivery of SMS to a Ported Number – Direct Routeing</w:t>
      </w:r>
      <w:bookmarkEnd w:id="168"/>
    </w:p>
    <w:p w14:paraId="5DCF58A1" w14:textId="77777777" w:rsidR="00C614AE" w:rsidRDefault="00C614AE">
      <w:r>
        <w:t>Figure B.4.4 shows the MNP-SRF operation for delivering an SMS message to a ported number where the interrogating network supports direct routeing.</w:t>
      </w:r>
    </w:p>
    <w:p w14:paraId="7687F210" w14:textId="77777777" w:rsidR="00C614AE" w:rsidRDefault="00C614AE">
      <w:r>
        <w:lastRenderedPageBreak/>
        <w:t>The message flows for this scenario are based on the use of an SCCP-relay function in the MNP-SRFs. If the MNP-SRFs use a higher-level relay function (e.g. TC-relay), then the response message will go via the MNP-SRF as shown in B.4.2. For further details of the signalling relay functions, the reader is referred to [7].</w:t>
      </w:r>
    </w:p>
    <w:p w14:paraId="585E429A" w14:textId="77777777" w:rsidR="00C614AE" w:rsidRDefault="00A64CB9">
      <w:pPr>
        <w:pStyle w:val="TH"/>
      </w:pPr>
      <w:r>
        <w:pict w14:anchorId="6890D434">
          <v:shape id="_x0000_i1052" type="#_x0000_t75" style="width:477.6pt;height:241.8pt" fillcolor="window">
            <v:imagedata r:id="rId57" o:title=""/>
          </v:shape>
        </w:pict>
      </w:r>
    </w:p>
    <w:p w14:paraId="332DF247" w14:textId="77777777" w:rsidR="00C614AE" w:rsidRDefault="00C614AE">
      <w:pPr>
        <w:pStyle w:val="TF"/>
      </w:pPr>
      <w:r>
        <w:t>Figure B.4.4: SRF operation for delivering an SMS message to a ported number where the interrogating network supports direct routeing</w:t>
      </w:r>
    </w:p>
    <w:p w14:paraId="04B44997" w14:textId="77777777" w:rsidR="00C614AE" w:rsidRDefault="00C614AE">
      <w:pPr>
        <w:pStyle w:val="B1"/>
      </w:pPr>
      <w:r>
        <w:t>1.</w:t>
      </w:r>
      <w:r>
        <w:tab/>
        <w:t>The SMSC forwards a SM to the SMS-GMSC via a proprietary interface.</w:t>
      </w:r>
    </w:p>
    <w:p w14:paraId="1377D763" w14:textId="77777777" w:rsidR="00C614AE" w:rsidRDefault="00C614AE">
      <w:pPr>
        <w:pStyle w:val="B1"/>
      </w:pPr>
      <w:r>
        <w:t>2.</w:t>
      </w:r>
      <w:r>
        <w:tab/>
        <w:t>The SMS-GMSC generates a routeing enquiry for SM delivery. The MAP SRI_for_SM message is routed to the network</w:t>
      </w:r>
      <w:r w:rsidR="00D35105">
        <w:t>'</w:t>
      </w:r>
      <w:r>
        <w:t>s MNP-SRF.</w:t>
      </w:r>
    </w:p>
    <w:p w14:paraId="778EA6E9" w14:textId="77777777" w:rsidR="00C614AE" w:rsidRDefault="00C614AE">
      <w:pPr>
        <w:pStyle w:val="B1"/>
      </w:pPr>
      <w:r>
        <w:t>3.</w:t>
      </w:r>
      <w:r>
        <w:tab/>
        <w:t>When MNP-SRFA receives the message, MNP-SRF operation is triggered. The MNP-SRF functionality analyses the MSISDN in the CdPA and identifies the MSISDN as being ported using information which may be retrieved from an NP database. As the message is non-call related, the MNP-SRF function then populates the CdPA with either a routeing number or a concatenation of a routeing number and MSISDN. After modifying the CdPA, the message is routed to MNP-SRFB in the subscription network.</w:t>
      </w:r>
    </w:p>
    <w:p w14:paraId="36A63075" w14:textId="77777777" w:rsidR="00C614AE" w:rsidRDefault="00C614AE">
      <w:pPr>
        <w:pStyle w:val="B1"/>
      </w:pPr>
      <w:r>
        <w:t>4.</w:t>
      </w:r>
      <w:r>
        <w:tab/>
        <w:t>When MNP-SRFB receives the message, MNP-SRF operation is triggered. The MNP-SRF functionality analyses the MSISDN in the CdPA and identifies the MSISDN as being ported into the network using information which may be retrieved from an NP database. The MNP-SRF function then populates the CdPA with an HLRB address. After modifying the CdPA, the message is routed to HLRB.</w:t>
      </w:r>
    </w:p>
    <w:p w14:paraId="209DBD11" w14:textId="77777777" w:rsidR="00C614AE" w:rsidRDefault="00C614AE">
      <w:pPr>
        <w:pStyle w:val="B1"/>
      </w:pPr>
      <w:r>
        <w:t>5.</w:t>
      </w:r>
      <w:r>
        <w:tab/>
        <w:t>HLRB responds to the routeing enquiry by sending back an SRI_for_SM ack with the address of the VMSC.</w:t>
      </w:r>
    </w:p>
    <w:p w14:paraId="5E6AF05E" w14:textId="77777777" w:rsidR="00C614AE" w:rsidRDefault="00C614AE">
      <w:pPr>
        <w:pStyle w:val="B1"/>
      </w:pPr>
      <w:r>
        <w:t>6.</w:t>
      </w:r>
      <w:r>
        <w:tab/>
        <w:t>The SMS-GMSC can now deliver the message to the VMSCB using a Forward_SMS message.</w:t>
      </w:r>
    </w:p>
    <w:p w14:paraId="47943305" w14:textId="77777777" w:rsidR="00C614AE" w:rsidRDefault="00C614AE">
      <w:pPr>
        <w:pStyle w:val="B1"/>
      </w:pPr>
      <w:r>
        <w:t>7.</w:t>
      </w:r>
      <w:r>
        <w:tab/>
        <w:t>VMSCB further delivers the message to MSB.</w:t>
      </w:r>
    </w:p>
    <w:p w14:paraId="1B761DBC" w14:textId="77777777" w:rsidR="00C614AE" w:rsidRDefault="00C614AE" w:rsidP="00DE7509">
      <w:pPr>
        <w:pStyle w:val="Heading2"/>
      </w:pPr>
      <w:bookmarkStart w:id="169" w:name="_Toc95827424"/>
      <w:r>
        <w:lastRenderedPageBreak/>
        <w:t>B.4.5</w:t>
      </w:r>
      <w:r>
        <w:tab/>
        <w:t>International SOR for a Non-ported Number</w:t>
      </w:r>
      <w:bookmarkEnd w:id="169"/>
    </w:p>
    <w:p w14:paraId="1D5F83C0" w14:textId="77777777" w:rsidR="00C614AE" w:rsidRDefault="00C614AE">
      <w:pPr>
        <w:keepNext/>
        <w:keepLines/>
      </w:pPr>
      <w:r>
        <w:t>Figure B.4.5 shows the MNP-SRF operation for optimally routeing an international call to a non-ported number.</w:t>
      </w:r>
    </w:p>
    <w:p w14:paraId="744E170B" w14:textId="77777777" w:rsidR="00C614AE" w:rsidRDefault="00C614AE">
      <w:pPr>
        <w:keepNext/>
        <w:keepLines/>
      </w:pPr>
      <w:r>
        <w:t>The message flows for this scenario are based on the use of an SCCP-relay function in the MNP-SRF. If the MNP-SRF uses a higher-level relay function (e.g. TC-relay), then the response message will go via the MNP-SRF as shown in B.4.2. For further details of the signalling relay functions, the reader is referred to [7].</w:t>
      </w:r>
    </w:p>
    <w:bookmarkStart w:id="170" w:name="_MON_1017081118"/>
    <w:bookmarkStart w:id="171" w:name="_MON_1017082010"/>
    <w:bookmarkStart w:id="172" w:name="_MON_1013334204"/>
    <w:bookmarkEnd w:id="170"/>
    <w:bookmarkEnd w:id="171"/>
    <w:bookmarkEnd w:id="172"/>
    <w:bookmarkStart w:id="173" w:name="_MON_1017081045"/>
    <w:bookmarkEnd w:id="173"/>
    <w:p w14:paraId="72D6E6F9" w14:textId="77777777" w:rsidR="00C614AE" w:rsidRDefault="00C614AE">
      <w:pPr>
        <w:pStyle w:val="TH"/>
      </w:pPr>
      <w:r>
        <w:object w:dxaOrig="8011" w:dyaOrig="4081" w14:anchorId="1729CCFF">
          <v:shape id="_x0000_i1053" type="#_x0000_t75" style="width:426.6pt;height:217.2pt" o:ole="" fillcolor="window">
            <v:imagedata r:id="rId58" o:title=""/>
          </v:shape>
          <o:OLEObject Type="Embed" ProgID="Word.Picture.8" ShapeID="_x0000_i1053" DrawAspect="Content" ObjectID="_1706440579" r:id="rId59"/>
        </w:object>
      </w:r>
    </w:p>
    <w:p w14:paraId="3967C08A" w14:textId="77777777" w:rsidR="00C614AE" w:rsidRDefault="00C614AE">
      <w:pPr>
        <w:pStyle w:val="TF"/>
      </w:pPr>
      <w:r>
        <w:t>Figure B.4.5: SRF operation for optimally routeing an international call to a non-ported number</w:t>
      </w:r>
    </w:p>
    <w:p w14:paraId="5C523F21" w14:textId="77777777" w:rsidR="00C614AE" w:rsidRDefault="00C614AE">
      <w:pPr>
        <w:pStyle w:val="B1"/>
      </w:pPr>
      <w:r>
        <w:t>1.</w:t>
      </w:r>
      <w:r>
        <w:tab/>
        <w:t>MSA originates a call to MSISDN.</w:t>
      </w:r>
    </w:p>
    <w:p w14:paraId="5A4CBC63" w14:textId="77777777" w:rsidR="00C614AE" w:rsidRDefault="00C614AE">
      <w:pPr>
        <w:pStyle w:val="B1"/>
      </w:pPr>
      <w:r>
        <w:t>2.</w:t>
      </w:r>
      <w:r>
        <w:tab/>
        <w:t>VMSCA routes the call to the originating network</w:t>
      </w:r>
      <w:r w:rsidR="00D35105">
        <w:t>'</w:t>
      </w:r>
      <w:r>
        <w:t>s GMSCA.</w:t>
      </w:r>
    </w:p>
    <w:p w14:paraId="4CE41547" w14:textId="77777777" w:rsidR="00C614AE" w:rsidRDefault="00C614AE">
      <w:pPr>
        <w:pStyle w:val="B1"/>
      </w:pPr>
      <w:r>
        <w:t>3.</w:t>
      </w:r>
      <w:r>
        <w:tab/>
        <w:t>When GMSCA receives the ISUP IAM, it requests routeing information by submitting a MAP SRI with SOR parameter set to the number range holder network of the dialled MSISDN. Within the number range holder network, the message is routed to the network</w:t>
      </w:r>
      <w:r w:rsidR="00D35105">
        <w:t>'</w:t>
      </w:r>
      <w:r>
        <w:t>s MNP-SRF.</w:t>
      </w:r>
    </w:p>
    <w:p w14:paraId="65113389" w14:textId="77777777" w:rsidR="00C614AE" w:rsidRDefault="00C614AE">
      <w:pPr>
        <w:pStyle w:val="B1"/>
      </w:pPr>
      <w:r>
        <w:t>4.</w:t>
      </w:r>
      <w:r>
        <w:tab/>
        <w:t>When MNP-SRFB receives the message, MNP-SRF operation is triggered. The MNP-SRF functionality analyses the MSISDN in the CdPA and identifies the MSISDN as being non-ported using information which may be retrieved from an NP database. The MNP-SRF function then populates the CdPA with an HLRB address. After modifying the CdPA, the message is routed to HLRB.</w:t>
      </w:r>
    </w:p>
    <w:p w14:paraId="5FF2FA71" w14:textId="77777777" w:rsidR="00C614AE" w:rsidRDefault="00C614AE">
      <w:pPr>
        <w:pStyle w:val="B1"/>
      </w:pPr>
      <w:r>
        <w:t>5.</w:t>
      </w:r>
      <w:r>
        <w:tab/>
        <w:t>When HLRB receives the SRI, it responds to the GMSCA by sending back an SRI ack with a MSRN.</w:t>
      </w:r>
    </w:p>
    <w:p w14:paraId="077E9B91" w14:textId="77777777" w:rsidR="00C614AE" w:rsidRDefault="00C614AE">
      <w:pPr>
        <w:pStyle w:val="B1"/>
      </w:pPr>
      <w:r>
        <w:t>6.</w:t>
      </w:r>
      <w:r>
        <w:tab/>
        <w:t>GMSCA uses the MSRN to route the call to VMSCB.</w:t>
      </w:r>
    </w:p>
    <w:p w14:paraId="1F22CD57" w14:textId="77777777" w:rsidR="00C614AE" w:rsidRDefault="00C614AE">
      <w:pPr>
        <w:pStyle w:val="B1"/>
      </w:pPr>
      <w:r>
        <w:t>7.</w:t>
      </w:r>
      <w:r>
        <w:tab/>
        <w:t>VMSCB further establishes a traffic channel to MSB.</w:t>
      </w:r>
    </w:p>
    <w:p w14:paraId="152C36E9" w14:textId="77777777" w:rsidR="00C614AE" w:rsidRDefault="00C614AE" w:rsidP="00DE7509">
      <w:pPr>
        <w:pStyle w:val="Heading2"/>
      </w:pPr>
      <w:bookmarkStart w:id="174" w:name="_Toc95827425"/>
      <w:r>
        <w:lastRenderedPageBreak/>
        <w:t>B.4.6</w:t>
      </w:r>
      <w:r>
        <w:tab/>
        <w:t>SOR for a Ported Number – Indirect Routeing</w:t>
      </w:r>
      <w:bookmarkEnd w:id="174"/>
    </w:p>
    <w:p w14:paraId="5C4333E0" w14:textId="77777777" w:rsidR="00C614AE" w:rsidRDefault="00C614AE">
      <w:pPr>
        <w:keepNext/>
        <w:keepLines/>
      </w:pPr>
      <w:r>
        <w:t>Figure B.4.6 shows the MNP-SRF operation for optimally routeing a call (using SOR) to a ported number where the interrogating network does not support direct routeing.</w:t>
      </w:r>
    </w:p>
    <w:p w14:paraId="192A1129" w14:textId="77777777" w:rsidR="00C614AE" w:rsidRDefault="00C614AE">
      <w:pPr>
        <w:keepNext/>
        <w:keepLines/>
      </w:pPr>
      <w:r>
        <w:t>The message flows for this scenario are based on the use of an SCCP-relay function in the MNP-SRFs. If the MNP-SRFs use a higher-level relay function (e.g. TC-relay), then the response message will go via the MNP-SRF as shown in B.4.2. For further details of the signalling relay functions, the reader is referred to [7].</w:t>
      </w:r>
    </w:p>
    <w:bookmarkStart w:id="175" w:name="_MON_1013340824"/>
    <w:bookmarkEnd w:id="175"/>
    <w:bookmarkStart w:id="176" w:name="_MON_1017081120"/>
    <w:bookmarkEnd w:id="176"/>
    <w:p w14:paraId="7DE1243D" w14:textId="77777777" w:rsidR="00C614AE" w:rsidRDefault="00C614AE">
      <w:pPr>
        <w:pStyle w:val="TH"/>
      </w:pPr>
      <w:r>
        <w:object w:dxaOrig="9871" w:dyaOrig="4081" w14:anchorId="39AA2103">
          <v:shape id="_x0000_i1054" type="#_x0000_t75" style="width:481.8pt;height:199.2pt" o:ole="" fillcolor="window">
            <v:imagedata r:id="rId60" o:title=""/>
          </v:shape>
          <o:OLEObject Type="Embed" ProgID="Word.Picture.8" ShapeID="_x0000_i1054" DrawAspect="Content" ObjectID="_1706440580" r:id="rId61"/>
        </w:object>
      </w:r>
    </w:p>
    <w:p w14:paraId="413829E7" w14:textId="77777777" w:rsidR="00C614AE" w:rsidRDefault="00C614AE">
      <w:pPr>
        <w:pStyle w:val="TF"/>
      </w:pPr>
      <w:r>
        <w:t>Figure B.4.6: MNP-SRF operation for optimally routeing a call (using SOR) to a ported number where the interrogating network does not support direct routeing</w:t>
      </w:r>
    </w:p>
    <w:p w14:paraId="22AC5292" w14:textId="77777777" w:rsidR="00C614AE" w:rsidRDefault="00C614AE">
      <w:pPr>
        <w:pStyle w:val="B1"/>
      </w:pPr>
      <w:r>
        <w:t>1.</w:t>
      </w:r>
      <w:r>
        <w:tab/>
        <w:t>MSA originates a call to MSISDN.</w:t>
      </w:r>
    </w:p>
    <w:p w14:paraId="47E861BD" w14:textId="77777777" w:rsidR="00C614AE" w:rsidRDefault="00C614AE">
      <w:pPr>
        <w:pStyle w:val="B1"/>
      </w:pPr>
      <w:r>
        <w:t>2.</w:t>
      </w:r>
      <w:r>
        <w:tab/>
        <w:t>VMSCA routes the call to the network</w:t>
      </w:r>
      <w:r w:rsidR="00D35105">
        <w:t>'</w:t>
      </w:r>
      <w:r>
        <w:t>s GMSCA.</w:t>
      </w:r>
    </w:p>
    <w:p w14:paraId="38FA5A11" w14:textId="77777777" w:rsidR="00C614AE" w:rsidRDefault="00C614AE">
      <w:pPr>
        <w:pStyle w:val="B1"/>
      </w:pPr>
      <w:r>
        <w:t>3.</w:t>
      </w:r>
      <w:r>
        <w:tab/>
        <w:t>When GMSCA receives the ISUP IAM, it requests routeing information by submitting a MAP SRI with SOR parameter set to the number range holder network of the dialled MSISDN. Within the number range holder network, the message is routed to the network</w:t>
      </w:r>
      <w:r w:rsidR="00D35105">
        <w:t>'</w:t>
      </w:r>
      <w:r>
        <w:t>s MNP-SRF.</w:t>
      </w:r>
    </w:p>
    <w:p w14:paraId="775DFFCF" w14:textId="77777777" w:rsidR="00C614AE" w:rsidRDefault="00C614AE">
      <w:pPr>
        <w:pStyle w:val="B1"/>
      </w:pPr>
      <w:r>
        <w:t>4.</w:t>
      </w:r>
      <w:r>
        <w:tab/>
        <w:t>When MNP-SRFB</w:t>
      </w:r>
      <w:r w:rsidR="00D35105">
        <w:t>'</w:t>
      </w:r>
      <w:r>
        <w:t xml:space="preserve"> receives the message, MNP-SRF operation is triggered. The MNP-SRF functionality analyses the MSISDN in the CdPA and identifies the MSISDN as being ported using information which may be retrieved from an NP database. As the message is non-call related, the MNP-SRF function then populates the CdPA with either a routeing number or a concatenation of a routeing number and MSISDN. After modifying the CdPA, the message is routed to MNP-SRFB in the subscription network.</w:t>
      </w:r>
    </w:p>
    <w:p w14:paraId="6C2BACE5" w14:textId="77777777" w:rsidR="00C614AE" w:rsidRDefault="00C614AE">
      <w:pPr>
        <w:pStyle w:val="B1"/>
      </w:pPr>
      <w:r>
        <w:t>5.</w:t>
      </w:r>
      <w:r>
        <w:tab/>
        <w:t>When MNP-SRFB receives the message, MNP-SRF operation is triggered. The MNP-SRF functionality analyses the MSISDN in the CdPA and identifies the MSISDN as being ported into the network using information which may be retrieved from an NP database. The MNP-SRF function then populates the CdPA with an HLRB address. After modifying the CdPA, the message is routed to HLRB.</w:t>
      </w:r>
    </w:p>
    <w:p w14:paraId="6294C167" w14:textId="77777777" w:rsidR="00C614AE" w:rsidRDefault="00C614AE">
      <w:pPr>
        <w:pStyle w:val="B1"/>
      </w:pPr>
      <w:r>
        <w:t>6.</w:t>
      </w:r>
      <w:r>
        <w:tab/>
        <w:t>When HLRB receives the SRI, it responds to the GMSCA by sending back an SRI ack with a MSRN.</w:t>
      </w:r>
    </w:p>
    <w:p w14:paraId="7FCC8220" w14:textId="77777777" w:rsidR="00C614AE" w:rsidRDefault="00C614AE">
      <w:pPr>
        <w:pStyle w:val="B1"/>
      </w:pPr>
      <w:r>
        <w:t>7.</w:t>
      </w:r>
      <w:r>
        <w:tab/>
        <w:t>GMSCA uses the MSRN to route the call to VMSCB.</w:t>
      </w:r>
    </w:p>
    <w:p w14:paraId="63A9138A" w14:textId="77777777" w:rsidR="00C614AE" w:rsidRDefault="00C614AE">
      <w:pPr>
        <w:pStyle w:val="B1"/>
      </w:pPr>
      <w:r>
        <w:t>8.</w:t>
      </w:r>
      <w:r>
        <w:tab/>
        <w:t>VMSCB further establishes a traffic channel to MSB.</w:t>
      </w:r>
    </w:p>
    <w:p w14:paraId="685F702B" w14:textId="77777777" w:rsidR="00C614AE" w:rsidRDefault="00C614AE" w:rsidP="00DE7509">
      <w:pPr>
        <w:pStyle w:val="Heading2"/>
      </w:pPr>
      <w:bookmarkStart w:id="177" w:name="_Toc95827426"/>
      <w:r>
        <w:lastRenderedPageBreak/>
        <w:t>B.4.7</w:t>
      </w:r>
      <w:r>
        <w:tab/>
        <w:t>Any Time Interrogation for a Ported Number – Indirect Routeing</w:t>
      </w:r>
      <w:bookmarkEnd w:id="177"/>
    </w:p>
    <w:p w14:paraId="305F1610" w14:textId="77777777" w:rsidR="00C614AE" w:rsidRDefault="00C614AE">
      <w:pPr>
        <w:keepNext/>
        <w:keepLines/>
      </w:pPr>
      <w:r>
        <w:t>Figure B.4.7 shows the MNP-SRF operation for routeing an Any_Time_Interrogation message for a ported number where the interrogating network does not support direct routeing.</w:t>
      </w:r>
    </w:p>
    <w:p w14:paraId="4ADE21A1" w14:textId="77777777" w:rsidR="00C614AE" w:rsidRDefault="00C614AE">
      <w:pPr>
        <w:keepNext/>
        <w:keepLines/>
      </w:pPr>
      <w:r>
        <w:t>The message flows for this scenario are based on the use of an SCCP-relay function in the MNP-SRFs. If the MNP-SRFs use a higher-level relay function (e.g. TC-relay), then the response message will go via the MNP-SRF as shown in B.4.2. For further details of the signalling relay functions, the reader is referred to [7].</w:t>
      </w:r>
    </w:p>
    <w:bookmarkStart w:id="178" w:name="_MON_1013340874"/>
    <w:bookmarkEnd w:id="178"/>
    <w:bookmarkStart w:id="179" w:name="_MON_1017081121"/>
    <w:bookmarkEnd w:id="179"/>
    <w:p w14:paraId="46BCF1B5" w14:textId="77777777" w:rsidR="00C614AE" w:rsidRDefault="00C614AE">
      <w:pPr>
        <w:pStyle w:val="TH"/>
      </w:pPr>
      <w:r>
        <w:object w:dxaOrig="5956" w:dyaOrig="4081" w14:anchorId="4EC149C7">
          <v:shape id="_x0000_i1055" type="#_x0000_t75" style="width:334.2pt;height:228pt" o:ole="" fillcolor="window">
            <v:imagedata r:id="rId62" o:title=""/>
          </v:shape>
          <o:OLEObject Type="Embed" ProgID="Word.Picture.8" ShapeID="_x0000_i1055" DrawAspect="Content" ObjectID="_1706440581" r:id="rId63"/>
        </w:object>
      </w:r>
    </w:p>
    <w:p w14:paraId="59918CE3" w14:textId="77777777" w:rsidR="00C614AE" w:rsidRDefault="00C614AE">
      <w:pPr>
        <w:pStyle w:val="TF"/>
      </w:pPr>
      <w:r>
        <w:t>Figure B.4.7: MNP-SRF operation for routeing an Any_Time_Interrogation message for a ported number where the interrogating network does not support direct routeing</w:t>
      </w:r>
    </w:p>
    <w:p w14:paraId="3FD6BC07" w14:textId="77777777" w:rsidR="00C614AE" w:rsidRDefault="00C614AE">
      <w:pPr>
        <w:pStyle w:val="B1"/>
      </w:pPr>
      <w:r>
        <w:t>1.</w:t>
      </w:r>
      <w:r>
        <w:tab/>
        <w:t>The gsmSCF generates an Any_Time_Interrogation (ATI) message. The message is routed to the number range holder network</w:t>
      </w:r>
      <w:r w:rsidR="00D35105">
        <w:t>'</w:t>
      </w:r>
      <w:r>
        <w:t>s MNP-SRF.</w:t>
      </w:r>
    </w:p>
    <w:p w14:paraId="2BF83109" w14:textId="77777777" w:rsidR="00C614AE" w:rsidRDefault="00C614AE">
      <w:pPr>
        <w:pStyle w:val="B1"/>
      </w:pPr>
      <w:r>
        <w:t>2.</w:t>
      </w:r>
      <w:r>
        <w:tab/>
        <w:t>When MNP-SRFB</w:t>
      </w:r>
      <w:r w:rsidR="00D35105">
        <w:t>'</w:t>
      </w:r>
      <w:r>
        <w:t xml:space="preserve"> receives the message, MNP-SRF operation is triggered. The MNP-SRF functionality analyses the MSISDN in the CdPA and identifies the MSISDN as being ported using information which may be retrieved from an NP database. As the message is non-call related, the MNP-SRF function then populates the CdPA with either a routeing number or a concatenation of a routeing number and MSISDN. After modifying the CdPA, the message is routed to MNP-SRFB in the subscription network.</w:t>
      </w:r>
    </w:p>
    <w:p w14:paraId="6B7DED99" w14:textId="77777777" w:rsidR="00C614AE" w:rsidRDefault="00C614AE">
      <w:pPr>
        <w:pStyle w:val="B1"/>
      </w:pPr>
      <w:r>
        <w:t>3.</w:t>
      </w:r>
      <w:r>
        <w:tab/>
        <w:t>When MNP-SRFB receives the message, MNP-SRF operation is triggered. The MNP-SRF functionality analyses the MSISDN in the CdPA and identifies the MSISDN as being ported into the network using information which may be retrieved from an NP database. The MNP-SRF function then populates the CdPA with an HLRB address. After modifying the CdPA, the message is routed to HLRB.</w:t>
      </w:r>
    </w:p>
    <w:p w14:paraId="591103C9" w14:textId="77777777" w:rsidR="00C614AE" w:rsidRDefault="00C614AE">
      <w:pPr>
        <w:pStyle w:val="B1"/>
      </w:pPr>
      <w:r>
        <w:t>4.</w:t>
      </w:r>
      <w:r>
        <w:tab/>
        <w:t>HLRB responds to the ATI by sending back an ATI ack with the requested information.</w:t>
      </w:r>
    </w:p>
    <w:p w14:paraId="7CCB23F0" w14:textId="77777777" w:rsidR="00C614AE" w:rsidRDefault="00C614AE" w:rsidP="00DE7509">
      <w:pPr>
        <w:pStyle w:val="Heading2"/>
      </w:pPr>
      <w:bookmarkStart w:id="180" w:name="_Toc95827427"/>
      <w:r>
        <w:lastRenderedPageBreak/>
        <w:t>B.4.8</w:t>
      </w:r>
      <w:r>
        <w:tab/>
        <w:t>Any Time Interrogation for a Ported Number – Direct Routeing</w:t>
      </w:r>
      <w:bookmarkEnd w:id="180"/>
    </w:p>
    <w:p w14:paraId="182E99F0" w14:textId="77777777" w:rsidR="00C614AE" w:rsidRDefault="00C614AE">
      <w:pPr>
        <w:keepNext/>
        <w:keepLines/>
      </w:pPr>
      <w:r>
        <w:t>Figure B.4.8 shows the MNP-SRF operation for routeing an Any_Time_Interrogation message for a ported number where the interrogating network supports direct routeing.</w:t>
      </w:r>
    </w:p>
    <w:p w14:paraId="4ED44775" w14:textId="77777777" w:rsidR="00C614AE" w:rsidRDefault="00C614AE">
      <w:pPr>
        <w:keepNext/>
        <w:keepLines/>
      </w:pPr>
      <w:r>
        <w:t>The message flows for this scenario are based on the use of an SCCP-relay function in the MNP-SRF. If the MNP-SRF uses a higher-level relay function (e.g. TC-relay), then the response message will go via the MNP-SRF as shown in B.4.2. For further details of the signalling relay functions, the reader is referred to [7].</w:t>
      </w:r>
    </w:p>
    <w:p w14:paraId="40C620FB" w14:textId="77777777" w:rsidR="00C614AE" w:rsidRDefault="00A64CB9">
      <w:pPr>
        <w:pStyle w:val="TH"/>
      </w:pPr>
      <w:r>
        <w:pict w14:anchorId="68384164">
          <v:shape id="_x0000_i1056" type="#_x0000_t75" style="width:220.8pt;height:214.8pt" fillcolor="window">
            <v:imagedata r:id="rId64" o:title=""/>
          </v:shape>
        </w:pict>
      </w:r>
    </w:p>
    <w:p w14:paraId="0BEC0FFC" w14:textId="77777777" w:rsidR="00C614AE" w:rsidRDefault="00C614AE">
      <w:pPr>
        <w:pStyle w:val="TF"/>
      </w:pPr>
      <w:r>
        <w:t>Figure B.4.8: MNP-SRF operation for routeing an Any_Time_Interrogation message for a ported number where the interrogating network supports direct routeing</w:t>
      </w:r>
    </w:p>
    <w:p w14:paraId="7A2DDF01" w14:textId="77777777" w:rsidR="00C614AE" w:rsidRDefault="00C614AE">
      <w:pPr>
        <w:pStyle w:val="B1"/>
      </w:pPr>
      <w:r>
        <w:t>1.</w:t>
      </w:r>
      <w:r>
        <w:tab/>
        <w:t>The gsmSCF generates an Any_Time_Interrogation (ATI) message. The message is routed to the network</w:t>
      </w:r>
      <w:r w:rsidR="00D35105">
        <w:t>'</w:t>
      </w:r>
      <w:r>
        <w:t>s MNP-SRF.</w:t>
      </w:r>
    </w:p>
    <w:p w14:paraId="4CD12CDD" w14:textId="77777777" w:rsidR="00C614AE" w:rsidRDefault="00C614AE">
      <w:pPr>
        <w:pStyle w:val="B1"/>
      </w:pPr>
      <w:r>
        <w:t>2.</w:t>
      </w:r>
      <w:r>
        <w:tab/>
        <w:t>When MNP-SRFB receives the message, MNP-SRF operation is triggered. The MNP-SRF functionality analyses the MSISDN in the CdPA and identifies the MSISDN as being ported into the network using information which may be retrieved from an NP database. The MNP-SRF function then populates the CdPA with an HLRB address. After modifying the CdPA, the message is routed to HLRB.</w:t>
      </w:r>
    </w:p>
    <w:p w14:paraId="0FB2EBBC" w14:textId="77777777" w:rsidR="00C614AE" w:rsidRDefault="00C614AE">
      <w:pPr>
        <w:pStyle w:val="B1"/>
      </w:pPr>
      <w:r>
        <w:t>3.</w:t>
      </w:r>
      <w:r>
        <w:tab/>
        <w:t>HLRB responds to the ATI by sending back an ATI ack with the requested information.</w:t>
      </w:r>
    </w:p>
    <w:p w14:paraId="5E0A4FC8" w14:textId="77777777" w:rsidR="00C614AE" w:rsidRDefault="00C614AE" w:rsidP="00DE7509">
      <w:pPr>
        <w:pStyle w:val="Heading2"/>
      </w:pPr>
      <w:bookmarkStart w:id="181" w:name="_Toc95827428"/>
      <w:r>
        <w:lastRenderedPageBreak/>
        <w:t>B.4.9</w:t>
      </w:r>
      <w:r>
        <w:tab/>
        <w:t>CCBS where the Busy Subscriber is a Ported Subscriber </w:t>
      </w:r>
      <w:r>
        <w:noBreakHyphen/>
        <w:t> Direct Routeing</w:t>
      </w:r>
      <w:bookmarkEnd w:id="181"/>
    </w:p>
    <w:p w14:paraId="4CA3863E" w14:textId="77777777" w:rsidR="00C614AE" w:rsidRDefault="00C614AE">
      <w:pPr>
        <w:keepNext/>
        <w:keepLines/>
      </w:pPr>
      <w:r>
        <w:t>Figure B.4.9 shows the MNP-SRF operation for routeing a CCBS Request for a ported number where the interrogating network supports direct routeing.</w:t>
      </w:r>
    </w:p>
    <w:p w14:paraId="3861E984" w14:textId="77777777" w:rsidR="00C614AE" w:rsidRDefault="00C614AE">
      <w:pPr>
        <w:keepNext/>
        <w:keepLines/>
      </w:pPr>
      <w:r>
        <w:t>The message flows for this scenario are based on the use of an SCCP-relay function in the MNP-SRFs. If the MNP-SRFs use a higher-level relay function (e.g. TC-relay), then the response message will go via the MNP-SRF as shown in B.4.2. For further details of the signalling relay functions, the reader is referred to [7].</w:t>
      </w:r>
    </w:p>
    <w:bookmarkStart w:id="182" w:name="_MON_1017081185"/>
    <w:bookmarkStart w:id="183" w:name="_MON_1011377970"/>
    <w:bookmarkEnd w:id="182"/>
    <w:bookmarkEnd w:id="183"/>
    <w:bookmarkStart w:id="184" w:name="_MON_1011378037"/>
    <w:bookmarkEnd w:id="184"/>
    <w:p w14:paraId="1F48437F" w14:textId="77777777" w:rsidR="00C614AE" w:rsidRDefault="00C614AE">
      <w:pPr>
        <w:pStyle w:val="TH"/>
      </w:pPr>
      <w:r>
        <w:object w:dxaOrig="8101" w:dyaOrig="4081" w14:anchorId="51317AF5">
          <v:shape id="_x0000_i1057" type="#_x0000_t75" style="width:433.2pt;height:218.4pt" o:ole="" fillcolor="window">
            <v:imagedata r:id="rId65" o:title=""/>
          </v:shape>
          <o:OLEObject Type="Embed" ProgID="Word.Picture.8" ShapeID="_x0000_i1057" DrawAspect="Content" ObjectID="_1706440582" r:id="rId66"/>
        </w:object>
      </w:r>
    </w:p>
    <w:p w14:paraId="3252311C" w14:textId="77777777" w:rsidR="00C614AE" w:rsidRDefault="00C614AE">
      <w:pPr>
        <w:pStyle w:val="TF"/>
      </w:pPr>
      <w:r>
        <w:t>Figure B.4.9: MNP-SRF operation for routeing a CCBS Request for a ported number where the interrogating network supports direct routeing</w:t>
      </w:r>
    </w:p>
    <w:p w14:paraId="1632CE13" w14:textId="77777777" w:rsidR="00C614AE" w:rsidRDefault="00C614AE">
      <w:pPr>
        <w:pStyle w:val="B1"/>
      </w:pPr>
      <w:r>
        <w:t>1.</w:t>
      </w:r>
      <w:r>
        <w:tab/>
        <w:t xml:space="preserve">The VMSCA receives a ISUP Release message with cause value </w:t>
      </w:r>
      <w:r w:rsidR="00D35105">
        <w:t>'</w:t>
      </w:r>
      <w:r>
        <w:t>subscriber busy</w:t>
      </w:r>
      <w:r w:rsidR="00D35105">
        <w:t>'</w:t>
      </w:r>
      <w:r>
        <w:t xml:space="preserve"> from VMSCB.</w:t>
      </w:r>
    </w:p>
    <w:p w14:paraId="36186CA5" w14:textId="77777777" w:rsidR="00C614AE" w:rsidRDefault="00C614AE">
      <w:pPr>
        <w:pStyle w:val="B1"/>
      </w:pPr>
      <w:r>
        <w:t>2.</w:t>
      </w:r>
      <w:r>
        <w:tab/>
        <w:t>VLRA/VMSCA sends a Register_CC_Entry to HLRA using the HLRA address as CdPA on SCCP.</w:t>
      </w:r>
    </w:p>
    <w:p w14:paraId="620CC331" w14:textId="77777777" w:rsidR="00C614AE" w:rsidRDefault="00C614AE">
      <w:pPr>
        <w:pStyle w:val="B1"/>
      </w:pPr>
      <w:r>
        <w:t>3.</w:t>
      </w:r>
      <w:r>
        <w:tab/>
        <w:t>The HLRA sends a CCBS Request message to the networks MNP-SRFA.</w:t>
      </w:r>
    </w:p>
    <w:p w14:paraId="1EA9130F" w14:textId="77777777" w:rsidR="00C614AE" w:rsidRDefault="00C614AE">
      <w:pPr>
        <w:pStyle w:val="B1"/>
      </w:pPr>
      <w:r>
        <w:t>4.</w:t>
      </w:r>
      <w:r>
        <w:tab/>
        <w:t>When MNP-SRFA receives the message, MNP-SRF operation is triggered. The MNP-SRF functionality analyses the MSISDN in the CdPA and identifies the MSISDN as being ported using information which may be retrieved from an NP database. As the message is non-call related, the MNP-SRF function then populates the CdPA with either a routeing number or a concatenation of a routeing number and MSISDN. After modifying the CdPA, the message is routed to MNP-SRFB in the subscription network.</w:t>
      </w:r>
    </w:p>
    <w:p w14:paraId="574CDB46" w14:textId="77777777" w:rsidR="00C614AE" w:rsidRDefault="00C614AE">
      <w:pPr>
        <w:pStyle w:val="B1"/>
      </w:pPr>
      <w:r>
        <w:t>5.</w:t>
      </w:r>
      <w:r>
        <w:tab/>
        <w:t>When MNP-SRFB receives the message, MNP-SRF operation is triggered. The MNP-SRF functionality analyses the MSISDN in the CdPA and identifies the MSISDN as being ported into the network using information which may be retrieved from an NP database. The MNP-SRF function then populates the CdPA with an HLRB address. After modifying the CdPA, the message is routed to HLRB.</w:t>
      </w:r>
    </w:p>
    <w:p w14:paraId="3A84E871" w14:textId="77777777" w:rsidR="00C614AE" w:rsidRDefault="00C614AE">
      <w:pPr>
        <w:pStyle w:val="B1"/>
      </w:pPr>
      <w:r>
        <w:t>6.</w:t>
      </w:r>
      <w:r>
        <w:tab/>
        <w:t>HLRB can now respond to HLRA by sending back a CCBS ack message.</w:t>
      </w:r>
    </w:p>
    <w:p w14:paraId="17D612FE" w14:textId="77777777" w:rsidR="00C614AE" w:rsidRDefault="00C614AE" w:rsidP="00DE7509">
      <w:pPr>
        <w:pStyle w:val="Heading2"/>
      </w:pPr>
      <w:bookmarkStart w:id="185" w:name="_Toc95827429"/>
      <w:r>
        <w:lastRenderedPageBreak/>
        <w:t>B.4.10</w:t>
      </w:r>
      <w:r>
        <w:tab/>
        <w:t>Calling Name Presentation Flows – MNP-SRF acts as SCCP Relay</w:t>
      </w:r>
      <w:bookmarkEnd w:id="185"/>
    </w:p>
    <w:p w14:paraId="0AA348E2" w14:textId="77777777" w:rsidR="00C614AE" w:rsidRDefault="00C614AE">
      <w:pPr>
        <w:keepNext/>
        <w:keepLines/>
      </w:pPr>
      <w:r>
        <w:t>Figure B.4.10 shows the MNP-SRF operation for delivering an CNAP message to an ANSI Calling Name Database.</w:t>
      </w:r>
    </w:p>
    <w:bookmarkStart w:id="186" w:name="_MON_1008349251"/>
    <w:bookmarkStart w:id="187" w:name="_MON_1008349265"/>
    <w:bookmarkStart w:id="188" w:name="_MON_1008349315"/>
    <w:bookmarkStart w:id="189" w:name="_MON_1008349351"/>
    <w:bookmarkStart w:id="190" w:name="_MON_1008348051"/>
    <w:bookmarkEnd w:id="186"/>
    <w:bookmarkEnd w:id="187"/>
    <w:bookmarkEnd w:id="188"/>
    <w:bookmarkEnd w:id="189"/>
    <w:bookmarkEnd w:id="190"/>
    <w:bookmarkStart w:id="191" w:name="_MON_1008349124"/>
    <w:bookmarkEnd w:id="191"/>
    <w:p w14:paraId="352FB8D4" w14:textId="77777777" w:rsidR="00C614AE" w:rsidRDefault="00C614AE">
      <w:pPr>
        <w:pStyle w:val="TH"/>
        <w:rPr>
          <w:b w:val="0"/>
        </w:rPr>
      </w:pPr>
      <w:r>
        <w:object w:dxaOrig="6931" w:dyaOrig="4081" w14:anchorId="7246FCD7">
          <v:shape id="_x0000_i1058" type="#_x0000_t75" style="width:346.8pt;height:204pt" o:ole="" fillcolor="window">
            <v:imagedata r:id="rId67" o:title=""/>
          </v:shape>
          <o:OLEObject Type="Embed" ProgID="Word.Picture.8" ShapeID="_x0000_i1058" DrawAspect="Content" ObjectID="_1706440583" r:id="rId68"/>
        </w:object>
      </w:r>
    </w:p>
    <w:p w14:paraId="02D275BC" w14:textId="77777777" w:rsidR="00C614AE" w:rsidRDefault="00C614AE">
      <w:pPr>
        <w:pStyle w:val="TF"/>
      </w:pPr>
      <w:r>
        <w:t xml:space="preserve">Figure B.4.10: SRF operation for delivering an CNAP message to the CNDB </w:t>
      </w:r>
    </w:p>
    <w:p w14:paraId="5EFB632B" w14:textId="77777777" w:rsidR="00C614AE" w:rsidRDefault="00D60F0D" w:rsidP="00D60F0D">
      <w:pPr>
        <w:pStyle w:val="B1"/>
      </w:pPr>
      <w:r>
        <w:t>1.</w:t>
      </w:r>
      <w:r>
        <w:tab/>
      </w:r>
      <w:r w:rsidR="00C614AE">
        <w:t xml:space="preserve">An incoming call ( an Initial Address message with Generic Name parameter set to </w:t>
      </w:r>
      <w:r w:rsidR="00D35105">
        <w:t>"</w:t>
      </w:r>
      <w:r w:rsidR="00C614AE">
        <w:t>presentation allowed</w:t>
      </w:r>
      <w:r w:rsidR="00D35105">
        <w:t>"</w:t>
      </w:r>
      <w:r w:rsidR="00C614AE">
        <w:t xml:space="preserve">  is received at a MSC. The MSC inteerogates the VLR to determine if the called party is subscribed to the CNAP service. The VLR Response indicates that the called party is subscribed to CNAP;</w:t>
      </w:r>
    </w:p>
    <w:p w14:paraId="6D185977" w14:textId="77777777" w:rsidR="00C614AE" w:rsidRDefault="00D60F0D" w:rsidP="00D60F0D">
      <w:pPr>
        <w:pStyle w:val="B1"/>
      </w:pPr>
      <w:r>
        <w:t>2.</w:t>
      </w:r>
      <w:r>
        <w:tab/>
      </w:r>
      <w:r w:rsidR="00C614AE">
        <w:t xml:space="preserve">The MSC generates a TCAP message </w:t>
      </w:r>
      <w:r w:rsidR="00D35105">
        <w:t>"</w:t>
      </w:r>
      <w:r w:rsidR="00C614AE">
        <w:t>Query With Permission</w:t>
      </w:r>
      <w:r w:rsidR="00D35105">
        <w:t>"</w:t>
      </w:r>
      <w:r w:rsidR="00C614AE">
        <w:t>. The Query With Permission message is routed to the network</w:t>
      </w:r>
      <w:r w:rsidR="00D35105">
        <w:t>'</w:t>
      </w:r>
      <w:r w:rsidR="00C614AE">
        <w:t>s MNP-SRF;</w:t>
      </w:r>
    </w:p>
    <w:p w14:paraId="5A2D09D6" w14:textId="77777777" w:rsidR="00C614AE" w:rsidRDefault="00D60F0D" w:rsidP="00D60F0D">
      <w:pPr>
        <w:pStyle w:val="B1"/>
      </w:pPr>
      <w:r>
        <w:t>3.</w:t>
      </w:r>
      <w:r>
        <w:tab/>
      </w:r>
      <w:r w:rsidR="00C614AE">
        <w:t>When MNP-SRFB receives the message, MNP-SRF operation is triggered. The MNP-SRF functionality analyses the MSISDN in the CdPA and identifies which CNDB the MSISDN is populated using information which may be retrieved from an NP database. The MNP-SRF function then populates the CdPA with an CNDB address. After modifying the CdPA, the message is routed to CNDB;</w:t>
      </w:r>
    </w:p>
    <w:p w14:paraId="0CDF4E42" w14:textId="77777777" w:rsidR="00C614AE" w:rsidRDefault="00D60F0D" w:rsidP="00D60F0D">
      <w:pPr>
        <w:pStyle w:val="B1"/>
      </w:pPr>
      <w:r>
        <w:t>4.</w:t>
      </w:r>
      <w:r>
        <w:tab/>
      </w:r>
      <w:r w:rsidR="00C614AE">
        <w:t>CNDB responds to the routeing enquiry by sending back a Query With Permission ack with the address of the MSC. The MSC can now deliver the Calling Name to the terminating subscriber .</w:t>
      </w:r>
    </w:p>
    <w:p w14:paraId="6DC9E296" w14:textId="77777777" w:rsidR="00C614AE" w:rsidRDefault="00C614AE" w:rsidP="00DE7509">
      <w:pPr>
        <w:pStyle w:val="Heading8"/>
      </w:pPr>
      <w:r>
        <w:br w:type="page"/>
      </w:r>
      <w:bookmarkStart w:id="192" w:name="_Toc95827430"/>
      <w:r>
        <w:lastRenderedPageBreak/>
        <w:t>Annex C (normative):</w:t>
      </w:r>
      <w:r>
        <w:br/>
        <w:t>MNP Signalling Relay Function - Call Related Signalling</w:t>
      </w:r>
      <w:bookmarkEnd w:id="192"/>
    </w:p>
    <w:p w14:paraId="75067F90" w14:textId="77777777" w:rsidR="00C614AE" w:rsidRDefault="00C614AE" w:rsidP="00DE7509">
      <w:pPr>
        <w:pStyle w:val="Heading1"/>
      </w:pPr>
      <w:bookmarkStart w:id="193" w:name="ref"/>
      <w:bookmarkStart w:id="194" w:name="_Toc95827431"/>
      <w:bookmarkEnd w:id="193"/>
      <w:r>
        <w:t>C.1</w:t>
      </w:r>
      <w:r>
        <w:tab/>
        <w:t>Handling of Call Related Signalling</w:t>
      </w:r>
      <w:bookmarkEnd w:id="194"/>
    </w:p>
    <w:p w14:paraId="1558A6E2" w14:textId="77777777" w:rsidR="00C614AE" w:rsidRDefault="00C614AE">
      <w:pPr>
        <w:widowControl w:val="0"/>
      </w:pPr>
      <w:r>
        <w:t>The  MAP messages affected by MNP are the MAP_SEND_ROUTING_INFORMATION (SRI) message without OR parameter set sent to the HLR and the MAP_ANY_TIME_INTERROGATION (ATI) message with parameter MNP-requestedInfo present terminated in the MNP-SRF.</w:t>
      </w:r>
    </w:p>
    <w:p w14:paraId="0506F16A" w14:textId="77777777" w:rsidR="00C614AE" w:rsidRDefault="00C614AE">
      <w:pPr>
        <w:widowControl w:val="0"/>
      </w:pPr>
      <w:r>
        <w:t>In a PLMN supporting MNP with direct routeing using signalling relay, all incoming calls and calls originated in the network for which the called party number is within the ranges owned by any network in the portability domain, the gateway MSCs will send an SRI such that it will be handled by the MNP-SRF in that network.</w:t>
      </w:r>
    </w:p>
    <w:p w14:paraId="766823A8" w14:textId="77777777" w:rsidR="00C614AE" w:rsidRDefault="00C614AE">
      <w:pPr>
        <w:widowControl w:val="0"/>
      </w:pPr>
      <w:r>
        <w:t>In a PLMN supporting MNP with direct routeing, where the called party number is within the ranges owned by any network in the portability domain, the INE sends an MNP Information request (ATI) such that it will be handled by the MNP-SRF in the network.</w:t>
      </w:r>
    </w:p>
    <w:p w14:paraId="142CCE0F" w14:textId="77777777" w:rsidR="00C614AE" w:rsidRDefault="00C614AE">
      <w:r>
        <w:t>In a PLMN supporting MNP with indirect routeing using signalling relay, all incoming calls and calls originating in the network, for which the called party number is within the range owned by the network, the gateway MSCs will send SRI such that it will be handled by the MNP-SRF in that network.</w:t>
      </w:r>
    </w:p>
    <w:p w14:paraId="15E9C9D4" w14:textId="77777777" w:rsidR="00C614AE" w:rsidRDefault="00C614AE">
      <w:r>
        <w:t>In a PLMN supporting MNP with indirect routeing, the INE sends an MNP Information Request (ATI) such that it will be handled by the MNP-SRF in the Number Range Holder Network.</w:t>
      </w:r>
    </w:p>
    <w:p w14:paraId="44F07C38" w14:textId="77777777" w:rsidR="00C614AE" w:rsidRDefault="00C614AE">
      <w:pPr>
        <w:widowControl w:val="0"/>
      </w:pPr>
      <w:r>
        <w:t>The MNP-SRF obtains routeing information from the NP database to identify the subscription network associated with a particular national MSISDN. The interface between the MNP-SRF and the NP database is considered implementation dependent and is not detailed further.</w:t>
      </w:r>
    </w:p>
    <w:p w14:paraId="58DA3EA5" w14:textId="77777777" w:rsidR="00C614AE" w:rsidRDefault="00C614AE">
      <w:r>
        <w:t>From the perspective of the PLMN in which the MNP-SRF resides, the CdPA represents one of:</w:t>
      </w:r>
    </w:p>
    <w:p w14:paraId="47A212A9" w14:textId="77777777" w:rsidR="00C614AE" w:rsidRDefault="00C614AE">
      <w:pPr>
        <w:pStyle w:val="B1"/>
      </w:pPr>
      <w:r>
        <w:t>1.</w:t>
      </w:r>
      <w:r>
        <w:tab/>
        <w:t>An own number ported out.</w:t>
      </w:r>
    </w:p>
    <w:p w14:paraId="2FB2CB9E" w14:textId="77777777" w:rsidR="00C614AE" w:rsidRDefault="00C614AE">
      <w:pPr>
        <w:pStyle w:val="B1"/>
      </w:pPr>
      <w:r>
        <w:t>2.</w:t>
      </w:r>
      <w:r>
        <w:tab/>
        <w:t>An own number not ported out.</w:t>
      </w:r>
    </w:p>
    <w:p w14:paraId="793A274A" w14:textId="77777777" w:rsidR="00C614AE" w:rsidRDefault="00C614AE">
      <w:pPr>
        <w:pStyle w:val="B1"/>
      </w:pPr>
      <w:r>
        <w:t>3.</w:t>
      </w:r>
      <w:r>
        <w:tab/>
        <w:t>A foreign number ported in.</w:t>
      </w:r>
    </w:p>
    <w:p w14:paraId="4702393E" w14:textId="77777777" w:rsidR="00C614AE" w:rsidRDefault="00C614AE">
      <w:pPr>
        <w:pStyle w:val="B1"/>
      </w:pPr>
      <w:r>
        <w:t>4.</w:t>
      </w:r>
      <w:r>
        <w:tab/>
        <w:t>A foreign number ported to a foreign network.</w:t>
      </w:r>
    </w:p>
    <w:p w14:paraId="3B5AE700" w14:textId="77777777" w:rsidR="00C614AE" w:rsidRDefault="00C614AE">
      <w:pPr>
        <w:pStyle w:val="B1"/>
      </w:pPr>
      <w:r>
        <w:t>5.</w:t>
      </w:r>
      <w:r>
        <w:tab/>
        <w:t>A foreign number not known to be ported.</w:t>
      </w:r>
    </w:p>
    <w:p w14:paraId="295CBEEC" w14:textId="77777777" w:rsidR="00C614AE" w:rsidRDefault="00C614AE">
      <w:r>
        <w:t>Cases 4 and 5 are applicable only for direct routeing.</w:t>
      </w:r>
    </w:p>
    <w:p w14:paraId="661527FE" w14:textId="77777777" w:rsidR="00C614AE" w:rsidRDefault="00C614AE">
      <w:r>
        <w:t>For SRI:</w:t>
      </w:r>
    </w:p>
    <w:p w14:paraId="54AC2752" w14:textId="77777777" w:rsidR="00C614AE" w:rsidRDefault="00C614AE">
      <w:r>
        <w:t>In case 1, the MNP-SRF may perform one of the following depending on agreements within the number portability domain.</w:t>
      </w:r>
    </w:p>
    <w:p w14:paraId="6B6D4BC7" w14:textId="77777777" w:rsidR="00C614AE" w:rsidRDefault="00C614AE">
      <w:pPr>
        <w:pStyle w:val="B1"/>
      </w:pPr>
      <w:r>
        <w:t>a.</w:t>
      </w:r>
      <w:r>
        <w:tab/>
        <w:t>An SRI response is sent containing the necessary routeing information to route the call to the subscription network. This is performed by an internal MAP Application Termination Function (MATF) known as the Number Portability Location Register (NPLR).</w:t>
      </w:r>
    </w:p>
    <w:p w14:paraId="5B010D13" w14:textId="77777777" w:rsidR="00C614AE" w:rsidRDefault="00C614AE">
      <w:pPr>
        <w:pStyle w:val="B1"/>
      </w:pPr>
      <w:r>
        <w:t>b.</w:t>
      </w:r>
      <w:r>
        <w:tab/>
        <w:t>If indirect routeing of calls with reference to the subscription network is used, the message is relayed to the MNP-SRF in the subscription network, whose NPLR provides the necessary routeing information in an SRI response. The use of an NPLR in the subscription network can only be by agreement within the number portability domain.</w:t>
      </w:r>
    </w:p>
    <w:p w14:paraId="525F6E70" w14:textId="77777777" w:rsidR="00C614AE" w:rsidRDefault="00C614AE">
      <w:pPr>
        <w:tabs>
          <w:tab w:val="left" w:pos="567"/>
        </w:tabs>
      </w:pPr>
      <w:r>
        <w:t>In cases 2 and 3, the MNP-SRF relays the message to the HLR. For further details of the signalling relay function, the reader is referred to [7].</w:t>
      </w:r>
    </w:p>
    <w:p w14:paraId="321CA50A" w14:textId="77777777" w:rsidR="00C614AE" w:rsidRDefault="00C614AE">
      <w:pPr>
        <w:tabs>
          <w:tab w:val="left" w:pos="567"/>
        </w:tabs>
      </w:pPr>
      <w:r>
        <w:t>In case 4, an SRI response is sent, containing the necessary routeing information to route the call to the subscription network.</w:t>
      </w:r>
    </w:p>
    <w:p w14:paraId="0FF44F1F" w14:textId="77777777" w:rsidR="00C614AE" w:rsidRDefault="00C614AE">
      <w:r>
        <w:lastRenderedPageBreak/>
        <w:t>In case 5, an SRI response is sent, containing the necessary routeing information to route the call to the number range holder network.</w:t>
      </w:r>
    </w:p>
    <w:p w14:paraId="2A8C0D9D" w14:textId="77777777" w:rsidR="00C614AE" w:rsidRDefault="00C614AE">
      <w:r>
        <w:t>For ATI:</w:t>
      </w:r>
    </w:p>
    <w:p w14:paraId="59F30019" w14:textId="77777777" w:rsidR="00C614AE" w:rsidRDefault="00C614AE">
      <w:r>
        <w:t>In all cases the MNP information request (ATI) is sent to the MNP_SRF_MATF_Info_Request procedure/ MAP Application Termination Function (MATF) for handling. A response is sent to the INE containing MNP information or an error is returned.</w:t>
      </w:r>
    </w:p>
    <w:p w14:paraId="5A57A489" w14:textId="77777777" w:rsidR="00C614AE" w:rsidRDefault="00C614AE" w:rsidP="00DE7509">
      <w:pPr>
        <w:pStyle w:val="Heading1"/>
      </w:pPr>
      <w:bookmarkStart w:id="195" w:name="_Toc95827432"/>
      <w:r>
        <w:t>C.2</w:t>
      </w:r>
      <w:r>
        <w:tab/>
        <w:t>Functional Requirements of Network Entities</w:t>
      </w:r>
      <w:bookmarkEnd w:id="195"/>
    </w:p>
    <w:p w14:paraId="6F4FF35C" w14:textId="77777777" w:rsidR="00C614AE" w:rsidRDefault="00C614AE" w:rsidP="00DE7509">
      <w:pPr>
        <w:pStyle w:val="Heading2"/>
      </w:pPr>
      <w:bookmarkStart w:id="196" w:name="_Toc95827433"/>
      <w:r>
        <w:t>C.2.1</w:t>
      </w:r>
      <w:r>
        <w:tab/>
        <w:t>Procedure MNP_SRF_MATF_Call_Related</w:t>
      </w:r>
      <w:bookmarkEnd w:id="196"/>
    </w:p>
    <w:p w14:paraId="6937F739" w14:textId="77777777" w:rsidR="00C614AE" w:rsidRDefault="00C614AE" w:rsidP="00DE7509">
      <w:r w:rsidRPr="00DE7509">
        <w:t>Figure C.2.2 shows the procedure MNP_SRF_MATF_Call_Related. This procedure handles call-related signalling messages. It is called from the process MNP_SRF (see clause 4.3).</w:t>
      </w:r>
    </w:p>
    <w:p w14:paraId="231427A4" w14:textId="77777777" w:rsidR="00C614AE" w:rsidRDefault="00C614AE" w:rsidP="00DE7509">
      <w:r w:rsidRPr="00DE7509">
        <w:t xml:space="preserve">The check </w:t>
      </w:r>
      <w:r w:rsidR="00D35105" w:rsidRPr="00DE7509">
        <w:t>"</w:t>
      </w:r>
      <w:r w:rsidRPr="00DE7509">
        <w:t>message has been relayed</w:t>
      </w:r>
      <w:r w:rsidR="00D35105" w:rsidRPr="00DE7509">
        <w:t>"</w:t>
      </w:r>
      <w:r w:rsidRPr="00DE7509">
        <w:t xml:space="preserve"> identifies all call related signalling messages which are relayed from the number range holder network towards the subscription network in the case of Indirect Routeing with reference to subscription network implementation. These messages only refer to numbers ported into the network.</w:t>
      </w:r>
    </w:p>
    <w:p w14:paraId="57418190" w14:textId="77777777" w:rsidR="00C614AE" w:rsidRDefault="00C614AE" w:rsidP="00DE7509">
      <w:r w:rsidRPr="00DE7509">
        <w:t xml:space="preserve">The check </w:t>
      </w:r>
      <w:r w:rsidR="00D35105" w:rsidRPr="00DE7509">
        <w:t>"</w:t>
      </w:r>
      <w:r w:rsidRPr="00DE7509">
        <w:t>own number not ported out</w:t>
      </w:r>
      <w:r w:rsidR="00D35105" w:rsidRPr="00DE7509">
        <w:t>"</w:t>
      </w:r>
      <w:r w:rsidRPr="00DE7509">
        <w:t xml:space="preserve"> identifies all mobile numbers from number ranges allocated to the network the MNP-SRF/MATF is located in and which are not ported to other networks. In this case the call related message is relayed to the HLR in the network.</w:t>
      </w:r>
    </w:p>
    <w:p w14:paraId="071459FE" w14:textId="77777777" w:rsidR="00C614AE" w:rsidRDefault="00C614AE" w:rsidP="00DE7509">
      <w:r w:rsidRPr="00DE7509">
        <w:t xml:space="preserve">The check </w:t>
      </w:r>
      <w:r w:rsidR="00D35105" w:rsidRPr="00DE7509">
        <w:t>"</w:t>
      </w:r>
      <w:r w:rsidRPr="00DE7509">
        <w:t>foreign number ported in</w:t>
      </w:r>
      <w:r w:rsidR="00D35105" w:rsidRPr="00DE7509">
        <w:t>"</w:t>
      </w:r>
      <w:r w:rsidRPr="00DE7509">
        <w:t xml:space="preserve"> identifies all mobile numbers from the number ranges not allocated to the network the MNP-SRF/MATF is located in and which are served by the network the MNP-SRF/MATF is located in. In this case the call related message is relayed to the HLR in the network.</w:t>
      </w:r>
    </w:p>
    <w:p w14:paraId="32CD0F3C" w14:textId="77777777" w:rsidR="00C614AE" w:rsidRDefault="00C614AE" w:rsidP="00DE7509">
      <w:r w:rsidRPr="00DE7509">
        <w:t xml:space="preserve">The check </w:t>
      </w:r>
      <w:r w:rsidR="00D35105" w:rsidRPr="00DE7509">
        <w:t>"</w:t>
      </w:r>
      <w:r w:rsidRPr="00DE7509">
        <w:t>foreign number not known to be ported</w:t>
      </w:r>
      <w:r w:rsidR="00D35105" w:rsidRPr="00DE7509">
        <w:t>"</w:t>
      </w:r>
      <w:r w:rsidRPr="00DE7509">
        <w:t xml:space="preserve"> identifies all mobile numbers from the number ranges not allocated to the network the MNP-SRF/MATF is located in and which are also not served by the network the MNP-SRF/MATF is located in. In this case the call is sent to the SRF_MATF procedure for handling.</w:t>
      </w:r>
    </w:p>
    <w:p w14:paraId="7FCE3FD8" w14:textId="77777777" w:rsidR="00C614AE" w:rsidRDefault="00C614AE" w:rsidP="00DE7509">
      <w:r w:rsidRPr="00DE7509">
        <w:t xml:space="preserve">The check </w:t>
      </w:r>
      <w:r w:rsidR="00D35105" w:rsidRPr="00DE7509">
        <w:t>"</w:t>
      </w:r>
      <w:r w:rsidRPr="00DE7509">
        <w:t>foreign number ported to foreign network</w:t>
      </w:r>
      <w:r w:rsidR="00D35105" w:rsidRPr="00DE7509">
        <w:t>"</w:t>
      </w:r>
      <w:r w:rsidRPr="00DE7509">
        <w:t xml:space="preserve"> identifies all mobile numbers from the number ranges not allocated to the network the MNP-SRF/MATF is located in and which are not served by the network the MNP-SRF is located in and not served by the network the number range is allocated to, i.e. the number is ported between two other networks. In this case the call related message is sent to the SRF_MATF procedure for handling.</w:t>
      </w:r>
    </w:p>
    <w:p w14:paraId="26743383" w14:textId="77777777" w:rsidR="00C614AE" w:rsidRDefault="00C614AE" w:rsidP="00DE7509">
      <w:r w:rsidRPr="00DE7509">
        <w:t xml:space="preserve">The remaining cases </w:t>
      </w:r>
      <w:r w:rsidR="00D35105" w:rsidRPr="00DE7509">
        <w:t>"</w:t>
      </w:r>
      <w:r w:rsidRPr="00DE7509">
        <w:t>own number ported out</w:t>
      </w:r>
      <w:r w:rsidR="00D35105" w:rsidRPr="00DE7509">
        <w:t>"</w:t>
      </w:r>
      <w:r w:rsidRPr="00DE7509">
        <w:t xml:space="preserve"> are mobile numbers allocated to the network the MNP-SRF/MATF is located in and which are served by other networks, i.e. the number is ported out to another network. In this case the call is relayed to the MATF in the subscription network if this option is the one used by the operator, or sent to the SRF_MATF procedure for handling if not.</w:t>
      </w:r>
    </w:p>
    <w:p w14:paraId="52E8EDBF" w14:textId="77777777" w:rsidR="00C614AE" w:rsidRDefault="00C614AE" w:rsidP="00DE7509">
      <w:pPr>
        <w:pStyle w:val="Heading2"/>
      </w:pPr>
      <w:bookmarkStart w:id="197" w:name="_Toc95827434"/>
      <w:r>
        <w:t>C.2.2</w:t>
      </w:r>
      <w:r>
        <w:tab/>
        <w:t>Process SRI_NPLR</w:t>
      </w:r>
      <w:bookmarkEnd w:id="197"/>
    </w:p>
    <w:p w14:paraId="4CF5AB54" w14:textId="77777777" w:rsidR="00C614AE" w:rsidRDefault="00C614AE" w:rsidP="00DE7509">
      <w:r w:rsidRPr="00DE7509">
        <w:t>Figure C.2.2.2 shows the process SRI_NPLR.</w:t>
      </w:r>
    </w:p>
    <w:p w14:paraId="07BA816C" w14:textId="77777777" w:rsidR="00C614AE" w:rsidRDefault="00C614AE" w:rsidP="00DE7509">
      <w:r w:rsidRPr="00DE7509">
        <w:t>The check</w:t>
      </w:r>
      <w:r w:rsidRPr="00DE7509">
        <w:rPr>
          <w:b/>
        </w:rPr>
        <w:t xml:space="preserve"> </w:t>
      </w:r>
      <w:r w:rsidR="00D35105" w:rsidRPr="00DE7509">
        <w:t>"</w:t>
      </w:r>
      <w:r w:rsidRPr="00DE7509">
        <w:t>unknown subscriber</w:t>
      </w:r>
      <w:r w:rsidR="00D35105" w:rsidRPr="00DE7509">
        <w:t>"</w:t>
      </w:r>
      <w:r w:rsidRPr="00DE7509">
        <w:t xml:space="preserve"> identifies a subscriber without any associated available information.</w:t>
      </w:r>
    </w:p>
    <w:p w14:paraId="1903BFCA" w14:textId="77777777" w:rsidR="00C614AE" w:rsidRDefault="00C614AE" w:rsidP="00DE7509">
      <w:r w:rsidRPr="00DE7509">
        <w:t>If the GMSC is in the database own network then a routeing number is provided to route to the number range holder network.</w:t>
      </w:r>
    </w:p>
    <w:p w14:paraId="3FE15AA9" w14:textId="77777777" w:rsidR="00C614AE" w:rsidRDefault="00C614AE" w:rsidP="00DE7509">
      <w:r w:rsidRPr="00DE7509">
        <w:t>If the GMSC is not in the database own network then the enquiry has been routed from the number range holder network, so the call should fail.</w:t>
      </w:r>
    </w:p>
    <w:p w14:paraId="435FDAAA" w14:textId="77777777" w:rsidR="00C614AE" w:rsidRDefault="00C614AE" w:rsidP="00DE7509">
      <w:r w:rsidRPr="00DE7509">
        <w:t>The database query uses the MSISDN received at the application level in the SRI, rather then the CdPA of the SCCP level.</w:t>
      </w:r>
    </w:p>
    <w:p w14:paraId="4F547A5B" w14:textId="77777777" w:rsidR="00C614AE" w:rsidRDefault="00C614AE" w:rsidP="00DE7509">
      <w:r w:rsidRPr="00DE7509">
        <w:t xml:space="preserve">If an error must be set as a result of the check </w:t>
      </w:r>
      <w:r w:rsidR="00D35105" w:rsidRPr="00DE7509">
        <w:t>"</w:t>
      </w:r>
      <w:r w:rsidRPr="00DE7509">
        <w:t>terminate</w:t>
      </w:r>
      <w:r w:rsidR="00D35105" w:rsidRPr="00DE7509">
        <w:t>"</w:t>
      </w:r>
      <w:r w:rsidRPr="00DE7509">
        <w:t xml:space="preserve">, the user error </w:t>
      </w:r>
      <w:r w:rsidR="00D35105" w:rsidRPr="00DE7509">
        <w:t>"</w:t>
      </w:r>
      <w:r w:rsidRPr="00DE7509">
        <w:t>unknown subscriber</w:t>
      </w:r>
      <w:r w:rsidR="00D35105" w:rsidRPr="00DE7509">
        <w:t>"</w:t>
      </w:r>
      <w:r w:rsidRPr="00DE7509">
        <w:t xml:space="preserve"> shall be used. If version 3 or higher of the MAP protocol is in use, then the diagnostic </w:t>
      </w:r>
      <w:r w:rsidR="00D35105" w:rsidRPr="00DE7509">
        <w:t>"</w:t>
      </w:r>
      <w:r w:rsidRPr="00DE7509">
        <w:t>NPDB mismatch</w:t>
      </w:r>
      <w:r w:rsidR="00D35105" w:rsidRPr="00DE7509">
        <w:t>"</w:t>
      </w:r>
      <w:r w:rsidRPr="00DE7509">
        <w:t xml:space="preserve"> may be used.</w:t>
      </w:r>
    </w:p>
    <w:p w14:paraId="76E6E3A6" w14:textId="77777777" w:rsidR="00C614AE" w:rsidRDefault="00C614AE" w:rsidP="00DE7509">
      <w:r w:rsidRPr="00DE7509">
        <w:lastRenderedPageBreak/>
        <w:t xml:space="preserve">The check </w:t>
      </w:r>
      <w:r w:rsidR="00D35105" w:rsidRPr="00DE7509">
        <w:t>"</w:t>
      </w:r>
      <w:r w:rsidRPr="00DE7509">
        <w:t>HPLMN MSISDN Range</w:t>
      </w:r>
      <w:r w:rsidR="00D35105" w:rsidRPr="00DE7509">
        <w:t>"</w:t>
      </w:r>
      <w:r w:rsidRPr="00DE7509">
        <w:t xml:space="preserve"> identifies if the MSISDN received in the SRI exists in a MSISDN Range owned by the HPLMN. This is a North American Network implementation option and allows a MAP Error </w:t>
      </w:r>
      <w:r w:rsidR="00D35105" w:rsidRPr="00DE7509">
        <w:t>"</w:t>
      </w:r>
      <w:r w:rsidRPr="00DE7509">
        <w:t>Unknown Subscriber</w:t>
      </w:r>
      <w:r w:rsidR="00D35105" w:rsidRPr="00DE7509">
        <w:t>"</w:t>
      </w:r>
      <w:r w:rsidRPr="00DE7509">
        <w:t xml:space="preserve"> to be sent to the GMSC instead of the MSISDN.</w:t>
      </w:r>
    </w:p>
    <w:p w14:paraId="12B85B68" w14:textId="77777777" w:rsidR="00C614AE" w:rsidRDefault="00C614AE" w:rsidP="00DE7509">
      <w:r w:rsidRPr="00DE7509">
        <w:t xml:space="preserve">The check </w:t>
      </w:r>
      <w:r w:rsidR="00D35105" w:rsidRPr="00DE7509">
        <w:t>"</w:t>
      </w:r>
      <w:r w:rsidRPr="00DE7509">
        <w:t>HPLMN RN Range</w:t>
      </w:r>
      <w:r w:rsidR="00D35105" w:rsidRPr="00DE7509">
        <w:t>"</w:t>
      </w:r>
      <w:r w:rsidRPr="00DE7509">
        <w:t xml:space="preserve"> identifies if the Routeing Number assigned to the MSISDN within the SRI_NPLR is assigned to the HPLMN. This is a North American Network implementation option and allows a MAP Error  </w:t>
      </w:r>
      <w:r w:rsidR="00D35105" w:rsidRPr="00DE7509">
        <w:t>"</w:t>
      </w:r>
      <w:r w:rsidRPr="00DE7509">
        <w:t>Unknown Subscriber</w:t>
      </w:r>
      <w:r w:rsidR="00D35105" w:rsidRPr="00DE7509">
        <w:t>"</w:t>
      </w:r>
      <w:r w:rsidRPr="00DE7509">
        <w:t xml:space="preserve"> to be sent to the GMSC instead of the RN+MSISDN. </w:t>
      </w:r>
    </w:p>
    <w:p w14:paraId="45976140" w14:textId="77777777" w:rsidR="00C614AE" w:rsidRDefault="00C614AE" w:rsidP="00DE7509">
      <w:pPr>
        <w:pStyle w:val="Heading2"/>
      </w:pPr>
      <w:bookmarkStart w:id="198" w:name="_Toc95827435"/>
      <w:r>
        <w:t>C.2.3</w:t>
      </w:r>
      <w:r>
        <w:tab/>
        <w:t>Procedure MNP_SRF_MATF_Info_Request</w:t>
      </w:r>
      <w:bookmarkEnd w:id="198"/>
    </w:p>
    <w:p w14:paraId="5B7A9E21" w14:textId="77777777" w:rsidR="00C614AE" w:rsidRDefault="00C614AE" w:rsidP="00DE7509">
      <w:r w:rsidRPr="00DE7509">
        <w:t>Figure C.2.3.1 shows the procedure MNP_SRF_MATF_Info_Request. This procedure handles an information request signalling message to provide MNP information for a subscriber. It is called from the process MNP_SRF (see clause 4.3).</w:t>
      </w:r>
    </w:p>
    <w:p w14:paraId="0A113594" w14:textId="77777777" w:rsidR="00C614AE" w:rsidRDefault="00C614AE" w:rsidP="00DE7509">
      <w:pPr>
        <w:pStyle w:val="Heading2"/>
      </w:pPr>
      <w:bookmarkStart w:id="199" w:name="_Toc95827436"/>
      <w:r>
        <w:t>C.2.4</w:t>
      </w:r>
      <w:r>
        <w:tab/>
        <w:t>Process ATI_NPLR</w:t>
      </w:r>
      <w:bookmarkEnd w:id="199"/>
    </w:p>
    <w:p w14:paraId="51411D38" w14:textId="77777777" w:rsidR="00C614AE" w:rsidRDefault="00C614AE" w:rsidP="00DE7509">
      <w:r w:rsidRPr="00DE7509">
        <w:t>Figure C.2.3.2 shows the process ATI_NPLR.</w:t>
      </w:r>
    </w:p>
    <w:p w14:paraId="4A0ADEDC" w14:textId="77777777" w:rsidR="00C614AE" w:rsidRDefault="00C614AE" w:rsidP="00DE7509">
      <w:r w:rsidRPr="00DE7509">
        <w:t>The database query uses the MSISDN received at the application level in the ATI, rather than the CdPA of the SCCP level.</w:t>
      </w:r>
    </w:p>
    <w:bookmarkStart w:id="200" w:name="_MON_1020576318"/>
    <w:bookmarkStart w:id="201" w:name="_MON_1020576489"/>
    <w:bookmarkStart w:id="202" w:name="_MON_1020576560"/>
    <w:bookmarkStart w:id="203" w:name="_MON_1020576629"/>
    <w:bookmarkStart w:id="204" w:name="_MON_1020576749"/>
    <w:bookmarkStart w:id="205" w:name="_MON_1020576155"/>
    <w:bookmarkEnd w:id="200"/>
    <w:bookmarkEnd w:id="201"/>
    <w:bookmarkEnd w:id="202"/>
    <w:bookmarkEnd w:id="203"/>
    <w:bookmarkEnd w:id="204"/>
    <w:bookmarkEnd w:id="205"/>
    <w:bookmarkStart w:id="206" w:name="_MON_1020576205"/>
    <w:bookmarkEnd w:id="206"/>
    <w:p w14:paraId="1E147EE2" w14:textId="77777777" w:rsidR="00C614AE" w:rsidRDefault="00C614AE">
      <w:pPr>
        <w:pStyle w:val="TH"/>
        <w:rPr>
          <w:lang w:val="de-DE"/>
        </w:rPr>
      </w:pPr>
      <w:r>
        <w:rPr>
          <w:lang w:val="de-DE"/>
        </w:rPr>
        <w:object w:dxaOrig="9631" w:dyaOrig="11640" w14:anchorId="285EBD44">
          <v:shape id="_x0000_i1059" type="#_x0000_t75" style="width:467.4pt;height:564.6pt" o:ole="" fillcolor="window">
            <v:imagedata r:id="rId69" o:title=""/>
          </v:shape>
          <o:OLEObject Type="Embed" ProgID="Word.Picture.8" ShapeID="_x0000_i1059" DrawAspect="Content" ObjectID="_1706440584" r:id="rId70"/>
        </w:object>
      </w:r>
    </w:p>
    <w:p w14:paraId="1354593B" w14:textId="77777777" w:rsidR="00C614AE" w:rsidRDefault="00C614AE">
      <w:pPr>
        <w:pStyle w:val="TF"/>
      </w:pPr>
      <w:r>
        <w:t>Figure C.2.2: Procedure MNP_SRF_MATF_Call_Related</w:t>
      </w:r>
    </w:p>
    <w:bookmarkStart w:id="207" w:name="_MON_1012082973"/>
    <w:bookmarkEnd w:id="207"/>
    <w:p w14:paraId="25EFD798" w14:textId="77777777" w:rsidR="00C614AE" w:rsidRDefault="00C614AE">
      <w:pPr>
        <w:pStyle w:val="TH"/>
      </w:pPr>
      <w:r>
        <w:rPr>
          <w:lang w:val="de-DE"/>
        </w:rPr>
        <w:object w:dxaOrig="9601" w:dyaOrig="11626" w14:anchorId="558FA89A">
          <v:shape id="_x0000_i1060" type="#_x0000_t75" style="width:480pt;height:581.4pt" o:ole="" fillcolor="window">
            <v:imagedata r:id="rId71" o:title=""/>
          </v:shape>
          <o:OLEObject Type="Embed" ProgID="Word.Picture.8" ShapeID="_x0000_i1060" DrawAspect="Content" ObjectID="_1706440585" r:id="rId72"/>
        </w:object>
      </w:r>
    </w:p>
    <w:p w14:paraId="7D2EADAB" w14:textId="77777777" w:rsidR="00C614AE" w:rsidRDefault="00C614AE">
      <w:pPr>
        <w:pStyle w:val="TF"/>
      </w:pPr>
      <w:r>
        <w:t>Figure C.2.2.1: Procedure MATF</w:t>
      </w:r>
    </w:p>
    <w:bookmarkStart w:id="208" w:name="_MON_1008337838"/>
    <w:bookmarkStart w:id="209" w:name="_MON_1008337864"/>
    <w:bookmarkStart w:id="210" w:name="_MON_1008337891"/>
    <w:bookmarkStart w:id="211" w:name="_MON_1008338029"/>
    <w:bookmarkStart w:id="212" w:name="_MON_1020420325"/>
    <w:bookmarkStart w:id="213" w:name="_MON_1020420403"/>
    <w:bookmarkStart w:id="214" w:name="_MON_1020420427"/>
    <w:bookmarkStart w:id="215" w:name="_MON_1020420605"/>
    <w:bookmarkStart w:id="216" w:name="_MON_1020424688"/>
    <w:bookmarkStart w:id="217" w:name="_MON_1020426846"/>
    <w:bookmarkStart w:id="218" w:name="_MON_1020426882"/>
    <w:bookmarkStart w:id="219" w:name="_MON_1020427125"/>
    <w:bookmarkStart w:id="220" w:name="_MON_1020427165"/>
    <w:bookmarkStart w:id="221" w:name="_MON_1020427422"/>
    <w:bookmarkStart w:id="222" w:name="_MON_1020427446"/>
    <w:bookmarkStart w:id="223" w:name="_MON_1020427484"/>
    <w:bookmarkStart w:id="224" w:name="_MON_1020427527"/>
    <w:bookmarkStart w:id="225" w:name="_MON_1020427709"/>
    <w:bookmarkStart w:id="226" w:name="_MON_1020427725"/>
    <w:bookmarkStart w:id="227" w:name="_MON_1020427741"/>
    <w:bookmarkStart w:id="228" w:name="_MON_1020427938"/>
    <w:bookmarkStart w:id="229" w:name="_MON_1008332664"/>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Start w:id="230" w:name="_MON_1008337770"/>
    <w:bookmarkEnd w:id="230"/>
    <w:p w14:paraId="02C975F5" w14:textId="77777777" w:rsidR="00C614AE" w:rsidRDefault="00C614AE">
      <w:pPr>
        <w:pStyle w:val="TH"/>
        <w:rPr>
          <w:lang w:val="de-DE"/>
        </w:rPr>
      </w:pPr>
      <w:r>
        <w:rPr>
          <w:noProof/>
        </w:rPr>
        <w:object w:dxaOrig="9630" w:dyaOrig="14100" w14:anchorId="0344000E">
          <v:shape id="_x0000_i1061" type="#_x0000_t75" style="width:464.4pt;height:679.8pt" o:ole="" o:bordertopcolor="this" o:borderleftcolor="this" o:borderbottomcolor="this" o:borderrightcolor="this" fillcolor="window">
            <v:imagedata r:id="rId73" o:title=""/>
            <w10:bordertop type="single" width="4"/>
            <w10:borderleft type="single" width="4"/>
            <w10:borderbottom type="single" width="4"/>
            <w10:borderright type="single" width="4"/>
          </v:shape>
          <o:OLEObject Type="Embed" ProgID="Word.Picture.8" ShapeID="_x0000_i1061" DrawAspect="Content" ObjectID="_1706440586" r:id="rId74"/>
        </w:object>
      </w:r>
    </w:p>
    <w:p w14:paraId="05BEDCCC" w14:textId="77777777" w:rsidR="00C614AE" w:rsidRDefault="00C614AE">
      <w:pPr>
        <w:pStyle w:val="TF"/>
      </w:pPr>
      <w:r>
        <w:t>Figure C.2.2.2: Process SRI_NPLR</w:t>
      </w:r>
    </w:p>
    <w:p w14:paraId="062938B6" w14:textId="77777777" w:rsidR="00C614AE" w:rsidRDefault="00C614AE">
      <w:pPr>
        <w:pStyle w:val="TH"/>
      </w:pPr>
      <w:r>
        <w:rPr>
          <w:lang w:val="de-DE"/>
        </w:rPr>
        <w:object w:dxaOrig="9601" w:dyaOrig="11626" w14:anchorId="62C2BFF9">
          <v:shape id="_x0000_i1062" type="#_x0000_t75" style="width:480pt;height:581.4pt" o:ole="" fillcolor="window">
            <v:imagedata r:id="rId75" o:title=""/>
          </v:shape>
          <o:OLEObject Type="Embed" ProgID="Word.Picture.8" ShapeID="_x0000_i1062" DrawAspect="Content" ObjectID="_1706440587" r:id="rId76"/>
        </w:object>
      </w:r>
    </w:p>
    <w:p w14:paraId="767143DE" w14:textId="77777777" w:rsidR="00C614AE" w:rsidRDefault="00C614AE">
      <w:pPr>
        <w:pStyle w:val="TF"/>
      </w:pPr>
      <w:r>
        <w:t>Figure C.2.3.1: Procedure MATF_Info_Request</w:t>
      </w:r>
    </w:p>
    <w:p w14:paraId="7245A192" w14:textId="77777777" w:rsidR="00C614AE" w:rsidRDefault="00C614AE">
      <w:pPr>
        <w:pStyle w:val="TH"/>
      </w:pPr>
      <w:r>
        <w:object w:dxaOrig="9631" w:dyaOrig="11641" w14:anchorId="644B97B6">
          <v:shape id="_x0000_i1063" type="#_x0000_t75" style="width:481.8pt;height:582pt" o:ole="" fillcolor="window">
            <v:imagedata r:id="rId77" o:title=""/>
          </v:shape>
          <o:OLEObject Type="Embed" ProgID="Word.Picture.8" ShapeID="_x0000_i1063" DrawAspect="Content" ObjectID="_1706440588" r:id="rId78"/>
        </w:object>
      </w:r>
    </w:p>
    <w:p w14:paraId="745455FF" w14:textId="77777777" w:rsidR="00C614AE" w:rsidRDefault="00C614AE">
      <w:pPr>
        <w:pStyle w:val="TF"/>
      </w:pPr>
      <w:r>
        <w:t>Figure C.2.3.2: Process ATI_NPLR</w:t>
      </w:r>
    </w:p>
    <w:p w14:paraId="6274107F" w14:textId="77777777" w:rsidR="00C614AE" w:rsidRDefault="00C614AE" w:rsidP="00DE7509">
      <w:pPr>
        <w:pStyle w:val="Heading1"/>
      </w:pPr>
      <w:bookmarkStart w:id="231" w:name="_Toc95827437"/>
      <w:r>
        <w:t>C.3</w:t>
      </w:r>
      <w:r>
        <w:tab/>
        <w:t>Call Scenarios</w:t>
      </w:r>
      <w:bookmarkEnd w:id="231"/>
    </w:p>
    <w:p w14:paraId="19A9B187" w14:textId="50B869EE" w:rsidR="00C614AE" w:rsidRDefault="00C614AE">
      <w:r>
        <w:t>The notation TT=SRI in diagrams in this</w:t>
      </w:r>
      <w:r w:rsidR="00DE7509">
        <w:t xml:space="preserve"> clause </w:t>
      </w:r>
      <w:r>
        <w:t xml:space="preserve">assumes that SRI=CRMNP for ETSI and SRI = Translation Type 14 for ANSI. The use of other translation types is for further study. The message flows for the following scenarios are based on the use of an SCCP relay function in MNP-SRF(s). The message flows for the higher level relay function (e.g. TC </w:t>
      </w:r>
      <w:r>
        <w:lastRenderedPageBreak/>
        <w:t>relay) in MNP-SRF are not covered here, but the principle can be found in B.4.2. For further details of the signalling relay function, the reader is referred to [7].</w:t>
      </w:r>
    </w:p>
    <w:p w14:paraId="1E0C5645" w14:textId="77777777" w:rsidR="00C614AE" w:rsidRDefault="00C614AE" w:rsidP="00DE7509">
      <w:pPr>
        <w:pStyle w:val="Heading2"/>
      </w:pPr>
      <w:bookmarkStart w:id="232" w:name="_Toc95827438"/>
      <w:r>
        <w:t>C.3.1</w:t>
      </w:r>
      <w:r>
        <w:tab/>
        <w:t>Call to a Non-Ported Number or Number Ported into the Network</w:t>
      </w:r>
      <w:bookmarkEnd w:id="232"/>
    </w:p>
    <w:p w14:paraId="5A5660D1" w14:textId="77777777" w:rsidR="00C614AE" w:rsidRDefault="00C614AE">
      <w:pPr>
        <w:keepNext/>
        <w:keepLines/>
      </w:pPr>
      <w:r>
        <w:t>Figure C.3.1 shows the signalling involved for a call to a non-ported number or number ported into the network (see 3G TS 23.018 [3]).</w:t>
      </w:r>
    </w:p>
    <w:bookmarkStart w:id="233" w:name="_MON_1013340989"/>
    <w:bookmarkEnd w:id="233"/>
    <w:bookmarkStart w:id="234" w:name="_MON_1017082014"/>
    <w:bookmarkEnd w:id="234"/>
    <w:p w14:paraId="3ECD2444" w14:textId="77777777" w:rsidR="00C614AE" w:rsidRDefault="00C614AE">
      <w:pPr>
        <w:pStyle w:val="TH"/>
      </w:pPr>
      <w:r>
        <w:object w:dxaOrig="7846" w:dyaOrig="4426" w14:anchorId="4308134F">
          <v:shape id="_x0000_i1064" type="#_x0000_t75" style="width:502.2pt;height:282.6pt" o:ole="" fillcolor="window">
            <v:imagedata r:id="rId79" o:title=""/>
          </v:shape>
          <o:OLEObject Type="Embed" ProgID="Word.Picture.8" ShapeID="_x0000_i1064" DrawAspect="Content" ObjectID="_1706440589" r:id="rId80"/>
        </w:object>
      </w:r>
    </w:p>
    <w:p w14:paraId="5EF52595" w14:textId="77777777" w:rsidR="00C614AE" w:rsidRDefault="00C614AE">
      <w:pPr>
        <w:pStyle w:val="TF"/>
      </w:pPr>
      <w:r>
        <w:t>Figure C.3.1: Call to a non-ported number</w:t>
      </w:r>
    </w:p>
    <w:p w14:paraId="7DAFC002" w14:textId="77777777" w:rsidR="00C614AE" w:rsidRDefault="00C614AE">
      <w:pPr>
        <w:pStyle w:val="B1"/>
      </w:pPr>
      <w:r>
        <w:t>1.</w:t>
      </w:r>
      <w:r>
        <w:tab/>
        <w:t>From an Originating Exchange a call is set up to MSISDN. The call is routed to the subscription network being the number range holder network, if the number is non-ported.</w:t>
      </w:r>
    </w:p>
    <w:p w14:paraId="5A6608BB" w14:textId="77777777" w:rsidR="00C614AE" w:rsidRDefault="00C614AE">
      <w:pPr>
        <w:pStyle w:val="B1"/>
      </w:pPr>
      <w:r>
        <w:t>2.</w:t>
      </w:r>
      <w:r>
        <w:tab/>
        <w:t xml:space="preserve">When GMSCB receives the ISUP IAM, it requests routeing information by submitting a MAP SRI to the MNP_SRF/MATF. The TT on SCCP may be set to </w:t>
      </w:r>
      <w:r w:rsidR="00D35105">
        <w:t>'</w:t>
      </w:r>
      <w:r>
        <w:t>SRI</w:t>
      </w:r>
      <w:r w:rsidR="00D35105">
        <w:t>'</w:t>
      </w:r>
      <w:r>
        <w:t>.</w:t>
      </w:r>
    </w:p>
    <w:p w14:paraId="1769DF74" w14:textId="77777777" w:rsidR="00C614AE" w:rsidRDefault="00C614AE">
      <w:pPr>
        <w:pStyle w:val="B1"/>
      </w:pPr>
      <w:r>
        <w:t>3.</w:t>
      </w:r>
      <w:r>
        <w:tab/>
        <w:t>When the MNP_SRF/MATF receives the message, the MNP_SRF/MATF analyses the MSISDN in the CdPA and identifies the MSISDN as being non-ported. The MNP_SRF/MATF function then replaces the CdPA by an HLRB address. After modifying the CdPA, the message is routed to HLRB.</w:t>
      </w:r>
    </w:p>
    <w:p w14:paraId="53AE1FBC" w14:textId="77777777" w:rsidR="00C614AE" w:rsidRDefault="00C614AE">
      <w:pPr>
        <w:pStyle w:val="B1"/>
      </w:pPr>
      <w:r>
        <w:t>4.</w:t>
      </w:r>
      <w:r>
        <w:tab/>
        <w:t>When HLRB receives the SRI, it responds to the GMSCB by sending an SRI ack with an MSRN that identifies the MSB in the VMSCB.</w:t>
      </w:r>
    </w:p>
    <w:p w14:paraId="5A044AC8" w14:textId="77777777" w:rsidR="00C614AE" w:rsidRDefault="00C614AE">
      <w:pPr>
        <w:pStyle w:val="B1"/>
      </w:pPr>
      <w:r>
        <w:t>5.</w:t>
      </w:r>
      <w:r>
        <w:tab/>
        <w:t>GMSCB uses the MSRN to route the call to VMSCB.</w:t>
      </w:r>
    </w:p>
    <w:p w14:paraId="71B5D28A" w14:textId="77777777" w:rsidR="00C614AE" w:rsidRDefault="00C614AE" w:rsidP="00DE7509">
      <w:pPr>
        <w:pStyle w:val="Heading2"/>
      </w:pPr>
      <w:bookmarkStart w:id="235" w:name="_Toc95827439"/>
      <w:r>
        <w:lastRenderedPageBreak/>
        <w:t>C.3.2</w:t>
      </w:r>
      <w:r>
        <w:tab/>
        <w:t>Call to a Ported Number – Originating Network = Subscription Network – Direct Routeing</w:t>
      </w:r>
      <w:bookmarkEnd w:id="235"/>
    </w:p>
    <w:p w14:paraId="675AE9F2" w14:textId="77777777" w:rsidR="00C614AE" w:rsidRDefault="00C614AE">
      <w:pPr>
        <w:keepNext/>
        <w:keepLines/>
      </w:pPr>
      <w:r>
        <w:t>Figure C.3.2 shows the signalling involved for a call to a ported number via direct routeing where the call is originated in the subscription network.</w:t>
      </w:r>
    </w:p>
    <w:p w14:paraId="25CDE5D2" w14:textId="77777777" w:rsidR="00C614AE" w:rsidRDefault="00A64CB9">
      <w:pPr>
        <w:pStyle w:val="TH"/>
      </w:pPr>
      <w:r>
        <w:pict w14:anchorId="27D990A6">
          <v:shape id="_x0000_i1065" type="#_x0000_t75" style="width:370.8pt;height:271.8pt" fillcolor="window">
            <v:imagedata r:id="rId81" o:title=""/>
          </v:shape>
        </w:pict>
      </w:r>
    </w:p>
    <w:p w14:paraId="66F67B42" w14:textId="77777777" w:rsidR="00C614AE" w:rsidRDefault="00C614AE">
      <w:pPr>
        <w:pStyle w:val="TF"/>
      </w:pPr>
      <w:r>
        <w:t>Figure C.3.2: Call to a ported number via direct routeing where the call is originated in the subscription network</w:t>
      </w:r>
    </w:p>
    <w:p w14:paraId="18E3883E" w14:textId="77777777" w:rsidR="00C614AE" w:rsidRDefault="00C614AE">
      <w:pPr>
        <w:pStyle w:val="B1"/>
      </w:pPr>
      <w:r>
        <w:t>1.</w:t>
      </w:r>
      <w:r>
        <w:tab/>
        <w:t>MSA originates a call to MSISDN.</w:t>
      </w:r>
    </w:p>
    <w:p w14:paraId="6BEE7043" w14:textId="77777777" w:rsidR="00C614AE" w:rsidRDefault="00C614AE">
      <w:pPr>
        <w:pStyle w:val="B1"/>
      </w:pPr>
      <w:r>
        <w:t>2.</w:t>
      </w:r>
      <w:r>
        <w:tab/>
        <w:t>VMSCA routes the call to the network</w:t>
      </w:r>
      <w:r w:rsidR="00D35105">
        <w:t>'</w:t>
      </w:r>
      <w:r>
        <w:t>s GMSCA.</w:t>
      </w:r>
    </w:p>
    <w:p w14:paraId="3555ADF5" w14:textId="77777777" w:rsidR="00C614AE" w:rsidRDefault="00C614AE">
      <w:pPr>
        <w:pStyle w:val="B1"/>
      </w:pPr>
      <w:r>
        <w:t>3.</w:t>
      </w:r>
      <w:r>
        <w:tab/>
        <w:t xml:space="preserve">When GMSCA receives the ISUP IAM, it requests routeing information by submitting a MAP SRI to the MNP_SRF/MATF. The TT on SCCP may be set to </w:t>
      </w:r>
      <w:r w:rsidR="00D35105">
        <w:t>'</w:t>
      </w:r>
      <w:r>
        <w:t>SRI</w:t>
      </w:r>
      <w:r w:rsidR="00D35105">
        <w:t>'</w:t>
      </w:r>
      <w:r>
        <w:t>.</w:t>
      </w:r>
    </w:p>
    <w:p w14:paraId="32FF4DF9" w14:textId="77777777" w:rsidR="00C614AE" w:rsidRDefault="00C614AE">
      <w:pPr>
        <w:pStyle w:val="B1"/>
      </w:pPr>
      <w:r>
        <w:t>4.</w:t>
      </w:r>
      <w:r>
        <w:tab/>
        <w:t>When the MNP_SRF/MATF receives the message, it analyses the MSISDN in the CdPA and identifies the MSISDN as being ported into the network. The MNP_SRF/MATF function then replaces the CdPA by an HLRA address. After modifying the CdPA, the message is routed to HLRA.</w:t>
      </w:r>
    </w:p>
    <w:p w14:paraId="075F0541" w14:textId="77777777" w:rsidR="00C614AE" w:rsidRDefault="00C614AE">
      <w:pPr>
        <w:pStyle w:val="B1"/>
      </w:pPr>
      <w:r>
        <w:t>5.</w:t>
      </w:r>
      <w:r>
        <w:tab/>
        <w:t>When HLRA receives the SRI, it responds to the GMSCA by sending an SRI ack with an MSRN that identifies the MSB in the VMSCB.</w:t>
      </w:r>
    </w:p>
    <w:p w14:paraId="63594024" w14:textId="77777777" w:rsidR="00C614AE" w:rsidRDefault="00C614AE">
      <w:pPr>
        <w:pStyle w:val="B1"/>
      </w:pPr>
      <w:r>
        <w:t>6.</w:t>
      </w:r>
      <w:r>
        <w:tab/>
        <w:t>GMSCA uses the MSRN to route the call to VMSCB.</w:t>
      </w:r>
    </w:p>
    <w:p w14:paraId="71FE8163" w14:textId="77777777" w:rsidR="00C614AE" w:rsidRDefault="00C614AE" w:rsidP="00DE7509">
      <w:pPr>
        <w:pStyle w:val="Heading2"/>
      </w:pPr>
      <w:bookmarkStart w:id="236" w:name="_Toc95827440"/>
      <w:r w:rsidRPr="00DE7509">
        <w:lastRenderedPageBreak/>
        <w:t>C.3.3</w:t>
      </w:r>
      <w:r w:rsidRPr="00DE7509">
        <w:tab/>
        <w:t xml:space="preserve">Mobile Originated Call to a Ported or not known to be Ported Number – Originating Network </w:t>
      </w:r>
      <w:r w:rsidRPr="00DE7509">
        <w:rPr>
          <w:rFonts w:ascii="Symbol" w:hAnsi="Symbol"/>
          <w:b/>
        </w:rPr>
        <w:t></w:t>
      </w:r>
      <w:r w:rsidRPr="00DE7509">
        <w:t>Subscription Network– Direct Routeing</w:t>
      </w:r>
      <w:bookmarkEnd w:id="236"/>
    </w:p>
    <w:p w14:paraId="4BB6AAC6" w14:textId="77777777" w:rsidR="00C614AE" w:rsidRDefault="00C614AE">
      <w:pPr>
        <w:keepNext/>
        <w:keepLines/>
      </w:pPr>
      <w:r>
        <w:t>Figure C.3.3 shows the signalling involved for a national mobile originated call to a number not Subscribed in the originating network via direct routeing. The scenario describes signalling in the originating network using direct routeing in the cases when an own number is ported out, a foreign number is not known to be ported or a foreign number is ported to other foreign network.</w:t>
      </w:r>
    </w:p>
    <w:p w14:paraId="39C258DA" w14:textId="77777777" w:rsidR="00C614AE" w:rsidRDefault="00A64CB9">
      <w:pPr>
        <w:pStyle w:val="TH"/>
      </w:pPr>
      <w:r>
        <w:pict w14:anchorId="608EE6B3">
          <v:shape id="_x0000_i1066" type="#_x0000_t75" style="width:328.8pt;height:254.4pt" fillcolor="window">
            <v:imagedata r:id="rId82" o:title=""/>
          </v:shape>
        </w:pict>
      </w:r>
    </w:p>
    <w:p w14:paraId="6FD784C0" w14:textId="77777777" w:rsidR="00C614AE" w:rsidRDefault="00C614AE">
      <w:pPr>
        <w:pStyle w:val="TF"/>
      </w:pPr>
      <w:r>
        <w:t>Figure C.3.3: National mobile originated call to a ported number via direct routeing</w:t>
      </w:r>
    </w:p>
    <w:p w14:paraId="3A0CA69F" w14:textId="77777777" w:rsidR="00C614AE" w:rsidRDefault="00C614AE">
      <w:pPr>
        <w:pStyle w:val="B1"/>
      </w:pPr>
      <w:r>
        <w:t>1.</w:t>
      </w:r>
      <w:r>
        <w:tab/>
        <w:t>MSA originates a call to MSISDN.</w:t>
      </w:r>
    </w:p>
    <w:p w14:paraId="1260F8C2" w14:textId="77777777" w:rsidR="00C614AE" w:rsidRDefault="00C614AE">
      <w:pPr>
        <w:pStyle w:val="B1"/>
      </w:pPr>
      <w:r>
        <w:t>2.</w:t>
      </w:r>
      <w:r>
        <w:tab/>
        <w:t>VMSCA routes the call to the network</w:t>
      </w:r>
      <w:r w:rsidR="00D35105">
        <w:t>'</w:t>
      </w:r>
      <w:r>
        <w:t>s GMSCA.</w:t>
      </w:r>
    </w:p>
    <w:p w14:paraId="2D33D988" w14:textId="77777777" w:rsidR="00C614AE" w:rsidRDefault="00C614AE">
      <w:pPr>
        <w:pStyle w:val="B1"/>
      </w:pPr>
      <w:r>
        <w:t>3.</w:t>
      </w:r>
      <w:r>
        <w:tab/>
        <w:t xml:space="preserve">When GMSCA receives the ISUP IAM, it requests routeing information by submitting a MAP SRI to the MNP_SRF/MATF. The TT on SCCP may be set to </w:t>
      </w:r>
      <w:r w:rsidR="00D35105">
        <w:t>'</w:t>
      </w:r>
      <w:r>
        <w:t>SRI</w:t>
      </w:r>
      <w:r w:rsidR="00D35105">
        <w:t>'</w:t>
      </w:r>
      <w:r>
        <w:t>.</w:t>
      </w:r>
    </w:p>
    <w:p w14:paraId="392D12F2" w14:textId="77777777" w:rsidR="00C614AE" w:rsidRDefault="00C614AE">
      <w:pPr>
        <w:pStyle w:val="B1"/>
      </w:pPr>
      <w:r>
        <w:t>4.</w:t>
      </w:r>
      <w:r>
        <w:tab/>
        <w:t>When the MNP_SRF/MATF receives the message, it analyses the MSISDN in the CdPA and identifies the MSISDN as not known to be ported or being ported to another network. As the message is a SRI message, the MNP_SRF/MATF responds to the GMSCA by sending an SRI ack with a RN + MSISDN; For the case the number is not known to be ported the routeing number may be omitted.</w:t>
      </w:r>
    </w:p>
    <w:p w14:paraId="113C8DE8" w14:textId="77777777" w:rsidR="00C614AE" w:rsidRDefault="00C614AE">
      <w:pPr>
        <w:pStyle w:val="B1"/>
      </w:pPr>
      <w:r>
        <w:t>5.</w:t>
      </w:r>
      <w:r>
        <w:tab/>
        <w:t>GMSCA uses the (RN +) MSISDN to route the call to GMSCB in the subscription network. Depending on the interconnect agreement, the RN will be added in the IAM or not.</w:t>
      </w:r>
    </w:p>
    <w:p w14:paraId="5B1CB567" w14:textId="77777777" w:rsidR="00C614AE" w:rsidRDefault="00C614AE" w:rsidP="00DE7509">
      <w:pPr>
        <w:pStyle w:val="Heading2"/>
      </w:pPr>
      <w:bookmarkStart w:id="237" w:name="_Toc95827441"/>
      <w:r>
        <w:lastRenderedPageBreak/>
        <w:t>C.3.4</w:t>
      </w:r>
      <w:r>
        <w:tab/>
        <w:t>Call to a Ported Number – Indirect Routeing</w:t>
      </w:r>
      <w:bookmarkEnd w:id="237"/>
    </w:p>
    <w:p w14:paraId="77680C21" w14:textId="77777777" w:rsidR="00C614AE" w:rsidRDefault="00C614AE">
      <w:pPr>
        <w:keepNext/>
        <w:keepLines/>
      </w:pPr>
      <w:r>
        <w:t>Figure C.3.4 shows the signalling involved for a call to a ported number via indirect routeing.</w:t>
      </w:r>
    </w:p>
    <w:bookmarkStart w:id="238" w:name="_MON_1013341024"/>
    <w:bookmarkEnd w:id="238"/>
    <w:bookmarkStart w:id="239" w:name="_MON_1017082201"/>
    <w:bookmarkEnd w:id="239"/>
    <w:p w14:paraId="6DA6346A" w14:textId="77777777" w:rsidR="00C614AE" w:rsidRDefault="00C614AE">
      <w:pPr>
        <w:pStyle w:val="TH"/>
        <w:rPr>
          <w:b w:val="0"/>
        </w:rPr>
      </w:pPr>
      <w:r>
        <w:object w:dxaOrig="5371" w:dyaOrig="4021" w14:anchorId="65355C48">
          <v:shape id="_x0000_i1067" type="#_x0000_t75" style="width:277.2pt;height:208.2pt" o:ole="" fillcolor="window">
            <v:imagedata r:id="rId83" o:title=""/>
          </v:shape>
          <o:OLEObject Type="Embed" ProgID="Word.Picture.8" ShapeID="_x0000_i1067" DrawAspect="Content" ObjectID="_1706440590" r:id="rId84"/>
        </w:object>
      </w:r>
    </w:p>
    <w:p w14:paraId="1C35AC0A" w14:textId="77777777" w:rsidR="00C614AE" w:rsidRDefault="00C614AE">
      <w:pPr>
        <w:pStyle w:val="TF"/>
      </w:pPr>
      <w:r>
        <w:t>Figure C.3.4: Call to a ported number via indirect routeing</w:t>
      </w:r>
    </w:p>
    <w:p w14:paraId="5215B3E7" w14:textId="77777777" w:rsidR="00C614AE" w:rsidRDefault="00C614AE">
      <w:pPr>
        <w:pStyle w:val="B1"/>
      </w:pPr>
      <w:r>
        <w:t>1.</w:t>
      </w:r>
      <w:r>
        <w:tab/>
        <w:t>From an Originating Exchange a call is set up to MSISDN. The call is routed to the number range holder network.</w:t>
      </w:r>
    </w:p>
    <w:p w14:paraId="25A38E92" w14:textId="77777777" w:rsidR="00C614AE" w:rsidRDefault="00C614AE">
      <w:pPr>
        <w:pStyle w:val="B1"/>
      </w:pPr>
      <w:r>
        <w:t>2.</w:t>
      </w:r>
      <w:r>
        <w:tab/>
        <w:t xml:space="preserve">When GMSCA in the number range holder network receives the ISUP IAM, it requests routeing information by submitting a MAP SRI to MNP_SRF/MATF. The TT on SCCP may be set to </w:t>
      </w:r>
      <w:r w:rsidR="00D35105">
        <w:t>'</w:t>
      </w:r>
      <w:r>
        <w:t>SRI</w:t>
      </w:r>
      <w:r w:rsidR="00D35105">
        <w:t>'</w:t>
      </w:r>
      <w:r>
        <w:t>.</w:t>
      </w:r>
    </w:p>
    <w:p w14:paraId="0EA12EDD" w14:textId="77777777" w:rsidR="00C614AE" w:rsidRDefault="00C614AE">
      <w:pPr>
        <w:pStyle w:val="B1"/>
      </w:pPr>
      <w:r>
        <w:t>3.</w:t>
      </w:r>
      <w:r>
        <w:tab/>
        <w:t>When the MNP_SRF/MATF receives the message, it analyses the MSISDN in the CdPA and identifies the MSISDN as being ported to another network. As the message is an SRI message, the MNP_SRF/MATF responds to the GMSCA by sending an SRI ack with a RN + MSISDN.</w:t>
      </w:r>
    </w:p>
    <w:p w14:paraId="588F941F" w14:textId="77777777" w:rsidR="00C614AE" w:rsidRDefault="00C614AE">
      <w:pPr>
        <w:pStyle w:val="B1"/>
      </w:pPr>
      <w:r>
        <w:t>4.</w:t>
      </w:r>
      <w:r>
        <w:tab/>
        <w:t>GMSCA uses the RN + MSISDN to route the call to GMSCB in the subscription network. Depending on the interconnect agreement, the RN will be added in the IAM or not.</w:t>
      </w:r>
    </w:p>
    <w:p w14:paraId="1732602D" w14:textId="77777777" w:rsidR="00C614AE" w:rsidRDefault="00C614AE" w:rsidP="00DE7509">
      <w:pPr>
        <w:pStyle w:val="Heading2"/>
      </w:pPr>
      <w:bookmarkStart w:id="240" w:name="_Toc95827442"/>
      <w:r>
        <w:lastRenderedPageBreak/>
        <w:t>C.3.5</w:t>
      </w:r>
      <w:r>
        <w:tab/>
        <w:t>Call to a Ported Number – Indirect Routeing with Reference to Subscription Network</w:t>
      </w:r>
      <w:bookmarkEnd w:id="240"/>
    </w:p>
    <w:p w14:paraId="02A05BF1" w14:textId="77777777" w:rsidR="00C614AE" w:rsidRDefault="00C614AE">
      <w:pPr>
        <w:keepNext/>
        <w:keepLines/>
      </w:pPr>
      <w:r>
        <w:t>Figure C.3.5 shows the signalling involved for a call to a ported number where indirect routeing with reference to the subscription network is used.</w:t>
      </w:r>
    </w:p>
    <w:bookmarkStart w:id="241" w:name="_MON_1013341062"/>
    <w:bookmarkEnd w:id="241"/>
    <w:p w14:paraId="5CF3EBDD" w14:textId="77777777" w:rsidR="00C614AE" w:rsidRDefault="00C614AE">
      <w:pPr>
        <w:pStyle w:val="TH"/>
      </w:pPr>
      <w:r>
        <w:object w:dxaOrig="9346" w:dyaOrig="3916" w14:anchorId="4B222EA4">
          <v:shape id="_x0000_i1068" type="#_x0000_t75" style="width:475.8pt;height:211.8pt" o:ole="" fillcolor="window">
            <v:imagedata r:id="rId85" o:title="" cropright="3975f"/>
          </v:shape>
          <o:OLEObject Type="Embed" ProgID="Word.Picture.8" ShapeID="_x0000_i1068" DrawAspect="Content" ObjectID="_1706440591" r:id="rId86"/>
        </w:object>
      </w:r>
    </w:p>
    <w:p w14:paraId="14AC69C9" w14:textId="77777777" w:rsidR="00C614AE" w:rsidRDefault="00C614AE">
      <w:pPr>
        <w:pStyle w:val="TF"/>
      </w:pPr>
      <w:r>
        <w:t>Figure C.3.5: National or international originated call to a ported number where indirect routeing with reference to the subscription network is used</w:t>
      </w:r>
    </w:p>
    <w:p w14:paraId="35630F19" w14:textId="77777777" w:rsidR="00C614AE" w:rsidRDefault="00C614AE">
      <w:pPr>
        <w:pStyle w:val="B1"/>
      </w:pPr>
      <w:r>
        <w:t>1.</w:t>
      </w:r>
      <w:r>
        <w:tab/>
        <w:t>From an Originating Exchange a call is set up to MSISDN. The call is routed to the number range holder network.</w:t>
      </w:r>
    </w:p>
    <w:p w14:paraId="34470C12" w14:textId="77777777" w:rsidR="00C614AE" w:rsidRDefault="00C614AE">
      <w:pPr>
        <w:pStyle w:val="B1"/>
      </w:pPr>
      <w:r>
        <w:t>2.</w:t>
      </w:r>
      <w:r>
        <w:tab/>
        <w:t xml:space="preserve">When GMSCA in the number range holder network receives the ISUP IAM, it requests routeing information by submitting a MAP SRI to the MNP_SRF/MATF. The TT on SCCP may be set to </w:t>
      </w:r>
      <w:r w:rsidR="00D35105">
        <w:t>'</w:t>
      </w:r>
      <w:r>
        <w:t>SRI</w:t>
      </w:r>
      <w:r w:rsidR="00D35105">
        <w:t>'</w:t>
      </w:r>
      <w:r>
        <w:t>.</w:t>
      </w:r>
    </w:p>
    <w:p w14:paraId="24A6EE26" w14:textId="77777777" w:rsidR="00C614AE" w:rsidRDefault="00C614AE">
      <w:pPr>
        <w:pStyle w:val="B1"/>
      </w:pPr>
      <w:r>
        <w:t>3.</w:t>
      </w:r>
      <w:r>
        <w:tab/>
        <w:t>When MNP_SRF/MATF receives the message, MNP_SRF/MATF operation is triggered. The MNP_SRF/MATF functionality analyses the MSISDN in the CdPA and identifies the MSISDN as being ported to another network. As the message is a SRI message, the MNP_SRF/MATF function relays the message to the subscription network by adding a routeing number to the CdPA which information may be retrieved from a database. After modifying the CdPA, the message is routed to the subscription network.</w:t>
      </w:r>
    </w:p>
    <w:p w14:paraId="330AF8F4" w14:textId="77777777" w:rsidR="00C614AE" w:rsidRDefault="00C614AE">
      <w:pPr>
        <w:pStyle w:val="B1"/>
      </w:pPr>
      <w:r>
        <w:t>4.</w:t>
      </w:r>
      <w:r>
        <w:tab/>
        <w:t>When MNP_SRF/MATF in the subscription network receives the SRI, it responds to the GMSCA in the number range holder network by sending a SRI ack with a RN + MSISDN.</w:t>
      </w:r>
    </w:p>
    <w:p w14:paraId="46FD779D" w14:textId="77777777" w:rsidR="00C614AE" w:rsidRDefault="00C614AE">
      <w:pPr>
        <w:pStyle w:val="B1"/>
      </w:pPr>
      <w:r>
        <w:t>5.</w:t>
      </w:r>
      <w:r>
        <w:tab/>
        <w:t>GMSCA uses the (RN +) MSISDN to route the call to GMSCB in the subscription network; Depending on the interconnect agreement, the RN will be added in the IAM or not.</w:t>
      </w:r>
    </w:p>
    <w:p w14:paraId="04E2AD1D" w14:textId="77777777" w:rsidR="00C614AE" w:rsidRDefault="00C614AE">
      <w:pPr>
        <w:pStyle w:val="B1"/>
      </w:pPr>
      <w:r>
        <w:t>6.</w:t>
      </w:r>
      <w:r>
        <w:tab/>
        <w:t xml:space="preserve">When GMSCB in the subscription network receives the ISUP IAM, it requests routeing information by submitting a MAP SRI to MNP_SRF/MATF. The TT on SCCP may be set to </w:t>
      </w:r>
      <w:r w:rsidR="00D35105">
        <w:t>'</w:t>
      </w:r>
      <w:r>
        <w:t>SRI</w:t>
      </w:r>
      <w:r w:rsidR="00D35105">
        <w:t>'</w:t>
      </w:r>
      <w:r>
        <w:t>.</w:t>
      </w:r>
    </w:p>
    <w:p w14:paraId="0717D44E" w14:textId="77777777" w:rsidR="00C614AE" w:rsidRDefault="00C614AE">
      <w:pPr>
        <w:pStyle w:val="B1"/>
      </w:pPr>
      <w:r>
        <w:t>7.</w:t>
      </w:r>
      <w:r>
        <w:tab/>
        <w:t>When MNP_SRF/MATF receives the message, MNP_SRF/MATF operation is triggered. The MNP_SRF/MATF functionality analyses the MSISDN in the CdPA and identifies the MSISDN as being ported into the network. The MNP_SRF/MATF function then replaces the CdPA by an HLRB address which information may be retrieved from a database. After modifying the CdPA, the message is routed to HLRB.</w:t>
      </w:r>
    </w:p>
    <w:p w14:paraId="3838729A" w14:textId="77777777" w:rsidR="00C614AE" w:rsidRDefault="00C614AE">
      <w:pPr>
        <w:pStyle w:val="B1"/>
      </w:pPr>
      <w:r>
        <w:t>8.</w:t>
      </w:r>
      <w:r>
        <w:tab/>
        <w:t>When HLRB receives the SRI, it responds to the GMSCB by sending an SRI ack with an MSRN that identifies the MSB in the VMSCB.</w:t>
      </w:r>
    </w:p>
    <w:p w14:paraId="6891559C" w14:textId="77777777" w:rsidR="00C614AE" w:rsidRDefault="00C614AE">
      <w:pPr>
        <w:pStyle w:val="B1"/>
      </w:pPr>
      <w:r>
        <w:t>9.</w:t>
      </w:r>
      <w:r>
        <w:tab/>
        <w:t>GMSCB uses the MSRN to route the call to VMSCB.</w:t>
      </w:r>
    </w:p>
    <w:p w14:paraId="2A8E2F72" w14:textId="77777777" w:rsidR="00C614AE" w:rsidRDefault="00C614AE">
      <w:pPr>
        <w:pStyle w:val="NO"/>
      </w:pPr>
      <w:r>
        <w:t>NOTE:</w:t>
      </w:r>
      <w:r>
        <w:tab/>
        <w:t>The MNP_SRF/MATF in this scenario has only information about all ported numbers to one subscription network, except those for which subscription information is held in the subscription networks HLR. In this scenario the routeing depends always on the number range holder and the subscription network.</w:t>
      </w:r>
    </w:p>
    <w:p w14:paraId="2BBEDFDD" w14:textId="77777777" w:rsidR="00C614AE" w:rsidRDefault="00C614AE" w:rsidP="00DE7509">
      <w:pPr>
        <w:pStyle w:val="Heading2"/>
      </w:pPr>
      <w:bookmarkStart w:id="242" w:name="_Toc95827443"/>
      <w:r>
        <w:lastRenderedPageBreak/>
        <w:t>C.3.6</w:t>
      </w:r>
      <w:r>
        <w:tab/>
        <w:t>MNP Info Query - Direct Routeing</w:t>
      </w:r>
      <w:bookmarkEnd w:id="242"/>
    </w:p>
    <w:p w14:paraId="549EE4A5" w14:textId="77777777" w:rsidR="00C614AE" w:rsidRDefault="00C614AE">
      <w:pPr>
        <w:pStyle w:val="TH"/>
      </w:pPr>
      <w:r>
        <w:object w:dxaOrig="7351" w:dyaOrig="4876" w14:anchorId="79642669">
          <v:shape id="_x0000_i1069" type="#_x0000_t75" style="width:367.8pt;height:244.2pt" o:ole="" fillcolor="window">
            <v:imagedata r:id="rId87" o:title=""/>
          </v:shape>
          <o:OLEObject Type="Embed" ProgID="Word.Picture.8" ShapeID="_x0000_i1069" DrawAspect="Content" ObjectID="_1706440592" r:id="rId88"/>
        </w:object>
      </w:r>
    </w:p>
    <w:p w14:paraId="6EB67318" w14:textId="77777777" w:rsidR="00C614AE" w:rsidRDefault="00C614AE">
      <w:pPr>
        <w:pStyle w:val="TF"/>
      </w:pPr>
      <w:r>
        <w:t>Figure C.3.6: MNP-SRF operation for providing MNP Information where direct routeing applies</w:t>
      </w:r>
    </w:p>
    <w:p w14:paraId="686A41CC" w14:textId="77777777" w:rsidR="00C614AE" w:rsidRDefault="00C614AE">
      <w:r>
        <w:t>In a PLMN using a MNP-SRF based MNP solution supporting direct routeing, the INE always sends the MNP information request, containing the CdPA, to the MNP-SRF in that network.</w:t>
      </w:r>
    </w:p>
    <w:p w14:paraId="4F6B2678" w14:textId="77777777" w:rsidR="00C614AE" w:rsidRDefault="00C614AE">
      <w:r>
        <w:t>The INE may query the MNP information for the called party number or the calling party number.</w:t>
      </w:r>
    </w:p>
    <w:p w14:paraId="5CAFB0FE" w14:textId="77777777" w:rsidR="00C614AE" w:rsidRDefault="00C614AE">
      <w:r>
        <w:t>The INE requesting MNP information may be a gsmSCF for prepaid services (see 3GPP TS 23.078 [18]).</w:t>
      </w:r>
    </w:p>
    <w:p w14:paraId="5B25F396" w14:textId="77777777" w:rsidR="00C614AE" w:rsidRDefault="00C614AE">
      <w:r>
        <w:t xml:space="preserve">In order to provide enough information for a CAMEL SCP to charge correctly for CAMEL Pre-Paid Calls and SMS to national MSISDNs originated in the HPLMN, operators should ensure that the NPDB contains, at least, MNP information for </w:t>
      </w:r>
      <w:r w:rsidR="00D35105">
        <w:t>'</w:t>
      </w:r>
      <w:r>
        <w:t>own numbers ported out</w:t>
      </w:r>
      <w:r w:rsidR="00D35105">
        <w:t>'</w:t>
      </w:r>
      <w:r>
        <w:t xml:space="preserve"> and </w:t>
      </w:r>
      <w:r w:rsidR="00D35105">
        <w:t>'</w:t>
      </w:r>
      <w:r>
        <w:t>foreign numbers ported in</w:t>
      </w:r>
      <w:r w:rsidR="00D35105">
        <w:t>'</w:t>
      </w:r>
      <w:r>
        <w:t>.</w:t>
      </w:r>
    </w:p>
    <w:p w14:paraId="59FEB03C" w14:textId="77777777" w:rsidR="00C614AE" w:rsidRDefault="00C614AE" w:rsidP="00DE7509">
      <w:pPr>
        <w:pStyle w:val="Heading2"/>
      </w:pPr>
      <w:bookmarkStart w:id="243" w:name="_Toc95827444"/>
      <w:r>
        <w:lastRenderedPageBreak/>
        <w:t>C.3.7</w:t>
      </w:r>
      <w:r>
        <w:tab/>
        <w:t>MNP Info Query - Indirect Routeing</w:t>
      </w:r>
      <w:bookmarkEnd w:id="243"/>
    </w:p>
    <w:p w14:paraId="1ABBD979" w14:textId="77777777" w:rsidR="00C614AE" w:rsidRDefault="00C614AE">
      <w:pPr>
        <w:pStyle w:val="TH"/>
      </w:pPr>
      <w:r>
        <w:object w:dxaOrig="4291" w:dyaOrig="4081" w14:anchorId="12228C5F">
          <v:shape id="_x0000_i1070" type="#_x0000_t75" style="width:311.4pt;height:296.4pt" o:ole="" fillcolor="window">
            <v:imagedata r:id="rId89" o:title=""/>
          </v:shape>
          <o:OLEObject Type="Embed" ProgID="Word.Picture.8" ShapeID="_x0000_i1070" DrawAspect="Content" ObjectID="_1706440593" r:id="rId90"/>
        </w:object>
      </w:r>
    </w:p>
    <w:p w14:paraId="3392AB1C" w14:textId="77777777" w:rsidR="00C614AE" w:rsidRDefault="00C614AE">
      <w:pPr>
        <w:pStyle w:val="TF"/>
      </w:pPr>
      <w:r>
        <w:t>Figure C.3.7: MNP-SRF operation for Providing MNP information  where indirect routeing applies</w:t>
      </w:r>
    </w:p>
    <w:p w14:paraId="1CBB14D6" w14:textId="77777777" w:rsidR="00C614AE" w:rsidRDefault="00C614AE">
      <w:r>
        <w:t>The Interrogating Network Entity (INE) submits a MNP Information request message to the MNP-SRFB, which triggers MNP-SRF operation. The MNP-SRF functionality analyses the MSISDN in the application level and queries an MNP database to get the MNP information. The INE may query the MNP information for the called party number or the calling party number.</w:t>
      </w:r>
    </w:p>
    <w:p w14:paraId="501B0A0B" w14:textId="77777777" w:rsidR="00C614AE" w:rsidRDefault="00C614AE">
      <w:r>
        <w:t>The INE requesting MNP information may be a gsmSCF for prepaid services (see 3GPP TS 23.078 [18]).</w:t>
      </w:r>
    </w:p>
    <w:p w14:paraId="385D1998" w14:textId="77777777" w:rsidR="00C614AE" w:rsidRDefault="00C614AE" w:rsidP="00DE7509">
      <w:pPr>
        <w:pStyle w:val="Heading1"/>
      </w:pPr>
      <w:bookmarkStart w:id="244" w:name="_Toc95827445"/>
      <w:r>
        <w:lastRenderedPageBreak/>
        <w:t>C.4</w:t>
      </w:r>
      <w:r>
        <w:tab/>
        <w:t>Information Flows</w:t>
      </w:r>
      <w:bookmarkEnd w:id="244"/>
    </w:p>
    <w:p w14:paraId="66ABAEA3" w14:textId="77777777" w:rsidR="00C614AE" w:rsidRDefault="00C614AE">
      <w:pPr>
        <w:keepNext/>
        <w:keepLines/>
      </w:pPr>
      <w:r>
        <w:t>Figure C.4.1 shows the information flow for a successful delivery of a call to a non-ported number or number ported into the network. The figure is related to figure C.3.1.</w:t>
      </w:r>
    </w:p>
    <w:bookmarkStart w:id="245" w:name="_MON_1017207568"/>
    <w:bookmarkEnd w:id="245"/>
    <w:bookmarkStart w:id="246" w:name="_MON_1017207660"/>
    <w:bookmarkEnd w:id="246"/>
    <w:p w14:paraId="63579BEC" w14:textId="77777777" w:rsidR="00C614AE" w:rsidRDefault="00C614AE">
      <w:pPr>
        <w:pStyle w:val="TH"/>
      </w:pPr>
      <w:r>
        <w:object w:dxaOrig="9031" w:dyaOrig="6301" w14:anchorId="526FE6A9">
          <v:shape id="_x0000_i1071" type="#_x0000_t75" style="width:451.8pt;height:315pt" o:ole="" fillcolor="window">
            <v:imagedata r:id="rId91" o:title=""/>
          </v:shape>
          <o:OLEObject Type="Embed" ProgID="Word.Picture.8" ShapeID="_x0000_i1071" DrawAspect="Content" ObjectID="_1706440594" r:id="rId92"/>
        </w:object>
      </w:r>
    </w:p>
    <w:p w14:paraId="33059E7A" w14:textId="77777777" w:rsidR="00C614AE" w:rsidRDefault="00C614AE">
      <w:pPr>
        <w:pStyle w:val="TF"/>
      </w:pPr>
      <w:r>
        <w:t>Figure C.4.1: Successful delivery of a call to a non-ported subscriber or number ported into the network</w:t>
      </w:r>
    </w:p>
    <w:p w14:paraId="799D7DD1" w14:textId="77777777" w:rsidR="00C614AE" w:rsidRDefault="00C614AE">
      <w:pPr>
        <w:keepNext/>
        <w:keepLines/>
      </w:pPr>
      <w:r>
        <w:lastRenderedPageBreak/>
        <w:t>Figure C.4.2 shows the signalling involved for a call to a ported number via direct routeing where the call is originated in the subscription network. The figure is related to figure C.3.2.</w:t>
      </w:r>
    </w:p>
    <w:p w14:paraId="29F0B06A" w14:textId="77777777" w:rsidR="00C614AE" w:rsidRDefault="00A64CB9">
      <w:pPr>
        <w:pStyle w:val="TH"/>
      </w:pPr>
      <w:r>
        <w:pict w14:anchorId="29F0CC8B">
          <v:shape id="_x0000_i1072" type="#_x0000_t75" style="width:452.4pt;height:316.2pt" fillcolor="window">
            <v:imagedata r:id="rId93" o:title=""/>
          </v:shape>
        </w:pict>
      </w:r>
    </w:p>
    <w:p w14:paraId="11ACA528" w14:textId="77777777" w:rsidR="00C614AE" w:rsidRDefault="00C614AE">
      <w:pPr>
        <w:pStyle w:val="TF"/>
      </w:pPr>
      <w:r>
        <w:t>Figure C.4.2: Successful delivery of a call to a ported number via direct routeing where the call is originated in the subscription network</w:t>
      </w:r>
    </w:p>
    <w:p w14:paraId="2748B06C" w14:textId="77777777" w:rsidR="00C614AE" w:rsidRDefault="00C614AE">
      <w:pPr>
        <w:keepNext/>
        <w:keepLines/>
      </w:pPr>
      <w:r>
        <w:lastRenderedPageBreak/>
        <w:t>Figure C.4.3 shows the signalling involved for a national mobile originated call to a ported number via direct routeing. The figure is related to figure C.3.3.</w:t>
      </w:r>
    </w:p>
    <w:p w14:paraId="2AA4DE40" w14:textId="77777777" w:rsidR="00C614AE" w:rsidRDefault="00A64CB9">
      <w:pPr>
        <w:pStyle w:val="TH"/>
      </w:pPr>
      <w:r>
        <w:pict w14:anchorId="15E3C099">
          <v:shape id="_x0000_i1073" type="#_x0000_t75" style="width:526.2pt;height:520.8pt" fillcolor="window">
            <v:imagedata r:id="rId94" o:title=""/>
          </v:shape>
        </w:pict>
      </w:r>
    </w:p>
    <w:p w14:paraId="11EF0DE0" w14:textId="77777777" w:rsidR="00C614AE" w:rsidRDefault="00C614AE">
      <w:pPr>
        <w:pStyle w:val="TF"/>
      </w:pPr>
      <w:r>
        <w:t>Figure C.4.3: Successful delivery of a national mobile originated call to a ported number via direct routeing</w:t>
      </w:r>
    </w:p>
    <w:p w14:paraId="1AF40EF0" w14:textId="77777777" w:rsidR="00C614AE" w:rsidRDefault="00C614AE">
      <w:pPr>
        <w:keepNext/>
        <w:keepLines/>
      </w:pPr>
      <w:r>
        <w:lastRenderedPageBreak/>
        <w:t>Figure C.4.4 shows the signalling involved for a national mobile originated call to a not known to be ported number via direct routeing. The figure is related to figure C.3.3.</w:t>
      </w:r>
    </w:p>
    <w:bookmarkStart w:id="247" w:name="_MON_1013341243"/>
    <w:bookmarkEnd w:id="247"/>
    <w:p w14:paraId="1FEDC862" w14:textId="77777777" w:rsidR="00C614AE" w:rsidRDefault="00C614AE">
      <w:pPr>
        <w:pStyle w:val="TH"/>
      </w:pPr>
      <w:r>
        <w:object w:dxaOrig="9556" w:dyaOrig="9466" w14:anchorId="5D6067BA">
          <v:shape id="_x0000_i1074" type="#_x0000_t75" style="width:477.6pt;height:473.4pt" o:ole="" fillcolor="window">
            <v:imagedata r:id="rId95" o:title=""/>
          </v:shape>
          <o:OLEObject Type="Embed" ProgID="Word.Picture.8" ShapeID="_x0000_i1074" DrawAspect="Content" ObjectID="_1706440595" r:id="rId96"/>
        </w:object>
      </w:r>
    </w:p>
    <w:p w14:paraId="002D1E1D" w14:textId="77777777" w:rsidR="00C614AE" w:rsidRDefault="00C614AE">
      <w:pPr>
        <w:pStyle w:val="TF"/>
      </w:pPr>
      <w:r>
        <w:t>Figure C.4.4: Successful delivery of a national mobile originated call to a not known to be ported number via direct routeing</w:t>
      </w:r>
    </w:p>
    <w:p w14:paraId="5DE8EF16" w14:textId="77777777" w:rsidR="00C614AE" w:rsidRDefault="00C614AE">
      <w:pPr>
        <w:keepNext/>
        <w:keepLines/>
      </w:pPr>
      <w:r>
        <w:lastRenderedPageBreak/>
        <w:t>Figure C.4.5 shows the signalling involved for a call to a ported number via indirect routeing. The figure is related to figure C.3.4.</w:t>
      </w:r>
    </w:p>
    <w:bookmarkStart w:id="248" w:name="_MON_1013341282"/>
    <w:bookmarkEnd w:id="248"/>
    <w:bookmarkStart w:id="249" w:name="_MON_1016818224"/>
    <w:bookmarkEnd w:id="249"/>
    <w:p w14:paraId="4C2913CE" w14:textId="77777777" w:rsidR="00C614AE" w:rsidRDefault="00C614AE">
      <w:pPr>
        <w:pStyle w:val="TH"/>
        <w:rPr>
          <w:b w:val="0"/>
        </w:rPr>
      </w:pPr>
      <w:r>
        <w:object w:dxaOrig="9556" w:dyaOrig="9466" w14:anchorId="5678229C">
          <v:shape id="_x0000_i1075" type="#_x0000_t75" style="width:477.6pt;height:473.4pt" o:ole="" fillcolor="window">
            <v:imagedata r:id="rId97" o:title=""/>
          </v:shape>
          <o:OLEObject Type="Embed" ProgID="Word.Picture.8" ShapeID="_x0000_i1075" DrawAspect="Content" ObjectID="_1706440596" r:id="rId98"/>
        </w:object>
      </w:r>
    </w:p>
    <w:p w14:paraId="5EE9B4E1" w14:textId="77777777" w:rsidR="00C614AE" w:rsidRDefault="00C614AE">
      <w:pPr>
        <w:pStyle w:val="TF"/>
      </w:pPr>
      <w:r>
        <w:t>Figure C.4.5: Successful delivery of a call to a ported number via indirect routeing</w:t>
      </w:r>
    </w:p>
    <w:p w14:paraId="46CCFCEC" w14:textId="77777777" w:rsidR="00C614AE" w:rsidRDefault="00C614AE">
      <w:pPr>
        <w:keepNext/>
        <w:keepLines/>
      </w:pPr>
      <w:r>
        <w:lastRenderedPageBreak/>
        <w:t>Figure C.4.6 shows the signalling involved for a call to a ported number where indirect routeing with reference to the subscription network is used. The figure is related to figure C.3.5.</w:t>
      </w:r>
    </w:p>
    <w:bookmarkStart w:id="250" w:name="_MON_1013341306"/>
    <w:bookmarkEnd w:id="250"/>
    <w:bookmarkStart w:id="251" w:name="_MON_1016818255"/>
    <w:bookmarkEnd w:id="251"/>
    <w:p w14:paraId="410FB3C4" w14:textId="77777777" w:rsidR="00C614AE" w:rsidRDefault="00C614AE">
      <w:pPr>
        <w:pStyle w:val="TH"/>
      </w:pPr>
      <w:r>
        <w:object w:dxaOrig="9556" w:dyaOrig="9466" w14:anchorId="59D4A4EB">
          <v:shape id="_x0000_i1076" type="#_x0000_t75" style="width:477.6pt;height:473.4pt" o:ole="" fillcolor="window">
            <v:imagedata r:id="rId99" o:title=""/>
          </v:shape>
          <o:OLEObject Type="Embed" ProgID="Word.Picture.8" ShapeID="_x0000_i1076" DrawAspect="Content" ObjectID="_1706440597" r:id="rId100"/>
        </w:object>
      </w:r>
    </w:p>
    <w:p w14:paraId="12702B5D" w14:textId="77777777" w:rsidR="00C614AE" w:rsidRDefault="00C614AE">
      <w:pPr>
        <w:pStyle w:val="TF"/>
      </w:pPr>
      <w:r>
        <w:t>Figure C.4.6: Successful delivery for a call to a ported number where indirect routeing with reference to the subscription network is used</w:t>
      </w:r>
    </w:p>
    <w:p w14:paraId="743C5B5C" w14:textId="77777777" w:rsidR="00C614AE" w:rsidRDefault="00C614AE" w:rsidP="00DE7509">
      <w:pPr>
        <w:pStyle w:val="Heading1"/>
      </w:pPr>
      <w:bookmarkStart w:id="252" w:name="_Toc95827446"/>
      <w:r>
        <w:t>C.5</w:t>
      </w:r>
      <w:r>
        <w:tab/>
        <w:t>Contents of the messages</w:t>
      </w:r>
      <w:bookmarkEnd w:id="252"/>
    </w:p>
    <w:p w14:paraId="4A89CAB0" w14:textId="77777777" w:rsidR="00C614AE" w:rsidRDefault="00C614AE">
      <w:r>
        <w:t>This clause contains detailed description of the messages shown in this part B of the specification.</w:t>
      </w:r>
    </w:p>
    <w:p w14:paraId="23319BEE" w14:textId="77777777" w:rsidR="00C614AE" w:rsidRDefault="00C614AE">
      <w:r>
        <w:t>The contents of the messages used on the gsmSCF – MNP-SRF interface are specified in 3G TS 23.078 [19]. When the message is sent from the NPLR to the gsmSCF, the MNP specific information are defined as in clause C.5.2. The gsmSCF may transit the information received from NPLR to the gateway MSC with the CAP Connect message in order to avoid a subsequent SRI message.</w:t>
      </w:r>
    </w:p>
    <w:p w14:paraId="4137B2B5" w14:textId="77777777" w:rsidR="00C614AE" w:rsidRDefault="00C614AE" w:rsidP="00DE7509">
      <w:pPr>
        <w:pStyle w:val="Heading2"/>
      </w:pPr>
      <w:bookmarkStart w:id="253" w:name="_Toc95827447"/>
      <w:r>
        <w:lastRenderedPageBreak/>
        <w:t>C.5.1</w:t>
      </w:r>
      <w:r>
        <w:tab/>
        <w:t>Send Routeing Info</w:t>
      </w:r>
      <w:bookmarkEnd w:id="253"/>
    </w:p>
    <w:p w14:paraId="10CF9AE8" w14:textId="77777777" w:rsidR="00C614AE" w:rsidRDefault="00C614AE">
      <w:r>
        <w:t>The contents of this message are specified in 3G TS 23.018 [3].</w:t>
      </w:r>
    </w:p>
    <w:p w14:paraId="07765EE5" w14:textId="77777777" w:rsidR="00C614AE" w:rsidRDefault="00C614AE" w:rsidP="00DE7509">
      <w:pPr>
        <w:pStyle w:val="Heading2"/>
      </w:pPr>
      <w:bookmarkStart w:id="254" w:name="_Toc95827448"/>
      <w:r>
        <w:t>C.5.2</w:t>
      </w:r>
      <w:r>
        <w:tab/>
        <w:t>Send Routeing Info ack</w:t>
      </w:r>
      <w:bookmarkEnd w:id="254"/>
    </w:p>
    <w:p w14:paraId="63233BE6" w14:textId="77777777" w:rsidR="00C614AE" w:rsidRDefault="00C614AE">
      <w:pPr>
        <w:pStyle w:val="TH"/>
      </w:pPr>
      <w:r>
        <w:t>The contents of this message are specified in 3G TS 23.018 [3]. In the case that the message is sent from the NPLR to the GMSC, the following MNP specific information is defined:</w:t>
      </w:r>
    </w:p>
    <w:tbl>
      <w:tblPr>
        <w:tblW w:w="0" w:type="auto"/>
        <w:tblInd w:w="8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977"/>
        <w:gridCol w:w="992"/>
        <w:gridCol w:w="5302"/>
      </w:tblGrid>
      <w:tr w:rsidR="00C614AE" w14:paraId="5D96702C" w14:textId="77777777">
        <w:tc>
          <w:tcPr>
            <w:tcW w:w="2977" w:type="dxa"/>
          </w:tcPr>
          <w:p w14:paraId="59BDD60C" w14:textId="77777777" w:rsidR="00C614AE" w:rsidRDefault="00C614AE">
            <w:pPr>
              <w:pStyle w:val="TAH"/>
            </w:pPr>
            <w:r>
              <w:t>Information element name</w:t>
            </w:r>
          </w:p>
        </w:tc>
        <w:tc>
          <w:tcPr>
            <w:tcW w:w="992" w:type="dxa"/>
          </w:tcPr>
          <w:p w14:paraId="62C96EFC" w14:textId="77777777" w:rsidR="00C614AE" w:rsidRDefault="00C614AE">
            <w:pPr>
              <w:pStyle w:val="TAH"/>
            </w:pPr>
            <w:r>
              <w:t>Required</w:t>
            </w:r>
          </w:p>
        </w:tc>
        <w:tc>
          <w:tcPr>
            <w:tcW w:w="5302" w:type="dxa"/>
          </w:tcPr>
          <w:p w14:paraId="64B3B793" w14:textId="77777777" w:rsidR="00C614AE" w:rsidRDefault="00C614AE">
            <w:pPr>
              <w:pStyle w:val="TAH"/>
              <w:rPr>
                <w:lang w:val="fr-FR"/>
              </w:rPr>
            </w:pPr>
            <w:r>
              <w:rPr>
                <w:lang w:val="fr-FR"/>
              </w:rPr>
              <w:t>Description</w:t>
            </w:r>
          </w:p>
        </w:tc>
      </w:tr>
      <w:tr w:rsidR="00C614AE" w14:paraId="61153769" w14:textId="77777777">
        <w:tc>
          <w:tcPr>
            <w:tcW w:w="2977" w:type="dxa"/>
          </w:tcPr>
          <w:p w14:paraId="6F5A25CB" w14:textId="77777777" w:rsidR="00C614AE" w:rsidRDefault="00C614AE">
            <w:pPr>
              <w:pStyle w:val="TAL"/>
              <w:rPr>
                <w:lang w:val="fr-FR"/>
              </w:rPr>
            </w:pPr>
            <w:r>
              <w:rPr>
                <w:lang w:val="fr-FR"/>
              </w:rPr>
              <w:t xml:space="preserve"> Imsi</w:t>
            </w:r>
          </w:p>
        </w:tc>
        <w:tc>
          <w:tcPr>
            <w:tcW w:w="992" w:type="dxa"/>
          </w:tcPr>
          <w:p w14:paraId="7068C678" w14:textId="77777777" w:rsidR="00C614AE" w:rsidRDefault="00C614AE">
            <w:pPr>
              <w:pStyle w:val="TAC"/>
              <w:rPr>
                <w:lang w:val="fr-FR"/>
              </w:rPr>
            </w:pPr>
            <w:r>
              <w:rPr>
                <w:lang w:val="fr-FR"/>
              </w:rPr>
              <w:t>M</w:t>
            </w:r>
          </w:p>
        </w:tc>
        <w:tc>
          <w:tcPr>
            <w:tcW w:w="5302" w:type="dxa"/>
          </w:tcPr>
          <w:p w14:paraId="7E92CED2" w14:textId="77777777" w:rsidR="00C614AE" w:rsidRDefault="00C614AE">
            <w:pPr>
              <w:pStyle w:val="TAL"/>
            </w:pPr>
            <w:r>
              <w:t>The IMSI returned by an NPLR is a generic IMSI, i.e. it is not tied necessarily to the Subscriber. MCC and MNC values in this IMSI shall point to the Subscription Network of the B Subscriber</w:t>
            </w:r>
          </w:p>
        </w:tc>
      </w:tr>
      <w:tr w:rsidR="00C614AE" w14:paraId="5DD7481E" w14:textId="77777777">
        <w:tc>
          <w:tcPr>
            <w:tcW w:w="2977" w:type="dxa"/>
          </w:tcPr>
          <w:p w14:paraId="05FBB15B" w14:textId="77777777" w:rsidR="00C614AE" w:rsidRDefault="00C614AE">
            <w:pPr>
              <w:pStyle w:val="TAL"/>
            </w:pPr>
            <w:r>
              <w:t xml:space="preserve"> Msrn</w:t>
            </w:r>
          </w:p>
        </w:tc>
        <w:tc>
          <w:tcPr>
            <w:tcW w:w="992" w:type="dxa"/>
          </w:tcPr>
          <w:p w14:paraId="23CFAD5A" w14:textId="77777777" w:rsidR="00C614AE" w:rsidRDefault="00C614AE">
            <w:pPr>
              <w:pStyle w:val="TAC"/>
            </w:pPr>
            <w:r>
              <w:t>C</w:t>
            </w:r>
          </w:p>
        </w:tc>
        <w:tc>
          <w:tcPr>
            <w:tcW w:w="5302" w:type="dxa"/>
          </w:tcPr>
          <w:p w14:paraId="713A1F7F" w14:textId="77777777" w:rsidR="00C614AE" w:rsidRDefault="00C614AE">
            <w:pPr>
              <w:pStyle w:val="TAL"/>
            </w:pPr>
            <w:r>
              <w:t>When returned from the NPLR, this parameter contains a Routeing Number that points to Subscription Network. If concatenate addressing is used, it also contains the MSISDN in addition to the Routeing Number.In the case of a number which is not known to be ported, the Routeing Number may be omitted as an operator option. If the routeing number is omitted, this parameter contains only the MSISDN.</w:t>
            </w:r>
          </w:p>
        </w:tc>
      </w:tr>
      <w:tr w:rsidR="00C614AE" w14:paraId="7DC4A4DB" w14:textId="77777777">
        <w:tc>
          <w:tcPr>
            <w:tcW w:w="2977" w:type="dxa"/>
          </w:tcPr>
          <w:p w14:paraId="26F67FD7" w14:textId="77777777" w:rsidR="00C614AE" w:rsidRDefault="00C614AE">
            <w:pPr>
              <w:pStyle w:val="TAL"/>
            </w:pPr>
            <w:r>
              <w:t xml:space="preserve"> Msisdn</w:t>
            </w:r>
          </w:p>
        </w:tc>
        <w:tc>
          <w:tcPr>
            <w:tcW w:w="992" w:type="dxa"/>
          </w:tcPr>
          <w:p w14:paraId="599325E2" w14:textId="77777777" w:rsidR="00C614AE" w:rsidRDefault="00C614AE">
            <w:pPr>
              <w:pStyle w:val="TAC"/>
            </w:pPr>
            <w:r>
              <w:t>C</w:t>
            </w:r>
          </w:p>
        </w:tc>
        <w:tc>
          <w:tcPr>
            <w:tcW w:w="5302" w:type="dxa"/>
          </w:tcPr>
          <w:p w14:paraId="7D213394" w14:textId="77777777" w:rsidR="00C614AE" w:rsidRDefault="00C614AE">
            <w:pPr>
              <w:pStyle w:val="TAL"/>
            </w:pPr>
            <w:r>
              <w:t>MSISDN of the B subscriber. This information element shall be present if MSRN contains the routeing number to reach the subscription network for B subscriber and the MSISDN is not contained in the MSRN information element.</w:t>
            </w:r>
          </w:p>
        </w:tc>
      </w:tr>
      <w:tr w:rsidR="00C614AE" w14:paraId="2AF03E98" w14:textId="77777777">
        <w:tc>
          <w:tcPr>
            <w:tcW w:w="2977" w:type="dxa"/>
          </w:tcPr>
          <w:p w14:paraId="7BF55B91" w14:textId="77777777" w:rsidR="00C614AE" w:rsidRDefault="00C614AE">
            <w:pPr>
              <w:pStyle w:val="TAL"/>
            </w:pPr>
            <w:r>
              <w:t>MNP Indicator</w:t>
            </w:r>
          </w:p>
        </w:tc>
        <w:tc>
          <w:tcPr>
            <w:tcW w:w="992" w:type="dxa"/>
          </w:tcPr>
          <w:p w14:paraId="0EC6CD2E" w14:textId="77777777" w:rsidR="00C614AE" w:rsidRDefault="00C614AE">
            <w:pPr>
              <w:pStyle w:val="TAC"/>
            </w:pPr>
            <w:r>
              <w:t>U</w:t>
            </w:r>
          </w:p>
        </w:tc>
        <w:tc>
          <w:tcPr>
            <w:tcW w:w="5302" w:type="dxa"/>
          </w:tcPr>
          <w:p w14:paraId="7BBA08CB" w14:textId="77777777" w:rsidR="00C614AE" w:rsidRDefault="00C614AE">
            <w:pPr>
              <w:pStyle w:val="TAL"/>
            </w:pPr>
            <w:r>
              <w:t>Indicates the number portability status of the subscriber.</w:t>
            </w:r>
          </w:p>
        </w:tc>
      </w:tr>
    </w:tbl>
    <w:p w14:paraId="5D9E27F5" w14:textId="77777777" w:rsidR="00C614AE" w:rsidRDefault="00C614AE"/>
    <w:p w14:paraId="176FBA92" w14:textId="77777777" w:rsidR="00C614AE" w:rsidRDefault="00C614AE" w:rsidP="00DE7509">
      <w:pPr>
        <w:pStyle w:val="Heading1"/>
      </w:pPr>
      <w:bookmarkStart w:id="255" w:name="_Toc95827449"/>
      <w:r>
        <w:t>C.6</w:t>
      </w:r>
      <w:r>
        <w:tab/>
        <w:t>Handling of MAP to ISUP mapping (informative)</w:t>
      </w:r>
      <w:bookmarkEnd w:id="255"/>
    </w:p>
    <w:p w14:paraId="34554157" w14:textId="1EB0E67B" w:rsidR="00C614AE" w:rsidRDefault="00C614AE">
      <w:r>
        <w:t xml:space="preserve">Different configurations can be possible within a portability domain depending on the versions of MAP and ISUP protocols being used. The following </w:t>
      </w:r>
      <w:r w:rsidR="00DE7509">
        <w:t>clause</w:t>
      </w:r>
      <w:r>
        <w:t>s describe possible interworking scenarios.</w:t>
      </w:r>
    </w:p>
    <w:p w14:paraId="45B87954" w14:textId="77777777" w:rsidR="00C614AE" w:rsidRDefault="00C614AE" w:rsidP="00DE7509">
      <w:pPr>
        <w:pStyle w:val="Heading2"/>
      </w:pPr>
      <w:bookmarkStart w:id="256" w:name="_Toc95827450"/>
      <w:r>
        <w:t>C.6.1</w:t>
      </w:r>
      <w:r>
        <w:tab/>
        <w:t>ETSI Mapping direction: ISUP to MAP</w:t>
      </w:r>
      <w:bookmarkEnd w:id="256"/>
    </w:p>
    <w:p w14:paraId="5113535F" w14:textId="77777777" w:rsidR="00C614AE" w:rsidRDefault="00C614AE">
      <w:r>
        <w:t>The GMSC always constructs the Send Routeing Info message using the MSISDN. If the incoming IAM corresponds to a ported number the GMSC shall retrieve the MSISDN from the corresponding parameter in the IAM.</w:t>
      </w:r>
    </w:p>
    <w:p w14:paraId="6D7244C4" w14:textId="77777777" w:rsidR="00C614AE" w:rsidRDefault="00C614AE" w:rsidP="00DE7509">
      <w:pPr>
        <w:pStyle w:val="Heading2"/>
      </w:pPr>
      <w:bookmarkStart w:id="257" w:name="_Toc95827451"/>
      <w:r>
        <w:t>C.6.2</w:t>
      </w:r>
      <w:r>
        <w:tab/>
        <w:t>ETSI Mapping direction: MAP to ISUP</w:t>
      </w:r>
      <w:bookmarkEnd w:id="257"/>
    </w:p>
    <w:p w14:paraId="53C50A90" w14:textId="77777777" w:rsidR="00C614AE" w:rsidRDefault="00C614AE">
      <w:r>
        <w:t>In MAP SRIack messages from NPLR, MAP versions 1 and 2 only support concatenate addressing for MNP. If MSISDN parameter is present in the SRIack, this means that separate addressing is used in MAP; this is only possible if MAP version 3 is used. MAP version 3 can also support concatenate addressing. In all cases, when a Routeing Number is returned, it is included in the MSRN parameter of the SRIack.</w:t>
      </w:r>
    </w:p>
    <w:p w14:paraId="49331DCA" w14:textId="77777777" w:rsidR="00C614AE" w:rsidRDefault="00C614AE">
      <w:r>
        <w:t>Regardless of how MAP is established, the possible mappings of the parameters in ISUP IAM message is one of these 4 options (see also [6]):</w:t>
      </w:r>
    </w:p>
    <w:p w14:paraId="490AA24D" w14:textId="77777777" w:rsidR="00C614AE" w:rsidRDefault="00C614AE">
      <w:pPr>
        <w:pStyle w:val="B1"/>
      </w:pPr>
      <w:r>
        <w:t>1.</w:t>
      </w:r>
      <w:r>
        <w:tab/>
        <w:t>CdPN parameter includes only the MSISDN.</w:t>
      </w:r>
    </w:p>
    <w:p w14:paraId="38014E99" w14:textId="77777777" w:rsidR="00C614AE" w:rsidRDefault="00C614AE">
      <w:pPr>
        <w:pStyle w:val="B1"/>
      </w:pPr>
      <w:r>
        <w:t>2.</w:t>
      </w:r>
      <w:r>
        <w:tab/>
        <w:t>CdPN parameter includes both RN and MSISDN concatenated.</w:t>
      </w:r>
    </w:p>
    <w:p w14:paraId="25310944" w14:textId="77777777" w:rsidR="00C614AE" w:rsidRDefault="00C614AE">
      <w:pPr>
        <w:pStyle w:val="B1"/>
      </w:pPr>
      <w:r>
        <w:t>3.</w:t>
      </w:r>
      <w:r>
        <w:tab/>
        <w:t>CdPN parameter includes the MSISDN and NRN parameter includes the Routeing Number.</w:t>
      </w:r>
    </w:p>
    <w:p w14:paraId="653D4CB1" w14:textId="77777777" w:rsidR="00C614AE" w:rsidRDefault="00C614AE">
      <w:pPr>
        <w:pStyle w:val="B1"/>
      </w:pPr>
      <w:r>
        <w:t>4.</w:t>
      </w:r>
      <w:r>
        <w:tab/>
        <w:t>CdPN parameter includes the Routeing Number and CDN parameter includes the MSISDN.</w:t>
      </w:r>
    </w:p>
    <w:p w14:paraId="7BB41E14" w14:textId="77777777" w:rsidR="00C614AE" w:rsidRDefault="00C614AE">
      <w:r>
        <w:t>In all cases, the method to transport the routeing number in the IAM depends on the interfaces agreed by the operators in the portability domain.</w:t>
      </w:r>
    </w:p>
    <w:p w14:paraId="47F2E82A" w14:textId="77777777" w:rsidR="00C614AE" w:rsidRDefault="00C614AE" w:rsidP="00DE7509">
      <w:pPr>
        <w:pStyle w:val="Heading2"/>
      </w:pPr>
      <w:bookmarkStart w:id="258" w:name="_Toc95827452"/>
      <w:r w:rsidRPr="00DE7509">
        <w:lastRenderedPageBreak/>
        <w:t>C.6.3</w:t>
      </w:r>
      <w:r w:rsidRPr="00DE7509">
        <w:tab/>
        <w:t>ANSI Mapping direction: ISUP to MAP</w:t>
      </w:r>
      <w:bookmarkEnd w:id="258"/>
    </w:p>
    <w:p w14:paraId="4CC179AF" w14:textId="77777777" w:rsidR="00C614AE" w:rsidRDefault="00C614AE">
      <w:r>
        <w:t>The GMSC always constructs the Send Routeing Info message using the MSISDN. If the incoming IAM corresponds to a ported number the GMSC shall retrieve the MSISDN from the corresponding  parameter in the IAM.</w:t>
      </w:r>
    </w:p>
    <w:p w14:paraId="35661407" w14:textId="77777777" w:rsidR="00C614AE" w:rsidRDefault="00C614AE">
      <w:r>
        <w:t>The IAM message is specified for ANSI ISUP implementation in [8] and [9].</w:t>
      </w:r>
    </w:p>
    <w:p w14:paraId="281B2823" w14:textId="77777777" w:rsidR="00C614AE" w:rsidRDefault="00C614AE" w:rsidP="00DE7509">
      <w:pPr>
        <w:pStyle w:val="Heading2"/>
      </w:pPr>
      <w:bookmarkStart w:id="259" w:name="_Toc95827453"/>
      <w:r>
        <w:t>C.6.4</w:t>
      </w:r>
      <w:r>
        <w:tab/>
        <w:t>ANSI Mapping direction: MAP to ISUP</w:t>
      </w:r>
      <w:bookmarkEnd w:id="259"/>
    </w:p>
    <w:p w14:paraId="34DF8727" w14:textId="77777777" w:rsidR="00C614AE" w:rsidRDefault="00C614AE">
      <w:r>
        <w:t>In MAP SRIack messages from NPLR, MAP versions 1 and 2 only support concatenate addressing for MNP. If MSISDN parameter is present in the SRI Ack, this means that separate addressing is used in MAP; this is only possible if MAP version 3 is used. MAP version 3 can also support concatenate addressing. In all cases, when a Routeing Number is returned, it is included in the MSRN parameter of the SRI Ack.</w:t>
      </w:r>
    </w:p>
    <w:p w14:paraId="7E50C519" w14:textId="77777777" w:rsidR="00C614AE" w:rsidRDefault="00C614AE">
      <w:pPr>
        <w:pStyle w:val="TH"/>
      </w:pPr>
      <w:r>
        <w:t>Regardless of how MAP is established, the possible mappings of the parameters in ISUP IAM message is one of these 4 options (see also [8] and [9]):</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1853"/>
        <w:gridCol w:w="2200"/>
        <w:gridCol w:w="1134"/>
        <w:gridCol w:w="1985"/>
        <w:gridCol w:w="1216"/>
      </w:tblGrid>
      <w:tr w:rsidR="00C614AE" w14:paraId="62A02D10" w14:textId="77777777">
        <w:trPr>
          <w:jc w:val="center"/>
        </w:trPr>
        <w:tc>
          <w:tcPr>
            <w:tcW w:w="1853" w:type="dxa"/>
          </w:tcPr>
          <w:p w14:paraId="7BA6396E" w14:textId="77777777" w:rsidR="00C614AE" w:rsidRDefault="00C614AE" w:rsidP="00DE7509">
            <w:pPr>
              <w:pStyle w:val="TAH"/>
            </w:pPr>
            <w:r w:rsidRPr="00DE7509">
              <w:t>MAP Parameters</w:t>
            </w:r>
          </w:p>
        </w:tc>
        <w:tc>
          <w:tcPr>
            <w:tcW w:w="2200" w:type="dxa"/>
          </w:tcPr>
          <w:p w14:paraId="32F619C9" w14:textId="77777777" w:rsidR="00C614AE" w:rsidRDefault="00C614AE" w:rsidP="00DE7509">
            <w:pPr>
              <w:pStyle w:val="TAH"/>
            </w:pPr>
            <w:r w:rsidRPr="00DE7509">
              <w:t>SRI Ack</w:t>
            </w:r>
          </w:p>
        </w:tc>
        <w:tc>
          <w:tcPr>
            <w:tcW w:w="1134" w:type="dxa"/>
          </w:tcPr>
          <w:p w14:paraId="2648125B" w14:textId="77777777" w:rsidR="00C614AE" w:rsidRPr="00DE7509" w:rsidRDefault="00C614AE" w:rsidP="00DE7509">
            <w:pPr>
              <w:pStyle w:val="TAH"/>
            </w:pPr>
          </w:p>
        </w:tc>
        <w:tc>
          <w:tcPr>
            <w:tcW w:w="1985" w:type="dxa"/>
          </w:tcPr>
          <w:p w14:paraId="35F4FAD6" w14:textId="77777777" w:rsidR="00C614AE" w:rsidRDefault="00C614AE" w:rsidP="00DE7509">
            <w:pPr>
              <w:pStyle w:val="TAH"/>
            </w:pPr>
            <w:r w:rsidRPr="00DE7509">
              <w:t>ISUP Parameters</w:t>
            </w:r>
          </w:p>
        </w:tc>
        <w:tc>
          <w:tcPr>
            <w:tcW w:w="1216" w:type="dxa"/>
          </w:tcPr>
          <w:p w14:paraId="1247AC0D" w14:textId="77777777" w:rsidR="00C614AE" w:rsidRDefault="00C614AE">
            <w:pPr>
              <w:jc w:val="center"/>
              <w:rPr>
                <w:rFonts w:ascii="Arial" w:hAnsi="Arial"/>
                <w:b/>
              </w:rPr>
            </w:pPr>
            <w:r>
              <w:rPr>
                <w:rFonts w:ascii="Arial" w:hAnsi="Arial"/>
                <w:b/>
              </w:rPr>
              <w:t>IAM</w:t>
            </w:r>
          </w:p>
        </w:tc>
      </w:tr>
      <w:tr w:rsidR="00C614AE" w14:paraId="76C60F83" w14:textId="77777777">
        <w:trPr>
          <w:jc w:val="center"/>
        </w:trPr>
        <w:tc>
          <w:tcPr>
            <w:tcW w:w="1853" w:type="dxa"/>
          </w:tcPr>
          <w:p w14:paraId="35ED9D73" w14:textId="77777777" w:rsidR="00C614AE" w:rsidRDefault="00C614AE" w:rsidP="00DE7509">
            <w:pPr>
              <w:pStyle w:val="TAL"/>
            </w:pPr>
            <w:r w:rsidRPr="00DE7509">
              <w:t>IMSI</w:t>
            </w:r>
          </w:p>
        </w:tc>
        <w:tc>
          <w:tcPr>
            <w:tcW w:w="2200" w:type="dxa"/>
          </w:tcPr>
          <w:p w14:paraId="77BE080F" w14:textId="77777777" w:rsidR="00C614AE" w:rsidRDefault="00C614AE" w:rsidP="00DE7509">
            <w:pPr>
              <w:pStyle w:val="TAC"/>
            </w:pPr>
            <w:r w:rsidRPr="00DE7509">
              <w:t>Subscriber IMSI</w:t>
            </w:r>
          </w:p>
        </w:tc>
        <w:tc>
          <w:tcPr>
            <w:tcW w:w="1134" w:type="dxa"/>
          </w:tcPr>
          <w:p w14:paraId="50482BFF" w14:textId="77777777" w:rsidR="00C614AE" w:rsidRPr="00DE7509" w:rsidRDefault="00C614AE" w:rsidP="00DE7509">
            <w:pPr>
              <w:pStyle w:val="TAC"/>
            </w:pPr>
          </w:p>
        </w:tc>
        <w:tc>
          <w:tcPr>
            <w:tcW w:w="1985" w:type="dxa"/>
          </w:tcPr>
          <w:p w14:paraId="7BCCBBE9" w14:textId="77777777" w:rsidR="00C614AE" w:rsidRDefault="00C614AE" w:rsidP="00DE7509">
            <w:pPr>
              <w:pStyle w:val="TAC"/>
            </w:pPr>
            <w:r w:rsidRPr="00DE7509">
              <w:t>CdPN</w:t>
            </w:r>
          </w:p>
        </w:tc>
        <w:tc>
          <w:tcPr>
            <w:tcW w:w="1216" w:type="dxa"/>
          </w:tcPr>
          <w:p w14:paraId="7851D785" w14:textId="77777777" w:rsidR="00C614AE" w:rsidRDefault="00C614AE">
            <w:pPr>
              <w:jc w:val="center"/>
              <w:rPr>
                <w:rFonts w:ascii="Arial" w:hAnsi="Arial"/>
              </w:rPr>
            </w:pPr>
            <w:r>
              <w:rPr>
                <w:rFonts w:ascii="Arial" w:hAnsi="Arial"/>
              </w:rPr>
              <w:t>MSRN</w:t>
            </w:r>
          </w:p>
        </w:tc>
      </w:tr>
      <w:tr w:rsidR="00C614AE" w14:paraId="3D0F00A6" w14:textId="77777777">
        <w:trPr>
          <w:jc w:val="center"/>
        </w:trPr>
        <w:tc>
          <w:tcPr>
            <w:tcW w:w="1853" w:type="dxa"/>
          </w:tcPr>
          <w:p w14:paraId="274DFAB8" w14:textId="77777777" w:rsidR="00C614AE" w:rsidRDefault="00C614AE" w:rsidP="00DE7509">
            <w:pPr>
              <w:pStyle w:val="TAL"/>
            </w:pPr>
            <w:r w:rsidRPr="00DE7509">
              <w:t>MSRN</w:t>
            </w:r>
          </w:p>
        </w:tc>
        <w:tc>
          <w:tcPr>
            <w:tcW w:w="2200" w:type="dxa"/>
          </w:tcPr>
          <w:p w14:paraId="75982E7F" w14:textId="77777777" w:rsidR="00C614AE" w:rsidRDefault="00C614AE" w:rsidP="00DE7509">
            <w:pPr>
              <w:pStyle w:val="TAC"/>
            </w:pPr>
            <w:r w:rsidRPr="00DE7509">
              <w:t>MSRN</w:t>
            </w:r>
          </w:p>
        </w:tc>
        <w:tc>
          <w:tcPr>
            <w:tcW w:w="1134" w:type="dxa"/>
          </w:tcPr>
          <w:p w14:paraId="6A3CAD2E" w14:textId="77777777" w:rsidR="00C614AE" w:rsidRDefault="00C614AE" w:rsidP="00DE7509">
            <w:pPr>
              <w:pStyle w:val="TAC"/>
            </w:pPr>
            <w:r w:rsidRPr="00DE7509">
              <w:t>MAPS TO</w:t>
            </w:r>
          </w:p>
        </w:tc>
        <w:tc>
          <w:tcPr>
            <w:tcW w:w="1985" w:type="dxa"/>
          </w:tcPr>
          <w:p w14:paraId="34CC9F0B" w14:textId="77777777" w:rsidR="00C614AE" w:rsidRDefault="00C614AE" w:rsidP="00DE7509">
            <w:pPr>
              <w:pStyle w:val="TAC"/>
            </w:pPr>
            <w:r w:rsidRPr="00DE7509">
              <w:t>GAP</w:t>
            </w:r>
          </w:p>
        </w:tc>
        <w:tc>
          <w:tcPr>
            <w:tcW w:w="1216" w:type="dxa"/>
          </w:tcPr>
          <w:p w14:paraId="28FE40F7" w14:textId="77777777" w:rsidR="00C614AE" w:rsidRDefault="00C614AE">
            <w:pPr>
              <w:jc w:val="center"/>
              <w:rPr>
                <w:rFonts w:ascii="Arial" w:hAnsi="Arial"/>
              </w:rPr>
            </w:pPr>
            <w:r>
              <w:rPr>
                <w:rFonts w:ascii="Arial" w:hAnsi="Arial"/>
              </w:rPr>
              <w:t>N/A</w:t>
            </w:r>
          </w:p>
        </w:tc>
      </w:tr>
      <w:tr w:rsidR="00C614AE" w14:paraId="09E3CFE3" w14:textId="77777777">
        <w:trPr>
          <w:jc w:val="center"/>
        </w:trPr>
        <w:tc>
          <w:tcPr>
            <w:tcW w:w="1853" w:type="dxa"/>
          </w:tcPr>
          <w:p w14:paraId="0398ADA2" w14:textId="77777777" w:rsidR="00C614AE" w:rsidRDefault="00C614AE" w:rsidP="00DE7509">
            <w:pPr>
              <w:pStyle w:val="TAL"/>
            </w:pPr>
            <w:r w:rsidRPr="00DE7509">
              <w:t>MSISDN</w:t>
            </w:r>
          </w:p>
        </w:tc>
        <w:tc>
          <w:tcPr>
            <w:tcW w:w="2200" w:type="dxa"/>
          </w:tcPr>
          <w:p w14:paraId="1349E4B7" w14:textId="77777777" w:rsidR="00C614AE" w:rsidRDefault="00C614AE" w:rsidP="00DE7509">
            <w:pPr>
              <w:pStyle w:val="TAC"/>
            </w:pPr>
            <w:r w:rsidRPr="00DE7509">
              <w:t>Not Present</w:t>
            </w:r>
          </w:p>
        </w:tc>
        <w:tc>
          <w:tcPr>
            <w:tcW w:w="1134" w:type="dxa"/>
          </w:tcPr>
          <w:p w14:paraId="14D7F130" w14:textId="77777777" w:rsidR="00C614AE" w:rsidRPr="00DE7509" w:rsidRDefault="00C614AE" w:rsidP="00DE7509">
            <w:pPr>
              <w:pStyle w:val="TAL"/>
            </w:pPr>
          </w:p>
        </w:tc>
        <w:tc>
          <w:tcPr>
            <w:tcW w:w="1985" w:type="dxa"/>
          </w:tcPr>
          <w:p w14:paraId="3B4C7476" w14:textId="77777777" w:rsidR="00C614AE" w:rsidRDefault="00C614AE" w:rsidP="00DE7509">
            <w:pPr>
              <w:pStyle w:val="TAC"/>
            </w:pPr>
            <w:r w:rsidRPr="00DE7509">
              <w:t>FCI Bit M Indicator</w:t>
            </w:r>
          </w:p>
        </w:tc>
        <w:tc>
          <w:tcPr>
            <w:tcW w:w="1216" w:type="dxa"/>
          </w:tcPr>
          <w:p w14:paraId="7F1CAB47" w14:textId="77777777" w:rsidR="00C614AE" w:rsidRDefault="00C614AE">
            <w:pPr>
              <w:jc w:val="center"/>
              <w:rPr>
                <w:rFonts w:ascii="Arial" w:hAnsi="Arial"/>
              </w:rPr>
            </w:pPr>
            <w:r>
              <w:rPr>
                <w:rFonts w:ascii="Arial" w:hAnsi="Arial"/>
              </w:rPr>
              <w:t>1</w:t>
            </w:r>
          </w:p>
        </w:tc>
      </w:tr>
      <w:tr w:rsidR="00C614AE" w14:paraId="2E52A09F" w14:textId="77777777">
        <w:trPr>
          <w:jc w:val="center"/>
        </w:trPr>
        <w:tc>
          <w:tcPr>
            <w:tcW w:w="1853" w:type="dxa"/>
          </w:tcPr>
          <w:p w14:paraId="03AAEC25" w14:textId="77777777" w:rsidR="00C614AE" w:rsidRDefault="00C614AE" w:rsidP="00DE7509">
            <w:pPr>
              <w:pStyle w:val="TAL"/>
            </w:pPr>
            <w:r w:rsidRPr="00DE7509">
              <w:t>MNP Indicator</w:t>
            </w:r>
          </w:p>
        </w:tc>
        <w:tc>
          <w:tcPr>
            <w:tcW w:w="2200" w:type="dxa"/>
          </w:tcPr>
          <w:p w14:paraId="4F31EF27" w14:textId="77777777" w:rsidR="00C614AE" w:rsidRDefault="00C614AE" w:rsidP="00DE7509">
            <w:pPr>
              <w:pStyle w:val="TAC"/>
            </w:pPr>
            <w:r w:rsidRPr="00DE7509">
              <w:t>Not Present</w:t>
            </w:r>
          </w:p>
        </w:tc>
        <w:tc>
          <w:tcPr>
            <w:tcW w:w="1134" w:type="dxa"/>
          </w:tcPr>
          <w:p w14:paraId="49B08F59" w14:textId="77777777" w:rsidR="00C614AE" w:rsidRPr="00DE7509" w:rsidRDefault="00C614AE" w:rsidP="00DE7509">
            <w:pPr>
              <w:pStyle w:val="TAC"/>
            </w:pPr>
          </w:p>
        </w:tc>
        <w:tc>
          <w:tcPr>
            <w:tcW w:w="1985" w:type="dxa"/>
          </w:tcPr>
          <w:p w14:paraId="15781D8E" w14:textId="77777777" w:rsidR="00C614AE" w:rsidRDefault="00C614AE">
            <w:pPr>
              <w:jc w:val="center"/>
              <w:rPr>
                <w:rFonts w:ascii="Arial" w:hAnsi="Arial"/>
              </w:rPr>
            </w:pPr>
          </w:p>
        </w:tc>
        <w:tc>
          <w:tcPr>
            <w:tcW w:w="1216" w:type="dxa"/>
          </w:tcPr>
          <w:p w14:paraId="3C128A5B" w14:textId="77777777" w:rsidR="00C614AE" w:rsidRDefault="00C614AE">
            <w:pPr>
              <w:jc w:val="center"/>
              <w:rPr>
                <w:rFonts w:ascii="Arial" w:hAnsi="Arial"/>
              </w:rPr>
            </w:pPr>
          </w:p>
        </w:tc>
      </w:tr>
    </w:tbl>
    <w:p w14:paraId="32E8CC41" w14:textId="77777777" w:rsidR="00C614AE" w:rsidRDefault="00C614AE"/>
    <w:p w14:paraId="27F0A0F2" w14:textId="77777777" w:rsidR="00C614AE" w:rsidRDefault="00C614AE">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1853"/>
        <w:gridCol w:w="2200"/>
        <w:gridCol w:w="1134"/>
        <w:gridCol w:w="1985"/>
        <w:gridCol w:w="1216"/>
      </w:tblGrid>
      <w:tr w:rsidR="00C614AE" w14:paraId="0E61686D" w14:textId="77777777">
        <w:trPr>
          <w:jc w:val="center"/>
        </w:trPr>
        <w:tc>
          <w:tcPr>
            <w:tcW w:w="1853" w:type="dxa"/>
          </w:tcPr>
          <w:p w14:paraId="555B3AC1" w14:textId="77777777" w:rsidR="00C614AE" w:rsidRDefault="00C614AE" w:rsidP="00DE7509">
            <w:pPr>
              <w:pStyle w:val="TAH"/>
            </w:pPr>
            <w:r w:rsidRPr="00DE7509">
              <w:t>MAP Parameters</w:t>
            </w:r>
          </w:p>
        </w:tc>
        <w:tc>
          <w:tcPr>
            <w:tcW w:w="2200" w:type="dxa"/>
          </w:tcPr>
          <w:p w14:paraId="27E9EBF6" w14:textId="77777777" w:rsidR="00C614AE" w:rsidRDefault="00C614AE" w:rsidP="00DE7509">
            <w:pPr>
              <w:pStyle w:val="TAH"/>
            </w:pPr>
            <w:r w:rsidRPr="00DE7509">
              <w:t>SRI Ack</w:t>
            </w:r>
          </w:p>
        </w:tc>
        <w:tc>
          <w:tcPr>
            <w:tcW w:w="1134" w:type="dxa"/>
          </w:tcPr>
          <w:p w14:paraId="540DFAC8" w14:textId="77777777" w:rsidR="00C614AE" w:rsidRPr="00DE7509" w:rsidRDefault="00C614AE" w:rsidP="00DE7509">
            <w:pPr>
              <w:pStyle w:val="TAH"/>
            </w:pPr>
          </w:p>
        </w:tc>
        <w:tc>
          <w:tcPr>
            <w:tcW w:w="1985" w:type="dxa"/>
          </w:tcPr>
          <w:p w14:paraId="375AB043" w14:textId="77777777" w:rsidR="00C614AE" w:rsidRDefault="00C614AE" w:rsidP="00DE7509">
            <w:pPr>
              <w:pStyle w:val="TAH"/>
            </w:pPr>
            <w:r w:rsidRPr="00DE7509">
              <w:t>ISUP Parameters</w:t>
            </w:r>
          </w:p>
        </w:tc>
        <w:tc>
          <w:tcPr>
            <w:tcW w:w="1216" w:type="dxa"/>
          </w:tcPr>
          <w:p w14:paraId="2D28B982" w14:textId="77777777" w:rsidR="00C614AE" w:rsidRDefault="00C614AE">
            <w:pPr>
              <w:jc w:val="center"/>
              <w:rPr>
                <w:rFonts w:ascii="Arial" w:hAnsi="Arial"/>
                <w:b/>
              </w:rPr>
            </w:pPr>
            <w:r>
              <w:rPr>
                <w:rFonts w:ascii="Arial" w:hAnsi="Arial"/>
                <w:b/>
              </w:rPr>
              <w:t>IAM</w:t>
            </w:r>
          </w:p>
        </w:tc>
      </w:tr>
      <w:tr w:rsidR="00C614AE" w14:paraId="3AF74E8E" w14:textId="77777777">
        <w:trPr>
          <w:jc w:val="center"/>
        </w:trPr>
        <w:tc>
          <w:tcPr>
            <w:tcW w:w="1853" w:type="dxa"/>
          </w:tcPr>
          <w:p w14:paraId="49EFD9EA" w14:textId="77777777" w:rsidR="00C614AE" w:rsidRDefault="00C614AE" w:rsidP="00DE7509">
            <w:pPr>
              <w:pStyle w:val="TAL"/>
            </w:pPr>
            <w:r w:rsidRPr="00DE7509">
              <w:t>IMSI</w:t>
            </w:r>
          </w:p>
        </w:tc>
        <w:tc>
          <w:tcPr>
            <w:tcW w:w="2200" w:type="dxa"/>
          </w:tcPr>
          <w:p w14:paraId="1187C851" w14:textId="77777777" w:rsidR="00C614AE" w:rsidRDefault="00C614AE" w:rsidP="00DE7509">
            <w:pPr>
              <w:pStyle w:val="TAC"/>
            </w:pPr>
            <w:r w:rsidRPr="00DE7509">
              <w:t>Default IMSI</w:t>
            </w:r>
          </w:p>
        </w:tc>
        <w:tc>
          <w:tcPr>
            <w:tcW w:w="1134" w:type="dxa"/>
          </w:tcPr>
          <w:p w14:paraId="211C8AE4" w14:textId="77777777" w:rsidR="00C614AE" w:rsidRPr="00DE7509" w:rsidRDefault="00C614AE" w:rsidP="00DE7509">
            <w:pPr>
              <w:pStyle w:val="TAC"/>
            </w:pPr>
          </w:p>
        </w:tc>
        <w:tc>
          <w:tcPr>
            <w:tcW w:w="1985" w:type="dxa"/>
          </w:tcPr>
          <w:p w14:paraId="5F0920E5" w14:textId="77777777" w:rsidR="00C614AE" w:rsidRDefault="00C614AE" w:rsidP="00DE7509">
            <w:pPr>
              <w:pStyle w:val="TAC"/>
            </w:pPr>
            <w:r w:rsidRPr="00DE7509">
              <w:t>CdPN</w:t>
            </w:r>
          </w:p>
        </w:tc>
        <w:tc>
          <w:tcPr>
            <w:tcW w:w="1216" w:type="dxa"/>
          </w:tcPr>
          <w:p w14:paraId="7C3FE9BF" w14:textId="77777777" w:rsidR="00C614AE" w:rsidRDefault="00C614AE">
            <w:pPr>
              <w:jc w:val="center"/>
              <w:rPr>
                <w:rFonts w:ascii="Arial" w:hAnsi="Arial"/>
              </w:rPr>
            </w:pPr>
            <w:r>
              <w:rPr>
                <w:rFonts w:ascii="Arial" w:hAnsi="Arial"/>
              </w:rPr>
              <w:t>Dialled DN</w:t>
            </w:r>
          </w:p>
        </w:tc>
      </w:tr>
      <w:tr w:rsidR="00C614AE" w14:paraId="3DEE3F89" w14:textId="77777777">
        <w:trPr>
          <w:jc w:val="center"/>
        </w:trPr>
        <w:tc>
          <w:tcPr>
            <w:tcW w:w="1853" w:type="dxa"/>
          </w:tcPr>
          <w:p w14:paraId="3C8D7554" w14:textId="77777777" w:rsidR="00C614AE" w:rsidRDefault="00C614AE" w:rsidP="00DE7509">
            <w:pPr>
              <w:pStyle w:val="TAL"/>
            </w:pPr>
            <w:r w:rsidRPr="00DE7509">
              <w:t>MSRN</w:t>
            </w:r>
          </w:p>
        </w:tc>
        <w:tc>
          <w:tcPr>
            <w:tcW w:w="2200" w:type="dxa"/>
          </w:tcPr>
          <w:p w14:paraId="19DAE5E5" w14:textId="77777777" w:rsidR="00C614AE" w:rsidRDefault="00C614AE" w:rsidP="00DE7509">
            <w:pPr>
              <w:pStyle w:val="TAC"/>
            </w:pPr>
            <w:r w:rsidRPr="00DE7509">
              <w:t>Dialled DN</w:t>
            </w:r>
          </w:p>
        </w:tc>
        <w:tc>
          <w:tcPr>
            <w:tcW w:w="1134" w:type="dxa"/>
          </w:tcPr>
          <w:p w14:paraId="7DB23584" w14:textId="77777777" w:rsidR="00C614AE" w:rsidRDefault="00C614AE" w:rsidP="00DE7509">
            <w:pPr>
              <w:pStyle w:val="TAC"/>
            </w:pPr>
            <w:r w:rsidRPr="00DE7509">
              <w:t>MAPS TO</w:t>
            </w:r>
          </w:p>
        </w:tc>
        <w:tc>
          <w:tcPr>
            <w:tcW w:w="1985" w:type="dxa"/>
          </w:tcPr>
          <w:p w14:paraId="38BBF30D" w14:textId="77777777" w:rsidR="00C614AE" w:rsidRDefault="00C614AE" w:rsidP="00DE7509">
            <w:pPr>
              <w:pStyle w:val="TAC"/>
            </w:pPr>
            <w:r w:rsidRPr="00DE7509">
              <w:t>GAP</w:t>
            </w:r>
          </w:p>
        </w:tc>
        <w:tc>
          <w:tcPr>
            <w:tcW w:w="1216" w:type="dxa"/>
          </w:tcPr>
          <w:p w14:paraId="1D681B5B" w14:textId="77777777" w:rsidR="00C614AE" w:rsidRDefault="00C614AE">
            <w:pPr>
              <w:jc w:val="center"/>
              <w:rPr>
                <w:rFonts w:ascii="Arial" w:hAnsi="Arial"/>
              </w:rPr>
            </w:pPr>
            <w:r>
              <w:rPr>
                <w:rFonts w:ascii="Arial" w:hAnsi="Arial"/>
              </w:rPr>
              <w:t>N/A</w:t>
            </w:r>
          </w:p>
        </w:tc>
      </w:tr>
      <w:tr w:rsidR="00C614AE" w14:paraId="262AC1FC" w14:textId="77777777">
        <w:trPr>
          <w:jc w:val="center"/>
        </w:trPr>
        <w:tc>
          <w:tcPr>
            <w:tcW w:w="1853" w:type="dxa"/>
          </w:tcPr>
          <w:p w14:paraId="78083D90" w14:textId="77777777" w:rsidR="00C614AE" w:rsidRDefault="00C614AE" w:rsidP="00DE7509">
            <w:pPr>
              <w:pStyle w:val="TAL"/>
            </w:pPr>
            <w:r w:rsidRPr="00DE7509">
              <w:t>MSISDN</w:t>
            </w:r>
          </w:p>
        </w:tc>
        <w:tc>
          <w:tcPr>
            <w:tcW w:w="2200" w:type="dxa"/>
          </w:tcPr>
          <w:p w14:paraId="6F2EB27F" w14:textId="77777777" w:rsidR="00C614AE" w:rsidRDefault="00C614AE" w:rsidP="00DE7509">
            <w:pPr>
              <w:pStyle w:val="TAC"/>
            </w:pPr>
            <w:r w:rsidRPr="00DE7509">
              <w:t>Not Present</w:t>
            </w:r>
          </w:p>
        </w:tc>
        <w:tc>
          <w:tcPr>
            <w:tcW w:w="1134" w:type="dxa"/>
          </w:tcPr>
          <w:p w14:paraId="6D82B5A2" w14:textId="77777777" w:rsidR="00C614AE" w:rsidRPr="00DE7509" w:rsidRDefault="00C614AE" w:rsidP="00DE7509">
            <w:pPr>
              <w:pStyle w:val="TAL"/>
            </w:pPr>
          </w:p>
        </w:tc>
        <w:tc>
          <w:tcPr>
            <w:tcW w:w="1985" w:type="dxa"/>
          </w:tcPr>
          <w:p w14:paraId="4A7EFFA9" w14:textId="77777777" w:rsidR="00C614AE" w:rsidRDefault="00C614AE" w:rsidP="00DE7509">
            <w:pPr>
              <w:pStyle w:val="TAC"/>
            </w:pPr>
            <w:r w:rsidRPr="00DE7509">
              <w:t>FCI Bit M Indicator</w:t>
            </w:r>
          </w:p>
        </w:tc>
        <w:tc>
          <w:tcPr>
            <w:tcW w:w="1216" w:type="dxa"/>
          </w:tcPr>
          <w:p w14:paraId="0522E152" w14:textId="77777777" w:rsidR="00C614AE" w:rsidRDefault="00C614AE">
            <w:pPr>
              <w:jc w:val="center"/>
              <w:rPr>
                <w:rFonts w:ascii="Arial" w:hAnsi="Arial"/>
              </w:rPr>
            </w:pPr>
            <w:r>
              <w:rPr>
                <w:rFonts w:ascii="Arial" w:hAnsi="Arial"/>
              </w:rPr>
              <w:t>1</w:t>
            </w:r>
          </w:p>
        </w:tc>
      </w:tr>
      <w:tr w:rsidR="00C614AE" w14:paraId="1803D742" w14:textId="77777777">
        <w:trPr>
          <w:jc w:val="center"/>
        </w:trPr>
        <w:tc>
          <w:tcPr>
            <w:tcW w:w="1853" w:type="dxa"/>
          </w:tcPr>
          <w:p w14:paraId="5160A70E" w14:textId="77777777" w:rsidR="00C614AE" w:rsidRDefault="00C614AE" w:rsidP="00DE7509">
            <w:pPr>
              <w:pStyle w:val="TAL"/>
            </w:pPr>
            <w:r w:rsidRPr="00DE7509">
              <w:t>MNP Indicator</w:t>
            </w:r>
          </w:p>
        </w:tc>
        <w:tc>
          <w:tcPr>
            <w:tcW w:w="2200" w:type="dxa"/>
          </w:tcPr>
          <w:p w14:paraId="03F59B02" w14:textId="77777777" w:rsidR="00C614AE" w:rsidRDefault="00C614AE" w:rsidP="00DE7509">
            <w:pPr>
              <w:pStyle w:val="TAC"/>
            </w:pPr>
            <w:r w:rsidRPr="00DE7509">
              <w:t>NotKnownToBePorted</w:t>
            </w:r>
          </w:p>
        </w:tc>
        <w:tc>
          <w:tcPr>
            <w:tcW w:w="1134" w:type="dxa"/>
          </w:tcPr>
          <w:p w14:paraId="004843D1" w14:textId="77777777" w:rsidR="00C614AE" w:rsidRPr="00DE7509" w:rsidRDefault="00C614AE" w:rsidP="00DE7509">
            <w:pPr>
              <w:pStyle w:val="TAC"/>
            </w:pPr>
          </w:p>
        </w:tc>
        <w:tc>
          <w:tcPr>
            <w:tcW w:w="1985" w:type="dxa"/>
          </w:tcPr>
          <w:p w14:paraId="6F5E6338" w14:textId="77777777" w:rsidR="00C614AE" w:rsidRDefault="00C614AE">
            <w:pPr>
              <w:jc w:val="center"/>
              <w:rPr>
                <w:rFonts w:ascii="Arial" w:hAnsi="Arial"/>
              </w:rPr>
            </w:pPr>
          </w:p>
        </w:tc>
        <w:tc>
          <w:tcPr>
            <w:tcW w:w="1216" w:type="dxa"/>
          </w:tcPr>
          <w:p w14:paraId="13114153" w14:textId="77777777" w:rsidR="00C614AE" w:rsidRDefault="00C614AE">
            <w:pPr>
              <w:jc w:val="center"/>
              <w:rPr>
                <w:rFonts w:ascii="Arial" w:hAnsi="Arial"/>
              </w:rPr>
            </w:pPr>
          </w:p>
        </w:tc>
      </w:tr>
    </w:tbl>
    <w:p w14:paraId="6665CB1A" w14:textId="77777777" w:rsidR="00C614AE" w:rsidRDefault="00C614AE"/>
    <w:p w14:paraId="6A2D9343" w14:textId="77777777" w:rsidR="00C614AE" w:rsidRDefault="00C614AE">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1853"/>
        <w:gridCol w:w="2200"/>
        <w:gridCol w:w="1134"/>
        <w:gridCol w:w="1985"/>
        <w:gridCol w:w="1216"/>
      </w:tblGrid>
      <w:tr w:rsidR="00C614AE" w14:paraId="6ACB28D3" w14:textId="77777777">
        <w:trPr>
          <w:jc w:val="center"/>
        </w:trPr>
        <w:tc>
          <w:tcPr>
            <w:tcW w:w="1853" w:type="dxa"/>
          </w:tcPr>
          <w:p w14:paraId="717763FA" w14:textId="77777777" w:rsidR="00C614AE" w:rsidRDefault="00C614AE" w:rsidP="00DE7509">
            <w:pPr>
              <w:pStyle w:val="TAH"/>
            </w:pPr>
            <w:r w:rsidRPr="00DE7509">
              <w:t>MAP Parameters</w:t>
            </w:r>
          </w:p>
        </w:tc>
        <w:tc>
          <w:tcPr>
            <w:tcW w:w="2200" w:type="dxa"/>
          </w:tcPr>
          <w:p w14:paraId="0C436A94" w14:textId="77777777" w:rsidR="00C614AE" w:rsidRDefault="00C614AE" w:rsidP="00DE7509">
            <w:pPr>
              <w:pStyle w:val="TAH"/>
            </w:pPr>
            <w:r w:rsidRPr="00DE7509">
              <w:t>SRI Ack</w:t>
            </w:r>
          </w:p>
        </w:tc>
        <w:tc>
          <w:tcPr>
            <w:tcW w:w="1134" w:type="dxa"/>
          </w:tcPr>
          <w:p w14:paraId="115C73E1" w14:textId="77777777" w:rsidR="00C614AE" w:rsidRPr="00DE7509" w:rsidRDefault="00C614AE" w:rsidP="00DE7509">
            <w:pPr>
              <w:pStyle w:val="TAH"/>
            </w:pPr>
          </w:p>
        </w:tc>
        <w:tc>
          <w:tcPr>
            <w:tcW w:w="1985" w:type="dxa"/>
          </w:tcPr>
          <w:p w14:paraId="22D6367D" w14:textId="77777777" w:rsidR="00C614AE" w:rsidRDefault="00C614AE" w:rsidP="00DE7509">
            <w:pPr>
              <w:pStyle w:val="TAH"/>
            </w:pPr>
            <w:r w:rsidRPr="00DE7509">
              <w:t>ISUP Parameters</w:t>
            </w:r>
          </w:p>
        </w:tc>
        <w:tc>
          <w:tcPr>
            <w:tcW w:w="1216" w:type="dxa"/>
          </w:tcPr>
          <w:p w14:paraId="0EF51249" w14:textId="77777777" w:rsidR="00C614AE" w:rsidRDefault="00C614AE">
            <w:pPr>
              <w:jc w:val="center"/>
              <w:rPr>
                <w:rFonts w:ascii="Arial" w:hAnsi="Arial"/>
                <w:b/>
              </w:rPr>
            </w:pPr>
            <w:r>
              <w:rPr>
                <w:rFonts w:ascii="Arial" w:hAnsi="Arial"/>
                <w:b/>
              </w:rPr>
              <w:t>IAM</w:t>
            </w:r>
          </w:p>
        </w:tc>
      </w:tr>
      <w:tr w:rsidR="00C614AE" w14:paraId="228DC2DD" w14:textId="77777777">
        <w:trPr>
          <w:jc w:val="center"/>
        </w:trPr>
        <w:tc>
          <w:tcPr>
            <w:tcW w:w="1853" w:type="dxa"/>
          </w:tcPr>
          <w:p w14:paraId="0EEA0A3C" w14:textId="77777777" w:rsidR="00C614AE" w:rsidRDefault="00C614AE" w:rsidP="00DE7509">
            <w:pPr>
              <w:pStyle w:val="TAL"/>
            </w:pPr>
            <w:r w:rsidRPr="00DE7509">
              <w:t>IMSI</w:t>
            </w:r>
          </w:p>
        </w:tc>
        <w:tc>
          <w:tcPr>
            <w:tcW w:w="2200" w:type="dxa"/>
          </w:tcPr>
          <w:p w14:paraId="439762B5" w14:textId="77777777" w:rsidR="00C614AE" w:rsidRDefault="00C614AE" w:rsidP="00DE7509">
            <w:pPr>
              <w:pStyle w:val="TAC"/>
            </w:pPr>
            <w:r w:rsidRPr="00DE7509">
              <w:t>Default IMSI</w:t>
            </w:r>
          </w:p>
        </w:tc>
        <w:tc>
          <w:tcPr>
            <w:tcW w:w="1134" w:type="dxa"/>
          </w:tcPr>
          <w:p w14:paraId="21B29B76" w14:textId="77777777" w:rsidR="00C614AE" w:rsidRPr="00DE7509" w:rsidRDefault="00C614AE" w:rsidP="00DE7509">
            <w:pPr>
              <w:pStyle w:val="TAC"/>
            </w:pPr>
          </w:p>
        </w:tc>
        <w:tc>
          <w:tcPr>
            <w:tcW w:w="1985" w:type="dxa"/>
          </w:tcPr>
          <w:p w14:paraId="5C02D24F" w14:textId="77777777" w:rsidR="00C614AE" w:rsidRDefault="00C614AE" w:rsidP="00DE7509">
            <w:pPr>
              <w:pStyle w:val="TAC"/>
            </w:pPr>
            <w:r w:rsidRPr="00DE7509">
              <w:t>CdPN</w:t>
            </w:r>
          </w:p>
        </w:tc>
        <w:tc>
          <w:tcPr>
            <w:tcW w:w="1216" w:type="dxa"/>
          </w:tcPr>
          <w:p w14:paraId="734B15BC" w14:textId="77777777" w:rsidR="00C614AE" w:rsidRDefault="00C614AE">
            <w:pPr>
              <w:jc w:val="center"/>
              <w:rPr>
                <w:rFonts w:ascii="Arial" w:hAnsi="Arial"/>
              </w:rPr>
            </w:pPr>
            <w:r>
              <w:rPr>
                <w:rFonts w:ascii="Arial" w:hAnsi="Arial"/>
              </w:rPr>
              <w:t>RN</w:t>
            </w:r>
          </w:p>
        </w:tc>
      </w:tr>
      <w:tr w:rsidR="00C614AE" w14:paraId="0907C6B9" w14:textId="77777777">
        <w:trPr>
          <w:jc w:val="center"/>
        </w:trPr>
        <w:tc>
          <w:tcPr>
            <w:tcW w:w="1853" w:type="dxa"/>
          </w:tcPr>
          <w:p w14:paraId="33794B9D" w14:textId="77777777" w:rsidR="00C614AE" w:rsidRDefault="00C614AE" w:rsidP="00DE7509">
            <w:pPr>
              <w:pStyle w:val="TAL"/>
            </w:pPr>
            <w:r w:rsidRPr="00DE7509">
              <w:t>MSRN</w:t>
            </w:r>
          </w:p>
        </w:tc>
        <w:tc>
          <w:tcPr>
            <w:tcW w:w="2200" w:type="dxa"/>
          </w:tcPr>
          <w:p w14:paraId="4F5689C5" w14:textId="77777777" w:rsidR="00C614AE" w:rsidRDefault="00C614AE" w:rsidP="00DE7509">
            <w:pPr>
              <w:pStyle w:val="TAC"/>
            </w:pPr>
            <w:r w:rsidRPr="00DE7509">
              <w:t>RN</w:t>
            </w:r>
          </w:p>
        </w:tc>
        <w:tc>
          <w:tcPr>
            <w:tcW w:w="1134" w:type="dxa"/>
          </w:tcPr>
          <w:p w14:paraId="45F02C33" w14:textId="77777777" w:rsidR="00C614AE" w:rsidRDefault="00C614AE" w:rsidP="00DE7509">
            <w:pPr>
              <w:pStyle w:val="TAC"/>
            </w:pPr>
            <w:r w:rsidRPr="00DE7509">
              <w:t>MAPS TO</w:t>
            </w:r>
          </w:p>
        </w:tc>
        <w:tc>
          <w:tcPr>
            <w:tcW w:w="1985" w:type="dxa"/>
          </w:tcPr>
          <w:p w14:paraId="29DC6E01" w14:textId="77777777" w:rsidR="00C614AE" w:rsidRDefault="00C614AE" w:rsidP="00DE7509">
            <w:pPr>
              <w:pStyle w:val="TAC"/>
            </w:pPr>
            <w:r w:rsidRPr="00DE7509">
              <w:t>GAP</w:t>
            </w:r>
          </w:p>
        </w:tc>
        <w:tc>
          <w:tcPr>
            <w:tcW w:w="1216" w:type="dxa"/>
          </w:tcPr>
          <w:p w14:paraId="0874EF2A" w14:textId="77777777" w:rsidR="00C614AE" w:rsidRDefault="00C614AE">
            <w:pPr>
              <w:jc w:val="center"/>
              <w:rPr>
                <w:rFonts w:ascii="Arial" w:hAnsi="Arial"/>
              </w:rPr>
            </w:pPr>
            <w:r>
              <w:rPr>
                <w:rFonts w:ascii="Arial" w:hAnsi="Arial"/>
              </w:rPr>
              <w:t>Dialled DN</w:t>
            </w:r>
          </w:p>
        </w:tc>
      </w:tr>
      <w:tr w:rsidR="00C614AE" w14:paraId="01C0ECE7" w14:textId="77777777">
        <w:trPr>
          <w:jc w:val="center"/>
        </w:trPr>
        <w:tc>
          <w:tcPr>
            <w:tcW w:w="1853" w:type="dxa"/>
          </w:tcPr>
          <w:p w14:paraId="0A5F5DFC" w14:textId="77777777" w:rsidR="00C614AE" w:rsidRDefault="00C614AE" w:rsidP="00DE7509">
            <w:pPr>
              <w:pStyle w:val="TAL"/>
            </w:pPr>
            <w:r w:rsidRPr="00DE7509">
              <w:t>MSISDN</w:t>
            </w:r>
          </w:p>
        </w:tc>
        <w:tc>
          <w:tcPr>
            <w:tcW w:w="2200" w:type="dxa"/>
          </w:tcPr>
          <w:p w14:paraId="07A5378F" w14:textId="77777777" w:rsidR="00C614AE" w:rsidRDefault="00C614AE" w:rsidP="00DE7509">
            <w:pPr>
              <w:pStyle w:val="TAC"/>
            </w:pPr>
            <w:r w:rsidRPr="00DE7509">
              <w:t>Dialled DN</w:t>
            </w:r>
          </w:p>
        </w:tc>
        <w:tc>
          <w:tcPr>
            <w:tcW w:w="1134" w:type="dxa"/>
          </w:tcPr>
          <w:p w14:paraId="68512677" w14:textId="77777777" w:rsidR="00C614AE" w:rsidRPr="00DE7509" w:rsidRDefault="00C614AE" w:rsidP="00DE7509">
            <w:pPr>
              <w:pStyle w:val="TAL"/>
            </w:pPr>
          </w:p>
        </w:tc>
        <w:tc>
          <w:tcPr>
            <w:tcW w:w="1985" w:type="dxa"/>
          </w:tcPr>
          <w:p w14:paraId="0C3D81F1" w14:textId="77777777" w:rsidR="00C614AE" w:rsidRDefault="00C614AE" w:rsidP="00DE7509">
            <w:pPr>
              <w:pStyle w:val="TAC"/>
            </w:pPr>
            <w:r w:rsidRPr="00DE7509">
              <w:t>FCI Bit M Indicator</w:t>
            </w:r>
          </w:p>
        </w:tc>
        <w:tc>
          <w:tcPr>
            <w:tcW w:w="1216" w:type="dxa"/>
          </w:tcPr>
          <w:p w14:paraId="2EAEC4CE" w14:textId="77777777" w:rsidR="00C614AE" w:rsidRDefault="00C614AE">
            <w:pPr>
              <w:jc w:val="center"/>
              <w:rPr>
                <w:rFonts w:ascii="Arial" w:hAnsi="Arial"/>
              </w:rPr>
            </w:pPr>
            <w:r>
              <w:rPr>
                <w:rFonts w:ascii="Arial" w:hAnsi="Arial"/>
              </w:rPr>
              <w:t>1</w:t>
            </w:r>
          </w:p>
        </w:tc>
      </w:tr>
      <w:tr w:rsidR="00C614AE" w14:paraId="4F9A23DA" w14:textId="77777777">
        <w:trPr>
          <w:jc w:val="center"/>
        </w:trPr>
        <w:tc>
          <w:tcPr>
            <w:tcW w:w="1853" w:type="dxa"/>
          </w:tcPr>
          <w:p w14:paraId="614D1A21" w14:textId="77777777" w:rsidR="00C614AE" w:rsidRDefault="00C614AE" w:rsidP="00DE7509">
            <w:pPr>
              <w:pStyle w:val="TAL"/>
            </w:pPr>
            <w:r w:rsidRPr="00DE7509">
              <w:t>MNP Indicator</w:t>
            </w:r>
          </w:p>
        </w:tc>
        <w:tc>
          <w:tcPr>
            <w:tcW w:w="2200" w:type="dxa"/>
          </w:tcPr>
          <w:p w14:paraId="65F05761" w14:textId="77777777" w:rsidR="00C614AE" w:rsidRDefault="00C614AE" w:rsidP="00DE7509">
            <w:pPr>
              <w:pStyle w:val="TAC"/>
            </w:pPr>
            <w:r w:rsidRPr="00DE7509">
              <w:t>OwnNumber</w:t>
            </w:r>
            <w:r w:rsidRPr="00DE7509">
              <w:br/>
              <w:t>PortedOut</w:t>
            </w:r>
          </w:p>
        </w:tc>
        <w:tc>
          <w:tcPr>
            <w:tcW w:w="1134" w:type="dxa"/>
          </w:tcPr>
          <w:p w14:paraId="50550A97" w14:textId="77777777" w:rsidR="00C614AE" w:rsidRPr="00DE7509" w:rsidRDefault="00C614AE" w:rsidP="00DE7509">
            <w:pPr>
              <w:pStyle w:val="TAC"/>
            </w:pPr>
          </w:p>
        </w:tc>
        <w:tc>
          <w:tcPr>
            <w:tcW w:w="1985" w:type="dxa"/>
          </w:tcPr>
          <w:p w14:paraId="69842156" w14:textId="77777777" w:rsidR="00C614AE" w:rsidRDefault="00C614AE">
            <w:pPr>
              <w:jc w:val="center"/>
              <w:rPr>
                <w:rFonts w:ascii="Arial" w:hAnsi="Arial"/>
              </w:rPr>
            </w:pPr>
          </w:p>
        </w:tc>
        <w:tc>
          <w:tcPr>
            <w:tcW w:w="1216" w:type="dxa"/>
          </w:tcPr>
          <w:p w14:paraId="0CFFE252" w14:textId="77777777" w:rsidR="00C614AE" w:rsidRDefault="00C614AE">
            <w:pPr>
              <w:jc w:val="center"/>
              <w:rPr>
                <w:rFonts w:ascii="Arial" w:hAnsi="Arial"/>
              </w:rPr>
            </w:pPr>
          </w:p>
        </w:tc>
      </w:tr>
    </w:tbl>
    <w:p w14:paraId="675E47A5" w14:textId="77777777" w:rsidR="00C614AE" w:rsidRDefault="00C614AE"/>
    <w:p w14:paraId="26EF82E6" w14:textId="77777777" w:rsidR="00C614AE" w:rsidRDefault="00C614AE">
      <w:pPr>
        <w:pStyle w:val="TH"/>
      </w:pP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1853"/>
        <w:gridCol w:w="2200"/>
        <w:gridCol w:w="1134"/>
        <w:gridCol w:w="1985"/>
        <w:gridCol w:w="1216"/>
      </w:tblGrid>
      <w:tr w:rsidR="00C614AE" w14:paraId="512F9439" w14:textId="77777777">
        <w:trPr>
          <w:jc w:val="center"/>
        </w:trPr>
        <w:tc>
          <w:tcPr>
            <w:tcW w:w="1853" w:type="dxa"/>
          </w:tcPr>
          <w:p w14:paraId="4D7D71FE" w14:textId="77777777" w:rsidR="00C614AE" w:rsidRDefault="00C614AE" w:rsidP="00DE7509">
            <w:pPr>
              <w:pStyle w:val="TAH"/>
            </w:pPr>
            <w:r w:rsidRPr="00DE7509">
              <w:t>MAP Parameters</w:t>
            </w:r>
          </w:p>
        </w:tc>
        <w:tc>
          <w:tcPr>
            <w:tcW w:w="2200" w:type="dxa"/>
          </w:tcPr>
          <w:p w14:paraId="608AFF34" w14:textId="77777777" w:rsidR="00C614AE" w:rsidRDefault="00C614AE" w:rsidP="00DE7509">
            <w:pPr>
              <w:pStyle w:val="TAH"/>
            </w:pPr>
            <w:r w:rsidRPr="00DE7509">
              <w:t>SRI Ack</w:t>
            </w:r>
          </w:p>
        </w:tc>
        <w:tc>
          <w:tcPr>
            <w:tcW w:w="1134" w:type="dxa"/>
          </w:tcPr>
          <w:p w14:paraId="4F6D573D" w14:textId="77777777" w:rsidR="00C614AE" w:rsidRPr="00DE7509" w:rsidRDefault="00C614AE" w:rsidP="00DE7509">
            <w:pPr>
              <w:pStyle w:val="TAH"/>
            </w:pPr>
          </w:p>
        </w:tc>
        <w:tc>
          <w:tcPr>
            <w:tcW w:w="1985" w:type="dxa"/>
          </w:tcPr>
          <w:p w14:paraId="30B8A7D6" w14:textId="77777777" w:rsidR="00C614AE" w:rsidRDefault="00C614AE" w:rsidP="00DE7509">
            <w:pPr>
              <w:pStyle w:val="TAH"/>
            </w:pPr>
            <w:r w:rsidRPr="00DE7509">
              <w:t>ISUP Parameters</w:t>
            </w:r>
          </w:p>
        </w:tc>
        <w:tc>
          <w:tcPr>
            <w:tcW w:w="1216" w:type="dxa"/>
          </w:tcPr>
          <w:p w14:paraId="370B8D11" w14:textId="77777777" w:rsidR="00C614AE" w:rsidRDefault="00C614AE">
            <w:pPr>
              <w:jc w:val="center"/>
              <w:rPr>
                <w:rFonts w:ascii="Arial" w:hAnsi="Arial"/>
                <w:b/>
              </w:rPr>
            </w:pPr>
            <w:r>
              <w:rPr>
                <w:rFonts w:ascii="Arial" w:hAnsi="Arial"/>
                <w:b/>
              </w:rPr>
              <w:t>IAM</w:t>
            </w:r>
          </w:p>
        </w:tc>
      </w:tr>
      <w:tr w:rsidR="00C614AE" w14:paraId="5C14B965" w14:textId="77777777">
        <w:trPr>
          <w:jc w:val="center"/>
        </w:trPr>
        <w:tc>
          <w:tcPr>
            <w:tcW w:w="1853" w:type="dxa"/>
          </w:tcPr>
          <w:p w14:paraId="295640C0" w14:textId="77777777" w:rsidR="00C614AE" w:rsidRDefault="00C614AE" w:rsidP="00DE7509">
            <w:pPr>
              <w:pStyle w:val="TAL"/>
            </w:pPr>
            <w:r w:rsidRPr="00DE7509">
              <w:t>IMSI</w:t>
            </w:r>
          </w:p>
        </w:tc>
        <w:tc>
          <w:tcPr>
            <w:tcW w:w="2200" w:type="dxa"/>
          </w:tcPr>
          <w:p w14:paraId="6CFECAC2" w14:textId="77777777" w:rsidR="00C614AE" w:rsidRDefault="00C614AE" w:rsidP="00DE7509">
            <w:pPr>
              <w:pStyle w:val="TAC"/>
            </w:pPr>
            <w:r w:rsidRPr="00DE7509">
              <w:t>Default IMSI</w:t>
            </w:r>
          </w:p>
        </w:tc>
        <w:tc>
          <w:tcPr>
            <w:tcW w:w="1134" w:type="dxa"/>
          </w:tcPr>
          <w:p w14:paraId="05B5597C" w14:textId="77777777" w:rsidR="00C614AE" w:rsidRPr="00DE7509" w:rsidRDefault="00C614AE" w:rsidP="00DE7509">
            <w:pPr>
              <w:pStyle w:val="TAC"/>
            </w:pPr>
          </w:p>
        </w:tc>
        <w:tc>
          <w:tcPr>
            <w:tcW w:w="1985" w:type="dxa"/>
          </w:tcPr>
          <w:p w14:paraId="193697D5" w14:textId="77777777" w:rsidR="00C614AE" w:rsidRDefault="00C614AE" w:rsidP="00DE7509">
            <w:pPr>
              <w:pStyle w:val="TAC"/>
            </w:pPr>
            <w:r w:rsidRPr="00DE7509">
              <w:t>CdPN</w:t>
            </w:r>
          </w:p>
        </w:tc>
        <w:tc>
          <w:tcPr>
            <w:tcW w:w="1216" w:type="dxa"/>
          </w:tcPr>
          <w:p w14:paraId="5E6B792E" w14:textId="77777777" w:rsidR="00C614AE" w:rsidRDefault="00C614AE">
            <w:pPr>
              <w:jc w:val="center"/>
              <w:rPr>
                <w:rFonts w:ascii="Arial" w:hAnsi="Arial"/>
              </w:rPr>
            </w:pPr>
            <w:r>
              <w:rPr>
                <w:rFonts w:ascii="Arial" w:hAnsi="Arial"/>
              </w:rPr>
              <w:t>RN</w:t>
            </w:r>
          </w:p>
        </w:tc>
      </w:tr>
      <w:tr w:rsidR="00C614AE" w14:paraId="204EAD11" w14:textId="77777777">
        <w:trPr>
          <w:jc w:val="center"/>
        </w:trPr>
        <w:tc>
          <w:tcPr>
            <w:tcW w:w="1853" w:type="dxa"/>
          </w:tcPr>
          <w:p w14:paraId="22192FCF" w14:textId="77777777" w:rsidR="00C614AE" w:rsidRDefault="00C614AE" w:rsidP="00DE7509">
            <w:pPr>
              <w:pStyle w:val="TAL"/>
            </w:pPr>
            <w:r w:rsidRPr="00DE7509">
              <w:t>MSRN</w:t>
            </w:r>
          </w:p>
        </w:tc>
        <w:tc>
          <w:tcPr>
            <w:tcW w:w="2200" w:type="dxa"/>
          </w:tcPr>
          <w:p w14:paraId="3B4BE30E" w14:textId="77777777" w:rsidR="00C614AE" w:rsidRDefault="00C614AE" w:rsidP="00DE7509">
            <w:pPr>
              <w:pStyle w:val="TAC"/>
            </w:pPr>
            <w:r w:rsidRPr="00DE7509">
              <w:t>RN</w:t>
            </w:r>
          </w:p>
        </w:tc>
        <w:tc>
          <w:tcPr>
            <w:tcW w:w="1134" w:type="dxa"/>
          </w:tcPr>
          <w:p w14:paraId="6952552B" w14:textId="77777777" w:rsidR="00C614AE" w:rsidRDefault="00C614AE" w:rsidP="00DE7509">
            <w:pPr>
              <w:pStyle w:val="TAC"/>
            </w:pPr>
            <w:r w:rsidRPr="00DE7509">
              <w:t>MAPS TO</w:t>
            </w:r>
          </w:p>
        </w:tc>
        <w:tc>
          <w:tcPr>
            <w:tcW w:w="1985" w:type="dxa"/>
          </w:tcPr>
          <w:p w14:paraId="169A3E98" w14:textId="77777777" w:rsidR="00C614AE" w:rsidRDefault="00C614AE" w:rsidP="00DE7509">
            <w:pPr>
              <w:pStyle w:val="TAC"/>
            </w:pPr>
            <w:r w:rsidRPr="00DE7509">
              <w:t>GAP</w:t>
            </w:r>
          </w:p>
        </w:tc>
        <w:tc>
          <w:tcPr>
            <w:tcW w:w="1216" w:type="dxa"/>
          </w:tcPr>
          <w:p w14:paraId="36601D3E" w14:textId="77777777" w:rsidR="00C614AE" w:rsidRDefault="00C614AE">
            <w:pPr>
              <w:jc w:val="center"/>
              <w:rPr>
                <w:rFonts w:ascii="Arial" w:hAnsi="Arial"/>
              </w:rPr>
            </w:pPr>
            <w:r>
              <w:rPr>
                <w:rFonts w:ascii="Arial" w:hAnsi="Arial"/>
              </w:rPr>
              <w:t>Dialled DN</w:t>
            </w:r>
          </w:p>
        </w:tc>
      </w:tr>
      <w:tr w:rsidR="00C614AE" w14:paraId="015B85B7" w14:textId="77777777">
        <w:trPr>
          <w:jc w:val="center"/>
        </w:trPr>
        <w:tc>
          <w:tcPr>
            <w:tcW w:w="1853" w:type="dxa"/>
          </w:tcPr>
          <w:p w14:paraId="05521AFA" w14:textId="77777777" w:rsidR="00C614AE" w:rsidRDefault="00C614AE" w:rsidP="00DE7509">
            <w:pPr>
              <w:pStyle w:val="TAL"/>
            </w:pPr>
            <w:r w:rsidRPr="00DE7509">
              <w:t>MSISDN</w:t>
            </w:r>
          </w:p>
        </w:tc>
        <w:tc>
          <w:tcPr>
            <w:tcW w:w="2200" w:type="dxa"/>
          </w:tcPr>
          <w:p w14:paraId="39E1AC55" w14:textId="77777777" w:rsidR="00C614AE" w:rsidRDefault="00C614AE" w:rsidP="00DE7509">
            <w:pPr>
              <w:pStyle w:val="TAC"/>
            </w:pPr>
            <w:r w:rsidRPr="00DE7509">
              <w:t>Dialled DN</w:t>
            </w:r>
          </w:p>
        </w:tc>
        <w:tc>
          <w:tcPr>
            <w:tcW w:w="1134" w:type="dxa"/>
          </w:tcPr>
          <w:p w14:paraId="219D059C" w14:textId="77777777" w:rsidR="00C614AE" w:rsidRPr="00DE7509" w:rsidRDefault="00C614AE" w:rsidP="00DE7509">
            <w:pPr>
              <w:pStyle w:val="TAL"/>
            </w:pPr>
          </w:p>
        </w:tc>
        <w:tc>
          <w:tcPr>
            <w:tcW w:w="1985" w:type="dxa"/>
          </w:tcPr>
          <w:p w14:paraId="1FECE526" w14:textId="77777777" w:rsidR="00C614AE" w:rsidRDefault="00C614AE" w:rsidP="00DE7509">
            <w:pPr>
              <w:pStyle w:val="TAC"/>
            </w:pPr>
            <w:r w:rsidRPr="00DE7509">
              <w:t>FCI Bit M Indicator</w:t>
            </w:r>
          </w:p>
        </w:tc>
        <w:tc>
          <w:tcPr>
            <w:tcW w:w="1216" w:type="dxa"/>
          </w:tcPr>
          <w:p w14:paraId="5E1FB47A" w14:textId="77777777" w:rsidR="00C614AE" w:rsidRDefault="00C614AE">
            <w:pPr>
              <w:jc w:val="center"/>
              <w:rPr>
                <w:rFonts w:ascii="Arial" w:hAnsi="Arial"/>
              </w:rPr>
            </w:pPr>
            <w:r>
              <w:rPr>
                <w:rFonts w:ascii="Arial" w:hAnsi="Arial"/>
              </w:rPr>
              <w:t>1</w:t>
            </w:r>
          </w:p>
        </w:tc>
      </w:tr>
      <w:tr w:rsidR="00C614AE" w14:paraId="2AB3D381" w14:textId="77777777">
        <w:trPr>
          <w:jc w:val="center"/>
        </w:trPr>
        <w:tc>
          <w:tcPr>
            <w:tcW w:w="1853" w:type="dxa"/>
          </w:tcPr>
          <w:p w14:paraId="2F256558" w14:textId="77777777" w:rsidR="00C614AE" w:rsidRDefault="00C614AE" w:rsidP="00DE7509">
            <w:pPr>
              <w:pStyle w:val="TAL"/>
            </w:pPr>
            <w:r w:rsidRPr="00DE7509">
              <w:t>MNP Indicator</w:t>
            </w:r>
          </w:p>
        </w:tc>
        <w:tc>
          <w:tcPr>
            <w:tcW w:w="2200" w:type="dxa"/>
          </w:tcPr>
          <w:p w14:paraId="48ADACB9" w14:textId="77777777" w:rsidR="00C614AE" w:rsidRDefault="00C614AE" w:rsidP="00DE7509">
            <w:pPr>
              <w:pStyle w:val="TAC"/>
            </w:pPr>
            <w:r w:rsidRPr="00DE7509">
              <w:t>Foreign Number PortedToForeign</w:t>
            </w:r>
            <w:r w:rsidRPr="00DE7509">
              <w:br/>
              <w:t>Network</w:t>
            </w:r>
          </w:p>
        </w:tc>
        <w:tc>
          <w:tcPr>
            <w:tcW w:w="1134" w:type="dxa"/>
          </w:tcPr>
          <w:p w14:paraId="49C80CAF" w14:textId="77777777" w:rsidR="00C614AE" w:rsidRPr="00DE7509" w:rsidRDefault="00C614AE" w:rsidP="00DE7509">
            <w:pPr>
              <w:pStyle w:val="TAC"/>
            </w:pPr>
          </w:p>
        </w:tc>
        <w:tc>
          <w:tcPr>
            <w:tcW w:w="1985" w:type="dxa"/>
          </w:tcPr>
          <w:p w14:paraId="1A9B8512" w14:textId="77777777" w:rsidR="00C614AE" w:rsidRDefault="00C614AE">
            <w:pPr>
              <w:jc w:val="center"/>
              <w:rPr>
                <w:rFonts w:ascii="Arial" w:hAnsi="Arial"/>
              </w:rPr>
            </w:pPr>
          </w:p>
        </w:tc>
        <w:tc>
          <w:tcPr>
            <w:tcW w:w="1216" w:type="dxa"/>
          </w:tcPr>
          <w:p w14:paraId="5B4CC1CE" w14:textId="77777777" w:rsidR="00C614AE" w:rsidRDefault="00C614AE">
            <w:pPr>
              <w:jc w:val="center"/>
              <w:rPr>
                <w:rFonts w:ascii="Arial" w:hAnsi="Arial"/>
              </w:rPr>
            </w:pPr>
          </w:p>
        </w:tc>
      </w:tr>
    </w:tbl>
    <w:p w14:paraId="4FC5C345" w14:textId="77777777" w:rsidR="00C614AE" w:rsidRDefault="00C614AE"/>
    <w:p w14:paraId="70E10BE0" w14:textId="77777777" w:rsidR="00C614AE" w:rsidRDefault="00C614AE">
      <w:r>
        <w:t>In all cases, the method to transport the routing number in the IAM depends on the interfaces agreed by the operators in the portability domain.</w:t>
      </w:r>
    </w:p>
    <w:p w14:paraId="04917A1A" w14:textId="77777777" w:rsidR="00C614AE" w:rsidRDefault="00C614AE" w:rsidP="00DE7509">
      <w:pPr>
        <w:pStyle w:val="Heading9"/>
      </w:pPr>
      <w:bookmarkStart w:id="260" w:name="_Toc95827454"/>
      <w:r>
        <w:t>Annex D:</w:t>
      </w:r>
      <w:r>
        <w:br/>
        <w:t>Void</w:t>
      </w:r>
      <w:bookmarkEnd w:id="260"/>
    </w:p>
    <w:p w14:paraId="5C05F64F" w14:textId="77777777" w:rsidR="00C614AE" w:rsidRDefault="00C614AE" w:rsidP="00DE7509">
      <w:pPr>
        <w:pStyle w:val="Heading8"/>
      </w:pPr>
      <w:bookmarkStart w:id="261" w:name="historyclause"/>
      <w:r>
        <w:br w:type="page"/>
      </w:r>
      <w:bookmarkStart w:id="262" w:name="_Toc95827455"/>
      <w:r>
        <w:lastRenderedPageBreak/>
        <w:t>Annex E (informative):</w:t>
      </w:r>
      <w:r>
        <w:br/>
        <w:t>Change history</w:t>
      </w:r>
      <w:bookmarkEnd w:id="262"/>
    </w:p>
    <w:bookmarkEnd w:id="261"/>
    <w:p w14:paraId="22F11986" w14:textId="77777777" w:rsidR="001E2DD9" w:rsidRPr="00235394" w:rsidRDefault="001E2DD9" w:rsidP="001E2DD9">
      <w:pPr>
        <w:pStyle w:val="TH"/>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E2DD9" w:rsidRPr="00235394" w14:paraId="69A9767C" w14:textId="77777777" w:rsidTr="00DE7509">
        <w:trPr>
          <w:cantSplit/>
        </w:trPr>
        <w:tc>
          <w:tcPr>
            <w:tcW w:w="9639" w:type="dxa"/>
            <w:gridSpan w:val="8"/>
            <w:shd w:val="solid" w:color="FFFFFF" w:fill="auto"/>
          </w:tcPr>
          <w:p w14:paraId="166CDEBB" w14:textId="77777777" w:rsidR="001E2DD9" w:rsidRPr="00235394" w:rsidRDefault="001E2DD9" w:rsidP="002B0FC8">
            <w:pPr>
              <w:pStyle w:val="TAL"/>
              <w:jc w:val="center"/>
              <w:rPr>
                <w:b/>
                <w:sz w:val="16"/>
              </w:rPr>
            </w:pPr>
            <w:r w:rsidRPr="00235394">
              <w:rPr>
                <w:b/>
              </w:rPr>
              <w:t>Change history</w:t>
            </w:r>
          </w:p>
        </w:tc>
      </w:tr>
      <w:tr w:rsidR="001E2DD9" w:rsidRPr="00235394" w14:paraId="0ACBA586" w14:textId="77777777" w:rsidTr="00DE7509">
        <w:tc>
          <w:tcPr>
            <w:tcW w:w="800" w:type="dxa"/>
            <w:shd w:val="pct10" w:color="auto" w:fill="FFFFFF"/>
          </w:tcPr>
          <w:p w14:paraId="253368FC" w14:textId="77777777" w:rsidR="001E2DD9" w:rsidRPr="00235394" w:rsidRDefault="001E2DD9" w:rsidP="002B0FC8">
            <w:pPr>
              <w:pStyle w:val="TAL"/>
              <w:rPr>
                <w:b/>
                <w:sz w:val="16"/>
              </w:rPr>
            </w:pPr>
            <w:r w:rsidRPr="00235394">
              <w:rPr>
                <w:b/>
                <w:sz w:val="16"/>
              </w:rPr>
              <w:t>Date</w:t>
            </w:r>
          </w:p>
        </w:tc>
        <w:tc>
          <w:tcPr>
            <w:tcW w:w="800" w:type="dxa"/>
            <w:shd w:val="pct10" w:color="auto" w:fill="FFFFFF"/>
          </w:tcPr>
          <w:p w14:paraId="404F61A4" w14:textId="77777777" w:rsidR="001E2DD9" w:rsidRPr="00235394" w:rsidRDefault="001E2DD9" w:rsidP="002B0FC8">
            <w:pPr>
              <w:pStyle w:val="TAL"/>
              <w:rPr>
                <w:b/>
                <w:sz w:val="16"/>
              </w:rPr>
            </w:pPr>
            <w:r>
              <w:rPr>
                <w:b/>
                <w:sz w:val="16"/>
              </w:rPr>
              <w:t>Meeting</w:t>
            </w:r>
          </w:p>
        </w:tc>
        <w:tc>
          <w:tcPr>
            <w:tcW w:w="1094" w:type="dxa"/>
            <w:shd w:val="pct10" w:color="auto" w:fill="FFFFFF"/>
          </w:tcPr>
          <w:p w14:paraId="40619F1A" w14:textId="77777777" w:rsidR="001E2DD9" w:rsidRPr="00235394" w:rsidRDefault="001E2DD9" w:rsidP="002B0FC8">
            <w:pPr>
              <w:pStyle w:val="TAL"/>
              <w:rPr>
                <w:b/>
                <w:sz w:val="16"/>
              </w:rPr>
            </w:pPr>
            <w:r w:rsidRPr="00235394">
              <w:rPr>
                <w:b/>
                <w:sz w:val="16"/>
              </w:rPr>
              <w:t>TDoc</w:t>
            </w:r>
          </w:p>
        </w:tc>
        <w:tc>
          <w:tcPr>
            <w:tcW w:w="425" w:type="dxa"/>
            <w:shd w:val="pct10" w:color="auto" w:fill="FFFFFF"/>
          </w:tcPr>
          <w:p w14:paraId="7C219011" w14:textId="77777777" w:rsidR="001E2DD9" w:rsidRPr="00235394" w:rsidRDefault="001E2DD9" w:rsidP="002B0FC8">
            <w:pPr>
              <w:pStyle w:val="TAL"/>
              <w:rPr>
                <w:b/>
                <w:sz w:val="16"/>
              </w:rPr>
            </w:pPr>
            <w:r w:rsidRPr="00235394">
              <w:rPr>
                <w:b/>
                <w:sz w:val="16"/>
              </w:rPr>
              <w:t>CR</w:t>
            </w:r>
          </w:p>
        </w:tc>
        <w:tc>
          <w:tcPr>
            <w:tcW w:w="425" w:type="dxa"/>
            <w:shd w:val="pct10" w:color="auto" w:fill="FFFFFF"/>
          </w:tcPr>
          <w:p w14:paraId="2EA0E466" w14:textId="77777777" w:rsidR="001E2DD9" w:rsidRPr="00235394" w:rsidRDefault="001E2DD9" w:rsidP="002B0FC8">
            <w:pPr>
              <w:pStyle w:val="TAL"/>
              <w:rPr>
                <w:b/>
                <w:sz w:val="16"/>
              </w:rPr>
            </w:pPr>
            <w:r w:rsidRPr="00235394">
              <w:rPr>
                <w:b/>
                <w:sz w:val="16"/>
              </w:rPr>
              <w:t>Rev</w:t>
            </w:r>
          </w:p>
        </w:tc>
        <w:tc>
          <w:tcPr>
            <w:tcW w:w="425" w:type="dxa"/>
            <w:shd w:val="pct10" w:color="auto" w:fill="FFFFFF"/>
          </w:tcPr>
          <w:p w14:paraId="6D66D938" w14:textId="77777777" w:rsidR="001E2DD9" w:rsidRPr="00235394" w:rsidRDefault="001E2DD9" w:rsidP="002B0FC8">
            <w:pPr>
              <w:pStyle w:val="TAL"/>
              <w:rPr>
                <w:b/>
                <w:sz w:val="16"/>
              </w:rPr>
            </w:pPr>
            <w:r>
              <w:rPr>
                <w:b/>
                <w:sz w:val="16"/>
              </w:rPr>
              <w:t>Cat</w:t>
            </w:r>
          </w:p>
        </w:tc>
        <w:tc>
          <w:tcPr>
            <w:tcW w:w="4962" w:type="dxa"/>
            <w:shd w:val="pct10" w:color="auto" w:fill="FFFFFF"/>
          </w:tcPr>
          <w:p w14:paraId="1DA83414" w14:textId="77777777" w:rsidR="001E2DD9" w:rsidRPr="00235394" w:rsidRDefault="001E2DD9" w:rsidP="002B0FC8">
            <w:pPr>
              <w:pStyle w:val="TAL"/>
              <w:rPr>
                <w:b/>
                <w:sz w:val="16"/>
              </w:rPr>
            </w:pPr>
            <w:r w:rsidRPr="00235394">
              <w:rPr>
                <w:b/>
                <w:sz w:val="16"/>
              </w:rPr>
              <w:t>Subject/Comment</w:t>
            </w:r>
          </w:p>
        </w:tc>
        <w:tc>
          <w:tcPr>
            <w:tcW w:w="708" w:type="dxa"/>
            <w:shd w:val="pct10" w:color="auto" w:fill="FFFFFF"/>
          </w:tcPr>
          <w:p w14:paraId="58E2AB1F" w14:textId="77777777" w:rsidR="001E2DD9" w:rsidRPr="00235394" w:rsidRDefault="001E2DD9" w:rsidP="002B0FC8">
            <w:pPr>
              <w:pStyle w:val="TAL"/>
              <w:rPr>
                <w:b/>
                <w:sz w:val="16"/>
              </w:rPr>
            </w:pPr>
            <w:r w:rsidRPr="00235394">
              <w:rPr>
                <w:b/>
                <w:sz w:val="16"/>
              </w:rPr>
              <w:t>New</w:t>
            </w:r>
            <w:r>
              <w:rPr>
                <w:b/>
                <w:sz w:val="16"/>
              </w:rPr>
              <w:t xml:space="preserve"> version</w:t>
            </w:r>
          </w:p>
        </w:tc>
      </w:tr>
      <w:tr w:rsidR="001E2DD9" w:rsidRPr="006B0D02" w14:paraId="49D68CF5" w14:textId="77777777" w:rsidTr="00DE7509">
        <w:tc>
          <w:tcPr>
            <w:tcW w:w="800" w:type="dxa"/>
            <w:shd w:val="solid" w:color="FFFFFF" w:fill="auto"/>
          </w:tcPr>
          <w:p w14:paraId="4199B050" w14:textId="72D47C3F" w:rsidR="001E2DD9" w:rsidRPr="006B0D02" w:rsidRDefault="001E2DD9" w:rsidP="001E2DD9">
            <w:pPr>
              <w:pStyle w:val="TAC"/>
              <w:rPr>
                <w:sz w:val="16"/>
                <w:szCs w:val="16"/>
              </w:rPr>
            </w:pPr>
            <w:r>
              <w:rPr>
                <w:sz w:val="16"/>
              </w:rPr>
              <w:t>#03</w:t>
            </w:r>
          </w:p>
        </w:tc>
        <w:tc>
          <w:tcPr>
            <w:tcW w:w="800" w:type="dxa"/>
            <w:shd w:val="solid" w:color="FFFFFF" w:fill="auto"/>
          </w:tcPr>
          <w:p w14:paraId="400DD477" w14:textId="77777777" w:rsidR="001E2DD9" w:rsidRPr="006B0D02" w:rsidRDefault="001E2DD9" w:rsidP="001E2DD9">
            <w:pPr>
              <w:pStyle w:val="TAC"/>
              <w:rPr>
                <w:sz w:val="16"/>
                <w:szCs w:val="16"/>
              </w:rPr>
            </w:pPr>
          </w:p>
        </w:tc>
        <w:tc>
          <w:tcPr>
            <w:tcW w:w="1094" w:type="dxa"/>
            <w:shd w:val="solid" w:color="FFFFFF" w:fill="auto"/>
          </w:tcPr>
          <w:p w14:paraId="6D9CA62E" w14:textId="77777777" w:rsidR="001E2DD9" w:rsidRPr="006B0D02" w:rsidRDefault="001E2DD9" w:rsidP="001E2DD9">
            <w:pPr>
              <w:pStyle w:val="TAC"/>
              <w:rPr>
                <w:sz w:val="16"/>
                <w:szCs w:val="16"/>
              </w:rPr>
            </w:pPr>
          </w:p>
        </w:tc>
        <w:tc>
          <w:tcPr>
            <w:tcW w:w="425" w:type="dxa"/>
            <w:shd w:val="solid" w:color="FFFFFF" w:fill="auto"/>
          </w:tcPr>
          <w:p w14:paraId="2DA02175" w14:textId="77777777" w:rsidR="001E2DD9" w:rsidRPr="006B0D02" w:rsidRDefault="001E2DD9" w:rsidP="001E2DD9">
            <w:pPr>
              <w:pStyle w:val="TAL"/>
              <w:rPr>
                <w:sz w:val="16"/>
                <w:szCs w:val="16"/>
              </w:rPr>
            </w:pPr>
          </w:p>
        </w:tc>
        <w:tc>
          <w:tcPr>
            <w:tcW w:w="425" w:type="dxa"/>
            <w:shd w:val="solid" w:color="FFFFFF" w:fill="auto"/>
          </w:tcPr>
          <w:p w14:paraId="73304AF6" w14:textId="77777777" w:rsidR="001E2DD9" w:rsidRPr="006B0D02" w:rsidRDefault="001E2DD9" w:rsidP="001E2DD9">
            <w:pPr>
              <w:pStyle w:val="TAR"/>
              <w:rPr>
                <w:sz w:val="16"/>
                <w:szCs w:val="16"/>
              </w:rPr>
            </w:pPr>
          </w:p>
        </w:tc>
        <w:tc>
          <w:tcPr>
            <w:tcW w:w="425" w:type="dxa"/>
            <w:shd w:val="solid" w:color="FFFFFF" w:fill="auto"/>
          </w:tcPr>
          <w:p w14:paraId="1EB8A7D2" w14:textId="77777777" w:rsidR="001E2DD9" w:rsidRPr="006B0D02" w:rsidRDefault="001E2DD9" w:rsidP="001E2DD9">
            <w:pPr>
              <w:pStyle w:val="TAC"/>
              <w:rPr>
                <w:sz w:val="16"/>
                <w:szCs w:val="16"/>
              </w:rPr>
            </w:pPr>
          </w:p>
        </w:tc>
        <w:tc>
          <w:tcPr>
            <w:tcW w:w="4962" w:type="dxa"/>
            <w:shd w:val="solid" w:color="FFFFFF" w:fill="auto"/>
          </w:tcPr>
          <w:p w14:paraId="2D0ADEDC" w14:textId="6C05752E" w:rsidR="001E2DD9" w:rsidRPr="006B0D02" w:rsidRDefault="001E2DD9" w:rsidP="001E2DD9">
            <w:pPr>
              <w:pStyle w:val="TAL"/>
              <w:rPr>
                <w:sz w:val="16"/>
                <w:szCs w:val="16"/>
              </w:rPr>
            </w:pPr>
            <w:r>
              <w:rPr>
                <w:sz w:val="16"/>
              </w:rPr>
              <w:t>Transferred to 3GPP CN2</w:t>
            </w:r>
          </w:p>
        </w:tc>
        <w:tc>
          <w:tcPr>
            <w:tcW w:w="708" w:type="dxa"/>
            <w:shd w:val="solid" w:color="FFFFFF" w:fill="auto"/>
          </w:tcPr>
          <w:p w14:paraId="151460E9" w14:textId="69227415" w:rsidR="001E2DD9" w:rsidRPr="007D6048" w:rsidRDefault="001E2DD9" w:rsidP="001E2DD9">
            <w:pPr>
              <w:pStyle w:val="TAC"/>
              <w:rPr>
                <w:sz w:val="16"/>
                <w:szCs w:val="16"/>
              </w:rPr>
            </w:pPr>
          </w:p>
        </w:tc>
      </w:tr>
      <w:tr w:rsidR="001E2DD9" w:rsidRPr="006B0D02" w14:paraId="04666830" w14:textId="77777777" w:rsidTr="00DE7509">
        <w:tc>
          <w:tcPr>
            <w:tcW w:w="800" w:type="dxa"/>
            <w:shd w:val="solid" w:color="FFFFFF" w:fill="auto"/>
          </w:tcPr>
          <w:p w14:paraId="5A843F7C" w14:textId="67B7B24E" w:rsidR="001E2DD9" w:rsidRDefault="001E2DD9" w:rsidP="001E2DD9">
            <w:pPr>
              <w:pStyle w:val="TAC"/>
              <w:rPr>
                <w:sz w:val="16"/>
              </w:rPr>
            </w:pPr>
            <w:r>
              <w:rPr>
                <w:sz w:val="16"/>
              </w:rPr>
              <w:t>Aug 1999</w:t>
            </w:r>
          </w:p>
        </w:tc>
        <w:tc>
          <w:tcPr>
            <w:tcW w:w="800" w:type="dxa"/>
            <w:shd w:val="solid" w:color="FFFFFF" w:fill="auto"/>
          </w:tcPr>
          <w:p w14:paraId="1E845B7B" w14:textId="77777777" w:rsidR="001E2DD9" w:rsidRPr="006B0D02" w:rsidRDefault="001E2DD9" w:rsidP="001E2DD9">
            <w:pPr>
              <w:pStyle w:val="TAC"/>
              <w:rPr>
                <w:sz w:val="16"/>
                <w:szCs w:val="16"/>
              </w:rPr>
            </w:pPr>
          </w:p>
        </w:tc>
        <w:tc>
          <w:tcPr>
            <w:tcW w:w="1094" w:type="dxa"/>
            <w:shd w:val="solid" w:color="FFFFFF" w:fill="auto"/>
          </w:tcPr>
          <w:p w14:paraId="56B63295" w14:textId="77777777" w:rsidR="001E2DD9" w:rsidRPr="006B0D02" w:rsidRDefault="001E2DD9" w:rsidP="001E2DD9">
            <w:pPr>
              <w:pStyle w:val="TAC"/>
              <w:rPr>
                <w:sz w:val="16"/>
                <w:szCs w:val="16"/>
              </w:rPr>
            </w:pPr>
          </w:p>
        </w:tc>
        <w:tc>
          <w:tcPr>
            <w:tcW w:w="425" w:type="dxa"/>
            <w:shd w:val="solid" w:color="FFFFFF" w:fill="auto"/>
          </w:tcPr>
          <w:p w14:paraId="26BF611C" w14:textId="77777777" w:rsidR="001E2DD9" w:rsidRPr="006B0D02" w:rsidRDefault="001E2DD9" w:rsidP="001E2DD9">
            <w:pPr>
              <w:pStyle w:val="TAL"/>
              <w:rPr>
                <w:sz w:val="16"/>
                <w:szCs w:val="16"/>
              </w:rPr>
            </w:pPr>
          </w:p>
        </w:tc>
        <w:tc>
          <w:tcPr>
            <w:tcW w:w="425" w:type="dxa"/>
            <w:shd w:val="solid" w:color="FFFFFF" w:fill="auto"/>
          </w:tcPr>
          <w:p w14:paraId="16FD46FE" w14:textId="77777777" w:rsidR="001E2DD9" w:rsidRPr="006B0D02" w:rsidRDefault="001E2DD9" w:rsidP="001E2DD9">
            <w:pPr>
              <w:pStyle w:val="TAR"/>
              <w:rPr>
                <w:sz w:val="16"/>
                <w:szCs w:val="16"/>
              </w:rPr>
            </w:pPr>
          </w:p>
        </w:tc>
        <w:tc>
          <w:tcPr>
            <w:tcW w:w="425" w:type="dxa"/>
            <w:shd w:val="solid" w:color="FFFFFF" w:fill="auto"/>
          </w:tcPr>
          <w:p w14:paraId="0D992D42" w14:textId="77777777" w:rsidR="001E2DD9" w:rsidRPr="006B0D02" w:rsidRDefault="001E2DD9" w:rsidP="001E2DD9">
            <w:pPr>
              <w:pStyle w:val="TAC"/>
              <w:rPr>
                <w:sz w:val="16"/>
                <w:szCs w:val="16"/>
              </w:rPr>
            </w:pPr>
          </w:p>
        </w:tc>
        <w:tc>
          <w:tcPr>
            <w:tcW w:w="4962" w:type="dxa"/>
            <w:shd w:val="solid" w:color="FFFFFF" w:fill="auto"/>
          </w:tcPr>
          <w:p w14:paraId="4869EC2E" w14:textId="77777777" w:rsidR="001E2DD9" w:rsidRPr="006B0D02" w:rsidRDefault="001E2DD9" w:rsidP="001E2DD9">
            <w:pPr>
              <w:pStyle w:val="TAL"/>
              <w:rPr>
                <w:sz w:val="16"/>
                <w:szCs w:val="16"/>
              </w:rPr>
            </w:pPr>
          </w:p>
        </w:tc>
        <w:tc>
          <w:tcPr>
            <w:tcW w:w="708" w:type="dxa"/>
            <w:shd w:val="solid" w:color="FFFFFF" w:fill="auto"/>
          </w:tcPr>
          <w:p w14:paraId="22968B30" w14:textId="59B58A87" w:rsidR="001E2DD9" w:rsidRPr="007D6048" w:rsidRDefault="001E2DD9" w:rsidP="001E2DD9">
            <w:pPr>
              <w:pStyle w:val="TAC"/>
              <w:rPr>
                <w:sz w:val="16"/>
                <w:szCs w:val="16"/>
              </w:rPr>
            </w:pPr>
            <w:r>
              <w:rPr>
                <w:sz w:val="16"/>
              </w:rPr>
              <w:t>3.0.0</w:t>
            </w:r>
          </w:p>
        </w:tc>
      </w:tr>
      <w:tr w:rsidR="001E2DD9" w:rsidRPr="006B0D02" w14:paraId="43525344" w14:textId="77777777" w:rsidTr="00DE7509">
        <w:tc>
          <w:tcPr>
            <w:tcW w:w="800" w:type="dxa"/>
            <w:shd w:val="solid" w:color="FFFFFF" w:fill="auto"/>
          </w:tcPr>
          <w:p w14:paraId="2ED8352A" w14:textId="485141CD" w:rsidR="001E2DD9" w:rsidRDefault="001E2DD9" w:rsidP="001E2DD9">
            <w:pPr>
              <w:pStyle w:val="TAC"/>
              <w:rPr>
                <w:sz w:val="16"/>
              </w:rPr>
            </w:pPr>
            <w:r>
              <w:rPr>
                <w:sz w:val="16"/>
              </w:rPr>
              <w:t>#05</w:t>
            </w:r>
            <w:r>
              <w:rPr>
                <w:sz w:val="16"/>
              </w:rPr>
              <w:br/>
              <w:t>Oct 1999</w:t>
            </w:r>
          </w:p>
        </w:tc>
        <w:tc>
          <w:tcPr>
            <w:tcW w:w="800" w:type="dxa"/>
            <w:shd w:val="solid" w:color="FFFFFF" w:fill="auto"/>
          </w:tcPr>
          <w:p w14:paraId="377C5D68" w14:textId="77777777" w:rsidR="001E2DD9" w:rsidRPr="006B0D02" w:rsidRDefault="001E2DD9" w:rsidP="001E2DD9">
            <w:pPr>
              <w:pStyle w:val="TAC"/>
              <w:rPr>
                <w:sz w:val="16"/>
                <w:szCs w:val="16"/>
              </w:rPr>
            </w:pPr>
          </w:p>
        </w:tc>
        <w:tc>
          <w:tcPr>
            <w:tcW w:w="1094" w:type="dxa"/>
            <w:shd w:val="solid" w:color="FFFFFF" w:fill="auto"/>
          </w:tcPr>
          <w:p w14:paraId="39182DC2" w14:textId="77777777" w:rsidR="001E2DD9" w:rsidRPr="006B0D02" w:rsidRDefault="001E2DD9" w:rsidP="001E2DD9">
            <w:pPr>
              <w:pStyle w:val="TAC"/>
              <w:rPr>
                <w:sz w:val="16"/>
                <w:szCs w:val="16"/>
              </w:rPr>
            </w:pPr>
          </w:p>
        </w:tc>
        <w:tc>
          <w:tcPr>
            <w:tcW w:w="425" w:type="dxa"/>
            <w:shd w:val="solid" w:color="FFFFFF" w:fill="auto"/>
          </w:tcPr>
          <w:p w14:paraId="6FA0302F" w14:textId="6D4B9724" w:rsidR="001E2DD9" w:rsidRPr="006B0D02" w:rsidRDefault="001E2DD9" w:rsidP="001E2DD9">
            <w:pPr>
              <w:pStyle w:val="TAL"/>
              <w:rPr>
                <w:sz w:val="16"/>
                <w:szCs w:val="16"/>
              </w:rPr>
            </w:pPr>
            <w:r>
              <w:rPr>
                <w:sz w:val="16"/>
              </w:rPr>
              <w:t>001</w:t>
            </w:r>
          </w:p>
        </w:tc>
        <w:tc>
          <w:tcPr>
            <w:tcW w:w="425" w:type="dxa"/>
            <w:shd w:val="solid" w:color="FFFFFF" w:fill="auto"/>
          </w:tcPr>
          <w:p w14:paraId="6F656A91" w14:textId="77777777" w:rsidR="001E2DD9" w:rsidRPr="006B0D02" w:rsidRDefault="001E2DD9" w:rsidP="001E2DD9">
            <w:pPr>
              <w:pStyle w:val="TAR"/>
              <w:rPr>
                <w:sz w:val="16"/>
                <w:szCs w:val="16"/>
              </w:rPr>
            </w:pPr>
          </w:p>
        </w:tc>
        <w:tc>
          <w:tcPr>
            <w:tcW w:w="425" w:type="dxa"/>
            <w:shd w:val="solid" w:color="FFFFFF" w:fill="auto"/>
          </w:tcPr>
          <w:p w14:paraId="20B6214F" w14:textId="77777777" w:rsidR="001E2DD9" w:rsidRPr="006B0D02" w:rsidRDefault="001E2DD9" w:rsidP="001E2DD9">
            <w:pPr>
              <w:pStyle w:val="TAC"/>
              <w:rPr>
                <w:sz w:val="16"/>
                <w:szCs w:val="16"/>
              </w:rPr>
            </w:pPr>
          </w:p>
        </w:tc>
        <w:tc>
          <w:tcPr>
            <w:tcW w:w="4962" w:type="dxa"/>
            <w:shd w:val="solid" w:color="FFFFFF" w:fill="auto"/>
          </w:tcPr>
          <w:p w14:paraId="06288515" w14:textId="286D49E4" w:rsidR="001E2DD9" w:rsidRPr="006B0D02" w:rsidRDefault="001E2DD9" w:rsidP="001E2DD9">
            <w:pPr>
              <w:pStyle w:val="TAL"/>
              <w:rPr>
                <w:sz w:val="16"/>
                <w:szCs w:val="16"/>
              </w:rPr>
            </w:pPr>
            <w:r>
              <w:rPr>
                <w:sz w:val="16"/>
              </w:rPr>
              <w:t xml:space="preserve">Harmonisation of terminology </w:t>
            </w:r>
            <w:r>
              <w:rPr>
                <w:b/>
                <w:sz w:val="16"/>
              </w:rPr>
              <w:t xml:space="preserve">interrogating </w:t>
            </w:r>
          </w:p>
        </w:tc>
        <w:tc>
          <w:tcPr>
            <w:tcW w:w="708" w:type="dxa"/>
            <w:shd w:val="solid" w:color="FFFFFF" w:fill="auto"/>
          </w:tcPr>
          <w:p w14:paraId="5B861EA4" w14:textId="4F1A054B" w:rsidR="001E2DD9" w:rsidRPr="007D6048" w:rsidRDefault="001E2DD9" w:rsidP="001E2DD9">
            <w:pPr>
              <w:pStyle w:val="TAC"/>
              <w:rPr>
                <w:sz w:val="16"/>
                <w:szCs w:val="16"/>
              </w:rPr>
            </w:pPr>
            <w:r>
              <w:rPr>
                <w:sz w:val="16"/>
              </w:rPr>
              <w:t>3.1.0</w:t>
            </w:r>
          </w:p>
        </w:tc>
      </w:tr>
      <w:tr w:rsidR="001E2DD9" w:rsidRPr="006B0D02" w14:paraId="43366D98" w14:textId="77777777" w:rsidTr="00DE7509">
        <w:tc>
          <w:tcPr>
            <w:tcW w:w="800" w:type="dxa"/>
            <w:shd w:val="solid" w:color="FFFFFF" w:fill="auto"/>
          </w:tcPr>
          <w:p w14:paraId="4E2D3139" w14:textId="1A172BF9" w:rsidR="001E2DD9" w:rsidRDefault="001E2DD9" w:rsidP="001E2DD9">
            <w:pPr>
              <w:pStyle w:val="TAC"/>
              <w:rPr>
                <w:sz w:val="16"/>
              </w:rPr>
            </w:pPr>
            <w:r>
              <w:rPr>
                <w:sz w:val="16"/>
              </w:rPr>
              <w:t>#05</w:t>
            </w:r>
            <w:r>
              <w:rPr>
                <w:sz w:val="16"/>
              </w:rPr>
              <w:br/>
              <w:t>Oct 1999</w:t>
            </w:r>
          </w:p>
        </w:tc>
        <w:tc>
          <w:tcPr>
            <w:tcW w:w="800" w:type="dxa"/>
            <w:shd w:val="solid" w:color="FFFFFF" w:fill="auto"/>
          </w:tcPr>
          <w:p w14:paraId="36C63166" w14:textId="77777777" w:rsidR="001E2DD9" w:rsidRPr="006B0D02" w:rsidRDefault="001E2DD9" w:rsidP="001E2DD9">
            <w:pPr>
              <w:pStyle w:val="TAC"/>
              <w:rPr>
                <w:sz w:val="16"/>
                <w:szCs w:val="16"/>
              </w:rPr>
            </w:pPr>
          </w:p>
        </w:tc>
        <w:tc>
          <w:tcPr>
            <w:tcW w:w="1094" w:type="dxa"/>
            <w:shd w:val="solid" w:color="FFFFFF" w:fill="auto"/>
          </w:tcPr>
          <w:p w14:paraId="6C61D9CA" w14:textId="77777777" w:rsidR="001E2DD9" w:rsidRPr="006B0D02" w:rsidRDefault="001E2DD9" w:rsidP="001E2DD9">
            <w:pPr>
              <w:pStyle w:val="TAC"/>
              <w:rPr>
                <w:sz w:val="16"/>
                <w:szCs w:val="16"/>
              </w:rPr>
            </w:pPr>
          </w:p>
        </w:tc>
        <w:tc>
          <w:tcPr>
            <w:tcW w:w="425" w:type="dxa"/>
            <w:shd w:val="solid" w:color="FFFFFF" w:fill="auto"/>
          </w:tcPr>
          <w:p w14:paraId="00ECFC05" w14:textId="07F22F80" w:rsidR="001E2DD9" w:rsidRPr="006B0D02" w:rsidRDefault="001E2DD9" w:rsidP="001E2DD9">
            <w:pPr>
              <w:pStyle w:val="TAL"/>
              <w:rPr>
                <w:sz w:val="16"/>
                <w:szCs w:val="16"/>
              </w:rPr>
            </w:pPr>
            <w:r>
              <w:rPr>
                <w:sz w:val="16"/>
              </w:rPr>
              <w:t>002</w:t>
            </w:r>
          </w:p>
        </w:tc>
        <w:tc>
          <w:tcPr>
            <w:tcW w:w="425" w:type="dxa"/>
            <w:shd w:val="solid" w:color="FFFFFF" w:fill="auto"/>
          </w:tcPr>
          <w:p w14:paraId="1E8CF302" w14:textId="77777777" w:rsidR="001E2DD9" w:rsidRPr="006B0D02" w:rsidRDefault="001E2DD9" w:rsidP="001E2DD9">
            <w:pPr>
              <w:pStyle w:val="TAR"/>
              <w:rPr>
                <w:sz w:val="16"/>
                <w:szCs w:val="16"/>
              </w:rPr>
            </w:pPr>
          </w:p>
        </w:tc>
        <w:tc>
          <w:tcPr>
            <w:tcW w:w="425" w:type="dxa"/>
            <w:shd w:val="solid" w:color="FFFFFF" w:fill="auto"/>
          </w:tcPr>
          <w:p w14:paraId="20534721" w14:textId="77777777" w:rsidR="001E2DD9" w:rsidRPr="006B0D02" w:rsidRDefault="001E2DD9" w:rsidP="001E2DD9">
            <w:pPr>
              <w:pStyle w:val="TAC"/>
              <w:rPr>
                <w:sz w:val="16"/>
                <w:szCs w:val="16"/>
              </w:rPr>
            </w:pPr>
          </w:p>
        </w:tc>
        <w:tc>
          <w:tcPr>
            <w:tcW w:w="4962" w:type="dxa"/>
            <w:shd w:val="solid" w:color="FFFFFF" w:fill="auto"/>
          </w:tcPr>
          <w:p w14:paraId="35DC9332" w14:textId="03B88420" w:rsidR="001E2DD9" w:rsidRPr="006B0D02" w:rsidRDefault="001E2DD9" w:rsidP="001E2DD9">
            <w:pPr>
              <w:pStyle w:val="TAL"/>
              <w:rPr>
                <w:sz w:val="16"/>
                <w:szCs w:val="16"/>
              </w:rPr>
            </w:pPr>
            <w:r>
              <w:rPr>
                <w:sz w:val="16"/>
              </w:rPr>
              <w:t>Proposed changes to B.4.2 Delivery of SMS to a Non-ported Number - Direct Routeing – MNP-SRF acts as Higher-level Relay</w:t>
            </w:r>
          </w:p>
        </w:tc>
        <w:tc>
          <w:tcPr>
            <w:tcW w:w="708" w:type="dxa"/>
            <w:shd w:val="solid" w:color="FFFFFF" w:fill="auto"/>
          </w:tcPr>
          <w:p w14:paraId="6A07AAF5" w14:textId="1472ED7C" w:rsidR="001E2DD9" w:rsidRPr="007D6048" w:rsidRDefault="001E2DD9" w:rsidP="001E2DD9">
            <w:pPr>
              <w:pStyle w:val="TAC"/>
              <w:rPr>
                <w:sz w:val="16"/>
                <w:szCs w:val="16"/>
              </w:rPr>
            </w:pPr>
            <w:r>
              <w:rPr>
                <w:sz w:val="16"/>
              </w:rPr>
              <w:t>3.1.0</w:t>
            </w:r>
          </w:p>
        </w:tc>
      </w:tr>
      <w:tr w:rsidR="001E2DD9" w:rsidRPr="006B0D02" w14:paraId="0AB06F5B" w14:textId="77777777" w:rsidTr="00DE7509">
        <w:tc>
          <w:tcPr>
            <w:tcW w:w="800" w:type="dxa"/>
            <w:shd w:val="solid" w:color="FFFFFF" w:fill="auto"/>
          </w:tcPr>
          <w:p w14:paraId="41696CB3" w14:textId="2DACB79F" w:rsidR="001E2DD9" w:rsidRDefault="001E2DD9" w:rsidP="001E2DD9">
            <w:pPr>
              <w:pStyle w:val="TAC"/>
              <w:rPr>
                <w:sz w:val="16"/>
              </w:rPr>
            </w:pPr>
            <w:r>
              <w:rPr>
                <w:sz w:val="16"/>
              </w:rPr>
              <w:t>#05</w:t>
            </w:r>
            <w:r>
              <w:rPr>
                <w:sz w:val="16"/>
              </w:rPr>
              <w:br/>
              <w:t>Oct 1999</w:t>
            </w:r>
          </w:p>
        </w:tc>
        <w:tc>
          <w:tcPr>
            <w:tcW w:w="800" w:type="dxa"/>
            <w:shd w:val="solid" w:color="FFFFFF" w:fill="auto"/>
          </w:tcPr>
          <w:p w14:paraId="047BDAB5" w14:textId="77777777" w:rsidR="001E2DD9" w:rsidRPr="006B0D02" w:rsidRDefault="001E2DD9" w:rsidP="001E2DD9">
            <w:pPr>
              <w:pStyle w:val="TAC"/>
              <w:rPr>
                <w:sz w:val="16"/>
                <w:szCs w:val="16"/>
              </w:rPr>
            </w:pPr>
          </w:p>
        </w:tc>
        <w:tc>
          <w:tcPr>
            <w:tcW w:w="1094" w:type="dxa"/>
            <w:shd w:val="solid" w:color="FFFFFF" w:fill="auto"/>
          </w:tcPr>
          <w:p w14:paraId="1E8216C4" w14:textId="77777777" w:rsidR="001E2DD9" w:rsidRPr="006B0D02" w:rsidRDefault="001E2DD9" w:rsidP="001E2DD9">
            <w:pPr>
              <w:pStyle w:val="TAC"/>
              <w:rPr>
                <w:sz w:val="16"/>
                <w:szCs w:val="16"/>
              </w:rPr>
            </w:pPr>
          </w:p>
        </w:tc>
        <w:tc>
          <w:tcPr>
            <w:tcW w:w="425" w:type="dxa"/>
            <w:shd w:val="solid" w:color="FFFFFF" w:fill="auto"/>
          </w:tcPr>
          <w:p w14:paraId="7FB01BD7" w14:textId="7114F8DF" w:rsidR="001E2DD9" w:rsidRPr="006B0D02" w:rsidRDefault="001E2DD9" w:rsidP="001E2DD9">
            <w:pPr>
              <w:pStyle w:val="TAL"/>
              <w:rPr>
                <w:sz w:val="16"/>
                <w:szCs w:val="16"/>
              </w:rPr>
            </w:pPr>
            <w:r>
              <w:rPr>
                <w:sz w:val="16"/>
              </w:rPr>
              <w:t>003</w:t>
            </w:r>
          </w:p>
        </w:tc>
        <w:tc>
          <w:tcPr>
            <w:tcW w:w="425" w:type="dxa"/>
            <w:shd w:val="solid" w:color="FFFFFF" w:fill="auto"/>
          </w:tcPr>
          <w:p w14:paraId="2229019E" w14:textId="77777777" w:rsidR="001E2DD9" w:rsidRPr="006B0D02" w:rsidRDefault="001E2DD9" w:rsidP="001E2DD9">
            <w:pPr>
              <w:pStyle w:val="TAR"/>
              <w:rPr>
                <w:sz w:val="16"/>
                <w:szCs w:val="16"/>
              </w:rPr>
            </w:pPr>
          </w:p>
        </w:tc>
        <w:tc>
          <w:tcPr>
            <w:tcW w:w="425" w:type="dxa"/>
            <w:shd w:val="solid" w:color="FFFFFF" w:fill="auto"/>
          </w:tcPr>
          <w:p w14:paraId="1A2FBD47" w14:textId="77777777" w:rsidR="001E2DD9" w:rsidRPr="006B0D02" w:rsidRDefault="001E2DD9" w:rsidP="001E2DD9">
            <w:pPr>
              <w:pStyle w:val="TAC"/>
              <w:rPr>
                <w:sz w:val="16"/>
                <w:szCs w:val="16"/>
              </w:rPr>
            </w:pPr>
          </w:p>
        </w:tc>
        <w:tc>
          <w:tcPr>
            <w:tcW w:w="4962" w:type="dxa"/>
            <w:shd w:val="solid" w:color="FFFFFF" w:fill="auto"/>
          </w:tcPr>
          <w:p w14:paraId="347D0D15" w14:textId="58B1805D" w:rsidR="001E2DD9" w:rsidRPr="006B0D02" w:rsidRDefault="001E2DD9" w:rsidP="001E2DD9">
            <w:pPr>
              <w:pStyle w:val="TAL"/>
              <w:rPr>
                <w:sz w:val="16"/>
                <w:szCs w:val="16"/>
              </w:rPr>
            </w:pPr>
            <w:r>
              <w:rPr>
                <w:sz w:val="16"/>
              </w:rPr>
              <w:t>Clarification of NPLR functionality in not known to be ported case</w:t>
            </w:r>
          </w:p>
        </w:tc>
        <w:tc>
          <w:tcPr>
            <w:tcW w:w="708" w:type="dxa"/>
            <w:shd w:val="solid" w:color="FFFFFF" w:fill="auto"/>
          </w:tcPr>
          <w:p w14:paraId="3C6BB2A0" w14:textId="53D089F2" w:rsidR="001E2DD9" w:rsidRPr="007D6048" w:rsidRDefault="001E2DD9" w:rsidP="001E2DD9">
            <w:pPr>
              <w:pStyle w:val="TAC"/>
              <w:rPr>
                <w:sz w:val="16"/>
                <w:szCs w:val="16"/>
              </w:rPr>
            </w:pPr>
            <w:r>
              <w:rPr>
                <w:sz w:val="16"/>
              </w:rPr>
              <w:t>3.1.0</w:t>
            </w:r>
          </w:p>
        </w:tc>
      </w:tr>
      <w:tr w:rsidR="001E2DD9" w:rsidRPr="006B0D02" w14:paraId="20071A3F" w14:textId="77777777" w:rsidTr="00DE7509">
        <w:tc>
          <w:tcPr>
            <w:tcW w:w="800" w:type="dxa"/>
            <w:shd w:val="solid" w:color="FFFFFF" w:fill="auto"/>
          </w:tcPr>
          <w:p w14:paraId="46239DF3" w14:textId="4B86B5FB" w:rsidR="001E2DD9" w:rsidRDefault="001E2DD9" w:rsidP="001E2DD9">
            <w:pPr>
              <w:pStyle w:val="TAC"/>
              <w:rPr>
                <w:sz w:val="16"/>
              </w:rPr>
            </w:pPr>
            <w:r>
              <w:rPr>
                <w:sz w:val="16"/>
              </w:rPr>
              <w:t>#07</w:t>
            </w:r>
            <w:r>
              <w:rPr>
                <w:sz w:val="16"/>
              </w:rPr>
              <w:br/>
              <w:t>Mar 2000</w:t>
            </w:r>
          </w:p>
        </w:tc>
        <w:tc>
          <w:tcPr>
            <w:tcW w:w="800" w:type="dxa"/>
            <w:shd w:val="solid" w:color="FFFFFF" w:fill="auto"/>
          </w:tcPr>
          <w:p w14:paraId="5F6F3C2E" w14:textId="77777777" w:rsidR="001E2DD9" w:rsidRPr="006B0D02" w:rsidRDefault="001E2DD9" w:rsidP="001E2DD9">
            <w:pPr>
              <w:pStyle w:val="TAC"/>
              <w:rPr>
                <w:sz w:val="16"/>
                <w:szCs w:val="16"/>
              </w:rPr>
            </w:pPr>
          </w:p>
        </w:tc>
        <w:tc>
          <w:tcPr>
            <w:tcW w:w="1094" w:type="dxa"/>
            <w:shd w:val="solid" w:color="FFFFFF" w:fill="auto"/>
          </w:tcPr>
          <w:p w14:paraId="4964A6CC" w14:textId="77777777" w:rsidR="001E2DD9" w:rsidRPr="006B0D02" w:rsidRDefault="001E2DD9" w:rsidP="001E2DD9">
            <w:pPr>
              <w:pStyle w:val="TAC"/>
              <w:rPr>
                <w:sz w:val="16"/>
                <w:szCs w:val="16"/>
              </w:rPr>
            </w:pPr>
          </w:p>
        </w:tc>
        <w:tc>
          <w:tcPr>
            <w:tcW w:w="425" w:type="dxa"/>
            <w:shd w:val="solid" w:color="FFFFFF" w:fill="auto"/>
          </w:tcPr>
          <w:p w14:paraId="355FC424" w14:textId="7827EF53" w:rsidR="001E2DD9" w:rsidRPr="006B0D02" w:rsidRDefault="001E2DD9" w:rsidP="001E2DD9">
            <w:pPr>
              <w:pStyle w:val="TAL"/>
              <w:rPr>
                <w:sz w:val="16"/>
                <w:szCs w:val="16"/>
              </w:rPr>
            </w:pPr>
            <w:r>
              <w:rPr>
                <w:sz w:val="16"/>
              </w:rPr>
              <w:t>007</w:t>
            </w:r>
          </w:p>
        </w:tc>
        <w:tc>
          <w:tcPr>
            <w:tcW w:w="425" w:type="dxa"/>
            <w:shd w:val="solid" w:color="FFFFFF" w:fill="auto"/>
          </w:tcPr>
          <w:p w14:paraId="35F45F5D" w14:textId="7984308B" w:rsidR="001E2DD9" w:rsidRPr="006B0D02" w:rsidRDefault="001E2DD9" w:rsidP="001E2DD9">
            <w:pPr>
              <w:pStyle w:val="TAR"/>
              <w:rPr>
                <w:sz w:val="16"/>
                <w:szCs w:val="16"/>
              </w:rPr>
            </w:pPr>
            <w:r>
              <w:rPr>
                <w:sz w:val="16"/>
                <w:szCs w:val="16"/>
              </w:rPr>
              <w:t>1</w:t>
            </w:r>
          </w:p>
        </w:tc>
        <w:tc>
          <w:tcPr>
            <w:tcW w:w="425" w:type="dxa"/>
            <w:shd w:val="solid" w:color="FFFFFF" w:fill="auto"/>
          </w:tcPr>
          <w:p w14:paraId="7AFB34CB" w14:textId="77777777" w:rsidR="001E2DD9" w:rsidRPr="006B0D02" w:rsidRDefault="001E2DD9" w:rsidP="001E2DD9">
            <w:pPr>
              <w:pStyle w:val="TAC"/>
              <w:rPr>
                <w:sz w:val="16"/>
                <w:szCs w:val="16"/>
              </w:rPr>
            </w:pPr>
          </w:p>
        </w:tc>
        <w:tc>
          <w:tcPr>
            <w:tcW w:w="4962" w:type="dxa"/>
            <w:shd w:val="solid" w:color="FFFFFF" w:fill="auto"/>
          </w:tcPr>
          <w:p w14:paraId="122550ED" w14:textId="2C96473A" w:rsidR="001E2DD9" w:rsidRPr="006B0D02" w:rsidRDefault="001E2DD9" w:rsidP="001E2DD9">
            <w:pPr>
              <w:pStyle w:val="TAL"/>
              <w:rPr>
                <w:sz w:val="16"/>
                <w:szCs w:val="16"/>
              </w:rPr>
            </w:pPr>
            <w:r>
              <w:rPr>
                <w:sz w:val="16"/>
              </w:rPr>
              <w:t>Editorial cleanup</w:t>
            </w:r>
          </w:p>
        </w:tc>
        <w:tc>
          <w:tcPr>
            <w:tcW w:w="708" w:type="dxa"/>
            <w:shd w:val="solid" w:color="FFFFFF" w:fill="auto"/>
          </w:tcPr>
          <w:p w14:paraId="3C9E4D45" w14:textId="43DED8E0" w:rsidR="001E2DD9" w:rsidRPr="007D6048" w:rsidRDefault="001E2DD9" w:rsidP="001E2DD9">
            <w:pPr>
              <w:pStyle w:val="TAC"/>
              <w:rPr>
                <w:sz w:val="16"/>
                <w:szCs w:val="16"/>
              </w:rPr>
            </w:pPr>
            <w:r>
              <w:rPr>
                <w:sz w:val="16"/>
              </w:rPr>
              <w:t>3.2.0</w:t>
            </w:r>
          </w:p>
        </w:tc>
      </w:tr>
      <w:tr w:rsidR="001E2DD9" w:rsidRPr="006B0D02" w14:paraId="71835628" w14:textId="77777777" w:rsidTr="00DE7509">
        <w:tc>
          <w:tcPr>
            <w:tcW w:w="800" w:type="dxa"/>
            <w:shd w:val="solid" w:color="FFFFFF" w:fill="auto"/>
          </w:tcPr>
          <w:p w14:paraId="052F08B7" w14:textId="568D3504" w:rsidR="001E2DD9" w:rsidRDefault="001E2DD9" w:rsidP="001E2DD9">
            <w:pPr>
              <w:pStyle w:val="TAC"/>
              <w:rPr>
                <w:sz w:val="16"/>
              </w:rPr>
            </w:pPr>
            <w:r>
              <w:rPr>
                <w:sz w:val="16"/>
              </w:rPr>
              <w:t>#07</w:t>
            </w:r>
            <w:r>
              <w:rPr>
                <w:sz w:val="16"/>
              </w:rPr>
              <w:br/>
              <w:t>Mar 2000</w:t>
            </w:r>
          </w:p>
        </w:tc>
        <w:tc>
          <w:tcPr>
            <w:tcW w:w="800" w:type="dxa"/>
            <w:shd w:val="solid" w:color="FFFFFF" w:fill="auto"/>
          </w:tcPr>
          <w:p w14:paraId="786DF692" w14:textId="77777777" w:rsidR="001E2DD9" w:rsidRPr="006B0D02" w:rsidRDefault="001E2DD9" w:rsidP="001E2DD9">
            <w:pPr>
              <w:pStyle w:val="TAC"/>
              <w:rPr>
                <w:sz w:val="16"/>
                <w:szCs w:val="16"/>
              </w:rPr>
            </w:pPr>
          </w:p>
        </w:tc>
        <w:tc>
          <w:tcPr>
            <w:tcW w:w="1094" w:type="dxa"/>
            <w:shd w:val="solid" w:color="FFFFFF" w:fill="auto"/>
          </w:tcPr>
          <w:p w14:paraId="2D9931AE" w14:textId="77777777" w:rsidR="001E2DD9" w:rsidRPr="006B0D02" w:rsidRDefault="001E2DD9" w:rsidP="001E2DD9">
            <w:pPr>
              <w:pStyle w:val="TAC"/>
              <w:rPr>
                <w:sz w:val="16"/>
                <w:szCs w:val="16"/>
              </w:rPr>
            </w:pPr>
          </w:p>
        </w:tc>
        <w:tc>
          <w:tcPr>
            <w:tcW w:w="425" w:type="dxa"/>
            <w:shd w:val="solid" w:color="FFFFFF" w:fill="auto"/>
          </w:tcPr>
          <w:p w14:paraId="6913B6C0" w14:textId="395B8DC3" w:rsidR="001E2DD9" w:rsidRPr="006B0D02" w:rsidRDefault="001E2DD9" w:rsidP="001E2DD9">
            <w:pPr>
              <w:pStyle w:val="TAL"/>
              <w:rPr>
                <w:sz w:val="16"/>
                <w:szCs w:val="16"/>
              </w:rPr>
            </w:pPr>
            <w:r>
              <w:rPr>
                <w:sz w:val="16"/>
              </w:rPr>
              <w:t>008</w:t>
            </w:r>
          </w:p>
        </w:tc>
        <w:tc>
          <w:tcPr>
            <w:tcW w:w="425" w:type="dxa"/>
            <w:shd w:val="solid" w:color="FFFFFF" w:fill="auto"/>
          </w:tcPr>
          <w:p w14:paraId="3456DC16" w14:textId="453E920F" w:rsidR="001E2DD9" w:rsidRPr="006B0D02" w:rsidRDefault="001E2DD9" w:rsidP="001E2DD9">
            <w:pPr>
              <w:pStyle w:val="TAR"/>
              <w:rPr>
                <w:sz w:val="16"/>
                <w:szCs w:val="16"/>
              </w:rPr>
            </w:pPr>
            <w:r>
              <w:rPr>
                <w:sz w:val="16"/>
                <w:szCs w:val="16"/>
              </w:rPr>
              <w:t>4</w:t>
            </w:r>
          </w:p>
        </w:tc>
        <w:tc>
          <w:tcPr>
            <w:tcW w:w="425" w:type="dxa"/>
            <w:shd w:val="solid" w:color="FFFFFF" w:fill="auto"/>
          </w:tcPr>
          <w:p w14:paraId="034606E5" w14:textId="77777777" w:rsidR="001E2DD9" w:rsidRPr="006B0D02" w:rsidRDefault="001E2DD9" w:rsidP="001E2DD9">
            <w:pPr>
              <w:pStyle w:val="TAC"/>
              <w:rPr>
                <w:sz w:val="16"/>
                <w:szCs w:val="16"/>
              </w:rPr>
            </w:pPr>
          </w:p>
        </w:tc>
        <w:tc>
          <w:tcPr>
            <w:tcW w:w="4962" w:type="dxa"/>
            <w:shd w:val="solid" w:color="FFFFFF" w:fill="auto"/>
          </w:tcPr>
          <w:p w14:paraId="30833CEF" w14:textId="1C3754F0" w:rsidR="001E2DD9" w:rsidRPr="006B0D02" w:rsidRDefault="001E2DD9" w:rsidP="001E2DD9">
            <w:pPr>
              <w:pStyle w:val="TAL"/>
              <w:rPr>
                <w:sz w:val="16"/>
                <w:szCs w:val="16"/>
              </w:rPr>
            </w:pPr>
            <w:r>
              <w:rPr>
                <w:sz w:val="16"/>
              </w:rPr>
              <w:t>Alignment of IN interface with Fixed Networks</w:t>
            </w:r>
          </w:p>
        </w:tc>
        <w:tc>
          <w:tcPr>
            <w:tcW w:w="708" w:type="dxa"/>
            <w:shd w:val="solid" w:color="FFFFFF" w:fill="auto"/>
          </w:tcPr>
          <w:p w14:paraId="35C56A14" w14:textId="581268D5" w:rsidR="001E2DD9" w:rsidRPr="007D6048" w:rsidRDefault="001E2DD9" w:rsidP="001E2DD9">
            <w:pPr>
              <w:pStyle w:val="TAC"/>
              <w:rPr>
                <w:sz w:val="16"/>
                <w:szCs w:val="16"/>
              </w:rPr>
            </w:pPr>
            <w:r>
              <w:rPr>
                <w:sz w:val="16"/>
              </w:rPr>
              <w:t>3.2.0</w:t>
            </w:r>
          </w:p>
        </w:tc>
      </w:tr>
      <w:tr w:rsidR="001E2DD9" w:rsidRPr="006B0D02" w14:paraId="5B2794C9" w14:textId="77777777" w:rsidTr="00DE7509">
        <w:tc>
          <w:tcPr>
            <w:tcW w:w="800" w:type="dxa"/>
            <w:shd w:val="solid" w:color="FFFFFF" w:fill="auto"/>
          </w:tcPr>
          <w:p w14:paraId="376B93C9" w14:textId="1883BD29" w:rsidR="001E2DD9" w:rsidRDefault="001E2DD9" w:rsidP="001E2DD9">
            <w:pPr>
              <w:pStyle w:val="TAC"/>
              <w:rPr>
                <w:sz w:val="16"/>
              </w:rPr>
            </w:pPr>
            <w:r>
              <w:rPr>
                <w:sz w:val="16"/>
              </w:rPr>
              <w:t>#07</w:t>
            </w:r>
            <w:r>
              <w:rPr>
                <w:sz w:val="16"/>
              </w:rPr>
              <w:br/>
              <w:t>Mar 2000</w:t>
            </w:r>
          </w:p>
        </w:tc>
        <w:tc>
          <w:tcPr>
            <w:tcW w:w="800" w:type="dxa"/>
            <w:shd w:val="solid" w:color="FFFFFF" w:fill="auto"/>
          </w:tcPr>
          <w:p w14:paraId="351147BC" w14:textId="77777777" w:rsidR="001E2DD9" w:rsidRPr="006B0D02" w:rsidRDefault="001E2DD9" w:rsidP="001E2DD9">
            <w:pPr>
              <w:pStyle w:val="TAC"/>
              <w:rPr>
                <w:sz w:val="16"/>
                <w:szCs w:val="16"/>
              </w:rPr>
            </w:pPr>
          </w:p>
        </w:tc>
        <w:tc>
          <w:tcPr>
            <w:tcW w:w="1094" w:type="dxa"/>
            <w:shd w:val="solid" w:color="FFFFFF" w:fill="auto"/>
          </w:tcPr>
          <w:p w14:paraId="72F9B63C" w14:textId="77777777" w:rsidR="001E2DD9" w:rsidRPr="006B0D02" w:rsidRDefault="001E2DD9" w:rsidP="001E2DD9">
            <w:pPr>
              <w:pStyle w:val="TAC"/>
              <w:rPr>
                <w:sz w:val="16"/>
                <w:szCs w:val="16"/>
              </w:rPr>
            </w:pPr>
          </w:p>
        </w:tc>
        <w:tc>
          <w:tcPr>
            <w:tcW w:w="425" w:type="dxa"/>
            <w:shd w:val="solid" w:color="FFFFFF" w:fill="auto"/>
          </w:tcPr>
          <w:p w14:paraId="70D10BD0" w14:textId="17780C4B" w:rsidR="001E2DD9" w:rsidRPr="006B0D02" w:rsidRDefault="001E2DD9" w:rsidP="001E2DD9">
            <w:pPr>
              <w:pStyle w:val="TAL"/>
              <w:rPr>
                <w:sz w:val="16"/>
                <w:szCs w:val="16"/>
              </w:rPr>
            </w:pPr>
            <w:r>
              <w:rPr>
                <w:sz w:val="16"/>
              </w:rPr>
              <w:t>009</w:t>
            </w:r>
          </w:p>
        </w:tc>
        <w:tc>
          <w:tcPr>
            <w:tcW w:w="425" w:type="dxa"/>
            <w:shd w:val="solid" w:color="FFFFFF" w:fill="auto"/>
          </w:tcPr>
          <w:p w14:paraId="1EBF19AF" w14:textId="313ACE3E" w:rsidR="001E2DD9" w:rsidRPr="006B0D02" w:rsidRDefault="001E2DD9" w:rsidP="001E2DD9">
            <w:pPr>
              <w:pStyle w:val="TAR"/>
              <w:rPr>
                <w:sz w:val="16"/>
                <w:szCs w:val="16"/>
              </w:rPr>
            </w:pPr>
            <w:r>
              <w:rPr>
                <w:sz w:val="16"/>
                <w:szCs w:val="16"/>
              </w:rPr>
              <w:t>3</w:t>
            </w:r>
          </w:p>
        </w:tc>
        <w:tc>
          <w:tcPr>
            <w:tcW w:w="425" w:type="dxa"/>
            <w:shd w:val="solid" w:color="FFFFFF" w:fill="auto"/>
          </w:tcPr>
          <w:p w14:paraId="24491070" w14:textId="77777777" w:rsidR="001E2DD9" w:rsidRPr="006B0D02" w:rsidRDefault="001E2DD9" w:rsidP="001E2DD9">
            <w:pPr>
              <w:pStyle w:val="TAC"/>
              <w:rPr>
                <w:sz w:val="16"/>
                <w:szCs w:val="16"/>
              </w:rPr>
            </w:pPr>
          </w:p>
        </w:tc>
        <w:tc>
          <w:tcPr>
            <w:tcW w:w="4962" w:type="dxa"/>
            <w:shd w:val="solid" w:color="FFFFFF" w:fill="auto"/>
          </w:tcPr>
          <w:p w14:paraId="22086591" w14:textId="11C23F00" w:rsidR="001E2DD9" w:rsidRPr="006B0D02" w:rsidRDefault="001E2DD9" w:rsidP="001E2DD9">
            <w:pPr>
              <w:pStyle w:val="TAL"/>
              <w:rPr>
                <w:sz w:val="16"/>
                <w:szCs w:val="16"/>
              </w:rPr>
            </w:pPr>
            <w:r>
              <w:rPr>
                <w:sz w:val="16"/>
              </w:rPr>
              <w:t>Detection of database synchronisation errors in SRF</w:t>
            </w:r>
          </w:p>
        </w:tc>
        <w:tc>
          <w:tcPr>
            <w:tcW w:w="708" w:type="dxa"/>
            <w:shd w:val="solid" w:color="FFFFFF" w:fill="auto"/>
          </w:tcPr>
          <w:p w14:paraId="372D2D17" w14:textId="777310C0" w:rsidR="001E2DD9" w:rsidRPr="007D6048" w:rsidRDefault="001E2DD9" w:rsidP="001E2DD9">
            <w:pPr>
              <w:pStyle w:val="TAC"/>
              <w:rPr>
                <w:sz w:val="16"/>
                <w:szCs w:val="16"/>
              </w:rPr>
            </w:pPr>
            <w:r>
              <w:rPr>
                <w:sz w:val="16"/>
              </w:rPr>
              <w:t>3.2.0</w:t>
            </w:r>
          </w:p>
        </w:tc>
      </w:tr>
      <w:tr w:rsidR="001E2DD9" w:rsidRPr="006B0D02" w14:paraId="511AE636" w14:textId="77777777" w:rsidTr="00DE7509">
        <w:tc>
          <w:tcPr>
            <w:tcW w:w="800" w:type="dxa"/>
            <w:shd w:val="solid" w:color="FFFFFF" w:fill="auto"/>
          </w:tcPr>
          <w:p w14:paraId="2C775E00" w14:textId="0FFE8F1F" w:rsidR="001E2DD9" w:rsidRDefault="001E2DD9" w:rsidP="001E2DD9">
            <w:pPr>
              <w:pStyle w:val="TAC"/>
              <w:rPr>
                <w:sz w:val="16"/>
              </w:rPr>
            </w:pPr>
            <w:r>
              <w:rPr>
                <w:sz w:val="16"/>
              </w:rPr>
              <w:t>#07</w:t>
            </w:r>
            <w:r>
              <w:rPr>
                <w:sz w:val="16"/>
              </w:rPr>
              <w:br/>
              <w:t>Mar 2000</w:t>
            </w:r>
          </w:p>
        </w:tc>
        <w:tc>
          <w:tcPr>
            <w:tcW w:w="800" w:type="dxa"/>
            <w:shd w:val="solid" w:color="FFFFFF" w:fill="auto"/>
          </w:tcPr>
          <w:p w14:paraId="7A5DF918" w14:textId="77777777" w:rsidR="001E2DD9" w:rsidRPr="006B0D02" w:rsidRDefault="001E2DD9" w:rsidP="001E2DD9">
            <w:pPr>
              <w:pStyle w:val="TAC"/>
              <w:rPr>
                <w:sz w:val="16"/>
                <w:szCs w:val="16"/>
              </w:rPr>
            </w:pPr>
          </w:p>
        </w:tc>
        <w:tc>
          <w:tcPr>
            <w:tcW w:w="1094" w:type="dxa"/>
            <w:shd w:val="solid" w:color="FFFFFF" w:fill="auto"/>
          </w:tcPr>
          <w:p w14:paraId="0229F86C" w14:textId="77777777" w:rsidR="001E2DD9" w:rsidRPr="006B0D02" w:rsidRDefault="001E2DD9" w:rsidP="001E2DD9">
            <w:pPr>
              <w:pStyle w:val="TAC"/>
              <w:rPr>
                <w:sz w:val="16"/>
                <w:szCs w:val="16"/>
              </w:rPr>
            </w:pPr>
          </w:p>
        </w:tc>
        <w:tc>
          <w:tcPr>
            <w:tcW w:w="425" w:type="dxa"/>
            <w:shd w:val="solid" w:color="FFFFFF" w:fill="auto"/>
          </w:tcPr>
          <w:p w14:paraId="1F2BED86" w14:textId="64DEC06B" w:rsidR="001E2DD9" w:rsidRPr="006B0D02" w:rsidRDefault="001E2DD9" w:rsidP="001E2DD9">
            <w:pPr>
              <w:pStyle w:val="TAL"/>
              <w:rPr>
                <w:sz w:val="16"/>
                <w:szCs w:val="16"/>
              </w:rPr>
            </w:pPr>
            <w:r>
              <w:rPr>
                <w:sz w:val="16"/>
              </w:rPr>
              <w:t>012</w:t>
            </w:r>
          </w:p>
        </w:tc>
        <w:tc>
          <w:tcPr>
            <w:tcW w:w="425" w:type="dxa"/>
            <w:shd w:val="solid" w:color="FFFFFF" w:fill="auto"/>
          </w:tcPr>
          <w:p w14:paraId="7344008D" w14:textId="48470458" w:rsidR="001E2DD9" w:rsidRPr="006B0D02" w:rsidRDefault="001E2DD9" w:rsidP="001E2DD9">
            <w:pPr>
              <w:pStyle w:val="TAR"/>
              <w:rPr>
                <w:sz w:val="16"/>
                <w:szCs w:val="16"/>
              </w:rPr>
            </w:pPr>
            <w:r>
              <w:rPr>
                <w:sz w:val="16"/>
                <w:szCs w:val="16"/>
              </w:rPr>
              <w:t>2</w:t>
            </w:r>
          </w:p>
        </w:tc>
        <w:tc>
          <w:tcPr>
            <w:tcW w:w="425" w:type="dxa"/>
            <w:shd w:val="solid" w:color="FFFFFF" w:fill="auto"/>
          </w:tcPr>
          <w:p w14:paraId="12D60E06" w14:textId="77777777" w:rsidR="001E2DD9" w:rsidRPr="006B0D02" w:rsidRDefault="001E2DD9" w:rsidP="001E2DD9">
            <w:pPr>
              <w:pStyle w:val="TAC"/>
              <w:rPr>
                <w:sz w:val="16"/>
                <w:szCs w:val="16"/>
              </w:rPr>
            </w:pPr>
          </w:p>
        </w:tc>
        <w:tc>
          <w:tcPr>
            <w:tcW w:w="4962" w:type="dxa"/>
            <w:shd w:val="solid" w:color="FFFFFF" w:fill="auto"/>
          </w:tcPr>
          <w:p w14:paraId="38E4A5C4" w14:textId="63F7A53C" w:rsidR="001E2DD9" w:rsidRPr="006B0D02" w:rsidRDefault="001E2DD9" w:rsidP="001E2DD9">
            <w:pPr>
              <w:pStyle w:val="TAL"/>
              <w:rPr>
                <w:sz w:val="16"/>
                <w:szCs w:val="16"/>
              </w:rPr>
            </w:pPr>
            <w:r>
              <w:rPr>
                <w:sz w:val="16"/>
              </w:rPr>
              <w:t>Result of Public Enquiry 9953</w:t>
            </w:r>
          </w:p>
        </w:tc>
        <w:tc>
          <w:tcPr>
            <w:tcW w:w="708" w:type="dxa"/>
            <w:shd w:val="solid" w:color="FFFFFF" w:fill="auto"/>
          </w:tcPr>
          <w:p w14:paraId="36B822C6" w14:textId="57E90D37" w:rsidR="001E2DD9" w:rsidRPr="007D6048" w:rsidRDefault="001E2DD9" w:rsidP="001E2DD9">
            <w:pPr>
              <w:pStyle w:val="TAC"/>
              <w:rPr>
                <w:sz w:val="16"/>
                <w:szCs w:val="16"/>
              </w:rPr>
            </w:pPr>
            <w:r>
              <w:rPr>
                <w:sz w:val="16"/>
              </w:rPr>
              <w:t>3.2.0</w:t>
            </w:r>
          </w:p>
        </w:tc>
      </w:tr>
      <w:tr w:rsidR="001E2DD9" w:rsidRPr="006B0D02" w14:paraId="4E44EA5A" w14:textId="77777777" w:rsidTr="00DE7509">
        <w:tc>
          <w:tcPr>
            <w:tcW w:w="800" w:type="dxa"/>
            <w:shd w:val="solid" w:color="FFFFFF" w:fill="auto"/>
          </w:tcPr>
          <w:p w14:paraId="7E4BD81C" w14:textId="44DF4AD3" w:rsidR="001E2DD9" w:rsidRDefault="001E2DD9" w:rsidP="001E2DD9">
            <w:pPr>
              <w:pStyle w:val="TAC"/>
              <w:rPr>
                <w:sz w:val="16"/>
              </w:rPr>
            </w:pPr>
            <w:r>
              <w:rPr>
                <w:sz w:val="16"/>
              </w:rPr>
              <w:t>#07</w:t>
            </w:r>
            <w:r>
              <w:rPr>
                <w:sz w:val="16"/>
              </w:rPr>
              <w:br/>
              <w:t>Mar 2000</w:t>
            </w:r>
          </w:p>
        </w:tc>
        <w:tc>
          <w:tcPr>
            <w:tcW w:w="800" w:type="dxa"/>
            <w:shd w:val="solid" w:color="FFFFFF" w:fill="auto"/>
          </w:tcPr>
          <w:p w14:paraId="3EAE94DF" w14:textId="77777777" w:rsidR="001E2DD9" w:rsidRPr="006B0D02" w:rsidRDefault="001E2DD9" w:rsidP="001E2DD9">
            <w:pPr>
              <w:pStyle w:val="TAC"/>
              <w:rPr>
                <w:sz w:val="16"/>
                <w:szCs w:val="16"/>
              </w:rPr>
            </w:pPr>
          </w:p>
        </w:tc>
        <w:tc>
          <w:tcPr>
            <w:tcW w:w="1094" w:type="dxa"/>
            <w:shd w:val="solid" w:color="FFFFFF" w:fill="auto"/>
          </w:tcPr>
          <w:p w14:paraId="4A91FBAA" w14:textId="77777777" w:rsidR="001E2DD9" w:rsidRPr="006B0D02" w:rsidRDefault="001E2DD9" w:rsidP="001E2DD9">
            <w:pPr>
              <w:pStyle w:val="TAC"/>
              <w:rPr>
                <w:sz w:val="16"/>
                <w:szCs w:val="16"/>
              </w:rPr>
            </w:pPr>
          </w:p>
        </w:tc>
        <w:tc>
          <w:tcPr>
            <w:tcW w:w="425" w:type="dxa"/>
            <w:shd w:val="solid" w:color="FFFFFF" w:fill="auto"/>
          </w:tcPr>
          <w:p w14:paraId="5D707BA1" w14:textId="0224D4FE" w:rsidR="001E2DD9" w:rsidRPr="006B0D02" w:rsidRDefault="001E2DD9" w:rsidP="001E2DD9">
            <w:pPr>
              <w:pStyle w:val="TAL"/>
              <w:rPr>
                <w:sz w:val="16"/>
                <w:szCs w:val="16"/>
              </w:rPr>
            </w:pPr>
            <w:r>
              <w:rPr>
                <w:sz w:val="16"/>
              </w:rPr>
              <w:t>015</w:t>
            </w:r>
          </w:p>
        </w:tc>
        <w:tc>
          <w:tcPr>
            <w:tcW w:w="425" w:type="dxa"/>
            <w:shd w:val="solid" w:color="FFFFFF" w:fill="auto"/>
          </w:tcPr>
          <w:p w14:paraId="3F43A548" w14:textId="25D8C769" w:rsidR="001E2DD9" w:rsidRPr="006B0D02" w:rsidRDefault="001E2DD9" w:rsidP="001E2DD9">
            <w:pPr>
              <w:pStyle w:val="TAR"/>
              <w:rPr>
                <w:sz w:val="16"/>
                <w:szCs w:val="16"/>
              </w:rPr>
            </w:pPr>
            <w:r>
              <w:rPr>
                <w:sz w:val="16"/>
                <w:szCs w:val="16"/>
              </w:rPr>
              <w:t>1</w:t>
            </w:r>
          </w:p>
        </w:tc>
        <w:tc>
          <w:tcPr>
            <w:tcW w:w="425" w:type="dxa"/>
            <w:shd w:val="solid" w:color="FFFFFF" w:fill="auto"/>
          </w:tcPr>
          <w:p w14:paraId="2128942C" w14:textId="77777777" w:rsidR="001E2DD9" w:rsidRPr="006B0D02" w:rsidRDefault="001E2DD9" w:rsidP="001E2DD9">
            <w:pPr>
              <w:pStyle w:val="TAC"/>
              <w:rPr>
                <w:sz w:val="16"/>
                <w:szCs w:val="16"/>
              </w:rPr>
            </w:pPr>
          </w:p>
        </w:tc>
        <w:tc>
          <w:tcPr>
            <w:tcW w:w="4962" w:type="dxa"/>
            <w:shd w:val="solid" w:color="FFFFFF" w:fill="auto"/>
          </w:tcPr>
          <w:p w14:paraId="2CC92DBC" w14:textId="2E8ADE84" w:rsidR="001E2DD9" w:rsidRPr="006B0D02" w:rsidRDefault="001E2DD9" w:rsidP="001E2DD9">
            <w:pPr>
              <w:pStyle w:val="TAL"/>
              <w:rPr>
                <w:sz w:val="16"/>
                <w:szCs w:val="16"/>
              </w:rPr>
            </w:pPr>
            <w:r>
              <w:rPr>
                <w:sz w:val="16"/>
              </w:rPr>
              <w:t>Clarification of NPDB error detection and MNP specific call handling</w:t>
            </w:r>
          </w:p>
        </w:tc>
        <w:tc>
          <w:tcPr>
            <w:tcW w:w="708" w:type="dxa"/>
            <w:shd w:val="solid" w:color="FFFFFF" w:fill="auto"/>
          </w:tcPr>
          <w:p w14:paraId="3CEC3F4B" w14:textId="5CBF63D8" w:rsidR="001E2DD9" w:rsidRPr="007D6048" w:rsidRDefault="001E2DD9" w:rsidP="001E2DD9">
            <w:pPr>
              <w:pStyle w:val="TAC"/>
              <w:rPr>
                <w:sz w:val="16"/>
                <w:szCs w:val="16"/>
              </w:rPr>
            </w:pPr>
            <w:r>
              <w:rPr>
                <w:sz w:val="16"/>
              </w:rPr>
              <w:t>3.2.0</w:t>
            </w:r>
          </w:p>
        </w:tc>
      </w:tr>
      <w:tr w:rsidR="001E2DD9" w:rsidRPr="006B0D02" w14:paraId="4649E52C" w14:textId="77777777" w:rsidTr="00DE7509">
        <w:tc>
          <w:tcPr>
            <w:tcW w:w="800" w:type="dxa"/>
            <w:shd w:val="solid" w:color="FFFFFF" w:fill="auto"/>
          </w:tcPr>
          <w:p w14:paraId="7F41BC91" w14:textId="1BE99E7B" w:rsidR="001E2DD9" w:rsidRDefault="001E2DD9" w:rsidP="001E2DD9">
            <w:pPr>
              <w:pStyle w:val="TAC"/>
              <w:rPr>
                <w:sz w:val="16"/>
              </w:rPr>
            </w:pPr>
            <w:r>
              <w:rPr>
                <w:sz w:val="16"/>
              </w:rPr>
              <w:t>#08</w:t>
            </w:r>
            <w:r>
              <w:rPr>
                <w:sz w:val="16"/>
              </w:rPr>
              <w:br/>
              <w:t>Jun 2000</w:t>
            </w:r>
          </w:p>
        </w:tc>
        <w:tc>
          <w:tcPr>
            <w:tcW w:w="800" w:type="dxa"/>
            <w:shd w:val="solid" w:color="FFFFFF" w:fill="auto"/>
          </w:tcPr>
          <w:p w14:paraId="17EC05E8" w14:textId="77777777" w:rsidR="001E2DD9" w:rsidRPr="006B0D02" w:rsidRDefault="001E2DD9" w:rsidP="001E2DD9">
            <w:pPr>
              <w:pStyle w:val="TAC"/>
              <w:rPr>
                <w:sz w:val="16"/>
                <w:szCs w:val="16"/>
              </w:rPr>
            </w:pPr>
          </w:p>
        </w:tc>
        <w:tc>
          <w:tcPr>
            <w:tcW w:w="1094" w:type="dxa"/>
            <w:shd w:val="solid" w:color="FFFFFF" w:fill="auto"/>
          </w:tcPr>
          <w:p w14:paraId="54AB593E" w14:textId="77777777" w:rsidR="001E2DD9" w:rsidRPr="006B0D02" w:rsidRDefault="001E2DD9" w:rsidP="001E2DD9">
            <w:pPr>
              <w:pStyle w:val="TAC"/>
              <w:rPr>
                <w:sz w:val="16"/>
                <w:szCs w:val="16"/>
              </w:rPr>
            </w:pPr>
          </w:p>
        </w:tc>
        <w:tc>
          <w:tcPr>
            <w:tcW w:w="425" w:type="dxa"/>
            <w:shd w:val="solid" w:color="FFFFFF" w:fill="auto"/>
          </w:tcPr>
          <w:p w14:paraId="4C8B6FB2" w14:textId="1ACA2840" w:rsidR="001E2DD9" w:rsidRPr="006B0D02" w:rsidRDefault="001E2DD9" w:rsidP="001E2DD9">
            <w:pPr>
              <w:pStyle w:val="TAL"/>
              <w:rPr>
                <w:sz w:val="16"/>
                <w:szCs w:val="16"/>
              </w:rPr>
            </w:pPr>
            <w:r>
              <w:rPr>
                <w:sz w:val="16"/>
              </w:rPr>
              <w:t>019</w:t>
            </w:r>
          </w:p>
        </w:tc>
        <w:tc>
          <w:tcPr>
            <w:tcW w:w="425" w:type="dxa"/>
            <w:shd w:val="solid" w:color="FFFFFF" w:fill="auto"/>
          </w:tcPr>
          <w:p w14:paraId="1C48E724" w14:textId="1D76376E" w:rsidR="001E2DD9" w:rsidRPr="006B0D02" w:rsidRDefault="001E2DD9" w:rsidP="001E2DD9">
            <w:pPr>
              <w:pStyle w:val="TAR"/>
              <w:rPr>
                <w:sz w:val="16"/>
                <w:szCs w:val="16"/>
              </w:rPr>
            </w:pPr>
            <w:r>
              <w:rPr>
                <w:sz w:val="16"/>
                <w:szCs w:val="16"/>
              </w:rPr>
              <w:t>2</w:t>
            </w:r>
          </w:p>
        </w:tc>
        <w:tc>
          <w:tcPr>
            <w:tcW w:w="425" w:type="dxa"/>
            <w:shd w:val="solid" w:color="FFFFFF" w:fill="auto"/>
          </w:tcPr>
          <w:p w14:paraId="33D82400" w14:textId="77777777" w:rsidR="001E2DD9" w:rsidRPr="006B0D02" w:rsidRDefault="001E2DD9" w:rsidP="001E2DD9">
            <w:pPr>
              <w:pStyle w:val="TAC"/>
              <w:rPr>
                <w:sz w:val="16"/>
                <w:szCs w:val="16"/>
              </w:rPr>
            </w:pPr>
          </w:p>
        </w:tc>
        <w:tc>
          <w:tcPr>
            <w:tcW w:w="4962" w:type="dxa"/>
            <w:shd w:val="solid" w:color="FFFFFF" w:fill="auto"/>
          </w:tcPr>
          <w:p w14:paraId="05E9D843" w14:textId="20874120" w:rsidR="001E2DD9" w:rsidRPr="006B0D02" w:rsidRDefault="001E2DD9" w:rsidP="001E2DD9">
            <w:pPr>
              <w:pStyle w:val="TAL"/>
              <w:rPr>
                <w:sz w:val="16"/>
                <w:szCs w:val="16"/>
              </w:rPr>
            </w:pPr>
            <w:r>
              <w:rPr>
                <w:sz w:val="16"/>
              </w:rPr>
              <w:t>North American Service Provider Number Portability impacts for Mobile Number Portability</w:t>
            </w:r>
          </w:p>
        </w:tc>
        <w:tc>
          <w:tcPr>
            <w:tcW w:w="708" w:type="dxa"/>
            <w:shd w:val="solid" w:color="FFFFFF" w:fill="auto"/>
          </w:tcPr>
          <w:p w14:paraId="771A4805" w14:textId="2FC0F260" w:rsidR="001E2DD9" w:rsidRPr="007D6048" w:rsidRDefault="001E2DD9" w:rsidP="001E2DD9">
            <w:pPr>
              <w:pStyle w:val="TAC"/>
              <w:rPr>
                <w:sz w:val="16"/>
                <w:szCs w:val="16"/>
              </w:rPr>
            </w:pPr>
            <w:r>
              <w:rPr>
                <w:sz w:val="16"/>
              </w:rPr>
              <w:t>3.3.0</w:t>
            </w:r>
          </w:p>
        </w:tc>
      </w:tr>
      <w:tr w:rsidR="001E2DD9" w:rsidRPr="006B0D02" w14:paraId="419EEFE9" w14:textId="77777777" w:rsidTr="00DE7509">
        <w:tc>
          <w:tcPr>
            <w:tcW w:w="800" w:type="dxa"/>
            <w:shd w:val="solid" w:color="FFFFFF" w:fill="auto"/>
          </w:tcPr>
          <w:p w14:paraId="09669491" w14:textId="77777777" w:rsidR="001E2DD9" w:rsidRDefault="001E2DD9" w:rsidP="001E2DD9">
            <w:pPr>
              <w:pStyle w:val="TAL"/>
              <w:rPr>
                <w:sz w:val="16"/>
              </w:rPr>
            </w:pPr>
            <w:r>
              <w:rPr>
                <w:sz w:val="16"/>
              </w:rPr>
              <w:t>#11</w:t>
            </w:r>
          </w:p>
          <w:p w14:paraId="7EC5DA8F" w14:textId="3F5E26C3" w:rsidR="001E2DD9" w:rsidRDefault="001E2DD9" w:rsidP="001E2DD9">
            <w:pPr>
              <w:pStyle w:val="TAC"/>
              <w:rPr>
                <w:sz w:val="16"/>
              </w:rPr>
            </w:pPr>
            <w:r>
              <w:rPr>
                <w:sz w:val="16"/>
              </w:rPr>
              <w:t>Mar 2001</w:t>
            </w:r>
          </w:p>
        </w:tc>
        <w:tc>
          <w:tcPr>
            <w:tcW w:w="800" w:type="dxa"/>
            <w:shd w:val="solid" w:color="FFFFFF" w:fill="auto"/>
          </w:tcPr>
          <w:p w14:paraId="075E9644" w14:textId="77777777" w:rsidR="001E2DD9" w:rsidRPr="006B0D02" w:rsidRDefault="001E2DD9" w:rsidP="001E2DD9">
            <w:pPr>
              <w:pStyle w:val="TAC"/>
              <w:rPr>
                <w:sz w:val="16"/>
                <w:szCs w:val="16"/>
              </w:rPr>
            </w:pPr>
          </w:p>
        </w:tc>
        <w:tc>
          <w:tcPr>
            <w:tcW w:w="1094" w:type="dxa"/>
            <w:shd w:val="solid" w:color="FFFFFF" w:fill="auto"/>
          </w:tcPr>
          <w:p w14:paraId="52B75AFC" w14:textId="77777777" w:rsidR="001E2DD9" w:rsidRPr="006B0D02" w:rsidRDefault="001E2DD9" w:rsidP="001E2DD9">
            <w:pPr>
              <w:pStyle w:val="TAC"/>
              <w:rPr>
                <w:sz w:val="16"/>
                <w:szCs w:val="16"/>
              </w:rPr>
            </w:pPr>
          </w:p>
        </w:tc>
        <w:tc>
          <w:tcPr>
            <w:tcW w:w="425" w:type="dxa"/>
            <w:shd w:val="solid" w:color="FFFFFF" w:fill="auto"/>
          </w:tcPr>
          <w:p w14:paraId="5F2A5CCC" w14:textId="77777777" w:rsidR="001E2DD9" w:rsidRPr="006B0D02" w:rsidRDefault="001E2DD9" w:rsidP="001E2DD9">
            <w:pPr>
              <w:pStyle w:val="TAL"/>
              <w:rPr>
                <w:sz w:val="16"/>
                <w:szCs w:val="16"/>
              </w:rPr>
            </w:pPr>
          </w:p>
        </w:tc>
        <w:tc>
          <w:tcPr>
            <w:tcW w:w="425" w:type="dxa"/>
            <w:shd w:val="solid" w:color="FFFFFF" w:fill="auto"/>
          </w:tcPr>
          <w:p w14:paraId="7736E37C" w14:textId="77777777" w:rsidR="001E2DD9" w:rsidRPr="006B0D02" w:rsidRDefault="001E2DD9" w:rsidP="001E2DD9">
            <w:pPr>
              <w:pStyle w:val="TAR"/>
              <w:rPr>
                <w:sz w:val="16"/>
                <w:szCs w:val="16"/>
              </w:rPr>
            </w:pPr>
          </w:p>
        </w:tc>
        <w:tc>
          <w:tcPr>
            <w:tcW w:w="425" w:type="dxa"/>
            <w:shd w:val="solid" w:color="FFFFFF" w:fill="auto"/>
          </w:tcPr>
          <w:p w14:paraId="0FC20309" w14:textId="77777777" w:rsidR="001E2DD9" w:rsidRPr="006B0D02" w:rsidRDefault="001E2DD9" w:rsidP="001E2DD9">
            <w:pPr>
              <w:pStyle w:val="TAC"/>
              <w:rPr>
                <w:sz w:val="16"/>
                <w:szCs w:val="16"/>
              </w:rPr>
            </w:pPr>
          </w:p>
        </w:tc>
        <w:tc>
          <w:tcPr>
            <w:tcW w:w="4962" w:type="dxa"/>
            <w:shd w:val="solid" w:color="FFFFFF" w:fill="auto"/>
          </w:tcPr>
          <w:p w14:paraId="20FB34D5" w14:textId="7FDA33ED" w:rsidR="001E2DD9" w:rsidRPr="006B0D02" w:rsidRDefault="001E2DD9" w:rsidP="001E2DD9">
            <w:pPr>
              <w:pStyle w:val="TAL"/>
              <w:rPr>
                <w:sz w:val="16"/>
                <w:szCs w:val="16"/>
              </w:rPr>
            </w:pPr>
            <w:r>
              <w:rPr>
                <w:sz w:val="16"/>
              </w:rPr>
              <w:t>Release 4 after CN#11</w:t>
            </w:r>
          </w:p>
        </w:tc>
        <w:tc>
          <w:tcPr>
            <w:tcW w:w="708" w:type="dxa"/>
            <w:shd w:val="solid" w:color="FFFFFF" w:fill="auto"/>
          </w:tcPr>
          <w:p w14:paraId="60268A92" w14:textId="7DBE306B" w:rsidR="001E2DD9" w:rsidRPr="007D6048" w:rsidRDefault="001E2DD9" w:rsidP="001E2DD9">
            <w:pPr>
              <w:pStyle w:val="TAC"/>
              <w:rPr>
                <w:sz w:val="16"/>
                <w:szCs w:val="16"/>
              </w:rPr>
            </w:pPr>
            <w:r>
              <w:rPr>
                <w:sz w:val="16"/>
              </w:rPr>
              <w:t>4.0.0</w:t>
            </w:r>
          </w:p>
        </w:tc>
      </w:tr>
      <w:tr w:rsidR="001E2DD9" w:rsidRPr="006B0D02" w14:paraId="4A04DA29" w14:textId="77777777" w:rsidTr="00DE7509">
        <w:tc>
          <w:tcPr>
            <w:tcW w:w="800" w:type="dxa"/>
            <w:shd w:val="solid" w:color="FFFFFF" w:fill="auto"/>
          </w:tcPr>
          <w:p w14:paraId="3732239F" w14:textId="77777777" w:rsidR="001E2DD9" w:rsidRDefault="001E2DD9" w:rsidP="001E2DD9">
            <w:pPr>
              <w:pStyle w:val="TAL"/>
              <w:rPr>
                <w:sz w:val="16"/>
              </w:rPr>
            </w:pPr>
            <w:r>
              <w:rPr>
                <w:sz w:val="16"/>
              </w:rPr>
              <w:t>#16</w:t>
            </w:r>
          </w:p>
          <w:p w14:paraId="364F9175" w14:textId="198D649A" w:rsidR="001E2DD9" w:rsidRDefault="001E2DD9" w:rsidP="001E2DD9">
            <w:pPr>
              <w:pStyle w:val="TAL"/>
              <w:rPr>
                <w:sz w:val="16"/>
              </w:rPr>
            </w:pPr>
            <w:r>
              <w:rPr>
                <w:sz w:val="16"/>
              </w:rPr>
              <w:t>Mar 2002</w:t>
            </w:r>
          </w:p>
        </w:tc>
        <w:tc>
          <w:tcPr>
            <w:tcW w:w="800" w:type="dxa"/>
            <w:shd w:val="solid" w:color="FFFFFF" w:fill="auto"/>
          </w:tcPr>
          <w:p w14:paraId="258C090D" w14:textId="77777777" w:rsidR="001E2DD9" w:rsidRPr="006B0D02" w:rsidRDefault="001E2DD9" w:rsidP="001E2DD9">
            <w:pPr>
              <w:pStyle w:val="TAC"/>
              <w:rPr>
                <w:sz w:val="16"/>
                <w:szCs w:val="16"/>
              </w:rPr>
            </w:pPr>
          </w:p>
        </w:tc>
        <w:tc>
          <w:tcPr>
            <w:tcW w:w="1094" w:type="dxa"/>
            <w:shd w:val="solid" w:color="FFFFFF" w:fill="auto"/>
          </w:tcPr>
          <w:p w14:paraId="0843FF82" w14:textId="77777777" w:rsidR="001E2DD9" w:rsidRPr="006B0D02" w:rsidRDefault="001E2DD9" w:rsidP="001E2DD9">
            <w:pPr>
              <w:pStyle w:val="TAC"/>
              <w:rPr>
                <w:sz w:val="16"/>
                <w:szCs w:val="16"/>
              </w:rPr>
            </w:pPr>
          </w:p>
        </w:tc>
        <w:tc>
          <w:tcPr>
            <w:tcW w:w="425" w:type="dxa"/>
            <w:shd w:val="solid" w:color="FFFFFF" w:fill="auto"/>
          </w:tcPr>
          <w:p w14:paraId="33ADD227" w14:textId="77777777" w:rsidR="001E2DD9" w:rsidRPr="006B0D02" w:rsidRDefault="001E2DD9" w:rsidP="001E2DD9">
            <w:pPr>
              <w:pStyle w:val="TAL"/>
              <w:rPr>
                <w:sz w:val="16"/>
                <w:szCs w:val="16"/>
              </w:rPr>
            </w:pPr>
          </w:p>
        </w:tc>
        <w:tc>
          <w:tcPr>
            <w:tcW w:w="425" w:type="dxa"/>
            <w:shd w:val="solid" w:color="FFFFFF" w:fill="auto"/>
          </w:tcPr>
          <w:p w14:paraId="2E63F74A" w14:textId="77777777" w:rsidR="001E2DD9" w:rsidRPr="006B0D02" w:rsidRDefault="001E2DD9" w:rsidP="001E2DD9">
            <w:pPr>
              <w:pStyle w:val="TAR"/>
              <w:rPr>
                <w:sz w:val="16"/>
                <w:szCs w:val="16"/>
              </w:rPr>
            </w:pPr>
          </w:p>
        </w:tc>
        <w:tc>
          <w:tcPr>
            <w:tcW w:w="425" w:type="dxa"/>
            <w:shd w:val="solid" w:color="FFFFFF" w:fill="auto"/>
          </w:tcPr>
          <w:p w14:paraId="4C12928C" w14:textId="77777777" w:rsidR="001E2DD9" w:rsidRPr="006B0D02" w:rsidRDefault="001E2DD9" w:rsidP="001E2DD9">
            <w:pPr>
              <w:pStyle w:val="TAC"/>
              <w:rPr>
                <w:sz w:val="16"/>
                <w:szCs w:val="16"/>
              </w:rPr>
            </w:pPr>
          </w:p>
        </w:tc>
        <w:tc>
          <w:tcPr>
            <w:tcW w:w="4962" w:type="dxa"/>
            <w:shd w:val="solid" w:color="FFFFFF" w:fill="auto"/>
          </w:tcPr>
          <w:p w14:paraId="7F8CD554" w14:textId="7106F9FD" w:rsidR="001E2DD9" w:rsidRPr="006B0D02" w:rsidRDefault="001E2DD9" w:rsidP="001E2DD9">
            <w:pPr>
              <w:pStyle w:val="TAL"/>
              <w:rPr>
                <w:sz w:val="16"/>
                <w:szCs w:val="16"/>
              </w:rPr>
            </w:pPr>
            <w:r>
              <w:rPr>
                <w:sz w:val="16"/>
              </w:rPr>
              <w:t>References updated</w:t>
            </w:r>
          </w:p>
        </w:tc>
        <w:tc>
          <w:tcPr>
            <w:tcW w:w="708" w:type="dxa"/>
            <w:shd w:val="solid" w:color="FFFFFF" w:fill="auto"/>
          </w:tcPr>
          <w:p w14:paraId="58E0FADD" w14:textId="35069E7C" w:rsidR="001E2DD9" w:rsidRPr="007D6048" w:rsidRDefault="001E2DD9" w:rsidP="001E2DD9">
            <w:pPr>
              <w:pStyle w:val="TAC"/>
              <w:rPr>
                <w:sz w:val="16"/>
                <w:szCs w:val="16"/>
              </w:rPr>
            </w:pPr>
            <w:r>
              <w:rPr>
                <w:sz w:val="16"/>
              </w:rPr>
              <w:t>4.0.1</w:t>
            </w:r>
          </w:p>
        </w:tc>
      </w:tr>
      <w:tr w:rsidR="001E2DD9" w:rsidRPr="006B0D02" w14:paraId="63F1BC06" w14:textId="77777777" w:rsidTr="00DE7509">
        <w:tc>
          <w:tcPr>
            <w:tcW w:w="800" w:type="dxa"/>
            <w:shd w:val="solid" w:color="FFFFFF" w:fill="auto"/>
          </w:tcPr>
          <w:p w14:paraId="4BC720C6" w14:textId="77777777" w:rsidR="001E2DD9" w:rsidRDefault="001E2DD9" w:rsidP="001E2DD9">
            <w:pPr>
              <w:pStyle w:val="TAL"/>
              <w:rPr>
                <w:sz w:val="16"/>
              </w:rPr>
            </w:pPr>
            <w:r>
              <w:rPr>
                <w:sz w:val="16"/>
              </w:rPr>
              <w:t>#16</w:t>
            </w:r>
          </w:p>
          <w:p w14:paraId="32A2BB3E" w14:textId="314129AB" w:rsidR="001E2DD9" w:rsidRDefault="001E2DD9" w:rsidP="001E2DD9">
            <w:pPr>
              <w:pStyle w:val="TAL"/>
              <w:rPr>
                <w:sz w:val="16"/>
              </w:rPr>
            </w:pPr>
            <w:r>
              <w:rPr>
                <w:sz w:val="16"/>
              </w:rPr>
              <w:t>Jun 2002</w:t>
            </w:r>
          </w:p>
        </w:tc>
        <w:tc>
          <w:tcPr>
            <w:tcW w:w="800" w:type="dxa"/>
            <w:shd w:val="solid" w:color="FFFFFF" w:fill="auto"/>
          </w:tcPr>
          <w:p w14:paraId="27F5FEFC" w14:textId="77777777" w:rsidR="001E2DD9" w:rsidRPr="006B0D02" w:rsidRDefault="001E2DD9" w:rsidP="001E2DD9">
            <w:pPr>
              <w:pStyle w:val="TAC"/>
              <w:rPr>
                <w:sz w:val="16"/>
                <w:szCs w:val="16"/>
              </w:rPr>
            </w:pPr>
          </w:p>
        </w:tc>
        <w:tc>
          <w:tcPr>
            <w:tcW w:w="1094" w:type="dxa"/>
            <w:shd w:val="solid" w:color="FFFFFF" w:fill="auto"/>
          </w:tcPr>
          <w:p w14:paraId="2343CBA3" w14:textId="77777777" w:rsidR="001E2DD9" w:rsidRPr="006B0D02" w:rsidRDefault="001E2DD9" w:rsidP="001E2DD9">
            <w:pPr>
              <w:pStyle w:val="TAC"/>
              <w:rPr>
                <w:sz w:val="16"/>
                <w:szCs w:val="16"/>
              </w:rPr>
            </w:pPr>
          </w:p>
        </w:tc>
        <w:tc>
          <w:tcPr>
            <w:tcW w:w="425" w:type="dxa"/>
            <w:shd w:val="solid" w:color="FFFFFF" w:fill="auto"/>
          </w:tcPr>
          <w:p w14:paraId="7AE7E7A1" w14:textId="77777777" w:rsidR="001E2DD9" w:rsidRPr="006B0D02" w:rsidRDefault="001E2DD9" w:rsidP="001E2DD9">
            <w:pPr>
              <w:pStyle w:val="TAL"/>
              <w:rPr>
                <w:sz w:val="16"/>
                <w:szCs w:val="16"/>
              </w:rPr>
            </w:pPr>
          </w:p>
        </w:tc>
        <w:tc>
          <w:tcPr>
            <w:tcW w:w="425" w:type="dxa"/>
            <w:shd w:val="solid" w:color="FFFFFF" w:fill="auto"/>
          </w:tcPr>
          <w:p w14:paraId="2DAE0D44" w14:textId="77777777" w:rsidR="001E2DD9" w:rsidRPr="006B0D02" w:rsidRDefault="001E2DD9" w:rsidP="001E2DD9">
            <w:pPr>
              <w:pStyle w:val="TAR"/>
              <w:rPr>
                <w:sz w:val="16"/>
                <w:szCs w:val="16"/>
              </w:rPr>
            </w:pPr>
          </w:p>
        </w:tc>
        <w:tc>
          <w:tcPr>
            <w:tcW w:w="425" w:type="dxa"/>
            <w:shd w:val="solid" w:color="FFFFFF" w:fill="auto"/>
          </w:tcPr>
          <w:p w14:paraId="093FB443" w14:textId="77777777" w:rsidR="001E2DD9" w:rsidRPr="006B0D02" w:rsidRDefault="001E2DD9" w:rsidP="001E2DD9">
            <w:pPr>
              <w:pStyle w:val="TAC"/>
              <w:rPr>
                <w:sz w:val="16"/>
                <w:szCs w:val="16"/>
              </w:rPr>
            </w:pPr>
          </w:p>
        </w:tc>
        <w:tc>
          <w:tcPr>
            <w:tcW w:w="4962" w:type="dxa"/>
            <w:shd w:val="solid" w:color="FFFFFF" w:fill="auto"/>
          </w:tcPr>
          <w:p w14:paraId="6BF3178C" w14:textId="33B15885" w:rsidR="001E2DD9" w:rsidRPr="006B0D02" w:rsidRDefault="001E2DD9" w:rsidP="001E2DD9">
            <w:pPr>
              <w:pStyle w:val="TAL"/>
              <w:rPr>
                <w:sz w:val="16"/>
                <w:szCs w:val="16"/>
              </w:rPr>
            </w:pPr>
            <w:r>
              <w:rPr>
                <w:sz w:val="16"/>
              </w:rPr>
              <w:t>Release 5 after CN#16</w:t>
            </w:r>
          </w:p>
        </w:tc>
        <w:tc>
          <w:tcPr>
            <w:tcW w:w="708" w:type="dxa"/>
            <w:shd w:val="solid" w:color="FFFFFF" w:fill="auto"/>
          </w:tcPr>
          <w:p w14:paraId="67DB5250" w14:textId="04D49084" w:rsidR="001E2DD9" w:rsidRPr="007D6048" w:rsidRDefault="001E2DD9" w:rsidP="001E2DD9">
            <w:pPr>
              <w:pStyle w:val="TAC"/>
              <w:rPr>
                <w:sz w:val="16"/>
                <w:szCs w:val="16"/>
              </w:rPr>
            </w:pPr>
            <w:r>
              <w:rPr>
                <w:sz w:val="16"/>
              </w:rPr>
              <w:t>5.0.0</w:t>
            </w:r>
          </w:p>
        </w:tc>
      </w:tr>
      <w:tr w:rsidR="001E2DD9" w:rsidRPr="006B0D02" w14:paraId="5F4F5C04" w14:textId="77777777" w:rsidTr="00DE7509">
        <w:tc>
          <w:tcPr>
            <w:tcW w:w="800" w:type="dxa"/>
            <w:shd w:val="solid" w:color="FFFFFF" w:fill="auto"/>
          </w:tcPr>
          <w:p w14:paraId="0289FCAB" w14:textId="77777777" w:rsidR="001E2DD9" w:rsidRDefault="001E2DD9" w:rsidP="001E2DD9">
            <w:pPr>
              <w:pStyle w:val="TAL"/>
              <w:rPr>
                <w:sz w:val="16"/>
              </w:rPr>
            </w:pPr>
            <w:r>
              <w:rPr>
                <w:sz w:val="16"/>
              </w:rPr>
              <w:t>#20</w:t>
            </w:r>
          </w:p>
          <w:p w14:paraId="08CFE6FF" w14:textId="02AEDF3A" w:rsidR="001E2DD9" w:rsidRDefault="001E2DD9" w:rsidP="001E2DD9">
            <w:pPr>
              <w:pStyle w:val="TAL"/>
              <w:rPr>
                <w:sz w:val="16"/>
              </w:rPr>
            </w:pPr>
            <w:r>
              <w:rPr>
                <w:sz w:val="16"/>
              </w:rPr>
              <w:t>Jun 2003</w:t>
            </w:r>
          </w:p>
        </w:tc>
        <w:tc>
          <w:tcPr>
            <w:tcW w:w="800" w:type="dxa"/>
            <w:shd w:val="solid" w:color="FFFFFF" w:fill="auto"/>
          </w:tcPr>
          <w:p w14:paraId="2ADD8AB2" w14:textId="77777777" w:rsidR="001E2DD9" w:rsidRPr="006B0D02" w:rsidRDefault="001E2DD9" w:rsidP="001E2DD9">
            <w:pPr>
              <w:pStyle w:val="TAC"/>
              <w:rPr>
                <w:sz w:val="16"/>
                <w:szCs w:val="16"/>
              </w:rPr>
            </w:pPr>
          </w:p>
        </w:tc>
        <w:tc>
          <w:tcPr>
            <w:tcW w:w="1094" w:type="dxa"/>
            <w:shd w:val="solid" w:color="FFFFFF" w:fill="auto"/>
          </w:tcPr>
          <w:p w14:paraId="101EA223" w14:textId="77777777" w:rsidR="001E2DD9" w:rsidRPr="006B0D02" w:rsidRDefault="001E2DD9" w:rsidP="001E2DD9">
            <w:pPr>
              <w:pStyle w:val="TAC"/>
              <w:rPr>
                <w:sz w:val="16"/>
                <w:szCs w:val="16"/>
              </w:rPr>
            </w:pPr>
          </w:p>
        </w:tc>
        <w:tc>
          <w:tcPr>
            <w:tcW w:w="425" w:type="dxa"/>
            <w:shd w:val="solid" w:color="FFFFFF" w:fill="auto"/>
          </w:tcPr>
          <w:p w14:paraId="023ED988" w14:textId="7B9D8348" w:rsidR="001E2DD9" w:rsidRPr="006B0D02" w:rsidRDefault="001E2DD9" w:rsidP="001E2DD9">
            <w:pPr>
              <w:pStyle w:val="TAL"/>
              <w:rPr>
                <w:sz w:val="16"/>
                <w:szCs w:val="16"/>
              </w:rPr>
            </w:pPr>
            <w:r>
              <w:rPr>
                <w:sz w:val="16"/>
              </w:rPr>
              <w:t>023</w:t>
            </w:r>
          </w:p>
        </w:tc>
        <w:tc>
          <w:tcPr>
            <w:tcW w:w="425" w:type="dxa"/>
            <w:shd w:val="solid" w:color="FFFFFF" w:fill="auto"/>
          </w:tcPr>
          <w:p w14:paraId="402BEE74" w14:textId="075E675C" w:rsidR="001E2DD9" w:rsidRPr="006B0D02" w:rsidRDefault="001E2DD9" w:rsidP="001E2DD9">
            <w:pPr>
              <w:pStyle w:val="TAR"/>
              <w:rPr>
                <w:sz w:val="16"/>
                <w:szCs w:val="16"/>
              </w:rPr>
            </w:pPr>
            <w:r>
              <w:rPr>
                <w:sz w:val="16"/>
                <w:szCs w:val="16"/>
              </w:rPr>
              <w:t>1</w:t>
            </w:r>
          </w:p>
        </w:tc>
        <w:tc>
          <w:tcPr>
            <w:tcW w:w="425" w:type="dxa"/>
            <w:shd w:val="solid" w:color="FFFFFF" w:fill="auto"/>
          </w:tcPr>
          <w:p w14:paraId="7067ACE2" w14:textId="77777777" w:rsidR="001E2DD9" w:rsidRPr="006B0D02" w:rsidRDefault="001E2DD9" w:rsidP="001E2DD9">
            <w:pPr>
              <w:pStyle w:val="TAC"/>
              <w:rPr>
                <w:sz w:val="16"/>
                <w:szCs w:val="16"/>
              </w:rPr>
            </w:pPr>
          </w:p>
        </w:tc>
        <w:tc>
          <w:tcPr>
            <w:tcW w:w="4962" w:type="dxa"/>
            <w:shd w:val="solid" w:color="FFFFFF" w:fill="auto"/>
          </w:tcPr>
          <w:p w14:paraId="54605BA7" w14:textId="359DB8AA" w:rsidR="001E2DD9" w:rsidRPr="006B0D02" w:rsidRDefault="001E2DD9" w:rsidP="001E2DD9">
            <w:pPr>
              <w:pStyle w:val="TAL"/>
              <w:rPr>
                <w:sz w:val="16"/>
                <w:szCs w:val="16"/>
              </w:rPr>
            </w:pPr>
            <w:r>
              <w:rPr>
                <w:sz w:val="16"/>
              </w:rPr>
              <w:t>IN-based solution for correct charging of calls to ported or non-ported subscribers originated by pre-paid subscribers</w:t>
            </w:r>
          </w:p>
        </w:tc>
        <w:tc>
          <w:tcPr>
            <w:tcW w:w="708" w:type="dxa"/>
            <w:shd w:val="solid" w:color="FFFFFF" w:fill="auto"/>
          </w:tcPr>
          <w:p w14:paraId="0FA8F1C2" w14:textId="6EEB88F4" w:rsidR="001E2DD9" w:rsidRPr="007D6048" w:rsidRDefault="001E2DD9" w:rsidP="001E2DD9">
            <w:pPr>
              <w:pStyle w:val="TAC"/>
              <w:rPr>
                <w:sz w:val="16"/>
                <w:szCs w:val="16"/>
              </w:rPr>
            </w:pPr>
            <w:r>
              <w:rPr>
                <w:sz w:val="16"/>
              </w:rPr>
              <w:t>5.1.0</w:t>
            </w:r>
          </w:p>
        </w:tc>
      </w:tr>
      <w:tr w:rsidR="001E2DD9" w:rsidRPr="006B0D02" w14:paraId="64B9AC4F" w14:textId="77777777" w:rsidTr="00DE7509">
        <w:tc>
          <w:tcPr>
            <w:tcW w:w="800" w:type="dxa"/>
            <w:shd w:val="solid" w:color="FFFFFF" w:fill="auto"/>
          </w:tcPr>
          <w:p w14:paraId="4214512E" w14:textId="77777777" w:rsidR="001E2DD9" w:rsidRDefault="001E2DD9" w:rsidP="001E2DD9">
            <w:pPr>
              <w:pStyle w:val="TAL"/>
              <w:rPr>
                <w:sz w:val="16"/>
              </w:rPr>
            </w:pPr>
            <w:r>
              <w:rPr>
                <w:sz w:val="16"/>
              </w:rPr>
              <w:t>#21</w:t>
            </w:r>
          </w:p>
          <w:p w14:paraId="28412A9D" w14:textId="207B1C91" w:rsidR="001E2DD9" w:rsidRDefault="001E2DD9" w:rsidP="001E2DD9">
            <w:pPr>
              <w:pStyle w:val="TAL"/>
              <w:rPr>
                <w:sz w:val="16"/>
              </w:rPr>
            </w:pPr>
            <w:r>
              <w:rPr>
                <w:sz w:val="16"/>
              </w:rPr>
              <w:t>Sep 2003</w:t>
            </w:r>
          </w:p>
        </w:tc>
        <w:tc>
          <w:tcPr>
            <w:tcW w:w="800" w:type="dxa"/>
            <w:shd w:val="solid" w:color="FFFFFF" w:fill="auto"/>
          </w:tcPr>
          <w:p w14:paraId="670C94C9" w14:textId="77777777" w:rsidR="001E2DD9" w:rsidRPr="006B0D02" w:rsidRDefault="001E2DD9" w:rsidP="001E2DD9">
            <w:pPr>
              <w:pStyle w:val="TAC"/>
              <w:rPr>
                <w:sz w:val="16"/>
                <w:szCs w:val="16"/>
              </w:rPr>
            </w:pPr>
          </w:p>
        </w:tc>
        <w:tc>
          <w:tcPr>
            <w:tcW w:w="1094" w:type="dxa"/>
            <w:shd w:val="solid" w:color="FFFFFF" w:fill="auto"/>
          </w:tcPr>
          <w:p w14:paraId="68B4D55C" w14:textId="77777777" w:rsidR="001E2DD9" w:rsidRPr="006B0D02" w:rsidRDefault="001E2DD9" w:rsidP="001E2DD9">
            <w:pPr>
              <w:pStyle w:val="TAC"/>
              <w:rPr>
                <w:sz w:val="16"/>
                <w:szCs w:val="16"/>
              </w:rPr>
            </w:pPr>
          </w:p>
        </w:tc>
        <w:tc>
          <w:tcPr>
            <w:tcW w:w="425" w:type="dxa"/>
            <w:shd w:val="solid" w:color="FFFFFF" w:fill="auto"/>
          </w:tcPr>
          <w:p w14:paraId="7C6A0B4D" w14:textId="051FF218" w:rsidR="001E2DD9" w:rsidRPr="006B0D02" w:rsidRDefault="001E2DD9" w:rsidP="001E2DD9">
            <w:pPr>
              <w:pStyle w:val="TAL"/>
              <w:rPr>
                <w:sz w:val="16"/>
                <w:szCs w:val="16"/>
              </w:rPr>
            </w:pPr>
            <w:r>
              <w:rPr>
                <w:sz w:val="16"/>
              </w:rPr>
              <w:t>026</w:t>
            </w:r>
          </w:p>
        </w:tc>
        <w:tc>
          <w:tcPr>
            <w:tcW w:w="425" w:type="dxa"/>
            <w:shd w:val="solid" w:color="FFFFFF" w:fill="auto"/>
          </w:tcPr>
          <w:p w14:paraId="0B4083DC" w14:textId="4337A17B" w:rsidR="001E2DD9" w:rsidRPr="006B0D02" w:rsidRDefault="001E2DD9" w:rsidP="001E2DD9">
            <w:pPr>
              <w:pStyle w:val="TAR"/>
              <w:rPr>
                <w:sz w:val="16"/>
                <w:szCs w:val="16"/>
              </w:rPr>
            </w:pPr>
            <w:r>
              <w:rPr>
                <w:sz w:val="16"/>
                <w:szCs w:val="16"/>
              </w:rPr>
              <w:t>1</w:t>
            </w:r>
          </w:p>
        </w:tc>
        <w:tc>
          <w:tcPr>
            <w:tcW w:w="425" w:type="dxa"/>
            <w:shd w:val="solid" w:color="FFFFFF" w:fill="auto"/>
          </w:tcPr>
          <w:p w14:paraId="450F3E34" w14:textId="77777777" w:rsidR="001E2DD9" w:rsidRPr="006B0D02" w:rsidRDefault="001E2DD9" w:rsidP="001E2DD9">
            <w:pPr>
              <w:pStyle w:val="TAC"/>
              <w:rPr>
                <w:sz w:val="16"/>
                <w:szCs w:val="16"/>
              </w:rPr>
            </w:pPr>
          </w:p>
        </w:tc>
        <w:tc>
          <w:tcPr>
            <w:tcW w:w="4962" w:type="dxa"/>
            <w:shd w:val="solid" w:color="FFFFFF" w:fill="auto"/>
          </w:tcPr>
          <w:p w14:paraId="74D21BF7" w14:textId="7EC21D22" w:rsidR="001E2DD9" w:rsidRPr="006B0D02" w:rsidRDefault="001E2DD9" w:rsidP="001E2DD9">
            <w:pPr>
              <w:pStyle w:val="TAL"/>
              <w:rPr>
                <w:sz w:val="16"/>
                <w:szCs w:val="16"/>
              </w:rPr>
            </w:pPr>
            <w:r>
              <w:rPr>
                <w:sz w:val="16"/>
              </w:rPr>
              <w:t>Incorrect CAMEL pre-paid charging in MNP networks</w:t>
            </w:r>
          </w:p>
        </w:tc>
        <w:tc>
          <w:tcPr>
            <w:tcW w:w="708" w:type="dxa"/>
            <w:shd w:val="solid" w:color="FFFFFF" w:fill="auto"/>
          </w:tcPr>
          <w:p w14:paraId="3B87D315" w14:textId="4718887E" w:rsidR="001E2DD9" w:rsidRPr="007D6048" w:rsidRDefault="001E2DD9" w:rsidP="001E2DD9">
            <w:pPr>
              <w:pStyle w:val="TAC"/>
              <w:rPr>
                <w:sz w:val="16"/>
                <w:szCs w:val="16"/>
              </w:rPr>
            </w:pPr>
            <w:r>
              <w:rPr>
                <w:sz w:val="16"/>
              </w:rPr>
              <w:t>5.2.0</w:t>
            </w:r>
          </w:p>
        </w:tc>
      </w:tr>
      <w:tr w:rsidR="001E2DD9" w:rsidRPr="006B0D02" w14:paraId="44C54A34" w14:textId="77777777" w:rsidTr="00DE7509">
        <w:tc>
          <w:tcPr>
            <w:tcW w:w="800" w:type="dxa"/>
            <w:shd w:val="solid" w:color="FFFFFF" w:fill="auto"/>
          </w:tcPr>
          <w:p w14:paraId="5FBC97D0" w14:textId="77777777" w:rsidR="001E2DD9" w:rsidRDefault="001E2DD9" w:rsidP="001E2DD9">
            <w:pPr>
              <w:pStyle w:val="TAL"/>
              <w:rPr>
                <w:sz w:val="16"/>
              </w:rPr>
            </w:pPr>
            <w:r>
              <w:rPr>
                <w:sz w:val="16"/>
              </w:rPr>
              <w:t>CN#22</w:t>
            </w:r>
          </w:p>
          <w:p w14:paraId="1CCE31D9" w14:textId="6118E81E" w:rsidR="001E2DD9" w:rsidRDefault="001E2DD9" w:rsidP="001E2DD9">
            <w:pPr>
              <w:pStyle w:val="TAL"/>
              <w:rPr>
                <w:sz w:val="16"/>
              </w:rPr>
            </w:pPr>
            <w:r>
              <w:rPr>
                <w:sz w:val="16"/>
              </w:rPr>
              <w:t>Dec 2003</w:t>
            </w:r>
          </w:p>
        </w:tc>
        <w:tc>
          <w:tcPr>
            <w:tcW w:w="800" w:type="dxa"/>
            <w:shd w:val="solid" w:color="FFFFFF" w:fill="auto"/>
          </w:tcPr>
          <w:p w14:paraId="2D5B242E" w14:textId="77777777" w:rsidR="001E2DD9" w:rsidRPr="006B0D02" w:rsidRDefault="001E2DD9" w:rsidP="001E2DD9">
            <w:pPr>
              <w:pStyle w:val="TAC"/>
              <w:rPr>
                <w:sz w:val="16"/>
                <w:szCs w:val="16"/>
              </w:rPr>
            </w:pPr>
          </w:p>
        </w:tc>
        <w:tc>
          <w:tcPr>
            <w:tcW w:w="1094" w:type="dxa"/>
            <w:shd w:val="solid" w:color="FFFFFF" w:fill="auto"/>
          </w:tcPr>
          <w:p w14:paraId="1C87C417" w14:textId="77777777" w:rsidR="001E2DD9" w:rsidRPr="006B0D02" w:rsidRDefault="001E2DD9" w:rsidP="001E2DD9">
            <w:pPr>
              <w:pStyle w:val="TAC"/>
              <w:rPr>
                <w:sz w:val="16"/>
                <w:szCs w:val="16"/>
              </w:rPr>
            </w:pPr>
          </w:p>
        </w:tc>
        <w:tc>
          <w:tcPr>
            <w:tcW w:w="425" w:type="dxa"/>
            <w:shd w:val="solid" w:color="FFFFFF" w:fill="auto"/>
          </w:tcPr>
          <w:p w14:paraId="1F7A75DB" w14:textId="21D14564" w:rsidR="001E2DD9" w:rsidRPr="006B0D02" w:rsidRDefault="001E2DD9" w:rsidP="001E2DD9">
            <w:pPr>
              <w:pStyle w:val="TAL"/>
              <w:rPr>
                <w:sz w:val="16"/>
                <w:szCs w:val="16"/>
              </w:rPr>
            </w:pPr>
            <w:r>
              <w:rPr>
                <w:sz w:val="16"/>
              </w:rPr>
              <w:t>027</w:t>
            </w:r>
          </w:p>
        </w:tc>
        <w:tc>
          <w:tcPr>
            <w:tcW w:w="425" w:type="dxa"/>
            <w:shd w:val="solid" w:color="FFFFFF" w:fill="auto"/>
          </w:tcPr>
          <w:p w14:paraId="380821AF" w14:textId="77777777" w:rsidR="001E2DD9" w:rsidRPr="006B0D02" w:rsidRDefault="001E2DD9" w:rsidP="001E2DD9">
            <w:pPr>
              <w:pStyle w:val="TAR"/>
              <w:rPr>
                <w:sz w:val="16"/>
                <w:szCs w:val="16"/>
              </w:rPr>
            </w:pPr>
          </w:p>
        </w:tc>
        <w:tc>
          <w:tcPr>
            <w:tcW w:w="425" w:type="dxa"/>
            <w:shd w:val="solid" w:color="FFFFFF" w:fill="auto"/>
          </w:tcPr>
          <w:p w14:paraId="2B010939" w14:textId="77777777" w:rsidR="001E2DD9" w:rsidRPr="006B0D02" w:rsidRDefault="001E2DD9" w:rsidP="001E2DD9">
            <w:pPr>
              <w:pStyle w:val="TAC"/>
              <w:rPr>
                <w:sz w:val="16"/>
                <w:szCs w:val="16"/>
              </w:rPr>
            </w:pPr>
          </w:p>
        </w:tc>
        <w:tc>
          <w:tcPr>
            <w:tcW w:w="4962" w:type="dxa"/>
            <w:shd w:val="solid" w:color="FFFFFF" w:fill="auto"/>
          </w:tcPr>
          <w:p w14:paraId="61CB9098" w14:textId="77E49736" w:rsidR="001E2DD9" w:rsidRPr="006B0D02" w:rsidRDefault="001E2DD9" w:rsidP="001E2DD9">
            <w:pPr>
              <w:pStyle w:val="TAL"/>
              <w:rPr>
                <w:sz w:val="16"/>
                <w:szCs w:val="16"/>
              </w:rPr>
            </w:pPr>
            <w:r>
              <w:rPr>
                <w:sz w:val="16"/>
              </w:rPr>
              <w:t>Incorrect implementation of  CR 023r1</w:t>
            </w:r>
          </w:p>
        </w:tc>
        <w:tc>
          <w:tcPr>
            <w:tcW w:w="708" w:type="dxa"/>
            <w:shd w:val="solid" w:color="FFFFFF" w:fill="auto"/>
          </w:tcPr>
          <w:p w14:paraId="5976FC98" w14:textId="12AAA91D" w:rsidR="001E2DD9" w:rsidRPr="007D6048" w:rsidRDefault="001E2DD9" w:rsidP="001E2DD9">
            <w:pPr>
              <w:pStyle w:val="TAC"/>
              <w:rPr>
                <w:sz w:val="16"/>
                <w:szCs w:val="16"/>
              </w:rPr>
            </w:pPr>
            <w:r>
              <w:rPr>
                <w:sz w:val="16"/>
              </w:rPr>
              <w:t>5.3.0</w:t>
            </w:r>
          </w:p>
        </w:tc>
      </w:tr>
      <w:tr w:rsidR="001E2DD9" w:rsidRPr="006B0D02" w14:paraId="0A173C10" w14:textId="77777777" w:rsidTr="00DE7509">
        <w:tc>
          <w:tcPr>
            <w:tcW w:w="800" w:type="dxa"/>
            <w:shd w:val="solid" w:color="FFFFFF" w:fill="auto"/>
          </w:tcPr>
          <w:p w14:paraId="3867EE35" w14:textId="77777777" w:rsidR="001E2DD9" w:rsidRDefault="001E2DD9" w:rsidP="001E2DD9">
            <w:pPr>
              <w:pStyle w:val="TAL"/>
              <w:rPr>
                <w:sz w:val="16"/>
              </w:rPr>
            </w:pPr>
            <w:r>
              <w:rPr>
                <w:sz w:val="16"/>
              </w:rPr>
              <w:t>CN#22</w:t>
            </w:r>
          </w:p>
          <w:p w14:paraId="2DE9A424" w14:textId="062A2A2B" w:rsidR="001E2DD9" w:rsidRDefault="001E2DD9" w:rsidP="001E2DD9">
            <w:pPr>
              <w:pStyle w:val="TAL"/>
              <w:rPr>
                <w:sz w:val="16"/>
              </w:rPr>
            </w:pPr>
            <w:r>
              <w:rPr>
                <w:sz w:val="16"/>
              </w:rPr>
              <w:t>Dec 2003</w:t>
            </w:r>
          </w:p>
        </w:tc>
        <w:tc>
          <w:tcPr>
            <w:tcW w:w="800" w:type="dxa"/>
            <w:shd w:val="solid" w:color="FFFFFF" w:fill="auto"/>
          </w:tcPr>
          <w:p w14:paraId="774AC115" w14:textId="77777777" w:rsidR="001E2DD9" w:rsidRPr="006B0D02" w:rsidRDefault="001E2DD9" w:rsidP="001E2DD9">
            <w:pPr>
              <w:pStyle w:val="TAC"/>
              <w:rPr>
                <w:sz w:val="16"/>
                <w:szCs w:val="16"/>
              </w:rPr>
            </w:pPr>
          </w:p>
        </w:tc>
        <w:tc>
          <w:tcPr>
            <w:tcW w:w="1094" w:type="dxa"/>
            <w:shd w:val="solid" w:color="FFFFFF" w:fill="auto"/>
          </w:tcPr>
          <w:p w14:paraId="09DE31D3" w14:textId="77777777" w:rsidR="001E2DD9" w:rsidRPr="006B0D02" w:rsidRDefault="001E2DD9" w:rsidP="001E2DD9">
            <w:pPr>
              <w:pStyle w:val="TAC"/>
              <w:rPr>
                <w:sz w:val="16"/>
                <w:szCs w:val="16"/>
              </w:rPr>
            </w:pPr>
          </w:p>
        </w:tc>
        <w:tc>
          <w:tcPr>
            <w:tcW w:w="425" w:type="dxa"/>
            <w:shd w:val="solid" w:color="FFFFFF" w:fill="auto"/>
          </w:tcPr>
          <w:p w14:paraId="2C2A3469" w14:textId="633960D5" w:rsidR="001E2DD9" w:rsidRPr="006B0D02" w:rsidRDefault="001E2DD9" w:rsidP="001E2DD9">
            <w:pPr>
              <w:pStyle w:val="TAL"/>
              <w:rPr>
                <w:sz w:val="16"/>
                <w:szCs w:val="16"/>
              </w:rPr>
            </w:pPr>
            <w:r>
              <w:rPr>
                <w:sz w:val="16"/>
              </w:rPr>
              <w:t>028</w:t>
            </w:r>
          </w:p>
        </w:tc>
        <w:tc>
          <w:tcPr>
            <w:tcW w:w="425" w:type="dxa"/>
            <w:shd w:val="solid" w:color="FFFFFF" w:fill="auto"/>
          </w:tcPr>
          <w:p w14:paraId="6A2961EE" w14:textId="1992F956" w:rsidR="001E2DD9" w:rsidRPr="006B0D02" w:rsidRDefault="001E2DD9" w:rsidP="001E2DD9">
            <w:pPr>
              <w:pStyle w:val="TAR"/>
              <w:rPr>
                <w:sz w:val="16"/>
                <w:szCs w:val="16"/>
              </w:rPr>
            </w:pPr>
            <w:r>
              <w:rPr>
                <w:sz w:val="16"/>
                <w:szCs w:val="16"/>
              </w:rPr>
              <w:t>1</w:t>
            </w:r>
          </w:p>
        </w:tc>
        <w:tc>
          <w:tcPr>
            <w:tcW w:w="425" w:type="dxa"/>
            <w:shd w:val="solid" w:color="FFFFFF" w:fill="auto"/>
          </w:tcPr>
          <w:p w14:paraId="509ED3BB" w14:textId="77777777" w:rsidR="001E2DD9" w:rsidRPr="006B0D02" w:rsidRDefault="001E2DD9" w:rsidP="001E2DD9">
            <w:pPr>
              <w:pStyle w:val="TAC"/>
              <w:rPr>
                <w:sz w:val="16"/>
                <w:szCs w:val="16"/>
              </w:rPr>
            </w:pPr>
          </w:p>
        </w:tc>
        <w:tc>
          <w:tcPr>
            <w:tcW w:w="4962" w:type="dxa"/>
            <w:shd w:val="solid" w:color="FFFFFF" w:fill="auto"/>
          </w:tcPr>
          <w:p w14:paraId="782D98D4" w14:textId="1789E82F" w:rsidR="001E2DD9" w:rsidRPr="006B0D02" w:rsidRDefault="001E2DD9" w:rsidP="001E2DD9">
            <w:pPr>
              <w:pStyle w:val="TAL"/>
              <w:rPr>
                <w:sz w:val="16"/>
                <w:szCs w:val="16"/>
              </w:rPr>
            </w:pPr>
            <w:r>
              <w:rPr>
                <w:sz w:val="16"/>
              </w:rPr>
              <w:t>MNP correction for prepaid charging</w:t>
            </w:r>
          </w:p>
        </w:tc>
        <w:tc>
          <w:tcPr>
            <w:tcW w:w="708" w:type="dxa"/>
            <w:shd w:val="solid" w:color="FFFFFF" w:fill="auto"/>
          </w:tcPr>
          <w:p w14:paraId="084CEC70" w14:textId="38B89002" w:rsidR="001E2DD9" w:rsidRPr="007D6048" w:rsidRDefault="001E2DD9" w:rsidP="001E2DD9">
            <w:pPr>
              <w:pStyle w:val="TAC"/>
              <w:rPr>
                <w:sz w:val="16"/>
                <w:szCs w:val="16"/>
              </w:rPr>
            </w:pPr>
            <w:r>
              <w:rPr>
                <w:sz w:val="16"/>
              </w:rPr>
              <w:t>5.3.0</w:t>
            </w:r>
          </w:p>
        </w:tc>
      </w:tr>
      <w:tr w:rsidR="001E2DD9" w:rsidRPr="006B0D02" w14:paraId="1BF32305" w14:textId="77777777" w:rsidTr="00DE7509">
        <w:tc>
          <w:tcPr>
            <w:tcW w:w="800" w:type="dxa"/>
            <w:shd w:val="solid" w:color="FFFFFF" w:fill="auto"/>
          </w:tcPr>
          <w:p w14:paraId="60B9B3A9" w14:textId="59934664" w:rsidR="001E2DD9" w:rsidRDefault="001E2DD9" w:rsidP="001E2DD9">
            <w:pPr>
              <w:pStyle w:val="TAL"/>
              <w:rPr>
                <w:sz w:val="16"/>
              </w:rPr>
            </w:pPr>
            <w:r>
              <w:rPr>
                <w:sz w:val="16"/>
              </w:rPr>
              <w:t>CN#26</w:t>
            </w:r>
          </w:p>
        </w:tc>
        <w:tc>
          <w:tcPr>
            <w:tcW w:w="800" w:type="dxa"/>
            <w:shd w:val="solid" w:color="FFFFFF" w:fill="auto"/>
          </w:tcPr>
          <w:p w14:paraId="4F2E3595" w14:textId="77777777" w:rsidR="001E2DD9" w:rsidRPr="006B0D02" w:rsidRDefault="001E2DD9" w:rsidP="001E2DD9">
            <w:pPr>
              <w:pStyle w:val="TAC"/>
              <w:rPr>
                <w:sz w:val="16"/>
                <w:szCs w:val="16"/>
              </w:rPr>
            </w:pPr>
          </w:p>
        </w:tc>
        <w:tc>
          <w:tcPr>
            <w:tcW w:w="1094" w:type="dxa"/>
            <w:shd w:val="solid" w:color="FFFFFF" w:fill="auto"/>
          </w:tcPr>
          <w:p w14:paraId="3ACA7124" w14:textId="77777777" w:rsidR="001E2DD9" w:rsidRPr="006B0D02" w:rsidRDefault="001E2DD9" w:rsidP="001E2DD9">
            <w:pPr>
              <w:pStyle w:val="TAC"/>
              <w:rPr>
                <w:sz w:val="16"/>
                <w:szCs w:val="16"/>
              </w:rPr>
            </w:pPr>
          </w:p>
        </w:tc>
        <w:tc>
          <w:tcPr>
            <w:tcW w:w="425" w:type="dxa"/>
            <w:shd w:val="solid" w:color="FFFFFF" w:fill="auto"/>
          </w:tcPr>
          <w:p w14:paraId="03634E05" w14:textId="77777777" w:rsidR="001E2DD9" w:rsidRPr="006B0D02" w:rsidRDefault="001E2DD9" w:rsidP="001E2DD9">
            <w:pPr>
              <w:pStyle w:val="TAL"/>
              <w:rPr>
                <w:sz w:val="16"/>
                <w:szCs w:val="16"/>
              </w:rPr>
            </w:pPr>
          </w:p>
        </w:tc>
        <w:tc>
          <w:tcPr>
            <w:tcW w:w="425" w:type="dxa"/>
            <w:shd w:val="solid" w:color="FFFFFF" w:fill="auto"/>
          </w:tcPr>
          <w:p w14:paraId="13B4C46D" w14:textId="77777777" w:rsidR="001E2DD9" w:rsidRPr="006B0D02" w:rsidRDefault="001E2DD9" w:rsidP="001E2DD9">
            <w:pPr>
              <w:pStyle w:val="TAR"/>
              <w:rPr>
                <w:sz w:val="16"/>
                <w:szCs w:val="16"/>
              </w:rPr>
            </w:pPr>
          </w:p>
        </w:tc>
        <w:tc>
          <w:tcPr>
            <w:tcW w:w="425" w:type="dxa"/>
            <w:shd w:val="solid" w:color="FFFFFF" w:fill="auto"/>
          </w:tcPr>
          <w:p w14:paraId="18E03C54" w14:textId="77777777" w:rsidR="001E2DD9" w:rsidRPr="006B0D02" w:rsidRDefault="001E2DD9" w:rsidP="001E2DD9">
            <w:pPr>
              <w:pStyle w:val="TAC"/>
              <w:rPr>
                <w:sz w:val="16"/>
                <w:szCs w:val="16"/>
              </w:rPr>
            </w:pPr>
          </w:p>
        </w:tc>
        <w:tc>
          <w:tcPr>
            <w:tcW w:w="4962" w:type="dxa"/>
            <w:shd w:val="solid" w:color="FFFFFF" w:fill="auto"/>
          </w:tcPr>
          <w:p w14:paraId="6D7714DD" w14:textId="209D0667" w:rsidR="001E2DD9" w:rsidRPr="006B0D02" w:rsidRDefault="001E2DD9" w:rsidP="001E2DD9">
            <w:pPr>
              <w:pStyle w:val="TAL"/>
              <w:rPr>
                <w:sz w:val="16"/>
                <w:szCs w:val="16"/>
              </w:rPr>
            </w:pPr>
            <w:r>
              <w:rPr>
                <w:sz w:val="16"/>
              </w:rPr>
              <w:t>Release 6 after CN#26</w:t>
            </w:r>
          </w:p>
        </w:tc>
        <w:tc>
          <w:tcPr>
            <w:tcW w:w="708" w:type="dxa"/>
            <w:shd w:val="solid" w:color="FFFFFF" w:fill="auto"/>
          </w:tcPr>
          <w:p w14:paraId="0C6864E3" w14:textId="1D7E8D95" w:rsidR="001E2DD9" w:rsidRPr="007D6048" w:rsidRDefault="001E2DD9" w:rsidP="001E2DD9">
            <w:pPr>
              <w:pStyle w:val="TAC"/>
              <w:rPr>
                <w:sz w:val="16"/>
                <w:szCs w:val="16"/>
              </w:rPr>
            </w:pPr>
            <w:r>
              <w:rPr>
                <w:sz w:val="16"/>
              </w:rPr>
              <w:t>6.0.0</w:t>
            </w:r>
          </w:p>
        </w:tc>
      </w:tr>
      <w:tr w:rsidR="001E2DD9" w:rsidRPr="006B0D02" w14:paraId="3F093DB5" w14:textId="77777777" w:rsidTr="00DE7509">
        <w:tc>
          <w:tcPr>
            <w:tcW w:w="800" w:type="dxa"/>
            <w:shd w:val="solid" w:color="FFFFFF" w:fill="auto"/>
          </w:tcPr>
          <w:p w14:paraId="622A45DA" w14:textId="60911D1F" w:rsidR="001E2DD9" w:rsidRDefault="001E2DD9" w:rsidP="001E2DD9">
            <w:pPr>
              <w:pStyle w:val="TAL"/>
              <w:rPr>
                <w:sz w:val="16"/>
              </w:rPr>
            </w:pPr>
            <w:r>
              <w:rPr>
                <w:sz w:val="16"/>
              </w:rPr>
              <w:t>CT#36</w:t>
            </w:r>
          </w:p>
        </w:tc>
        <w:tc>
          <w:tcPr>
            <w:tcW w:w="800" w:type="dxa"/>
            <w:shd w:val="solid" w:color="FFFFFF" w:fill="auto"/>
          </w:tcPr>
          <w:p w14:paraId="0AC6A553" w14:textId="77777777" w:rsidR="001E2DD9" w:rsidRPr="006B0D02" w:rsidRDefault="001E2DD9" w:rsidP="001E2DD9">
            <w:pPr>
              <w:pStyle w:val="TAC"/>
              <w:rPr>
                <w:sz w:val="16"/>
                <w:szCs w:val="16"/>
              </w:rPr>
            </w:pPr>
          </w:p>
        </w:tc>
        <w:tc>
          <w:tcPr>
            <w:tcW w:w="1094" w:type="dxa"/>
            <w:shd w:val="solid" w:color="FFFFFF" w:fill="auto"/>
          </w:tcPr>
          <w:p w14:paraId="01C10E90" w14:textId="77777777" w:rsidR="001E2DD9" w:rsidRPr="006B0D02" w:rsidRDefault="001E2DD9" w:rsidP="001E2DD9">
            <w:pPr>
              <w:pStyle w:val="TAC"/>
              <w:rPr>
                <w:sz w:val="16"/>
                <w:szCs w:val="16"/>
              </w:rPr>
            </w:pPr>
          </w:p>
        </w:tc>
        <w:tc>
          <w:tcPr>
            <w:tcW w:w="425" w:type="dxa"/>
            <w:shd w:val="solid" w:color="FFFFFF" w:fill="auto"/>
          </w:tcPr>
          <w:p w14:paraId="665860A2" w14:textId="77777777" w:rsidR="001E2DD9" w:rsidRPr="006B0D02" w:rsidRDefault="001E2DD9" w:rsidP="001E2DD9">
            <w:pPr>
              <w:pStyle w:val="TAL"/>
              <w:rPr>
                <w:sz w:val="16"/>
                <w:szCs w:val="16"/>
              </w:rPr>
            </w:pPr>
          </w:p>
        </w:tc>
        <w:tc>
          <w:tcPr>
            <w:tcW w:w="425" w:type="dxa"/>
            <w:shd w:val="solid" w:color="FFFFFF" w:fill="auto"/>
          </w:tcPr>
          <w:p w14:paraId="67801B24" w14:textId="77777777" w:rsidR="001E2DD9" w:rsidRPr="006B0D02" w:rsidRDefault="001E2DD9" w:rsidP="001E2DD9">
            <w:pPr>
              <w:pStyle w:val="TAR"/>
              <w:rPr>
                <w:sz w:val="16"/>
                <w:szCs w:val="16"/>
              </w:rPr>
            </w:pPr>
          </w:p>
        </w:tc>
        <w:tc>
          <w:tcPr>
            <w:tcW w:w="425" w:type="dxa"/>
            <w:shd w:val="solid" w:color="FFFFFF" w:fill="auto"/>
          </w:tcPr>
          <w:p w14:paraId="389E2153" w14:textId="77777777" w:rsidR="001E2DD9" w:rsidRPr="006B0D02" w:rsidRDefault="001E2DD9" w:rsidP="001E2DD9">
            <w:pPr>
              <w:pStyle w:val="TAC"/>
              <w:rPr>
                <w:sz w:val="16"/>
                <w:szCs w:val="16"/>
              </w:rPr>
            </w:pPr>
          </w:p>
        </w:tc>
        <w:tc>
          <w:tcPr>
            <w:tcW w:w="4962" w:type="dxa"/>
            <w:shd w:val="solid" w:color="FFFFFF" w:fill="auto"/>
          </w:tcPr>
          <w:p w14:paraId="2571408D" w14:textId="430B6127" w:rsidR="001E2DD9" w:rsidRPr="006B0D02" w:rsidRDefault="001E2DD9" w:rsidP="001E2DD9">
            <w:pPr>
              <w:pStyle w:val="TAL"/>
              <w:rPr>
                <w:sz w:val="16"/>
                <w:szCs w:val="16"/>
              </w:rPr>
            </w:pPr>
            <w:r w:rsidRPr="00886814">
              <w:rPr>
                <w:sz w:val="16"/>
              </w:rPr>
              <w:t>Upgraded unchanged from Rel-6</w:t>
            </w:r>
          </w:p>
        </w:tc>
        <w:tc>
          <w:tcPr>
            <w:tcW w:w="708" w:type="dxa"/>
            <w:shd w:val="solid" w:color="FFFFFF" w:fill="auto"/>
          </w:tcPr>
          <w:p w14:paraId="04C61B12" w14:textId="773CFF5C" w:rsidR="001E2DD9" w:rsidRPr="007D6048" w:rsidRDefault="001E2DD9" w:rsidP="001E2DD9">
            <w:pPr>
              <w:pStyle w:val="TAC"/>
              <w:rPr>
                <w:sz w:val="16"/>
                <w:szCs w:val="16"/>
              </w:rPr>
            </w:pPr>
            <w:r>
              <w:rPr>
                <w:sz w:val="16"/>
              </w:rPr>
              <w:t>7.0.0</w:t>
            </w:r>
          </w:p>
        </w:tc>
      </w:tr>
      <w:tr w:rsidR="001E2DD9" w:rsidRPr="006B0D02" w14:paraId="70D2D53C" w14:textId="77777777" w:rsidTr="00DE7509">
        <w:tc>
          <w:tcPr>
            <w:tcW w:w="800" w:type="dxa"/>
            <w:shd w:val="solid" w:color="FFFFFF" w:fill="auto"/>
          </w:tcPr>
          <w:p w14:paraId="0E612A31" w14:textId="634B54F5" w:rsidR="001E2DD9" w:rsidRDefault="001E2DD9" w:rsidP="001E2DD9">
            <w:pPr>
              <w:pStyle w:val="TAL"/>
              <w:rPr>
                <w:sz w:val="16"/>
              </w:rPr>
            </w:pPr>
            <w:r>
              <w:rPr>
                <w:sz w:val="16"/>
              </w:rPr>
              <w:t>CT#42</w:t>
            </w:r>
          </w:p>
        </w:tc>
        <w:tc>
          <w:tcPr>
            <w:tcW w:w="800" w:type="dxa"/>
            <w:shd w:val="solid" w:color="FFFFFF" w:fill="auto"/>
          </w:tcPr>
          <w:p w14:paraId="409C61BB" w14:textId="77777777" w:rsidR="001E2DD9" w:rsidRPr="006B0D02" w:rsidRDefault="001E2DD9" w:rsidP="001E2DD9">
            <w:pPr>
              <w:pStyle w:val="TAC"/>
              <w:rPr>
                <w:sz w:val="16"/>
                <w:szCs w:val="16"/>
              </w:rPr>
            </w:pPr>
          </w:p>
        </w:tc>
        <w:tc>
          <w:tcPr>
            <w:tcW w:w="1094" w:type="dxa"/>
            <w:shd w:val="solid" w:color="FFFFFF" w:fill="auto"/>
          </w:tcPr>
          <w:p w14:paraId="4A5E2B29" w14:textId="77777777" w:rsidR="001E2DD9" w:rsidRPr="006B0D02" w:rsidRDefault="001E2DD9" w:rsidP="001E2DD9">
            <w:pPr>
              <w:pStyle w:val="TAC"/>
              <w:rPr>
                <w:sz w:val="16"/>
                <w:szCs w:val="16"/>
              </w:rPr>
            </w:pPr>
          </w:p>
        </w:tc>
        <w:tc>
          <w:tcPr>
            <w:tcW w:w="425" w:type="dxa"/>
            <w:shd w:val="solid" w:color="FFFFFF" w:fill="auto"/>
          </w:tcPr>
          <w:p w14:paraId="19AA90C6" w14:textId="77777777" w:rsidR="001E2DD9" w:rsidRPr="006B0D02" w:rsidRDefault="001E2DD9" w:rsidP="001E2DD9">
            <w:pPr>
              <w:pStyle w:val="TAL"/>
              <w:rPr>
                <w:sz w:val="16"/>
                <w:szCs w:val="16"/>
              </w:rPr>
            </w:pPr>
          </w:p>
        </w:tc>
        <w:tc>
          <w:tcPr>
            <w:tcW w:w="425" w:type="dxa"/>
            <w:shd w:val="solid" w:color="FFFFFF" w:fill="auto"/>
          </w:tcPr>
          <w:p w14:paraId="3F80BD58" w14:textId="77777777" w:rsidR="001E2DD9" w:rsidRPr="006B0D02" w:rsidRDefault="001E2DD9" w:rsidP="001E2DD9">
            <w:pPr>
              <w:pStyle w:val="TAR"/>
              <w:rPr>
                <w:sz w:val="16"/>
                <w:szCs w:val="16"/>
              </w:rPr>
            </w:pPr>
          </w:p>
        </w:tc>
        <w:tc>
          <w:tcPr>
            <w:tcW w:w="425" w:type="dxa"/>
            <w:shd w:val="solid" w:color="FFFFFF" w:fill="auto"/>
          </w:tcPr>
          <w:p w14:paraId="48ECA266" w14:textId="77777777" w:rsidR="001E2DD9" w:rsidRPr="006B0D02" w:rsidRDefault="001E2DD9" w:rsidP="001E2DD9">
            <w:pPr>
              <w:pStyle w:val="TAC"/>
              <w:rPr>
                <w:sz w:val="16"/>
                <w:szCs w:val="16"/>
              </w:rPr>
            </w:pPr>
          </w:p>
        </w:tc>
        <w:tc>
          <w:tcPr>
            <w:tcW w:w="4962" w:type="dxa"/>
            <w:shd w:val="solid" w:color="FFFFFF" w:fill="auto"/>
          </w:tcPr>
          <w:p w14:paraId="391EFD32" w14:textId="269AF6CD" w:rsidR="001E2DD9" w:rsidRPr="006B0D02" w:rsidRDefault="001E2DD9" w:rsidP="001E2DD9">
            <w:pPr>
              <w:pStyle w:val="TAL"/>
              <w:rPr>
                <w:sz w:val="16"/>
                <w:szCs w:val="16"/>
              </w:rPr>
            </w:pPr>
            <w:r w:rsidRPr="0029598E">
              <w:rPr>
                <w:sz w:val="16"/>
              </w:rPr>
              <w:t>Upgraded unchanged from Rel-7</w:t>
            </w:r>
          </w:p>
        </w:tc>
        <w:tc>
          <w:tcPr>
            <w:tcW w:w="708" w:type="dxa"/>
            <w:shd w:val="solid" w:color="FFFFFF" w:fill="auto"/>
          </w:tcPr>
          <w:p w14:paraId="74E42E58" w14:textId="5572ACBB" w:rsidR="001E2DD9" w:rsidRPr="007D6048" w:rsidRDefault="001E2DD9" w:rsidP="001E2DD9">
            <w:pPr>
              <w:pStyle w:val="TAC"/>
              <w:rPr>
                <w:sz w:val="16"/>
                <w:szCs w:val="16"/>
              </w:rPr>
            </w:pPr>
            <w:r>
              <w:rPr>
                <w:sz w:val="16"/>
              </w:rPr>
              <w:t>8.0.0</w:t>
            </w:r>
          </w:p>
        </w:tc>
      </w:tr>
      <w:tr w:rsidR="001E2DD9" w:rsidRPr="006B0D02" w14:paraId="59BAFA04" w14:textId="77777777" w:rsidTr="00DE7509">
        <w:tc>
          <w:tcPr>
            <w:tcW w:w="800" w:type="dxa"/>
            <w:shd w:val="solid" w:color="FFFFFF" w:fill="auto"/>
          </w:tcPr>
          <w:p w14:paraId="15EFE60D" w14:textId="75164F41" w:rsidR="001E2DD9" w:rsidRDefault="001E2DD9" w:rsidP="001E2DD9">
            <w:pPr>
              <w:pStyle w:val="TAL"/>
              <w:rPr>
                <w:sz w:val="16"/>
              </w:rPr>
            </w:pPr>
            <w:r>
              <w:rPr>
                <w:sz w:val="16"/>
              </w:rPr>
              <w:t>CT#46</w:t>
            </w:r>
          </w:p>
        </w:tc>
        <w:tc>
          <w:tcPr>
            <w:tcW w:w="800" w:type="dxa"/>
            <w:shd w:val="solid" w:color="FFFFFF" w:fill="auto"/>
          </w:tcPr>
          <w:p w14:paraId="2F592ECE" w14:textId="77777777" w:rsidR="001E2DD9" w:rsidRPr="006B0D02" w:rsidRDefault="001E2DD9" w:rsidP="001E2DD9">
            <w:pPr>
              <w:pStyle w:val="TAC"/>
              <w:rPr>
                <w:sz w:val="16"/>
                <w:szCs w:val="16"/>
              </w:rPr>
            </w:pPr>
          </w:p>
        </w:tc>
        <w:tc>
          <w:tcPr>
            <w:tcW w:w="1094" w:type="dxa"/>
            <w:shd w:val="solid" w:color="FFFFFF" w:fill="auto"/>
          </w:tcPr>
          <w:p w14:paraId="0B656384" w14:textId="77777777" w:rsidR="001E2DD9" w:rsidRPr="006B0D02" w:rsidRDefault="001E2DD9" w:rsidP="001E2DD9">
            <w:pPr>
              <w:pStyle w:val="TAC"/>
              <w:rPr>
                <w:sz w:val="16"/>
                <w:szCs w:val="16"/>
              </w:rPr>
            </w:pPr>
          </w:p>
        </w:tc>
        <w:tc>
          <w:tcPr>
            <w:tcW w:w="425" w:type="dxa"/>
            <w:shd w:val="solid" w:color="FFFFFF" w:fill="auto"/>
          </w:tcPr>
          <w:p w14:paraId="4BA767CA" w14:textId="1B34B0D3" w:rsidR="001E2DD9" w:rsidRPr="006B0D02" w:rsidRDefault="001E2DD9" w:rsidP="001E2DD9">
            <w:pPr>
              <w:pStyle w:val="TAL"/>
              <w:rPr>
                <w:sz w:val="16"/>
                <w:szCs w:val="16"/>
              </w:rPr>
            </w:pPr>
            <w:r>
              <w:rPr>
                <w:sz w:val="16"/>
              </w:rPr>
              <w:t>-</w:t>
            </w:r>
          </w:p>
        </w:tc>
        <w:tc>
          <w:tcPr>
            <w:tcW w:w="425" w:type="dxa"/>
            <w:shd w:val="solid" w:color="FFFFFF" w:fill="auto"/>
          </w:tcPr>
          <w:p w14:paraId="704589FF" w14:textId="77777777" w:rsidR="001E2DD9" w:rsidRPr="006B0D02" w:rsidRDefault="001E2DD9" w:rsidP="001E2DD9">
            <w:pPr>
              <w:pStyle w:val="TAR"/>
              <w:rPr>
                <w:sz w:val="16"/>
                <w:szCs w:val="16"/>
              </w:rPr>
            </w:pPr>
          </w:p>
        </w:tc>
        <w:tc>
          <w:tcPr>
            <w:tcW w:w="425" w:type="dxa"/>
            <w:shd w:val="solid" w:color="FFFFFF" w:fill="auto"/>
          </w:tcPr>
          <w:p w14:paraId="36CBDEC5" w14:textId="77777777" w:rsidR="001E2DD9" w:rsidRPr="006B0D02" w:rsidRDefault="001E2DD9" w:rsidP="001E2DD9">
            <w:pPr>
              <w:pStyle w:val="TAC"/>
              <w:rPr>
                <w:sz w:val="16"/>
                <w:szCs w:val="16"/>
              </w:rPr>
            </w:pPr>
          </w:p>
        </w:tc>
        <w:tc>
          <w:tcPr>
            <w:tcW w:w="4962" w:type="dxa"/>
            <w:shd w:val="solid" w:color="FFFFFF" w:fill="auto"/>
          </w:tcPr>
          <w:p w14:paraId="462DEB08" w14:textId="21FAE3F3" w:rsidR="001E2DD9" w:rsidRPr="006B0D02" w:rsidRDefault="001E2DD9" w:rsidP="001E2DD9">
            <w:pPr>
              <w:pStyle w:val="TAL"/>
              <w:rPr>
                <w:sz w:val="16"/>
                <w:szCs w:val="16"/>
              </w:rPr>
            </w:pPr>
            <w:r>
              <w:rPr>
                <w:sz w:val="16"/>
              </w:rPr>
              <w:t>Update to Rel-9 version (MCC)</w:t>
            </w:r>
          </w:p>
        </w:tc>
        <w:tc>
          <w:tcPr>
            <w:tcW w:w="708" w:type="dxa"/>
            <w:shd w:val="solid" w:color="FFFFFF" w:fill="auto"/>
          </w:tcPr>
          <w:p w14:paraId="6A9E65F9" w14:textId="200576E1" w:rsidR="001E2DD9" w:rsidRPr="007D6048" w:rsidRDefault="001E2DD9" w:rsidP="001E2DD9">
            <w:pPr>
              <w:pStyle w:val="TAC"/>
              <w:rPr>
                <w:sz w:val="16"/>
                <w:szCs w:val="16"/>
              </w:rPr>
            </w:pPr>
            <w:r>
              <w:rPr>
                <w:sz w:val="16"/>
              </w:rPr>
              <w:t>9.0.0</w:t>
            </w:r>
          </w:p>
        </w:tc>
      </w:tr>
      <w:tr w:rsidR="001E2DD9" w:rsidRPr="006B0D02" w14:paraId="5A2B8409" w14:textId="77777777" w:rsidTr="00DE7509">
        <w:tc>
          <w:tcPr>
            <w:tcW w:w="800" w:type="dxa"/>
            <w:shd w:val="solid" w:color="FFFFFF" w:fill="auto"/>
          </w:tcPr>
          <w:p w14:paraId="1FF43A7A" w14:textId="52753B0A" w:rsidR="001E2DD9" w:rsidRDefault="001E2DD9" w:rsidP="001E2DD9">
            <w:pPr>
              <w:pStyle w:val="TAL"/>
              <w:rPr>
                <w:sz w:val="16"/>
              </w:rPr>
            </w:pPr>
            <w:r>
              <w:rPr>
                <w:sz w:val="16"/>
              </w:rPr>
              <w:t>2011-03</w:t>
            </w:r>
          </w:p>
        </w:tc>
        <w:tc>
          <w:tcPr>
            <w:tcW w:w="800" w:type="dxa"/>
            <w:shd w:val="solid" w:color="FFFFFF" w:fill="auto"/>
          </w:tcPr>
          <w:p w14:paraId="7774222C" w14:textId="77777777" w:rsidR="001E2DD9" w:rsidRPr="006B0D02" w:rsidRDefault="001E2DD9" w:rsidP="001E2DD9">
            <w:pPr>
              <w:pStyle w:val="TAC"/>
              <w:rPr>
                <w:sz w:val="16"/>
                <w:szCs w:val="16"/>
              </w:rPr>
            </w:pPr>
          </w:p>
        </w:tc>
        <w:tc>
          <w:tcPr>
            <w:tcW w:w="1094" w:type="dxa"/>
            <w:shd w:val="solid" w:color="FFFFFF" w:fill="auto"/>
          </w:tcPr>
          <w:p w14:paraId="3D4FF99B" w14:textId="77777777" w:rsidR="001E2DD9" w:rsidRPr="006B0D02" w:rsidRDefault="001E2DD9" w:rsidP="001E2DD9">
            <w:pPr>
              <w:pStyle w:val="TAC"/>
              <w:rPr>
                <w:sz w:val="16"/>
                <w:szCs w:val="16"/>
              </w:rPr>
            </w:pPr>
          </w:p>
        </w:tc>
        <w:tc>
          <w:tcPr>
            <w:tcW w:w="425" w:type="dxa"/>
            <w:shd w:val="solid" w:color="FFFFFF" w:fill="auto"/>
          </w:tcPr>
          <w:p w14:paraId="40278075" w14:textId="4F705BE7" w:rsidR="001E2DD9" w:rsidRPr="006B0D02" w:rsidRDefault="001E2DD9" w:rsidP="001E2DD9">
            <w:pPr>
              <w:pStyle w:val="TAL"/>
              <w:rPr>
                <w:sz w:val="16"/>
                <w:szCs w:val="16"/>
              </w:rPr>
            </w:pPr>
            <w:r>
              <w:rPr>
                <w:sz w:val="16"/>
              </w:rPr>
              <w:t>-</w:t>
            </w:r>
          </w:p>
        </w:tc>
        <w:tc>
          <w:tcPr>
            <w:tcW w:w="425" w:type="dxa"/>
            <w:shd w:val="solid" w:color="FFFFFF" w:fill="auto"/>
          </w:tcPr>
          <w:p w14:paraId="4677D77A" w14:textId="77777777" w:rsidR="001E2DD9" w:rsidRPr="006B0D02" w:rsidRDefault="001E2DD9" w:rsidP="001E2DD9">
            <w:pPr>
              <w:pStyle w:val="TAR"/>
              <w:rPr>
                <w:sz w:val="16"/>
                <w:szCs w:val="16"/>
              </w:rPr>
            </w:pPr>
          </w:p>
        </w:tc>
        <w:tc>
          <w:tcPr>
            <w:tcW w:w="425" w:type="dxa"/>
            <w:shd w:val="solid" w:color="FFFFFF" w:fill="auto"/>
          </w:tcPr>
          <w:p w14:paraId="7E924E64" w14:textId="77777777" w:rsidR="001E2DD9" w:rsidRPr="006B0D02" w:rsidRDefault="001E2DD9" w:rsidP="001E2DD9">
            <w:pPr>
              <w:pStyle w:val="TAC"/>
              <w:rPr>
                <w:sz w:val="16"/>
                <w:szCs w:val="16"/>
              </w:rPr>
            </w:pPr>
          </w:p>
        </w:tc>
        <w:tc>
          <w:tcPr>
            <w:tcW w:w="4962" w:type="dxa"/>
            <w:shd w:val="solid" w:color="FFFFFF" w:fill="auto"/>
          </w:tcPr>
          <w:p w14:paraId="4DD641D2" w14:textId="3107B413" w:rsidR="001E2DD9" w:rsidRPr="006B0D02" w:rsidRDefault="001E2DD9" w:rsidP="001E2DD9">
            <w:pPr>
              <w:pStyle w:val="TAL"/>
              <w:rPr>
                <w:sz w:val="16"/>
                <w:szCs w:val="16"/>
              </w:rPr>
            </w:pPr>
            <w:r>
              <w:rPr>
                <w:sz w:val="16"/>
              </w:rPr>
              <w:t>Update to Rel-10 version (MCC)</w:t>
            </w:r>
          </w:p>
        </w:tc>
        <w:tc>
          <w:tcPr>
            <w:tcW w:w="708" w:type="dxa"/>
            <w:shd w:val="solid" w:color="FFFFFF" w:fill="auto"/>
          </w:tcPr>
          <w:p w14:paraId="2FA7F9EB" w14:textId="14E55889" w:rsidR="001E2DD9" w:rsidRPr="00DE7509" w:rsidRDefault="001E2DD9" w:rsidP="001E2DD9">
            <w:pPr>
              <w:pStyle w:val="TAC"/>
              <w:rPr>
                <w:sz w:val="16"/>
              </w:rPr>
            </w:pPr>
            <w:r>
              <w:rPr>
                <w:sz w:val="16"/>
              </w:rPr>
              <w:t>10.0.0</w:t>
            </w:r>
          </w:p>
        </w:tc>
      </w:tr>
      <w:tr w:rsidR="001E2DD9" w:rsidRPr="006B0D02" w14:paraId="18B14A40" w14:textId="77777777" w:rsidTr="00DE7509">
        <w:tc>
          <w:tcPr>
            <w:tcW w:w="800" w:type="dxa"/>
            <w:shd w:val="solid" w:color="FFFFFF" w:fill="auto"/>
          </w:tcPr>
          <w:p w14:paraId="0A7AD293" w14:textId="647A2ED2" w:rsidR="001E2DD9" w:rsidRDefault="001E2DD9" w:rsidP="001E2DD9">
            <w:pPr>
              <w:pStyle w:val="TAL"/>
              <w:rPr>
                <w:sz w:val="16"/>
              </w:rPr>
            </w:pPr>
            <w:r>
              <w:rPr>
                <w:sz w:val="16"/>
              </w:rPr>
              <w:t>2012-09</w:t>
            </w:r>
          </w:p>
        </w:tc>
        <w:tc>
          <w:tcPr>
            <w:tcW w:w="800" w:type="dxa"/>
            <w:shd w:val="solid" w:color="FFFFFF" w:fill="auto"/>
          </w:tcPr>
          <w:p w14:paraId="24ED0195" w14:textId="77777777" w:rsidR="001E2DD9" w:rsidRPr="006B0D02" w:rsidRDefault="001E2DD9" w:rsidP="001E2DD9">
            <w:pPr>
              <w:pStyle w:val="TAC"/>
              <w:rPr>
                <w:sz w:val="16"/>
                <w:szCs w:val="16"/>
              </w:rPr>
            </w:pPr>
          </w:p>
        </w:tc>
        <w:tc>
          <w:tcPr>
            <w:tcW w:w="1094" w:type="dxa"/>
            <w:shd w:val="solid" w:color="FFFFFF" w:fill="auto"/>
          </w:tcPr>
          <w:p w14:paraId="3362831A" w14:textId="77777777" w:rsidR="001E2DD9" w:rsidRPr="006B0D02" w:rsidRDefault="001E2DD9" w:rsidP="001E2DD9">
            <w:pPr>
              <w:pStyle w:val="TAC"/>
              <w:rPr>
                <w:sz w:val="16"/>
                <w:szCs w:val="16"/>
              </w:rPr>
            </w:pPr>
          </w:p>
        </w:tc>
        <w:tc>
          <w:tcPr>
            <w:tcW w:w="425" w:type="dxa"/>
            <w:shd w:val="solid" w:color="FFFFFF" w:fill="auto"/>
          </w:tcPr>
          <w:p w14:paraId="654C4B58" w14:textId="2482912D" w:rsidR="001E2DD9" w:rsidRPr="006B0D02" w:rsidRDefault="001E2DD9" w:rsidP="001E2DD9">
            <w:pPr>
              <w:pStyle w:val="TAL"/>
              <w:rPr>
                <w:sz w:val="16"/>
                <w:szCs w:val="16"/>
              </w:rPr>
            </w:pPr>
            <w:r>
              <w:rPr>
                <w:sz w:val="16"/>
              </w:rPr>
              <w:t>-</w:t>
            </w:r>
          </w:p>
        </w:tc>
        <w:tc>
          <w:tcPr>
            <w:tcW w:w="425" w:type="dxa"/>
            <w:shd w:val="solid" w:color="FFFFFF" w:fill="auto"/>
          </w:tcPr>
          <w:p w14:paraId="3AF35313" w14:textId="77777777" w:rsidR="001E2DD9" w:rsidRPr="006B0D02" w:rsidRDefault="001E2DD9" w:rsidP="001E2DD9">
            <w:pPr>
              <w:pStyle w:val="TAR"/>
              <w:rPr>
                <w:sz w:val="16"/>
                <w:szCs w:val="16"/>
              </w:rPr>
            </w:pPr>
          </w:p>
        </w:tc>
        <w:tc>
          <w:tcPr>
            <w:tcW w:w="425" w:type="dxa"/>
            <w:shd w:val="solid" w:color="FFFFFF" w:fill="auto"/>
          </w:tcPr>
          <w:p w14:paraId="23C6CD28" w14:textId="77777777" w:rsidR="001E2DD9" w:rsidRPr="006B0D02" w:rsidRDefault="001E2DD9" w:rsidP="001E2DD9">
            <w:pPr>
              <w:pStyle w:val="TAC"/>
              <w:rPr>
                <w:sz w:val="16"/>
                <w:szCs w:val="16"/>
              </w:rPr>
            </w:pPr>
          </w:p>
        </w:tc>
        <w:tc>
          <w:tcPr>
            <w:tcW w:w="4962" w:type="dxa"/>
            <w:shd w:val="solid" w:color="FFFFFF" w:fill="auto"/>
          </w:tcPr>
          <w:p w14:paraId="1CB9356D" w14:textId="0F940BBB" w:rsidR="001E2DD9" w:rsidRPr="006B0D02" w:rsidRDefault="001E2DD9" w:rsidP="001E2DD9">
            <w:pPr>
              <w:pStyle w:val="TAL"/>
              <w:rPr>
                <w:sz w:val="16"/>
                <w:szCs w:val="16"/>
              </w:rPr>
            </w:pPr>
            <w:r>
              <w:rPr>
                <w:sz w:val="16"/>
              </w:rPr>
              <w:t>Update to Rel-11 version (MCC)</w:t>
            </w:r>
          </w:p>
        </w:tc>
        <w:tc>
          <w:tcPr>
            <w:tcW w:w="708" w:type="dxa"/>
            <w:shd w:val="solid" w:color="FFFFFF" w:fill="auto"/>
          </w:tcPr>
          <w:p w14:paraId="08434B6D" w14:textId="482B3B97" w:rsidR="001E2DD9" w:rsidRPr="00DE7509" w:rsidRDefault="001E2DD9" w:rsidP="001E2DD9">
            <w:pPr>
              <w:pStyle w:val="TAC"/>
              <w:rPr>
                <w:sz w:val="16"/>
              </w:rPr>
            </w:pPr>
            <w:r>
              <w:rPr>
                <w:sz w:val="16"/>
              </w:rPr>
              <w:t>11.0.0</w:t>
            </w:r>
          </w:p>
        </w:tc>
      </w:tr>
      <w:tr w:rsidR="001E2DD9" w:rsidRPr="006B0D02" w14:paraId="425AD9DC" w14:textId="77777777" w:rsidTr="00DE7509">
        <w:tc>
          <w:tcPr>
            <w:tcW w:w="800" w:type="dxa"/>
            <w:shd w:val="solid" w:color="FFFFFF" w:fill="auto"/>
          </w:tcPr>
          <w:p w14:paraId="1C759937" w14:textId="326491C8" w:rsidR="001E2DD9" w:rsidRDefault="001E2DD9" w:rsidP="001E2DD9">
            <w:pPr>
              <w:pStyle w:val="TAL"/>
              <w:rPr>
                <w:sz w:val="16"/>
              </w:rPr>
            </w:pPr>
            <w:r>
              <w:rPr>
                <w:sz w:val="16"/>
              </w:rPr>
              <w:t>2014-09</w:t>
            </w:r>
          </w:p>
        </w:tc>
        <w:tc>
          <w:tcPr>
            <w:tcW w:w="800" w:type="dxa"/>
            <w:shd w:val="solid" w:color="FFFFFF" w:fill="auto"/>
          </w:tcPr>
          <w:p w14:paraId="66839C09" w14:textId="77777777" w:rsidR="001E2DD9" w:rsidRPr="006B0D02" w:rsidRDefault="001E2DD9" w:rsidP="001E2DD9">
            <w:pPr>
              <w:pStyle w:val="TAC"/>
              <w:rPr>
                <w:sz w:val="16"/>
                <w:szCs w:val="16"/>
              </w:rPr>
            </w:pPr>
          </w:p>
        </w:tc>
        <w:tc>
          <w:tcPr>
            <w:tcW w:w="1094" w:type="dxa"/>
            <w:shd w:val="solid" w:color="FFFFFF" w:fill="auto"/>
          </w:tcPr>
          <w:p w14:paraId="6205E2EE" w14:textId="77777777" w:rsidR="001E2DD9" w:rsidRPr="006B0D02" w:rsidRDefault="001E2DD9" w:rsidP="001E2DD9">
            <w:pPr>
              <w:pStyle w:val="TAC"/>
              <w:rPr>
                <w:sz w:val="16"/>
                <w:szCs w:val="16"/>
              </w:rPr>
            </w:pPr>
          </w:p>
        </w:tc>
        <w:tc>
          <w:tcPr>
            <w:tcW w:w="425" w:type="dxa"/>
            <w:shd w:val="solid" w:color="FFFFFF" w:fill="auto"/>
          </w:tcPr>
          <w:p w14:paraId="16DFA040" w14:textId="4008202C" w:rsidR="001E2DD9" w:rsidRPr="006B0D02" w:rsidRDefault="001E2DD9" w:rsidP="001E2DD9">
            <w:pPr>
              <w:pStyle w:val="TAL"/>
              <w:rPr>
                <w:sz w:val="16"/>
                <w:szCs w:val="16"/>
              </w:rPr>
            </w:pPr>
            <w:r>
              <w:rPr>
                <w:sz w:val="16"/>
              </w:rPr>
              <w:t>-</w:t>
            </w:r>
          </w:p>
        </w:tc>
        <w:tc>
          <w:tcPr>
            <w:tcW w:w="425" w:type="dxa"/>
            <w:shd w:val="solid" w:color="FFFFFF" w:fill="auto"/>
          </w:tcPr>
          <w:p w14:paraId="1C137E49" w14:textId="77777777" w:rsidR="001E2DD9" w:rsidRPr="006B0D02" w:rsidRDefault="001E2DD9" w:rsidP="001E2DD9">
            <w:pPr>
              <w:pStyle w:val="TAR"/>
              <w:rPr>
                <w:sz w:val="16"/>
                <w:szCs w:val="16"/>
              </w:rPr>
            </w:pPr>
          </w:p>
        </w:tc>
        <w:tc>
          <w:tcPr>
            <w:tcW w:w="425" w:type="dxa"/>
            <w:shd w:val="solid" w:color="FFFFFF" w:fill="auto"/>
          </w:tcPr>
          <w:p w14:paraId="32E0717D" w14:textId="77777777" w:rsidR="001E2DD9" w:rsidRPr="006B0D02" w:rsidRDefault="001E2DD9" w:rsidP="001E2DD9">
            <w:pPr>
              <w:pStyle w:val="TAC"/>
              <w:rPr>
                <w:sz w:val="16"/>
                <w:szCs w:val="16"/>
              </w:rPr>
            </w:pPr>
          </w:p>
        </w:tc>
        <w:tc>
          <w:tcPr>
            <w:tcW w:w="4962" w:type="dxa"/>
            <w:shd w:val="solid" w:color="FFFFFF" w:fill="auto"/>
          </w:tcPr>
          <w:p w14:paraId="676EA060" w14:textId="3D92BBB5" w:rsidR="001E2DD9" w:rsidRPr="006B0D02" w:rsidRDefault="001E2DD9" w:rsidP="001E2DD9">
            <w:pPr>
              <w:pStyle w:val="TAL"/>
              <w:rPr>
                <w:sz w:val="16"/>
                <w:szCs w:val="16"/>
              </w:rPr>
            </w:pPr>
            <w:r>
              <w:rPr>
                <w:sz w:val="16"/>
              </w:rPr>
              <w:t>Update to Rel-12 version (MCC)</w:t>
            </w:r>
          </w:p>
        </w:tc>
        <w:tc>
          <w:tcPr>
            <w:tcW w:w="708" w:type="dxa"/>
            <w:shd w:val="solid" w:color="FFFFFF" w:fill="auto"/>
          </w:tcPr>
          <w:p w14:paraId="1A0B6628" w14:textId="56E049BA" w:rsidR="001E2DD9" w:rsidRPr="00DE7509" w:rsidRDefault="001E2DD9" w:rsidP="001E2DD9">
            <w:pPr>
              <w:pStyle w:val="TAC"/>
              <w:rPr>
                <w:sz w:val="16"/>
              </w:rPr>
            </w:pPr>
            <w:r>
              <w:rPr>
                <w:sz w:val="16"/>
              </w:rPr>
              <w:t>12.0.0</w:t>
            </w:r>
          </w:p>
        </w:tc>
      </w:tr>
      <w:tr w:rsidR="001E2DD9" w:rsidRPr="006B0D02" w14:paraId="7275A1ED" w14:textId="77777777" w:rsidTr="00DE7509">
        <w:tc>
          <w:tcPr>
            <w:tcW w:w="800" w:type="dxa"/>
            <w:shd w:val="solid" w:color="FFFFFF" w:fill="auto"/>
          </w:tcPr>
          <w:p w14:paraId="0221BC26" w14:textId="25D20486" w:rsidR="001E2DD9" w:rsidRDefault="001E2DD9" w:rsidP="001E2DD9">
            <w:pPr>
              <w:pStyle w:val="TAL"/>
              <w:rPr>
                <w:sz w:val="16"/>
              </w:rPr>
            </w:pPr>
            <w:r>
              <w:rPr>
                <w:sz w:val="16"/>
              </w:rPr>
              <w:t>2015-12</w:t>
            </w:r>
          </w:p>
        </w:tc>
        <w:tc>
          <w:tcPr>
            <w:tcW w:w="800" w:type="dxa"/>
            <w:shd w:val="solid" w:color="FFFFFF" w:fill="auto"/>
          </w:tcPr>
          <w:p w14:paraId="633BB301" w14:textId="77777777" w:rsidR="001E2DD9" w:rsidRPr="006B0D02" w:rsidRDefault="001E2DD9" w:rsidP="001E2DD9">
            <w:pPr>
              <w:pStyle w:val="TAC"/>
              <w:rPr>
                <w:sz w:val="16"/>
                <w:szCs w:val="16"/>
              </w:rPr>
            </w:pPr>
          </w:p>
        </w:tc>
        <w:tc>
          <w:tcPr>
            <w:tcW w:w="1094" w:type="dxa"/>
            <w:shd w:val="solid" w:color="FFFFFF" w:fill="auto"/>
          </w:tcPr>
          <w:p w14:paraId="044F115B" w14:textId="77777777" w:rsidR="001E2DD9" w:rsidRPr="006B0D02" w:rsidRDefault="001E2DD9" w:rsidP="001E2DD9">
            <w:pPr>
              <w:pStyle w:val="TAC"/>
              <w:rPr>
                <w:sz w:val="16"/>
                <w:szCs w:val="16"/>
              </w:rPr>
            </w:pPr>
          </w:p>
        </w:tc>
        <w:tc>
          <w:tcPr>
            <w:tcW w:w="425" w:type="dxa"/>
            <w:shd w:val="solid" w:color="FFFFFF" w:fill="auto"/>
          </w:tcPr>
          <w:p w14:paraId="68598F12" w14:textId="77777777" w:rsidR="001E2DD9" w:rsidRPr="006B0D02" w:rsidRDefault="001E2DD9" w:rsidP="001E2DD9">
            <w:pPr>
              <w:pStyle w:val="TAL"/>
              <w:rPr>
                <w:sz w:val="16"/>
                <w:szCs w:val="16"/>
              </w:rPr>
            </w:pPr>
          </w:p>
        </w:tc>
        <w:tc>
          <w:tcPr>
            <w:tcW w:w="425" w:type="dxa"/>
            <w:shd w:val="solid" w:color="FFFFFF" w:fill="auto"/>
          </w:tcPr>
          <w:p w14:paraId="4ED29C86" w14:textId="77777777" w:rsidR="001E2DD9" w:rsidRPr="006B0D02" w:rsidRDefault="001E2DD9" w:rsidP="001E2DD9">
            <w:pPr>
              <w:pStyle w:val="TAR"/>
              <w:rPr>
                <w:sz w:val="16"/>
                <w:szCs w:val="16"/>
              </w:rPr>
            </w:pPr>
          </w:p>
        </w:tc>
        <w:tc>
          <w:tcPr>
            <w:tcW w:w="425" w:type="dxa"/>
            <w:shd w:val="solid" w:color="FFFFFF" w:fill="auto"/>
          </w:tcPr>
          <w:p w14:paraId="00CBAB9B" w14:textId="77777777" w:rsidR="001E2DD9" w:rsidRPr="006B0D02" w:rsidRDefault="001E2DD9" w:rsidP="001E2DD9">
            <w:pPr>
              <w:pStyle w:val="TAC"/>
              <w:rPr>
                <w:sz w:val="16"/>
                <w:szCs w:val="16"/>
              </w:rPr>
            </w:pPr>
          </w:p>
        </w:tc>
        <w:tc>
          <w:tcPr>
            <w:tcW w:w="4962" w:type="dxa"/>
            <w:shd w:val="solid" w:color="FFFFFF" w:fill="auto"/>
          </w:tcPr>
          <w:p w14:paraId="20831481" w14:textId="4137E020" w:rsidR="001E2DD9" w:rsidRPr="006B0D02" w:rsidRDefault="001E2DD9" w:rsidP="001E2DD9">
            <w:pPr>
              <w:pStyle w:val="TAL"/>
              <w:rPr>
                <w:sz w:val="16"/>
                <w:szCs w:val="16"/>
              </w:rPr>
            </w:pPr>
            <w:r>
              <w:rPr>
                <w:sz w:val="16"/>
              </w:rPr>
              <w:t>Update to Rel-13 version (MCC)</w:t>
            </w:r>
          </w:p>
        </w:tc>
        <w:tc>
          <w:tcPr>
            <w:tcW w:w="708" w:type="dxa"/>
            <w:shd w:val="solid" w:color="FFFFFF" w:fill="auto"/>
          </w:tcPr>
          <w:p w14:paraId="5FB65F5F" w14:textId="4B7DE439" w:rsidR="001E2DD9" w:rsidRPr="00DE7509" w:rsidRDefault="001E2DD9" w:rsidP="001E2DD9">
            <w:pPr>
              <w:pStyle w:val="TAC"/>
              <w:rPr>
                <w:sz w:val="16"/>
              </w:rPr>
            </w:pPr>
            <w:r>
              <w:rPr>
                <w:sz w:val="16"/>
              </w:rPr>
              <w:t>13.0.0</w:t>
            </w:r>
          </w:p>
        </w:tc>
      </w:tr>
      <w:tr w:rsidR="001E2DD9" w:rsidRPr="006B0D02" w14:paraId="0BC95BD2" w14:textId="77777777" w:rsidTr="00DE7509">
        <w:tc>
          <w:tcPr>
            <w:tcW w:w="800" w:type="dxa"/>
            <w:shd w:val="solid" w:color="FFFFFF" w:fill="auto"/>
          </w:tcPr>
          <w:p w14:paraId="3A22D350" w14:textId="46D4409C" w:rsidR="001E2DD9" w:rsidRDefault="001E2DD9" w:rsidP="001E2DD9">
            <w:pPr>
              <w:pStyle w:val="TAL"/>
              <w:rPr>
                <w:sz w:val="16"/>
              </w:rPr>
            </w:pPr>
            <w:r>
              <w:rPr>
                <w:sz w:val="16"/>
              </w:rPr>
              <w:t>2017-03</w:t>
            </w:r>
          </w:p>
        </w:tc>
        <w:tc>
          <w:tcPr>
            <w:tcW w:w="800" w:type="dxa"/>
            <w:shd w:val="solid" w:color="FFFFFF" w:fill="auto"/>
          </w:tcPr>
          <w:p w14:paraId="651176A2" w14:textId="77777777" w:rsidR="001E2DD9" w:rsidRPr="006B0D02" w:rsidRDefault="001E2DD9" w:rsidP="001E2DD9">
            <w:pPr>
              <w:pStyle w:val="TAC"/>
              <w:rPr>
                <w:sz w:val="16"/>
                <w:szCs w:val="16"/>
              </w:rPr>
            </w:pPr>
          </w:p>
        </w:tc>
        <w:tc>
          <w:tcPr>
            <w:tcW w:w="1094" w:type="dxa"/>
            <w:shd w:val="solid" w:color="FFFFFF" w:fill="auto"/>
          </w:tcPr>
          <w:p w14:paraId="6A010522" w14:textId="77777777" w:rsidR="001E2DD9" w:rsidRPr="006B0D02" w:rsidRDefault="001E2DD9" w:rsidP="001E2DD9">
            <w:pPr>
              <w:pStyle w:val="TAC"/>
              <w:rPr>
                <w:sz w:val="16"/>
                <w:szCs w:val="16"/>
              </w:rPr>
            </w:pPr>
          </w:p>
        </w:tc>
        <w:tc>
          <w:tcPr>
            <w:tcW w:w="425" w:type="dxa"/>
            <w:shd w:val="solid" w:color="FFFFFF" w:fill="auto"/>
          </w:tcPr>
          <w:p w14:paraId="442ED2DA" w14:textId="12C71400" w:rsidR="001E2DD9" w:rsidRPr="006B0D02" w:rsidRDefault="001E2DD9" w:rsidP="001E2DD9">
            <w:pPr>
              <w:pStyle w:val="TAL"/>
              <w:rPr>
                <w:sz w:val="16"/>
                <w:szCs w:val="16"/>
              </w:rPr>
            </w:pPr>
            <w:r>
              <w:rPr>
                <w:sz w:val="16"/>
              </w:rPr>
              <w:t>-</w:t>
            </w:r>
          </w:p>
        </w:tc>
        <w:tc>
          <w:tcPr>
            <w:tcW w:w="425" w:type="dxa"/>
            <w:shd w:val="solid" w:color="FFFFFF" w:fill="auto"/>
          </w:tcPr>
          <w:p w14:paraId="535BC571" w14:textId="77777777" w:rsidR="001E2DD9" w:rsidRPr="006B0D02" w:rsidRDefault="001E2DD9" w:rsidP="001E2DD9">
            <w:pPr>
              <w:pStyle w:val="TAR"/>
              <w:rPr>
                <w:sz w:val="16"/>
                <w:szCs w:val="16"/>
              </w:rPr>
            </w:pPr>
          </w:p>
        </w:tc>
        <w:tc>
          <w:tcPr>
            <w:tcW w:w="425" w:type="dxa"/>
            <w:shd w:val="solid" w:color="FFFFFF" w:fill="auto"/>
          </w:tcPr>
          <w:p w14:paraId="02B26E80" w14:textId="77777777" w:rsidR="001E2DD9" w:rsidRPr="006B0D02" w:rsidRDefault="001E2DD9" w:rsidP="001E2DD9">
            <w:pPr>
              <w:pStyle w:val="TAC"/>
              <w:rPr>
                <w:sz w:val="16"/>
                <w:szCs w:val="16"/>
              </w:rPr>
            </w:pPr>
          </w:p>
        </w:tc>
        <w:tc>
          <w:tcPr>
            <w:tcW w:w="4962" w:type="dxa"/>
            <w:shd w:val="solid" w:color="FFFFFF" w:fill="auto"/>
          </w:tcPr>
          <w:p w14:paraId="1245CDF0" w14:textId="179E0F82" w:rsidR="001E2DD9" w:rsidRPr="006B0D02" w:rsidRDefault="001E2DD9" w:rsidP="001E2DD9">
            <w:pPr>
              <w:pStyle w:val="TAL"/>
              <w:rPr>
                <w:sz w:val="16"/>
                <w:szCs w:val="16"/>
              </w:rPr>
            </w:pPr>
            <w:r>
              <w:rPr>
                <w:sz w:val="16"/>
              </w:rPr>
              <w:t>Update to Rel-14 version (MCC)</w:t>
            </w:r>
          </w:p>
        </w:tc>
        <w:tc>
          <w:tcPr>
            <w:tcW w:w="708" w:type="dxa"/>
            <w:shd w:val="solid" w:color="FFFFFF" w:fill="auto"/>
          </w:tcPr>
          <w:p w14:paraId="1AFA34D4" w14:textId="74918602" w:rsidR="001E2DD9" w:rsidRPr="00DE7509" w:rsidRDefault="001E2DD9" w:rsidP="001E2DD9">
            <w:pPr>
              <w:pStyle w:val="TAC"/>
              <w:rPr>
                <w:sz w:val="16"/>
              </w:rPr>
            </w:pPr>
            <w:r>
              <w:rPr>
                <w:sz w:val="16"/>
              </w:rPr>
              <w:t>14.0.0</w:t>
            </w:r>
          </w:p>
        </w:tc>
      </w:tr>
      <w:tr w:rsidR="001E2DD9" w:rsidRPr="006B0D02" w14:paraId="32A9512B" w14:textId="77777777" w:rsidTr="00DE7509">
        <w:tc>
          <w:tcPr>
            <w:tcW w:w="800" w:type="dxa"/>
            <w:shd w:val="solid" w:color="FFFFFF" w:fill="auto"/>
          </w:tcPr>
          <w:p w14:paraId="7107B375" w14:textId="249B9B04" w:rsidR="001E2DD9" w:rsidRDefault="001E2DD9" w:rsidP="001E2DD9">
            <w:pPr>
              <w:pStyle w:val="TAL"/>
              <w:rPr>
                <w:sz w:val="16"/>
              </w:rPr>
            </w:pPr>
            <w:r>
              <w:rPr>
                <w:sz w:val="16"/>
              </w:rPr>
              <w:t>2018-06</w:t>
            </w:r>
          </w:p>
        </w:tc>
        <w:tc>
          <w:tcPr>
            <w:tcW w:w="800" w:type="dxa"/>
            <w:shd w:val="solid" w:color="FFFFFF" w:fill="auto"/>
          </w:tcPr>
          <w:p w14:paraId="4F7C8FB5" w14:textId="77777777" w:rsidR="001E2DD9" w:rsidRPr="006B0D02" w:rsidRDefault="001E2DD9" w:rsidP="001E2DD9">
            <w:pPr>
              <w:pStyle w:val="TAC"/>
              <w:rPr>
                <w:sz w:val="16"/>
                <w:szCs w:val="16"/>
              </w:rPr>
            </w:pPr>
          </w:p>
        </w:tc>
        <w:tc>
          <w:tcPr>
            <w:tcW w:w="1094" w:type="dxa"/>
            <w:shd w:val="solid" w:color="FFFFFF" w:fill="auto"/>
          </w:tcPr>
          <w:p w14:paraId="78A1E47F" w14:textId="77777777" w:rsidR="001E2DD9" w:rsidRPr="006B0D02" w:rsidRDefault="001E2DD9" w:rsidP="001E2DD9">
            <w:pPr>
              <w:pStyle w:val="TAC"/>
              <w:rPr>
                <w:sz w:val="16"/>
                <w:szCs w:val="16"/>
              </w:rPr>
            </w:pPr>
          </w:p>
        </w:tc>
        <w:tc>
          <w:tcPr>
            <w:tcW w:w="425" w:type="dxa"/>
            <w:shd w:val="solid" w:color="FFFFFF" w:fill="auto"/>
          </w:tcPr>
          <w:p w14:paraId="75C7E2DB" w14:textId="7A56F992" w:rsidR="001E2DD9" w:rsidRPr="006B0D02" w:rsidRDefault="001E2DD9" w:rsidP="001E2DD9">
            <w:pPr>
              <w:pStyle w:val="TAL"/>
              <w:rPr>
                <w:sz w:val="16"/>
                <w:szCs w:val="16"/>
              </w:rPr>
            </w:pPr>
            <w:r>
              <w:rPr>
                <w:sz w:val="16"/>
              </w:rPr>
              <w:t>-</w:t>
            </w:r>
          </w:p>
        </w:tc>
        <w:tc>
          <w:tcPr>
            <w:tcW w:w="425" w:type="dxa"/>
            <w:shd w:val="solid" w:color="FFFFFF" w:fill="auto"/>
          </w:tcPr>
          <w:p w14:paraId="1056DC2E" w14:textId="77777777" w:rsidR="001E2DD9" w:rsidRPr="006B0D02" w:rsidRDefault="001E2DD9" w:rsidP="001E2DD9">
            <w:pPr>
              <w:pStyle w:val="TAR"/>
              <w:rPr>
                <w:sz w:val="16"/>
                <w:szCs w:val="16"/>
              </w:rPr>
            </w:pPr>
          </w:p>
        </w:tc>
        <w:tc>
          <w:tcPr>
            <w:tcW w:w="425" w:type="dxa"/>
            <w:shd w:val="solid" w:color="FFFFFF" w:fill="auto"/>
          </w:tcPr>
          <w:p w14:paraId="6F49847C" w14:textId="77777777" w:rsidR="001E2DD9" w:rsidRPr="006B0D02" w:rsidRDefault="001E2DD9" w:rsidP="001E2DD9">
            <w:pPr>
              <w:pStyle w:val="TAC"/>
              <w:rPr>
                <w:sz w:val="16"/>
                <w:szCs w:val="16"/>
              </w:rPr>
            </w:pPr>
          </w:p>
        </w:tc>
        <w:tc>
          <w:tcPr>
            <w:tcW w:w="4962" w:type="dxa"/>
            <w:shd w:val="solid" w:color="FFFFFF" w:fill="auto"/>
          </w:tcPr>
          <w:p w14:paraId="726C7697" w14:textId="25C5A693" w:rsidR="001E2DD9" w:rsidRPr="006B0D02" w:rsidRDefault="001E2DD9" w:rsidP="001E2DD9">
            <w:pPr>
              <w:pStyle w:val="TAL"/>
              <w:rPr>
                <w:sz w:val="16"/>
                <w:szCs w:val="16"/>
              </w:rPr>
            </w:pPr>
            <w:r>
              <w:rPr>
                <w:sz w:val="16"/>
              </w:rPr>
              <w:t>Update to Rel-15 version (MCC)</w:t>
            </w:r>
          </w:p>
        </w:tc>
        <w:tc>
          <w:tcPr>
            <w:tcW w:w="708" w:type="dxa"/>
            <w:shd w:val="solid" w:color="FFFFFF" w:fill="auto"/>
          </w:tcPr>
          <w:p w14:paraId="460E6E46" w14:textId="5666A643" w:rsidR="001E2DD9" w:rsidRPr="00DE7509" w:rsidRDefault="001E2DD9" w:rsidP="001E2DD9">
            <w:pPr>
              <w:pStyle w:val="TAC"/>
              <w:rPr>
                <w:sz w:val="16"/>
              </w:rPr>
            </w:pPr>
            <w:r w:rsidRPr="00D35105">
              <w:rPr>
                <w:sz w:val="16"/>
              </w:rPr>
              <w:t>15.0.0</w:t>
            </w:r>
          </w:p>
        </w:tc>
      </w:tr>
      <w:tr w:rsidR="001E2DD9" w:rsidRPr="006B0D02" w14:paraId="7E94E1CF" w14:textId="77777777" w:rsidTr="00DE7509">
        <w:tc>
          <w:tcPr>
            <w:tcW w:w="800" w:type="dxa"/>
            <w:shd w:val="solid" w:color="FFFFFF" w:fill="auto"/>
          </w:tcPr>
          <w:p w14:paraId="68D341E9" w14:textId="30A7B19E" w:rsidR="001E2DD9" w:rsidRDefault="001E2DD9" w:rsidP="001E2DD9">
            <w:pPr>
              <w:pStyle w:val="TAL"/>
              <w:rPr>
                <w:sz w:val="16"/>
              </w:rPr>
            </w:pPr>
            <w:r>
              <w:rPr>
                <w:sz w:val="16"/>
              </w:rPr>
              <w:t>2020-07</w:t>
            </w:r>
          </w:p>
        </w:tc>
        <w:tc>
          <w:tcPr>
            <w:tcW w:w="800" w:type="dxa"/>
            <w:shd w:val="solid" w:color="FFFFFF" w:fill="auto"/>
          </w:tcPr>
          <w:p w14:paraId="0B946815" w14:textId="77777777" w:rsidR="001E2DD9" w:rsidRPr="006B0D02" w:rsidRDefault="001E2DD9" w:rsidP="001E2DD9">
            <w:pPr>
              <w:pStyle w:val="TAC"/>
              <w:rPr>
                <w:sz w:val="16"/>
                <w:szCs w:val="16"/>
              </w:rPr>
            </w:pPr>
          </w:p>
        </w:tc>
        <w:tc>
          <w:tcPr>
            <w:tcW w:w="1094" w:type="dxa"/>
            <w:shd w:val="solid" w:color="FFFFFF" w:fill="auto"/>
          </w:tcPr>
          <w:p w14:paraId="57699856" w14:textId="77777777" w:rsidR="001E2DD9" w:rsidRPr="006B0D02" w:rsidRDefault="001E2DD9" w:rsidP="001E2DD9">
            <w:pPr>
              <w:pStyle w:val="TAC"/>
              <w:rPr>
                <w:sz w:val="16"/>
                <w:szCs w:val="16"/>
              </w:rPr>
            </w:pPr>
          </w:p>
        </w:tc>
        <w:tc>
          <w:tcPr>
            <w:tcW w:w="425" w:type="dxa"/>
            <w:shd w:val="solid" w:color="FFFFFF" w:fill="auto"/>
          </w:tcPr>
          <w:p w14:paraId="0906099E" w14:textId="75B1515E" w:rsidR="001E2DD9" w:rsidRPr="006B0D02" w:rsidRDefault="001E2DD9" w:rsidP="001E2DD9">
            <w:pPr>
              <w:pStyle w:val="TAL"/>
              <w:rPr>
                <w:sz w:val="16"/>
                <w:szCs w:val="16"/>
              </w:rPr>
            </w:pPr>
            <w:r>
              <w:rPr>
                <w:sz w:val="16"/>
              </w:rPr>
              <w:t>-</w:t>
            </w:r>
          </w:p>
        </w:tc>
        <w:tc>
          <w:tcPr>
            <w:tcW w:w="425" w:type="dxa"/>
            <w:shd w:val="solid" w:color="FFFFFF" w:fill="auto"/>
          </w:tcPr>
          <w:p w14:paraId="47AB94DE" w14:textId="77777777" w:rsidR="001E2DD9" w:rsidRPr="006B0D02" w:rsidRDefault="001E2DD9" w:rsidP="001E2DD9">
            <w:pPr>
              <w:pStyle w:val="TAR"/>
              <w:rPr>
                <w:sz w:val="16"/>
                <w:szCs w:val="16"/>
              </w:rPr>
            </w:pPr>
          </w:p>
        </w:tc>
        <w:tc>
          <w:tcPr>
            <w:tcW w:w="425" w:type="dxa"/>
            <w:shd w:val="solid" w:color="FFFFFF" w:fill="auto"/>
          </w:tcPr>
          <w:p w14:paraId="1C7AD168" w14:textId="77777777" w:rsidR="001E2DD9" w:rsidRPr="006B0D02" w:rsidRDefault="001E2DD9" w:rsidP="001E2DD9">
            <w:pPr>
              <w:pStyle w:val="TAC"/>
              <w:rPr>
                <w:sz w:val="16"/>
                <w:szCs w:val="16"/>
              </w:rPr>
            </w:pPr>
          </w:p>
        </w:tc>
        <w:tc>
          <w:tcPr>
            <w:tcW w:w="4962" w:type="dxa"/>
            <w:shd w:val="solid" w:color="FFFFFF" w:fill="auto"/>
          </w:tcPr>
          <w:p w14:paraId="2EC04492" w14:textId="2A941FA8" w:rsidR="001E2DD9" w:rsidRPr="006B0D02" w:rsidRDefault="001E2DD9" w:rsidP="001E2DD9">
            <w:pPr>
              <w:pStyle w:val="TAL"/>
              <w:rPr>
                <w:sz w:val="16"/>
                <w:szCs w:val="16"/>
              </w:rPr>
            </w:pPr>
            <w:r>
              <w:rPr>
                <w:sz w:val="16"/>
              </w:rPr>
              <w:t>Update to Rel-16 version (MCC)</w:t>
            </w:r>
          </w:p>
        </w:tc>
        <w:tc>
          <w:tcPr>
            <w:tcW w:w="708" w:type="dxa"/>
            <w:shd w:val="solid" w:color="FFFFFF" w:fill="auto"/>
          </w:tcPr>
          <w:p w14:paraId="21135AF3" w14:textId="3B0537F3" w:rsidR="001E2DD9" w:rsidRPr="00DE7509" w:rsidRDefault="001E2DD9" w:rsidP="001E2DD9">
            <w:pPr>
              <w:pStyle w:val="TAC"/>
              <w:rPr>
                <w:sz w:val="16"/>
              </w:rPr>
            </w:pPr>
            <w:r>
              <w:rPr>
                <w:sz w:val="16"/>
              </w:rPr>
              <w:t>16.0.0</w:t>
            </w:r>
          </w:p>
        </w:tc>
      </w:tr>
      <w:tr w:rsidR="00482F18" w:rsidRPr="006B0D02" w14:paraId="541FE586" w14:textId="77777777" w:rsidTr="00DE7509">
        <w:tc>
          <w:tcPr>
            <w:tcW w:w="800" w:type="dxa"/>
            <w:shd w:val="solid" w:color="FFFFFF" w:fill="auto"/>
          </w:tcPr>
          <w:p w14:paraId="4CBCD68A" w14:textId="52E02E22" w:rsidR="00482F18" w:rsidRDefault="00482F18" w:rsidP="001E2DD9">
            <w:pPr>
              <w:pStyle w:val="TAL"/>
              <w:rPr>
                <w:sz w:val="16"/>
              </w:rPr>
            </w:pPr>
            <w:r>
              <w:rPr>
                <w:sz w:val="16"/>
              </w:rPr>
              <w:t>2022-0</w:t>
            </w:r>
            <w:r w:rsidR="00DE7509">
              <w:rPr>
                <w:sz w:val="16"/>
              </w:rPr>
              <w:t>3</w:t>
            </w:r>
          </w:p>
        </w:tc>
        <w:tc>
          <w:tcPr>
            <w:tcW w:w="800" w:type="dxa"/>
            <w:shd w:val="solid" w:color="FFFFFF" w:fill="auto"/>
          </w:tcPr>
          <w:p w14:paraId="037F4454" w14:textId="60700E7D" w:rsidR="00482F18" w:rsidRPr="006B0D02" w:rsidRDefault="00482F18" w:rsidP="001E2DD9">
            <w:pPr>
              <w:pStyle w:val="TAC"/>
              <w:rPr>
                <w:sz w:val="16"/>
                <w:szCs w:val="16"/>
              </w:rPr>
            </w:pPr>
            <w:r>
              <w:rPr>
                <w:sz w:val="16"/>
                <w:szCs w:val="16"/>
              </w:rPr>
              <w:t>-</w:t>
            </w:r>
          </w:p>
        </w:tc>
        <w:tc>
          <w:tcPr>
            <w:tcW w:w="1094" w:type="dxa"/>
            <w:shd w:val="solid" w:color="FFFFFF" w:fill="auto"/>
          </w:tcPr>
          <w:p w14:paraId="446CF5F9" w14:textId="5920CB22" w:rsidR="00482F18" w:rsidRPr="006B0D02" w:rsidRDefault="00482F18" w:rsidP="001E2DD9">
            <w:pPr>
              <w:pStyle w:val="TAC"/>
              <w:rPr>
                <w:sz w:val="16"/>
                <w:szCs w:val="16"/>
              </w:rPr>
            </w:pPr>
            <w:r>
              <w:rPr>
                <w:sz w:val="16"/>
                <w:szCs w:val="16"/>
              </w:rPr>
              <w:t>-</w:t>
            </w:r>
          </w:p>
        </w:tc>
        <w:tc>
          <w:tcPr>
            <w:tcW w:w="425" w:type="dxa"/>
            <w:shd w:val="solid" w:color="FFFFFF" w:fill="auto"/>
          </w:tcPr>
          <w:p w14:paraId="232538C9" w14:textId="6DA9D0C7" w:rsidR="00482F18" w:rsidRDefault="00482F18" w:rsidP="001E2DD9">
            <w:pPr>
              <w:pStyle w:val="TAL"/>
              <w:rPr>
                <w:sz w:val="16"/>
              </w:rPr>
            </w:pPr>
            <w:r>
              <w:rPr>
                <w:sz w:val="16"/>
              </w:rPr>
              <w:t>-</w:t>
            </w:r>
          </w:p>
        </w:tc>
        <w:tc>
          <w:tcPr>
            <w:tcW w:w="425" w:type="dxa"/>
            <w:shd w:val="solid" w:color="FFFFFF" w:fill="auto"/>
          </w:tcPr>
          <w:p w14:paraId="66003D00" w14:textId="3B33BA6E" w:rsidR="00482F18" w:rsidRPr="006B0D02" w:rsidRDefault="00482F18" w:rsidP="001E2DD9">
            <w:pPr>
              <w:pStyle w:val="TAR"/>
              <w:rPr>
                <w:sz w:val="16"/>
                <w:szCs w:val="16"/>
              </w:rPr>
            </w:pPr>
            <w:r>
              <w:rPr>
                <w:sz w:val="16"/>
                <w:szCs w:val="16"/>
              </w:rPr>
              <w:t>-</w:t>
            </w:r>
          </w:p>
        </w:tc>
        <w:tc>
          <w:tcPr>
            <w:tcW w:w="425" w:type="dxa"/>
            <w:shd w:val="solid" w:color="FFFFFF" w:fill="auto"/>
          </w:tcPr>
          <w:p w14:paraId="32311BDE" w14:textId="7F9AC1F7" w:rsidR="00482F18" w:rsidRPr="006B0D02" w:rsidRDefault="00482F18" w:rsidP="001E2DD9">
            <w:pPr>
              <w:pStyle w:val="TAC"/>
              <w:rPr>
                <w:sz w:val="16"/>
                <w:szCs w:val="16"/>
              </w:rPr>
            </w:pPr>
            <w:r>
              <w:rPr>
                <w:sz w:val="16"/>
                <w:szCs w:val="16"/>
              </w:rPr>
              <w:t>-</w:t>
            </w:r>
          </w:p>
        </w:tc>
        <w:tc>
          <w:tcPr>
            <w:tcW w:w="4962" w:type="dxa"/>
            <w:shd w:val="solid" w:color="FFFFFF" w:fill="auto"/>
          </w:tcPr>
          <w:p w14:paraId="2106D896" w14:textId="70DF3253" w:rsidR="00482F18" w:rsidRDefault="00482F18" w:rsidP="001E2DD9">
            <w:pPr>
              <w:pStyle w:val="TAL"/>
              <w:rPr>
                <w:sz w:val="16"/>
              </w:rPr>
            </w:pPr>
            <w:r>
              <w:rPr>
                <w:sz w:val="16"/>
              </w:rPr>
              <w:t>Update to Rel-17 version (MCC)</w:t>
            </w:r>
          </w:p>
        </w:tc>
        <w:tc>
          <w:tcPr>
            <w:tcW w:w="708" w:type="dxa"/>
            <w:shd w:val="solid" w:color="FFFFFF" w:fill="auto"/>
          </w:tcPr>
          <w:p w14:paraId="1EAFAA2B" w14:textId="1088177A" w:rsidR="00482F18" w:rsidRPr="00DE7509" w:rsidRDefault="00482F18" w:rsidP="001E2DD9">
            <w:pPr>
              <w:pStyle w:val="TAC"/>
              <w:rPr>
                <w:sz w:val="16"/>
              </w:rPr>
            </w:pPr>
            <w:r w:rsidRPr="00DE7509">
              <w:rPr>
                <w:sz w:val="16"/>
              </w:rPr>
              <w:t>17.0.0</w:t>
            </w:r>
          </w:p>
        </w:tc>
      </w:tr>
    </w:tbl>
    <w:p w14:paraId="46EA6354" w14:textId="77777777" w:rsidR="001E2DD9" w:rsidRPr="00235394" w:rsidRDefault="001E2DD9" w:rsidP="001E2DD9"/>
    <w:sectPr w:rsidR="001E2DD9" w:rsidRPr="00235394">
      <w:headerReference w:type="default" r:id="rId101"/>
      <w:footerReference w:type="default" r:id="rId102"/>
      <w:footnotePr>
        <w:numRestart w:val="eachSect"/>
      </w:footnotePr>
      <w:endnotePr>
        <w:numFmt w:val="decimal"/>
      </w:endnotePr>
      <w:pgSz w:w="11907" w:h="16840"/>
      <w:pgMar w:top="1418" w:right="1134" w:bottom="1134" w:left="1134" w:header="68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A72329" w14:textId="77777777" w:rsidR="00A64CB9" w:rsidRDefault="00A64CB9">
      <w:r>
        <w:separator/>
      </w:r>
    </w:p>
  </w:endnote>
  <w:endnote w:type="continuationSeparator" w:id="0">
    <w:p w14:paraId="19A35EA4" w14:textId="77777777" w:rsidR="00A64CB9" w:rsidRDefault="00A64C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040D9E" w14:textId="77777777" w:rsidR="00C614AE" w:rsidRDefault="00C614AE">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3733D9" w14:textId="77777777" w:rsidR="00C614AE" w:rsidRDefault="00C614A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D25212" w14:textId="77777777" w:rsidR="00A64CB9" w:rsidRDefault="00A64CB9">
      <w:r>
        <w:separator/>
      </w:r>
    </w:p>
  </w:footnote>
  <w:footnote w:type="continuationSeparator" w:id="0">
    <w:p w14:paraId="16FD208F" w14:textId="77777777" w:rsidR="00A64CB9" w:rsidRDefault="00A64C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D31A1D" w14:textId="74EC3A2A" w:rsidR="00C614AE" w:rsidRDefault="00C614AE">
    <w:pPr>
      <w:framePr w:wrap="auto" w:vAnchor="text" w:hAnchor="margin" w:xAlign="right" w:y="1"/>
    </w:pPr>
    <w:r>
      <w:fldChar w:fldCharType="begin"/>
    </w:r>
    <w:r>
      <w:instrText xml:space="preserve">styleref ZA </w:instrText>
    </w:r>
    <w:r>
      <w:fldChar w:fldCharType="separate"/>
    </w:r>
    <w:r w:rsidR="00DE7509">
      <w:rPr>
        <w:noProof/>
      </w:rPr>
      <w:t>3GPP TS 23.066 V17.0.0 (2022-03)</w:t>
    </w:r>
    <w:r>
      <w:fldChar w:fldCharType="end"/>
    </w:r>
  </w:p>
  <w:p w14:paraId="609DB4EF" w14:textId="77777777" w:rsidR="00C614AE" w:rsidRDefault="00C614AE">
    <w:pPr>
      <w:framePr w:wrap="auto" w:vAnchor="text" w:hAnchor="margin" w:xAlign="center" w:y="1"/>
    </w:pPr>
    <w:r>
      <w:fldChar w:fldCharType="begin"/>
    </w:r>
    <w:r>
      <w:instrText xml:space="preserve">page </w:instrText>
    </w:r>
    <w:r>
      <w:fldChar w:fldCharType="separate"/>
    </w:r>
    <w:r w:rsidR="00D35105">
      <w:t>18</w:t>
    </w:r>
    <w:r>
      <w:fldChar w:fldCharType="end"/>
    </w:r>
  </w:p>
  <w:p w14:paraId="1D330BF8" w14:textId="45C569B0" w:rsidR="00C614AE" w:rsidRDefault="00C614AE">
    <w:pPr>
      <w:framePr w:wrap="auto" w:vAnchor="text" w:hAnchor="margin" w:y="1"/>
    </w:pPr>
    <w:r>
      <w:fldChar w:fldCharType="begin"/>
    </w:r>
    <w:r>
      <w:instrText xml:space="preserve">styleref ZGSM </w:instrText>
    </w:r>
    <w:r>
      <w:fldChar w:fldCharType="separate"/>
    </w:r>
    <w:r w:rsidR="00DE7509">
      <w:rPr>
        <w:noProof/>
      </w:rPr>
      <w:t>Release 17</w:t>
    </w:r>
    <w:r>
      <w:fldChar w:fldCharType="end"/>
    </w:r>
  </w:p>
  <w:p w14:paraId="4A5EE616" w14:textId="77777777" w:rsidR="00C614AE" w:rsidRDefault="00C614A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8FF7C1" w14:textId="2CCB7D1E" w:rsidR="00C614AE" w:rsidRDefault="00C614AE">
    <w:pPr>
      <w:framePr w:wrap="auto" w:vAnchor="text" w:hAnchor="margin" w:xAlign="right" w:y="1"/>
    </w:pPr>
    <w:r>
      <w:fldChar w:fldCharType="begin"/>
    </w:r>
    <w:r>
      <w:instrText xml:space="preserve">styleref ZA </w:instrText>
    </w:r>
    <w:r>
      <w:fldChar w:fldCharType="separate"/>
    </w:r>
    <w:r w:rsidR="00DE7509">
      <w:rPr>
        <w:noProof/>
      </w:rPr>
      <w:t>3GPP TS 23.066 V17.0.0 (2022-03)</w:t>
    </w:r>
    <w:r>
      <w:fldChar w:fldCharType="end"/>
    </w:r>
  </w:p>
  <w:p w14:paraId="49209149" w14:textId="77777777" w:rsidR="00C614AE" w:rsidRDefault="00C614AE">
    <w:pPr>
      <w:framePr w:wrap="auto" w:vAnchor="text" w:hAnchor="margin" w:xAlign="center" w:y="1"/>
    </w:pPr>
    <w:r>
      <w:fldChar w:fldCharType="begin"/>
    </w:r>
    <w:r>
      <w:instrText xml:space="preserve">page </w:instrText>
    </w:r>
    <w:r>
      <w:fldChar w:fldCharType="separate"/>
    </w:r>
    <w:r w:rsidR="00D35105">
      <w:t>77</w:t>
    </w:r>
    <w:r>
      <w:fldChar w:fldCharType="end"/>
    </w:r>
  </w:p>
  <w:p w14:paraId="01728620" w14:textId="29EB2B7E" w:rsidR="00C614AE" w:rsidRDefault="00C614AE">
    <w:pPr>
      <w:framePr w:wrap="auto" w:vAnchor="text" w:hAnchor="margin" w:y="1"/>
    </w:pPr>
    <w:r>
      <w:fldChar w:fldCharType="begin"/>
    </w:r>
    <w:r>
      <w:instrText xml:space="preserve">styleref ZGSM </w:instrText>
    </w:r>
    <w:r>
      <w:fldChar w:fldCharType="separate"/>
    </w:r>
    <w:r w:rsidR="00DE7509">
      <w:rPr>
        <w:noProof/>
      </w:rPr>
      <w:t>Release 17</w:t>
    </w:r>
    <w:r>
      <w:fldChar w:fldCharType="end"/>
    </w:r>
  </w:p>
  <w:p w14:paraId="21901C9E" w14:textId="77777777" w:rsidR="00C614AE" w:rsidRDefault="00C614A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2D24FA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86616C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8C6C9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45F2E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49D0C19"/>
    <w:multiLevelType w:val="singleLevel"/>
    <w:tmpl w:val="0409000F"/>
    <w:lvl w:ilvl="0">
      <w:start w:val="1"/>
      <w:numFmt w:val="decimal"/>
      <w:lvlText w:val="%1."/>
      <w:lvlJc w:val="left"/>
      <w:pPr>
        <w:tabs>
          <w:tab w:val="num" w:pos="360"/>
        </w:tabs>
        <w:ind w:left="360" w:hanging="360"/>
      </w:pPr>
    </w:lvl>
  </w:abstractNum>
  <w:abstractNum w:abstractNumId="6" w15:restartNumberingAfterBreak="0">
    <w:nsid w:val="3DC2044D"/>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7" w15:restartNumberingAfterBreak="0">
    <w:nsid w:val="409F4A82"/>
    <w:multiLevelType w:val="singleLevel"/>
    <w:tmpl w:val="1B780C4C"/>
    <w:lvl w:ilvl="0">
      <w:start w:val="1"/>
      <w:numFmt w:val="lowerRoman"/>
      <w:lvlText w:val="%1."/>
      <w:lvlJc w:val="left"/>
      <w:pPr>
        <w:tabs>
          <w:tab w:val="num" w:pos="1004"/>
        </w:tabs>
        <w:ind w:left="360" w:hanging="76"/>
      </w:pPr>
    </w:lvl>
  </w:abstractNum>
  <w:abstractNum w:abstractNumId="8" w15:restartNumberingAfterBreak="0">
    <w:nsid w:val="76526AEC"/>
    <w:multiLevelType w:val="singleLevel"/>
    <w:tmpl w:val="4894B6A8"/>
    <w:lvl w:ilvl="0">
      <w:start w:val="1"/>
      <w:numFmt w:val="decimal"/>
      <w:lvlText w:val="%1."/>
      <w:lvlJc w:val="left"/>
      <w:pPr>
        <w:tabs>
          <w:tab w:val="num" w:pos="644"/>
        </w:tabs>
        <w:ind w:left="644" w:hanging="360"/>
      </w:pPr>
      <w:rPr>
        <w:rFonts w:hint="default"/>
      </w:rPr>
    </w:lvl>
  </w:abstractNum>
  <w:num w:numId="1">
    <w:abstractNumId w:val="8"/>
  </w:num>
  <w:num w:numId="2">
    <w:abstractNumId w:val="7"/>
  </w:num>
  <w:num w:numId="3">
    <w:abstractNumId w:val="5"/>
  </w:num>
  <w:num w:numId="4">
    <w:abstractNumId w:val="3"/>
    <w:lvlOverride w:ilvl="0">
      <w:lvl w:ilvl="0">
        <w:numFmt w:val="bullet"/>
        <w:lvlText w:val=""/>
        <w:legacy w:legacy="1" w:legacySpace="0" w:legacyIndent="283"/>
        <w:lvlJc w:val="left"/>
        <w:pPr>
          <w:ind w:left="567" w:hanging="283"/>
        </w:pPr>
        <w:rPr>
          <w:rFonts w:ascii="Symbol" w:hAnsi="Symbol" w:hint="default"/>
        </w:rPr>
      </w:lvl>
    </w:lvlOverride>
  </w:num>
  <w:num w:numId="5">
    <w:abstractNumId w:val="4"/>
  </w:num>
  <w:num w:numId="6">
    <w:abstractNumId w:val="6"/>
  </w:num>
  <w:num w:numId="7">
    <w:abstractNumId w:val="2"/>
  </w:num>
  <w:num w:numId="8">
    <w:abstractNumId w:val="1"/>
  </w:num>
  <w:num w:numId="9">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018E4"/>
    <w:rsid w:val="000753E0"/>
    <w:rsid w:val="000811F6"/>
    <w:rsid w:val="00137AF6"/>
    <w:rsid w:val="001E2DD9"/>
    <w:rsid w:val="0024326B"/>
    <w:rsid w:val="002844D8"/>
    <w:rsid w:val="0029598E"/>
    <w:rsid w:val="00315919"/>
    <w:rsid w:val="003A6C05"/>
    <w:rsid w:val="004018E4"/>
    <w:rsid w:val="00482F18"/>
    <w:rsid w:val="00493D34"/>
    <w:rsid w:val="004D1490"/>
    <w:rsid w:val="0050787E"/>
    <w:rsid w:val="00581C7D"/>
    <w:rsid w:val="005A2C3E"/>
    <w:rsid w:val="00617B4C"/>
    <w:rsid w:val="006775DD"/>
    <w:rsid w:val="007079D4"/>
    <w:rsid w:val="00822DA4"/>
    <w:rsid w:val="00823E32"/>
    <w:rsid w:val="00886814"/>
    <w:rsid w:val="008E5C26"/>
    <w:rsid w:val="008F1DB4"/>
    <w:rsid w:val="00A0324B"/>
    <w:rsid w:val="00A64CB9"/>
    <w:rsid w:val="00C221A1"/>
    <w:rsid w:val="00C614AE"/>
    <w:rsid w:val="00C6273E"/>
    <w:rsid w:val="00D23D36"/>
    <w:rsid w:val="00D35105"/>
    <w:rsid w:val="00D60F0D"/>
    <w:rsid w:val="00DE7509"/>
    <w:rsid w:val="00E81CF5"/>
    <w:rsid w:val="00EC0736"/>
    <w:rsid w:val="00FD2BB7"/>
    <w:rsid w:val="00FD78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1AA90F1"/>
  <w15:chartTrackingRefBased/>
  <w15:docId w15:val="{9FBBE81B-3146-4D53-9288-A3E2AFDA9A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7509"/>
    <w:pPr>
      <w:overflowPunct w:val="0"/>
      <w:autoSpaceDE w:val="0"/>
      <w:autoSpaceDN w:val="0"/>
      <w:adjustRightInd w:val="0"/>
      <w:spacing w:after="180"/>
      <w:textAlignment w:val="baseline"/>
    </w:pPr>
  </w:style>
  <w:style w:type="paragraph" w:styleId="Heading1">
    <w:name w:val="heading 1"/>
    <w:next w:val="Normal"/>
    <w:qFormat/>
    <w:rsid w:val="00DE75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E7509"/>
    <w:pPr>
      <w:pBdr>
        <w:top w:val="none" w:sz="0" w:space="0" w:color="auto"/>
      </w:pBdr>
      <w:spacing w:before="180"/>
      <w:outlineLvl w:val="1"/>
    </w:pPr>
    <w:rPr>
      <w:sz w:val="32"/>
    </w:rPr>
  </w:style>
  <w:style w:type="paragraph" w:styleId="Heading3">
    <w:name w:val="heading 3"/>
    <w:basedOn w:val="Heading2"/>
    <w:next w:val="Normal"/>
    <w:qFormat/>
    <w:rsid w:val="00DE7509"/>
    <w:pPr>
      <w:spacing w:before="120"/>
      <w:outlineLvl w:val="2"/>
    </w:pPr>
    <w:rPr>
      <w:sz w:val="28"/>
    </w:rPr>
  </w:style>
  <w:style w:type="paragraph" w:styleId="Heading4">
    <w:name w:val="heading 4"/>
    <w:basedOn w:val="Heading3"/>
    <w:next w:val="Normal"/>
    <w:qFormat/>
    <w:rsid w:val="00DE7509"/>
    <w:pPr>
      <w:ind w:left="1418" w:hanging="1418"/>
      <w:outlineLvl w:val="3"/>
    </w:pPr>
    <w:rPr>
      <w:sz w:val="24"/>
    </w:rPr>
  </w:style>
  <w:style w:type="paragraph" w:styleId="Heading5">
    <w:name w:val="heading 5"/>
    <w:basedOn w:val="Heading4"/>
    <w:next w:val="Normal"/>
    <w:qFormat/>
    <w:rsid w:val="00DE7509"/>
    <w:pPr>
      <w:ind w:left="1701" w:hanging="1701"/>
      <w:outlineLvl w:val="4"/>
    </w:pPr>
    <w:rPr>
      <w:sz w:val="22"/>
    </w:rPr>
  </w:style>
  <w:style w:type="paragraph" w:styleId="Heading6">
    <w:name w:val="heading 6"/>
    <w:basedOn w:val="Normal"/>
    <w:next w:val="Normal"/>
    <w:semiHidden/>
    <w:qFormat/>
    <w:rsid w:val="00DE7509"/>
    <w:pPr>
      <w:keepNext/>
      <w:keepLines/>
      <w:numPr>
        <w:ilvl w:val="5"/>
        <w:numId w:val="6"/>
      </w:numPr>
      <w:spacing w:before="120"/>
      <w:outlineLvl w:val="5"/>
    </w:pPr>
    <w:rPr>
      <w:rFonts w:ascii="Arial" w:hAnsi="Arial"/>
    </w:rPr>
  </w:style>
  <w:style w:type="paragraph" w:styleId="Heading7">
    <w:name w:val="heading 7"/>
    <w:basedOn w:val="Normal"/>
    <w:next w:val="Normal"/>
    <w:semiHidden/>
    <w:qFormat/>
    <w:rsid w:val="00DE7509"/>
    <w:pPr>
      <w:keepNext/>
      <w:keepLines/>
      <w:numPr>
        <w:ilvl w:val="6"/>
        <w:numId w:val="6"/>
      </w:numPr>
      <w:spacing w:before="120"/>
      <w:outlineLvl w:val="6"/>
    </w:pPr>
    <w:rPr>
      <w:rFonts w:ascii="Arial" w:hAnsi="Arial"/>
    </w:rPr>
  </w:style>
  <w:style w:type="paragraph" w:styleId="Heading8">
    <w:name w:val="heading 8"/>
    <w:basedOn w:val="Heading1"/>
    <w:next w:val="Normal"/>
    <w:qFormat/>
    <w:rsid w:val="00DE7509"/>
    <w:pPr>
      <w:ind w:left="0" w:firstLine="0"/>
      <w:outlineLvl w:val="7"/>
    </w:pPr>
  </w:style>
  <w:style w:type="paragraph" w:styleId="Heading9">
    <w:name w:val="heading 9"/>
    <w:basedOn w:val="Heading8"/>
    <w:next w:val="Normal"/>
    <w:qFormat/>
    <w:rsid w:val="00DE750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E7509"/>
    <w:pPr>
      <w:spacing w:after="120"/>
    </w:p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table" w:styleId="GridTable1Light">
    <w:name w:val="Grid Table 1 Light"/>
    <w:basedOn w:val="TableNormal"/>
    <w:uiPriority w:val="46"/>
    <w:rsid w:val="00DE7509"/>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DE7509"/>
  </w:style>
  <w:style w:type="table" w:styleId="LightGrid">
    <w:name w:val="Light Grid"/>
    <w:basedOn w:val="TableNormal"/>
    <w:uiPriority w:val="62"/>
    <w:semiHidden/>
    <w:unhideWhenUsed/>
    <w:rsid w:val="00DE7509"/>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
    <w:name w:val="List"/>
    <w:basedOn w:val="Normal"/>
    <w:rsid w:val="00DE7509"/>
    <w:pPr>
      <w:ind w:left="283" w:hanging="283"/>
      <w:contextualSpacing/>
    </w:pPr>
  </w:style>
  <w:style w:type="paragraph" w:styleId="List2">
    <w:name w:val="List 2"/>
    <w:basedOn w:val="Normal"/>
    <w:rsid w:val="00DE7509"/>
    <w:pPr>
      <w:ind w:left="566" w:hanging="283"/>
      <w:contextualSpacing/>
    </w:pPr>
  </w:style>
  <w:style w:type="paragraph" w:styleId="List3">
    <w:name w:val="List 3"/>
    <w:basedOn w:val="Normal"/>
    <w:rsid w:val="00DE7509"/>
    <w:pPr>
      <w:ind w:left="849" w:hanging="283"/>
      <w:contextualSpacing/>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LightGrid-Accent1">
    <w:name w:val="Light Grid Accent 1"/>
    <w:basedOn w:val="TableNormal"/>
    <w:uiPriority w:val="62"/>
    <w:semiHidden/>
    <w:unhideWhenUsed/>
    <w:rsid w:val="00DE7509"/>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DE7509"/>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DE7509"/>
    <w:pPr>
      <w:outlineLvl w:val="9"/>
    </w:pPr>
  </w:style>
  <w:style w:type="table" w:styleId="GridTable1Light-Accent1">
    <w:name w:val="Grid Table 1 Light Accent 1"/>
    <w:basedOn w:val="TableNormal"/>
    <w:uiPriority w:val="46"/>
    <w:rsid w:val="00DE7509"/>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DE7509"/>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DE7509"/>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NF">
    <w:name w:val="NF"/>
    <w:basedOn w:val="NO"/>
    <w:rsid w:val="00DE7509"/>
    <w:pPr>
      <w:keepNext/>
      <w:spacing w:after="0"/>
    </w:pPr>
    <w:rPr>
      <w:rFonts w:ascii="Arial" w:hAnsi="Arial"/>
      <w:sz w:val="18"/>
    </w:rPr>
  </w:style>
  <w:style w:type="paragraph" w:customStyle="1" w:styleId="NO">
    <w:name w:val="NO"/>
    <w:basedOn w:val="Normal"/>
    <w:rsid w:val="00DE7509"/>
    <w:pPr>
      <w:keepLines/>
      <w:ind w:left="1135" w:hanging="851"/>
    </w:pPr>
  </w:style>
  <w:style w:type="table" w:styleId="PlainTable1">
    <w:name w:val="Plain Table 1"/>
    <w:basedOn w:val="TableNormal"/>
    <w:uiPriority w:val="41"/>
    <w:rsid w:val="00DE7509"/>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TAR">
    <w:name w:val="TAR"/>
    <w:basedOn w:val="TAL"/>
    <w:rsid w:val="00DE7509"/>
    <w:pPr>
      <w:jc w:val="right"/>
    </w:pPr>
  </w:style>
  <w:style w:type="paragraph" w:customStyle="1" w:styleId="TAL">
    <w:name w:val="TAL"/>
    <w:basedOn w:val="Normal"/>
    <w:rsid w:val="00DE7509"/>
    <w:pPr>
      <w:keepNext/>
      <w:keepLines/>
      <w:spacing w:after="0"/>
    </w:pPr>
    <w:rPr>
      <w:rFonts w:ascii="Arial" w:hAnsi="Arial"/>
      <w:sz w:val="18"/>
    </w:rPr>
  </w:style>
  <w:style w:type="table" w:styleId="ListTable1Light">
    <w:name w:val="List Table 1 Light"/>
    <w:basedOn w:val="TableNormal"/>
    <w:uiPriority w:val="46"/>
    <w:rsid w:val="00DE7509"/>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DE7509"/>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DE7509"/>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AH">
    <w:name w:val="TAH"/>
    <w:basedOn w:val="TAC"/>
    <w:rsid w:val="00DE7509"/>
    <w:rPr>
      <w:b/>
    </w:rPr>
  </w:style>
  <w:style w:type="paragraph" w:customStyle="1" w:styleId="TAC">
    <w:name w:val="TAC"/>
    <w:basedOn w:val="TAL"/>
    <w:rsid w:val="00DE7509"/>
    <w:pPr>
      <w:jc w:val="center"/>
    </w:pPr>
  </w:style>
  <w:style w:type="table" w:styleId="LightGrid-Accent3">
    <w:name w:val="Light Grid Accent 3"/>
    <w:basedOn w:val="TableNormal"/>
    <w:uiPriority w:val="62"/>
    <w:semiHidden/>
    <w:unhideWhenUsed/>
    <w:rsid w:val="00DE7509"/>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rsid w:val="00DE7509"/>
    <w:pPr>
      <w:keepLines/>
      <w:ind w:left="1702" w:hanging="1418"/>
    </w:pPr>
  </w:style>
  <w:style w:type="paragraph" w:customStyle="1" w:styleId="FP">
    <w:name w:val="FP"/>
    <w:basedOn w:val="Normal"/>
    <w:rsid w:val="00DE7509"/>
    <w:pPr>
      <w:spacing w:after="0"/>
    </w:pPr>
  </w:style>
  <w:style w:type="table" w:styleId="PlainTable2">
    <w:name w:val="Plain Table 2"/>
    <w:basedOn w:val="TableNormal"/>
    <w:uiPriority w:val="42"/>
    <w:rsid w:val="00DE7509"/>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DE7509"/>
    <w:pPr>
      <w:spacing w:after="0"/>
    </w:pPr>
  </w:style>
  <w:style w:type="paragraph" w:customStyle="1" w:styleId="B1">
    <w:name w:val="B1"/>
    <w:basedOn w:val="List"/>
    <w:rsid w:val="00DE7509"/>
    <w:pPr>
      <w:ind w:left="568" w:hanging="284"/>
      <w:contextualSpacing w:val="0"/>
    </w:pPr>
  </w:style>
  <w:style w:type="paragraph" w:customStyle="1" w:styleId="B4">
    <w:name w:val="B4"/>
    <w:basedOn w:val="List4"/>
    <w:rsid w:val="00DE7509"/>
    <w:pPr>
      <w:ind w:left="1418" w:hanging="284"/>
      <w:contextualSpacing w:val="0"/>
    </w:pPr>
  </w:style>
  <w:style w:type="paragraph" w:styleId="List4">
    <w:name w:val="List 4"/>
    <w:basedOn w:val="Normal"/>
    <w:rsid w:val="00DE7509"/>
    <w:pPr>
      <w:ind w:left="1132" w:hanging="283"/>
      <w:contextualSpacing/>
    </w:pPr>
  </w:style>
  <w:style w:type="table" w:styleId="ListTable1Light-Accent3">
    <w:name w:val="List Table 1 Light Accent 3"/>
    <w:basedOn w:val="TableNormal"/>
    <w:uiPriority w:val="46"/>
    <w:rsid w:val="00DE7509"/>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DE7509"/>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1Light-Accent4">
    <w:name w:val="Grid Table 1 Light Accent 4"/>
    <w:basedOn w:val="TableNormal"/>
    <w:uiPriority w:val="46"/>
    <w:rsid w:val="00DE7509"/>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paragraph" w:customStyle="1" w:styleId="TH">
    <w:name w:val="TH"/>
    <w:basedOn w:val="Normal"/>
    <w:rsid w:val="00DE7509"/>
    <w:pPr>
      <w:keepNext/>
      <w:keepLines/>
      <w:spacing w:before="60"/>
      <w:jc w:val="center"/>
    </w:pPr>
    <w:rPr>
      <w:rFonts w:ascii="Arial" w:hAnsi="Arial"/>
      <w:b/>
    </w:rPr>
  </w:style>
  <w:style w:type="paragraph" w:customStyle="1" w:styleId="ZA">
    <w:name w:val="ZA"/>
    <w:rsid w:val="00DE75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B5">
    <w:name w:val="B5"/>
    <w:basedOn w:val="List5"/>
    <w:rsid w:val="00DE7509"/>
    <w:pPr>
      <w:ind w:left="1702" w:hanging="284"/>
      <w:contextualSpacing w:val="0"/>
    </w:pPr>
  </w:style>
  <w:style w:type="paragraph" w:customStyle="1" w:styleId="ZT">
    <w:name w:val="ZT"/>
    <w:rsid w:val="00DE75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List5">
    <w:name w:val="List 5"/>
    <w:basedOn w:val="Normal"/>
    <w:rsid w:val="00DE7509"/>
    <w:pPr>
      <w:ind w:left="1415" w:hanging="283"/>
      <w:contextualSpacing/>
    </w:pPr>
  </w:style>
  <w:style w:type="paragraph" w:customStyle="1" w:styleId="EQ">
    <w:name w:val="EQ"/>
    <w:basedOn w:val="Normal"/>
    <w:next w:val="Normal"/>
    <w:rsid w:val="00DE7509"/>
    <w:pPr>
      <w:keepLines/>
      <w:tabs>
        <w:tab w:val="center" w:pos="4536"/>
        <w:tab w:val="right" w:pos="9072"/>
      </w:tabs>
    </w:pPr>
    <w:rPr>
      <w:noProof/>
    </w:rPr>
  </w:style>
  <w:style w:type="paragraph" w:customStyle="1" w:styleId="EditorsNote">
    <w:name w:val="Editor's Note"/>
    <w:basedOn w:val="NO"/>
    <w:rsid w:val="00DE7509"/>
    <w:rPr>
      <w:color w:val="FF0000"/>
    </w:rPr>
  </w:style>
  <w:style w:type="paragraph" w:customStyle="1" w:styleId="TF">
    <w:name w:val="TF"/>
    <w:basedOn w:val="TH"/>
    <w:rsid w:val="00DE7509"/>
    <w:pPr>
      <w:keepNext w:val="0"/>
      <w:spacing w:before="0" w:after="240"/>
    </w:pPr>
  </w:style>
  <w:style w:type="paragraph" w:customStyle="1" w:styleId="H6">
    <w:name w:val="H6"/>
    <w:basedOn w:val="Heading5"/>
    <w:next w:val="Normal"/>
    <w:rsid w:val="00DE7509"/>
    <w:pPr>
      <w:ind w:left="1985" w:hanging="1985"/>
      <w:outlineLvl w:val="9"/>
    </w:pPr>
    <w:rPr>
      <w:sz w:val="20"/>
    </w:rPr>
  </w:style>
  <w:style w:type="table" w:styleId="ListTable1Light-Accent5">
    <w:name w:val="List Table 1 Light Accent 5"/>
    <w:basedOn w:val="TableNormal"/>
    <w:uiPriority w:val="46"/>
    <w:rsid w:val="00DE7509"/>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DE7509"/>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DE7509"/>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DE7509"/>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DE7509"/>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DE7509"/>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DE7509"/>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rsid w:val="00DE7509"/>
    <w:pPr>
      <w:ind w:left="851" w:hanging="284"/>
      <w:contextualSpacing w:val="0"/>
    </w:pPr>
  </w:style>
  <w:style w:type="paragraph" w:customStyle="1" w:styleId="B3">
    <w:name w:val="B3"/>
    <w:basedOn w:val="List3"/>
    <w:rsid w:val="00DE7509"/>
    <w:pPr>
      <w:ind w:left="1135" w:hanging="284"/>
      <w:contextualSpacing w:val="0"/>
    </w:pPr>
  </w:style>
  <w:style w:type="character" w:customStyle="1" w:styleId="BodyTextChar">
    <w:name w:val="Body Text Char"/>
    <w:link w:val="BodyText"/>
    <w:rsid w:val="00DE7509"/>
    <w:rPr>
      <w:lang w:eastAsia="en-US"/>
    </w:rPr>
  </w:style>
  <w:style w:type="table" w:styleId="ColorfulGrid">
    <w:name w:val="Colorful Grid"/>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LD">
    <w:name w:val="LD"/>
    <w:rsid w:val="00DE750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ZV">
    <w:name w:val="ZV"/>
    <w:basedOn w:val="Normal"/>
    <w:rsid w:val="00DE7509"/>
    <w:pPr>
      <w:framePr w:w="10206" w:wrap="notBeside" w:vAnchor="page" w:hAnchor="margin" w:y="16161"/>
      <w:widowControl w:val="0"/>
      <w:pBdr>
        <w:top w:val="single" w:sz="12" w:space="1" w:color="auto"/>
      </w:pBdr>
      <w:spacing w:after="0"/>
      <w:jc w:val="right"/>
    </w:pPr>
    <w:rPr>
      <w:rFonts w:ascii="Arial" w:hAnsi="Arial"/>
      <w:noProof/>
    </w:rPr>
  </w:style>
  <w:style w:type="table" w:styleId="LightGrid-Accent4">
    <w:name w:val="Light Grid Accent 4"/>
    <w:basedOn w:val="TableNormal"/>
    <w:uiPriority w:val="62"/>
    <w:semiHidden/>
    <w:unhideWhenUsed/>
    <w:rsid w:val="00DE7509"/>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DE7509"/>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ColorfulGrid-Accent1">
    <w:name w:val="Colorful Grid Accent 1"/>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PlainTable3">
    <w:name w:val="Plain Table 3"/>
    <w:basedOn w:val="TableNormal"/>
    <w:uiPriority w:val="43"/>
    <w:rsid w:val="00DE7509"/>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Table3Deffects1">
    <w:name w:val="Table 3D effects 1"/>
    <w:basedOn w:val="TableNormal"/>
    <w:semiHidden/>
    <w:unhideWhenUsed/>
    <w:rsid w:val="00DE7509"/>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ColorfulGrid-Accent2">
    <w:name w:val="Colorful Grid Accent 2"/>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PlainTable4">
    <w:name w:val="Plain Table 4"/>
    <w:basedOn w:val="TableNormal"/>
    <w:uiPriority w:val="44"/>
    <w:rsid w:val="00DE7509"/>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ColorfulGrid-Accent3">
    <w:name w:val="Colorful Grid Accent 3"/>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paragraph" w:customStyle="1" w:styleId="4x3cell">
    <w:name w:val="4x3:cell"/>
    <w:pPr>
      <w:widowControl w:val="0"/>
      <w:tabs>
        <w:tab w:val="left" w:pos="0"/>
        <w:tab w:val="left" w:pos="720"/>
        <w:tab w:val="left" w:pos="1440"/>
        <w:tab w:val="left" w:pos="2160"/>
      </w:tabs>
      <w:spacing w:before="11" w:after="38" w:line="267" w:lineRule="atLeast"/>
    </w:pPr>
    <w:rPr>
      <w:rFonts w:ascii="Helvetica" w:hAnsi="Helvetica"/>
      <w:sz w:val="24"/>
      <w:lang w:val="en-AU" w:eastAsia="en-US"/>
    </w:rPr>
  </w:style>
  <w:style w:type="table" w:styleId="ColorfulGrid-Accent5">
    <w:name w:val="Colorful Grid Accent 5"/>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DE7509"/>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DE7509"/>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LightGrid-Accent6">
    <w:name w:val="Light Grid Accent 6"/>
    <w:basedOn w:val="TableNormal"/>
    <w:uiPriority w:val="62"/>
    <w:semiHidden/>
    <w:unhideWhenUsed/>
    <w:rsid w:val="00DE7509"/>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ColorfulList-Accent1">
    <w:name w:val="Colorful List Accent 1"/>
    <w:basedOn w:val="TableNormal"/>
    <w:uiPriority w:val="72"/>
    <w:semiHidden/>
    <w:unhideWhenUsed/>
    <w:rsid w:val="00DE7509"/>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DE7509"/>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DE7509"/>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DE7509"/>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DE7509"/>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DE7509"/>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DE7509"/>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DE7509"/>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DE7509"/>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DE7509"/>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DE7509"/>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DE7509"/>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DE7509"/>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
    <w:name w:val="Dark List"/>
    <w:basedOn w:val="TableNormal"/>
    <w:uiPriority w:val="70"/>
    <w:semiHidden/>
    <w:unhideWhenUsed/>
    <w:rsid w:val="00DE7509"/>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DE7509"/>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DE7509"/>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DE7509"/>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DE7509"/>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DE7509"/>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DE7509"/>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5">
    <w:name w:val="Grid Table 1 Light Accent 5"/>
    <w:basedOn w:val="TableNormal"/>
    <w:uiPriority w:val="46"/>
    <w:rsid w:val="00DE7509"/>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DE7509"/>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DE7509"/>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DE7509"/>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DE7509"/>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DE7509"/>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DE7509"/>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DE7509"/>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DE7509"/>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DE750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DE7509"/>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DE7509"/>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DE7509"/>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DE7509"/>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DE7509"/>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DE7509"/>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DE750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DE7509"/>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DE7509"/>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DE7509"/>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DE7509"/>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DE7509"/>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DE7509"/>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DE7509"/>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DE7509"/>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DE7509"/>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DE7509"/>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DE7509"/>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DE7509"/>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DE750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DE7509"/>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DE7509"/>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DE7509"/>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DE7509"/>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DE7509"/>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DE7509"/>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DE7509"/>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DE7509"/>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DE7509"/>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DE7509"/>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DE7509"/>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DE7509"/>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DE7509"/>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DE7509"/>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DE7509"/>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DE7509"/>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DE7509"/>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DE7509"/>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DE7509"/>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DE7509"/>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DE7509"/>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DE7509"/>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DE7509"/>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DE7509"/>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DE7509"/>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DE7509"/>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DE7509"/>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DE7509"/>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DE7509"/>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DE7509"/>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DE7509"/>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DE7509"/>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DE7509"/>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DE7509"/>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DE7509"/>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DE7509"/>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DE7509"/>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DE7509"/>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DE7509"/>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DE7509"/>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DE7509"/>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DE7509"/>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DE7509"/>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DE7509"/>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DE7509"/>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DE7509"/>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DE7509"/>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DE7509"/>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DE7509"/>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DE7509"/>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DE7509"/>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DE7509"/>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DE7509"/>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DE7509"/>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DE7509"/>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DE7509"/>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DE7509"/>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DE7509"/>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DE7509"/>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DE7509"/>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DE7509"/>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DE7509"/>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DE7509"/>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DE7509"/>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DE7509"/>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DE7509"/>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DE7509"/>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DE7509"/>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DE7509"/>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DE7509"/>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DE7509"/>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DE7509"/>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DE750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DE7509"/>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DE7509"/>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DE7509"/>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DE7509"/>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DE7509"/>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DE7509"/>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DE7509"/>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DE7509"/>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DE7509"/>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DE7509"/>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DE7509"/>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DE7509"/>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DE7509"/>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DE7509"/>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DE7509"/>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DE7509"/>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DE7509"/>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DE7509"/>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DE7509"/>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DE7509"/>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DE7509"/>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DE7509"/>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5">
    <w:name w:val="Plain Table 5"/>
    <w:basedOn w:val="TableNormal"/>
    <w:uiPriority w:val="45"/>
    <w:rsid w:val="00DE7509"/>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semiHidden/>
    <w:unhideWhenUsed/>
    <w:rsid w:val="00DE7509"/>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DE7509"/>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DE7509"/>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DE7509"/>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DE7509"/>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DE7509"/>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DE7509"/>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DE7509"/>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DE7509"/>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DE7509"/>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DE7509"/>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DE7509"/>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DE7509"/>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DE7509"/>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DE7509"/>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DE7509"/>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DE75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DE7509"/>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DE7509"/>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DE7509"/>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DE7509"/>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DE7509"/>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DE7509"/>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DE7509"/>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DE7509"/>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DE750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DE7509"/>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DE7509"/>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DE7509"/>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DE7509"/>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DE7509"/>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DE7509"/>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DE7509"/>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DE7509"/>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DE7509"/>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DE7509"/>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DE7509"/>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DE7509"/>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DE7509"/>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DE7509"/>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DE75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DE7509"/>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DE7509"/>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DE7509"/>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W">
    <w:name w:val="NW"/>
    <w:basedOn w:val="NO"/>
    <w:rsid w:val="00DE7509"/>
    <w:pPr>
      <w:spacing w:after="0"/>
    </w:pPr>
  </w:style>
  <w:style w:type="paragraph" w:customStyle="1" w:styleId="PL">
    <w:name w:val="PL"/>
    <w:rsid w:val="00DE75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N">
    <w:name w:val="TAN"/>
    <w:basedOn w:val="TAL"/>
    <w:rsid w:val="00DE7509"/>
    <w:pPr>
      <w:ind w:left="851" w:hanging="851"/>
    </w:pPr>
  </w:style>
  <w:style w:type="paragraph" w:styleId="Header">
    <w:name w:val="header"/>
    <w:basedOn w:val="Normal"/>
    <w:link w:val="HeaderChar"/>
    <w:rsid w:val="00DE7509"/>
    <w:pPr>
      <w:tabs>
        <w:tab w:val="center" w:pos="4513"/>
        <w:tab w:val="right" w:pos="9026"/>
      </w:tabs>
    </w:pPr>
  </w:style>
  <w:style w:type="character" w:customStyle="1" w:styleId="HeaderChar">
    <w:name w:val="Header Char"/>
    <w:basedOn w:val="DefaultParagraphFont"/>
    <w:link w:val="Header"/>
    <w:rsid w:val="00DE7509"/>
  </w:style>
  <w:style w:type="paragraph" w:styleId="Footer">
    <w:name w:val="footer"/>
    <w:basedOn w:val="Normal"/>
    <w:link w:val="FooterChar"/>
    <w:rsid w:val="00DE7509"/>
    <w:pPr>
      <w:tabs>
        <w:tab w:val="center" w:pos="4513"/>
        <w:tab w:val="right" w:pos="9026"/>
      </w:tabs>
    </w:pPr>
  </w:style>
  <w:style w:type="character" w:customStyle="1" w:styleId="FooterChar">
    <w:name w:val="Footer Char"/>
    <w:basedOn w:val="DefaultParagraphFont"/>
    <w:link w:val="Footer"/>
    <w:rsid w:val="00DE75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21" Type="http://schemas.openxmlformats.org/officeDocument/2006/relationships/header" Target="header1.xml"/><Relationship Id="rId42" Type="http://schemas.openxmlformats.org/officeDocument/2006/relationships/image" Target="media/image19.wmf"/><Relationship Id="rId47" Type="http://schemas.openxmlformats.org/officeDocument/2006/relationships/oleObject" Target="embeddings/oleObject17.bin"/><Relationship Id="rId63" Type="http://schemas.openxmlformats.org/officeDocument/2006/relationships/oleObject" Target="embeddings/oleObject23.bin"/><Relationship Id="rId68" Type="http://schemas.openxmlformats.org/officeDocument/2006/relationships/oleObject" Target="embeddings/oleObject25.bin"/><Relationship Id="rId84" Type="http://schemas.openxmlformats.org/officeDocument/2006/relationships/oleObject" Target="embeddings/oleObject32.bin"/><Relationship Id="rId89" Type="http://schemas.openxmlformats.org/officeDocument/2006/relationships/image" Target="media/image46.wmf"/><Relationship Id="rId7" Type="http://schemas.openxmlformats.org/officeDocument/2006/relationships/endnotes" Target="endnotes.xml"/><Relationship Id="rId71" Type="http://schemas.openxmlformats.org/officeDocument/2006/relationships/image" Target="media/image36.wmf"/><Relationship Id="rId92" Type="http://schemas.openxmlformats.org/officeDocument/2006/relationships/oleObject" Target="embeddings/oleObject36.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image" Target="media/image12.wmf"/><Relationship Id="rId11" Type="http://schemas.openxmlformats.org/officeDocument/2006/relationships/oleObject" Target="embeddings/oleObject1.bin"/><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6.wmf"/><Relationship Id="rId40" Type="http://schemas.openxmlformats.org/officeDocument/2006/relationships/image" Target="media/image18.wmf"/><Relationship Id="rId45" Type="http://schemas.openxmlformats.org/officeDocument/2006/relationships/oleObject" Target="embeddings/oleObject16.bin"/><Relationship Id="rId53" Type="http://schemas.openxmlformats.org/officeDocument/2006/relationships/image" Target="media/image25.wmf"/><Relationship Id="rId58" Type="http://schemas.openxmlformats.org/officeDocument/2006/relationships/image" Target="media/image29.wmf"/><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image" Target="media/image40.wmf"/><Relationship Id="rId87" Type="http://schemas.openxmlformats.org/officeDocument/2006/relationships/image" Target="media/image45.wmf"/><Relationship Id="rId102"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oleObject" Target="embeddings/oleObject22.bin"/><Relationship Id="rId82" Type="http://schemas.openxmlformats.org/officeDocument/2006/relationships/image" Target="media/image42.wmf"/><Relationship Id="rId90" Type="http://schemas.openxmlformats.org/officeDocument/2006/relationships/oleObject" Target="embeddings/oleObject35.bin"/><Relationship Id="rId95" Type="http://schemas.openxmlformats.org/officeDocument/2006/relationships/image" Target="media/image50.wmf"/><Relationship Id="rId19" Type="http://schemas.openxmlformats.org/officeDocument/2006/relationships/image" Target="media/image8.wmf"/><Relationship Id="rId14" Type="http://schemas.openxmlformats.org/officeDocument/2006/relationships/image" Target="media/image5.wmf"/><Relationship Id="rId22" Type="http://schemas.openxmlformats.org/officeDocument/2006/relationships/footer" Target="footer1.xml"/><Relationship Id="rId27" Type="http://schemas.openxmlformats.org/officeDocument/2006/relationships/image" Target="media/image11.wmf"/><Relationship Id="rId30" Type="http://schemas.openxmlformats.org/officeDocument/2006/relationships/oleObject" Target="embeddings/oleObject9.bin"/><Relationship Id="rId35" Type="http://schemas.openxmlformats.org/officeDocument/2006/relationships/image" Target="media/image15.wmf"/><Relationship Id="rId43" Type="http://schemas.openxmlformats.org/officeDocument/2006/relationships/oleObject" Target="embeddings/oleObject15.bin"/><Relationship Id="rId48" Type="http://schemas.openxmlformats.org/officeDocument/2006/relationships/image" Target="media/image22.wmf"/><Relationship Id="rId56" Type="http://schemas.openxmlformats.org/officeDocument/2006/relationships/oleObject" Target="embeddings/oleObject20.bin"/><Relationship Id="rId64" Type="http://schemas.openxmlformats.org/officeDocument/2006/relationships/image" Target="media/image32.wmf"/><Relationship Id="rId69" Type="http://schemas.openxmlformats.org/officeDocument/2006/relationships/image" Target="media/image35.wmf"/><Relationship Id="rId77" Type="http://schemas.openxmlformats.org/officeDocument/2006/relationships/image" Target="media/image39.wmf"/><Relationship Id="rId100" Type="http://schemas.openxmlformats.org/officeDocument/2006/relationships/oleObject" Target="embeddings/oleObject39.bin"/><Relationship Id="rId8" Type="http://schemas.openxmlformats.org/officeDocument/2006/relationships/image" Target="media/image1.jpeg"/><Relationship Id="rId51" Type="http://schemas.openxmlformats.org/officeDocument/2006/relationships/image" Target="media/image24.wmf"/><Relationship Id="rId72" Type="http://schemas.openxmlformats.org/officeDocument/2006/relationships/oleObject" Target="embeddings/oleObject27.bin"/><Relationship Id="rId80" Type="http://schemas.openxmlformats.org/officeDocument/2006/relationships/oleObject" Target="embeddings/oleObject31.bin"/><Relationship Id="rId85" Type="http://schemas.openxmlformats.org/officeDocument/2006/relationships/image" Target="media/image44.wmf"/><Relationship Id="rId93" Type="http://schemas.openxmlformats.org/officeDocument/2006/relationships/image" Target="media/image48.wmf"/><Relationship Id="rId98" Type="http://schemas.openxmlformats.org/officeDocument/2006/relationships/oleObject" Target="embeddings/oleObject38.bin"/><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image" Target="media/image7.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3.bin"/><Relationship Id="rId46" Type="http://schemas.openxmlformats.org/officeDocument/2006/relationships/image" Target="media/image21.wmf"/><Relationship Id="rId59" Type="http://schemas.openxmlformats.org/officeDocument/2006/relationships/oleObject" Target="embeddings/oleObject21.bin"/><Relationship Id="rId67" Type="http://schemas.openxmlformats.org/officeDocument/2006/relationships/image" Target="media/image34.wmf"/><Relationship Id="rId103" Type="http://schemas.openxmlformats.org/officeDocument/2006/relationships/fontTable" Target="fontTable.xml"/><Relationship Id="rId20" Type="http://schemas.openxmlformats.org/officeDocument/2006/relationships/oleObject" Target="embeddings/oleObject5.bin"/><Relationship Id="rId41" Type="http://schemas.openxmlformats.org/officeDocument/2006/relationships/oleObject" Target="embeddings/oleObject14.bin"/><Relationship Id="rId54" Type="http://schemas.openxmlformats.org/officeDocument/2006/relationships/image" Target="media/image26.wmf"/><Relationship Id="rId62" Type="http://schemas.openxmlformats.org/officeDocument/2006/relationships/image" Target="media/image31.wmf"/><Relationship Id="rId70" Type="http://schemas.openxmlformats.org/officeDocument/2006/relationships/oleObject" Target="embeddings/oleObject26.bin"/><Relationship Id="rId75" Type="http://schemas.openxmlformats.org/officeDocument/2006/relationships/image" Target="media/image38.wmf"/><Relationship Id="rId83" Type="http://schemas.openxmlformats.org/officeDocument/2006/relationships/image" Target="media/image43.wmf"/><Relationship Id="rId88" Type="http://schemas.openxmlformats.org/officeDocument/2006/relationships/oleObject" Target="embeddings/oleObject34.bin"/><Relationship Id="rId91" Type="http://schemas.openxmlformats.org/officeDocument/2006/relationships/image" Target="media/image47.wmf"/><Relationship Id="rId96" Type="http://schemas.openxmlformats.org/officeDocument/2006/relationships/oleObject" Target="embeddings/oleObject37.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9.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3.wmf"/><Relationship Id="rId57" Type="http://schemas.openxmlformats.org/officeDocument/2006/relationships/image" Target="media/image28.wmf"/><Relationship Id="rId10" Type="http://schemas.openxmlformats.org/officeDocument/2006/relationships/image" Target="media/image3.wmf"/><Relationship Id="rId31" Type="http://schemas.openxmlformats.org/officeDocument/2006/relationships/image" Target="media/image13.wmf"/><Relationship Id="rId44" Type="http://schemas.openxmlformats.org/officeDocument/2006/relationships/image" Target="media/image20.wmf"/><Relationship Id="rId52" Type="http://schemas.openxmlformats.org/officeDocument/2006/relationships/oleObject" Target="embeddings/oleObject19.bin"/><Relationship Id="rId60" Type="http://schemas.openxmlformats.org/officeDocument/2006/relationships/image" Target="media/image30.wmf"/><Relationship Id="rId65" Type="http://schemas.openxmlformats.org/officeDocument/2006/relationships/image" Target="media/image33.wmf"/><Relationship Id="rId73" Type="http://schemas.openxmlformats.org/officeDocument/2006/relationships/image" Target="media/image37.wmf"/><Relationship Id="rId78" Type="http://schemas.openxmlformats.org/officeDocument/2006/relationships/oleObject" Target="embeddings/oleObject30.bin"/><Relationship Id="rId81" Type="http://schemas.openxmlformats.org/officeDocument/2006/relationships/image" Target="media/image41.wmf"/><Relationship Id="rId86" Type="http://schemas.openxmlformats.org/officeDocument/2006/relationships/oleObject" Target="embeddings/oleObject33.bin"/><Relationship Id="rId94" Type="http://schemas.openxmlformats.org/officeDocument/2006/relationships/image" Target="media/image49.wmf"/><Relationship Id="rId99" Type="http://schemas.openxmlformats.org/officeDocument/2006/relationships/image" Target="media/image52.wmf"/><Relationship Id="rId10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image" Target="media/image17.emf"/><Relationship Id="rId34" Type="http://schemas.openxmlformats.org/officeDocument/2006/relationships/oleObject" Target="embeddings/oleObject11.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oleObject" Target="embeddings/oleObject29.bin"/><Relationship Id="rId97" Type="http://schemas.openxmlformats.org/officeDocument/2006/relationships/image" Target="media/image51.w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10</TotalTime>
  <Pages>83</Pages>
  <Words>17074</Words>
  <Characters>89639</Characters>
  <Application>Microsoft Office Word</Application>
  <DocSecurity>0</DocSecurity>
  <Lines>2801</Lines>
  <Paragraphs>1569</Paragraphs>
  <ScaleCrop>false</ScaleCrop>
  <HeadingPairs>
    <vt:vector size="2" baseType="variant">
      <vt:variant>
        <vt:lpstr>Title</vt:lpstr>
      </vt:variant>
      <vt:variant>
        <vt:i4>1</vt:i4>
      </vt:variant>
    </vt:vector>
  </HeadingPairs>
  <TitlesOfParts>
    <vt:vector size="1" baseType="lpstr">
      <vt:lpstr>3GPP TS 23.066</vt:lpstr>
    </vt:vector>
  </TitlesOfParts>
  <Manager>Kimmo Kymalainen</Manager>
  <Company/>
  <LinksUpToDate>false</LinksUpToDate>
  <CharactersWithSpaces>105144</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23.066</dc:title>
  <dc:subject>Stage 2 (Release 10)</dc:subject>
  <dc:creator>MCC Support</dc:creator>
  <cp:keywords>GSM, UMTS, LTE, network, addressing, portability, stage 2</cp:keywords>
  <dc:description/>
  <cp:lastModifiedBy>23.122_CR0807_(Rel-17)_5GSAT_ARCH-CT</cp:lastModifiedBy>
  <cp:revision>3</cp:revision>
  <cp:lastPrinted>1999-05-04T11:42:00Z</cp:lastPrinted>
  <dcterms:created xsi:type="dcterms:W3CDTF">2022-02-15T13:13:00Z</dcterms:created>
  <dcterms:modified xsi:type="dcterms:W3CDTF">2022-02-15T13:25:00Z</dcterms:modified>
  <cp:category>TSG CN WG4</cp:category>
</cp:coreProperties>
</file>