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629D449E"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393E7F">
              <w:t>21</w:t>
            </w:r>
            <w:r w:rsidRPr="00DC7196">
              <w:t>.</w:t>
            </w:r>
            <w:bookmarkEnd w:id="3"/>
            <w:r w:rsidR="005601BA">
              <w:t>0</w:t>
            </w:r>
            <w:r w:rsidRPr="00DC7196">
              <w:t xml:space="preserve"> </w:t>
            </w:r>
            <w:r w:rsidRPr="00DC7196">
              <w:rPr>
                <w:sz w:val="32"/>
              </w:rPr>
              <w:t>(</w:t>
            </w:r>
            <w:bookmarkStart w:id="4" w:name="issueDate"/>
            <w:r w:rsidR="001751D0" w:rsidRPr="00DC7196">
              <w:rPr>
                <w:sz w:val="32"/>
              </w:rPr>
              <w:t>202</w:t>
            </w:r>
            <w:r w:rsidR="001751D0">
              <w:rPr>
                <w:sz w:val="32"/>
              </w:rPr>
              <w:t>4</w:t>
            </w:r>
            <w:r w:rsidRPr="00DC7196">
              <w:rPr>
                <w:sz w:val="32"/>
              </w:rPr>
              <w:t>-</w:t>
            </w:r>
            <w:bookmarkEnd w:id="4"/>
            <w:r w:rsidR="00393E7F">
              <w:rPr>
                <w:sz w:val="32"/>
              </w:rPr>
              <w:t>09</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9C737E">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503DC960" w:rsidR="00E16509" w:rsidRPr="00133525" w:rsidRDefault="00E16509" w:rsidP="00133525">
            <w:pPr>
              <w:pStyle w:val="FP"/>
              <w:jc w:val="center"/>
              <w:rPr>
                <w:noProof/>
                <w:sz w:val="18"/>
              </w:rPr>
            </w:pPr>
            <w:r w:rsidRPr="00DC7196">
              <w:rPr>
                <w:noProof/>
                <w:sz w:val="18"/>
              </w:rPr>
              <w:t xml:space="preserve">© </w:t>
            </w:r>
            <w:r w:rsidR="001751D0" w:rsidRPr="00DC7196">
              <w:rPr>
                <w:noProof/>
                <w:sz w:val="18"/>
              </w:rPr>
              <w:t>202</w:t>
            </w:r>
            <w:r w:rsidR="001751D0">
              <w:rPr>
                <w:noProof/>
                <w:sz w:val="18"/>
              </w:rPr>
              <w:t>4</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3A338E9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66F1619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55399C92"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1E38682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18</w:t>
      </w:r>
    </w:p>
    <w:p w14:paraId="7500753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18</w:t>
      </w:r>
    </w:p>
    <w:p w14:paraId="2D9D78A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0D2B599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5318E06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7C65B47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64CA473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3F1C374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23</w:t>
      </w:r>
    </w:p>
    <w:p w14:paraId="3882184E"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24</w:t>
      </w:r>
    </w:p>
    <w:p w14:paraId="71EB3CE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24</w:t>
      </w:r>
    </w:p>
    <w:p w14:paraId="688D531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24</w:t>
      </w:r>
    </w:p>
    <w:p w14:paraId="10B8C6D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26</w:t>
      </w:r>
    </w:p>
    <w:p w14:paraId="1BB1C04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26</w:t>
      </w:r>
    </w:p>
    <w:p w14:paraId="0D2A8C9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26</w:t>
      </w:r>
    </w:p>
    <w:p w14:paraId="3460F93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27</w:t>
      </w:r>
    </w:p>
    <w:p w14:paraId="074583D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104FAF">
        <w:rPr>
          <w:bCs/>
        </w:rPr>
        <w:t>two bands)</w:t>
      </w:r>
      <w:r>
        <w:tab/>
        <w:t>27</w:t>
      </w:r>
    </w:p>
    <w:p w14:paraId="10DF357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104FAF">
        <w:rPr>
          <w:bCs/>
        </w:rPr>
        <w:t>three bands)</w:t>
      </w:r>
      <w:r>
        <w:tab/>
        <w:t>31</w:t>
      </w:r>
    </w:p>
    <w:p w14:paraId="5E1384E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104FAF">
        <w:rPr>
          <w:bCs/>
        </w:rPr>
        <w:t>four bands)</w:t>
      </w:r>
      <w:r>
        <w:tab/>
        <w:t>32</w:t>
      </w:r>
    </w:p>
    <w:p w14:paraId="2DDD735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104FAF">
        <w:rPr>
          <w:lang w:val="en-US" w:eastAsia="zh-CN"/>
        </w:rPr>
        <w:t>C</w:t>
      </w:r>
      <w:r>
        <w:tab/>
        <w:t>32</w:t>
      </w:r>
    </w:p>
    <w:p w14:paraId="239FCFD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44F62EA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104FAF">
        <w:rPr>
          <w:shd w:val="clear" w:color="auto" w:fill="FFFFFF"/>
        </w:rPr>
        <w:t>Operating bands for UL MIMO</w:t>
      </w:r>
      <w:r>
        <w:tab/>
        <w:t>33</w:t>
      </w:r>
    </w:p>
    <w:p w14:paraId="3368563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33</w:t>
      </w:r>
    </w:p>
    <w:p w14:paraId="44C079D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33</w:t>
      </w:r>
    </w:p>
    <w:p w14:paraId="270FCCC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34</w:t>
      </w:r>
    </w:p>
    <w:p w14:paraId="242EEE2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34</w:t>
      </w:r>
    </w:p>
    <w:p w14:paraId="3773AA3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34</w:t>
      </w:r>
    </w:p>
    <w:p w14:paraId="6B5685A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35</w:t>
      </w:r>
    </w:p>
    <w:p w14:paraId="7151566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35</w:t>
      </w:r>
    </w:p>
    <w:p w14:paraId="586D141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37</w:t>
      </w:r>
    </w:p>
    <w:p w14:paraId="6BA9CD9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37</w:t>
      </w:r>
    </w:p>
    <w:p w14:paraId="6C40FC0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40</w:t>
      </w:r>
    </w:p>
    <w:p w14:paraId="1410D72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41</w:t>
      </w:r>
    </w:p>
    <w:p w14:paraId="6519F74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41</w:t>
      </w:r>
    </w:p>
    <w:p w14:paraId="3031883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41</w:t>
      </w:r>
    </w:p>
    <w:p w14:paraId="77444D4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41</w:t>
      </w:r>
    </w:p>
    <w:p w14:paraId="12554A5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43</w:t>
      </w:r>
    </w:p>
    <w:p w14:paraId="6D1222F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43</w:t>
      </w:r>
    </w:p>
    <w:p w14:paraId="6BD3D6A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44</w:t>
      </w:r>
    </w:p>
    <w:p w14:paraId="38DFF51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44</w:t>
      </w:r>
    </w:p>
    <w:p w14:paraId="02C9E3B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45</w:t>
      </w:r>
    </w:p>
    <w:p w14:paraId="1630FEE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45</w:t>
      </w:r>
    </w:p>
    <w:p w14:paraId="70B0AD1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45</w:t>
      </w:r>
    </w:p>
    <w:p w14:paraId="44ECC71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45</w:t>
      </w:r>
    </w:p>
    <w:p w14:paraId="4A9E635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45</w:t>
      </w:r>
    </w:p>
    <w:p w14:paraId="3956045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45</w:t>
      </w:r>
    </w:p>
    <w:p w14:paraId="33F0F0C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46</w:t>
      </w:r>
    </w:p>
    <w:p w14:paraId="3D52734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46</w:t>
      </w:r>
    </w:p>
    <w:p w14:paraId="1F1CB12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49</w:t>
      </w:r>
    </w:p>
    <w:p w14:paraId="2AC5CB0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49</w:t>
      </w:r>
    </w:p>
    <w:p w14:paraId="010B014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50</w:t>
      </w:r>
    </w:p>
    <w:p w14:paraId="1E3B93B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53</w:t>
      </w:r>
    </w:p>
    <w:p w14:paraId="6E9EDEC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53</w:t>
      </w:r>
    </w:p>
    <w:p w14:paraId="5FD52A9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5.4A.1</w:t>
      </w:r>
      <w:r>
        <w:rPr>
          <w:rFonts w:asciiTheme="minorHAnsi" w:eastAsiaTheme="minorEastAsia" w:hAnsiTheme="minorHAnsi" w:cstheme="minorBidi"/>
          <w:kern w:val="2"/>
          <w:sz w:val="24"/>
          <w:szCs w:val="24"/>
          <w:lang w:eastAsia="en-GB"/>
          <w14:ligatures w14:val="standardContextual"/>
        </w:rPr>
        <w:tab/>
      </w:r>
      <w:r>
        <w:t>Channel spacing for CA</w:t>
      </w:r>
      <w:r>
        <w:tab/>
        <w:t>53</w:t>
      </w:r>
    </w:p>
    <w:p w14:paraId="0FD0684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54</w:t>
      </w:r>
    </w:p>
    <w:p w14:paraId="493D622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54</w:t>
      </w:r>
    </w:p>
    <w:p w14:paraId="52EC584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54</w:t>
      </w:r>
    </w:p>
    <w:p w14:paraId="50026B6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Reserved</w:t>
      </w:r>
      <w:r>
        <w:tab/>
        <w:t>55</w:t>
      </w:r>
    </w:p>
    <w:p w14:paraId="07DF850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5.4C</w:t>
      </w:r>
      <w:r>
        <w:rPr>
          <w:rFonts w:asciiTheme="minorHAnsi" w:eastAsiaTheme="minorEastAsia" w:hAnsiTheme="minorHAnsi" w:cstheme="minorBidi"/>
          <w:kern w:val="2"/>
          <w:sz w:val="24"/>
          <w:szCs w:val="24"/>
          <w:lang w:eastAsia="en-GB"/>
          <w14:ligatures w14:val="standardContextual"/>
        </w:rPr>
        <w:tab/>
      </w:r>
      <w:r>
        <w:t>Reserved</w:t>
      </w:r>
      <w:r>
        <w:tab/>
        <w:t>55</w:t>
      </w:r>
    </w:p>
    <w:p w14:paraId="24FEDD8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5.4D</w:t>
      </w:r>
      <w:r>
        <w:rPr>
          <w:rFonts w:asciiTheme="minorHAnsi" w:eastAsiaTheme="minorEastAsia" w:hAnsiTheme="minorHAnsi" w:cstheme="minorBidi"/>
          <w:kern w:val="2"/>
          <w:sz w:val="24"/>
          <w:szCs w:val="24"/>
          <w:lang w:eastAsia="en-GB"/>
          <w14:ligatures w14:val="standardContextual"/>
        </w:rPr>
        <w:tab/>
      </w:r>
      <w:r>
        <w:t>Reserved</w:t>
      </w:r>
      <w:r>
        <w:tab/>
        <w:t>55</w:t>
      </w:r>
    </w:p>
    <w:p w14:paraId="6085F75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55</w:t>
      </w:r>
    </w:p>
    <w:p w14:paraId="0E6E6FE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55</w:t>
      </w:r>
    </w:p>
    <w:p w14:paraId="3DC83D6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55</w:t>
      </w:r>
    </w:p>
    <w:p w14:paraId="45E8404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55</w:t>
      </w:r>
    </w:p>
    <w:p w14:paraId="79F6D5E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55</w:t>
      </w:r>
    </w:p>
    <w:p w14:paraId="0D7917A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55</w:t>
      </w:r>
    </w:p>
    <w:p w14:paraId="798C0FC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55</w:t>
      </w:r>
    </w:p>
    <w:p w14:paraId="0D46C13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56</w:t>
      </w:r>
    </w:p>
    <w:p w14:paraId="6E6EB57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56</w:t>
      </w:r>
    </w:p>
    <w:p w14:paraId="283389D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56</w:t>
      </w:r>
    </w:p>
    <w:p w14:paraId="5C3AE1C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57</w:t>
      </w:r>
    </w:p>
    <w:p w14:paraId="59F47AB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60</w:t>
      </w:r>
    </w:p>
    <w:p w14:paraId="131590A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60</w:t>
      </w:r>
    </w:p>
    <w:p w14:paraId="3D5A66E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104FAF">
        <w:rPr>
          <w:bCs/>
        </w:rPr>
        <w:t>two bands)</w:t>
      </w:r>
      <w:r>
        <w:tab/>
        <w:t>60</w:t>
      </w:r>
    </w:p>
    <w:p w14:paraId="502978E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104FAF">
        <w:rPr>
          <w:bCs/>
        </w:rPr>
        <w:t>three bands)</w:t>
      </w:r>
      <w:r>
        <w:tab/>
        <w:t>72</w:t>
      </w:r>
    </w:p>
    <w:p w14:paraId="6210852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104FAF">
        <w:rPr>
          <w:bCs/>
        </w:rPr>
        <w:t>four bands)</w:t>
      </w:r>
      <w:r>
        <w:tab/>
        <w:t>80</w:t>
      </w:r>
    </w:p>
    <w:p w14:paraId="2ED1AC7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104FAF">
        <w:rPr>
          <w:lang w:val="en-US" w:eastAsia="zh-CN"/>
        </w:rPr>
        <w:t>Configurations</w:t>
      </w:r>
      <w:r w:rsidRPr="00104FAF">
        <w:rPr>
          <w:rFonts w:eastAsia="Times New Roman"/>
          <w:lang w:eastAsia="en-GB"/>
        </w:rPr>
        <w:t xml:space="preserve"> for D</w:t>
      </w:r>
      <w:r w:rsidRPr="00104FAF">
        <w:rPr>
          <w:lang w:val="en-US" w:eastAsia="zh-CN"/>
        </w:rPr>
        <w:t>C</w:t>
      </w:r>
      <w:r>
        <w:tab/>
        <w:t>83</w:t>
      </w:r>
    </w:p>
    <w:p w14:paraId="3CD350D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84</w:t>
      </w:r>
    </w:p>
    <w:p w14:paraId="11D20821"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86</w:t>
      </w:r>
    </w:p>
    <w:p w14:paraId="418E854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86</w:t>
      </w:r>
    </w:p>
    <w:p w14:paraId="139C8E0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86</w:t>
      </w:r>
    </w:p>
    <w:p w14:paraId="7800643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86</w:t>
      </w:r>
    </w:p>
    <w:p w14:paraId="4211D0D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86</w:t>
      </w:r>
    </w:p>
    <w:p w14:paraId="4084FAB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86</w:t>
      </w:r>
    </w:p>
    <w:p w14:paraId="4892B3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88</w:t>
      </w:r>
    </w:p>
    <w:p w14:paraId="3EF321E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91</w:t>
      </w:r>
    </w:p>
    <w:p w14:paraId="106930C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91</w:t>
      </w:r>
    </w:p>
    <w:p w14:paraId="2E8023A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96</w:t>
      </w:r>
    </w:p>
    <w:p w14:paraId="04E542D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97</w:t>
      </w:r>
    </w:p>
    <w:p w14:paraId="6A43202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97</w:t>
      </w:r>
    </w:p>
    <w:p w14:paraId="2C3477E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100</w:t>
      </w:r>
    </w:p>
    <w:p w14:paraId="73E840D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100</w:t>
      </w:r>
    </w:p>
    <w:p w14:paraId="300D52B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101</w:t>
      </w:r>
    </w:p>
    <w:p w14:paraId="0A2B678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102</w:t>
      </w:r>
    </w:p>
    <w:p w14:paraId="3E2FD4E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103</w:t>
      </w:r>
    </w:p>
    <w:p w14:paraId="4C085FF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103</w:t>
      </w:r>
    </w:p>
    <w:p w14:paraId="7857493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103</w:t>
      </w:r>
    </w:p>
    <w:p w14:paraId="47A0E12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104</w:t>
      </w:r>
    </w:p>
    <w:p w14:paraId="01EA801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w:t>
      </w:r>
      <w:r w:rsidRPr="00104FAF">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18</w:t>
      </w:r>
      <w:r>
        <w:tab/>
        <w:t>104</w:t>
      </w:r>
    </w:p>
    <w:p w14:paraId="1C40D3E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105</w:t>
      </w:r>
    </w:p>
    <w:p w14:paraId="7E0E7E8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24</w:t>
      </w:r>
      <w:r>
        <w:tab/>
        <w:t>105</w:t>
      </w:r>
    </w:p>
    <w:p w14:paraId="0D187BE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106</w:t>
      </w:r>
    </w:p>
    <w:p w14:paraId="7F5505D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46</w:t>
      </w:r>
      <w:r>
        <w:tab/>
        <w:t>107</w:t>
      </w:r>
    </w:p>
    <w:p w14:paraId="7BCDA4D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108</w:t>
      </w:r>
    </w:p>
    <w:p w14:paraId="1B393AF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109</w:t>
      </w:r>
    </w:p>
    <w:p w14:paraId="7D973F5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44</w:t>
      </w:r>
      <w:r>
        <w:tab/>
        <w:t>110</w:t>
      </w:r>
    </w:p>
    <w:p w14:paraId="2E65B5E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110</w:t>
      </w:r>
    </w:p>
    <w:p w14:paraId="0EFF91D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111</w:t>
      </w:r>
    </w:p>
    <w:p w14:paraId="7D89DC4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111</w:t>
      </w:r>
    </w:p>
    <w:p w14:paraId="2CD4C2C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112</w:t>
      </w:r>
    </w:p>
    <w:p w14:paraId="7941E3B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113</w:t>
      </w:r>
    </w:p>
    <w:p w14:paraId="6FC930D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48</w:t>
      </w:r>
      <w:r>
        <w:tab/>
        <w:t>113</w:t>
      </w:r>
    </w:p>
    <w:p w14:paraId="146316F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104FAF">
        <w:rPr>
          <w:lang w:val="en-US" w:eastAsia="zh-CN"/>
        </w:rPr>
        <w:t>49</w:t>
      </w:r>
      <w:r>
        <w:tab/>
        <w:t>114</w:t>
      </w:r>
    </w:p>
    <w:p w14:paraId="38742B5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115</w:t>
      </w:r>
    </w:p>
    <w:p w14:paraId="5BAF71E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6.2.4</w:t>
      </w:r>
      <w:r>
        <w:rPr>
          <w:rFonts w:asciiTheme="minorHAnsi" w:eastAsiaTheme="minorEastAsia" w:hAnsiTheme="minorHAnsi" w:cstheme="minorBidi"/>
          <w:kern w:val="2"/>
          <w:sz w:val="24"/>
          <w:szCs w:val="24"/>
          <w:lang w:eastAsia="en-GB"/>
          <w14:ligatures w14:val="standardContextual"/>
        </w:rPr>
        <w:tab/>
      </w:r>
      <w:r>
        <w:t>Configured transmitted power</w:t>
      </w:r>
      <w:r>
        <w:tab/>
        <w:t>115</w:t>
      </w:r>
    </w:p>
    <w:p w14:paraId="74B0DDA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117</w:t>
      </w:r>
    </w:p>
    <w:p w14:paraId="4034B88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117</w:t>
      </w:r>
    </w:p>
    <w:p w14:paraId="41989B0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117</w:t>
      </w:r>
    </w:p>
    <w:p w14:paraId="167FBF3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118</w:t>
      </w:r>
    </w:p>
    <w:p w14:paraId="3DD7AE3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118</w:t>
      </w:r>
    </w:p>
    <w:p w14:paraId="1643833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121</w:t>
      </w:r>
    </w:p>
    <w:p w14:paraId="370EC6C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121</w:t>
      </w:r>
    </w:p>
    <w:p w14:paraId="4CEB9CC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121</w:t>
      </w:r>
    </w:p>
    <w:p w14:paraId="05EB314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 xml:space="preserve"> UE maximum output power reduction for Intra-band contiguous CA</w:t>
      </w:r>
      <w:r>
        <w:tab/>
        <w:t>121</w:t>
      </w:r>
    </w:p>
    <w:p w14:paraId="2ACE2B3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123</w:t>
      </w:r>
    </w:p>
    <w:p w14:paraId="425D90B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Theme="minorEastAsia"/>
          <w:lang w:eastAsia="zh-CN"/>
        </w:rPr>
        <w:t>6.2A.2.2.0</w:t>
      </w:r>
      <w:r>
        <w:rPr>
          <w:rFonts w:asciiTheme="minorHAnsi" w:eastAsiaTheme="minorEastAsia" w:hAnsiTheme="minorHAnsi" w:cstheme="minorBidi"/>
          <w:kern w:val="2"/>
          <w:sz w:val="24"/>
          <w:szCs w:val="24"/>
          <w:lang w:eastAsia="en-GB"/>
          <w14:ligatures w14:val="standardContextual"/>
        </w:rPr>
        <w:tab/>
      </w:r>
      <w:r w:rsidRPr="00104FAF">
        <w:rPr>
          <w:rFonts w:eastAsiaTheme="minorEastAsia"/>
          <w:lang w:eastAsia="zh-CN"/>
        </w:rPr>
        <w:t>General</w:t>
      </w:r>
      <w:r>
        <w:tab/>
        <w:t>123</w:t>
      </w:r>
    </w:p>
    <w:p w14:paraId="1A856FE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Theme="minorEastAsia"/>
          <w:lang w:eastAsia="zh-CN"/>
        </w:rPr>
        <w:t>6.2A.2.2.1</w:t>
      </w:r>
      <w:r>
        <w:rPr>
          <w:rFonts w:asciiTheme="minorHAnsi" w:eastAsiaTheme="minorEastAsia" w:hAnsiTheme="minorHAnsi" w:cstheme="minorBidi"/>
          <w:kern w:val="2"/>
          <w:sz w:val="24"/>
          <w:szCs w:val="24"/>
          <w:lang w:eastAsia="en-GB"/>
          <w14:ligatures w14:val="standardContextual"/>
        </w:rPr>
        <w:tab/>
      </w:r>
      <w:r w:rsidRPr="00104FAF">
        <w:rPr>
          <w:rFonts w:eastAsiaTheme="minorEastAsia"/>
          <w:lang w:eastAsia="zh-CN"/>
        </w:rPr>
        <w:t>MPR to meet -30dBm/MHz</w:t>
      </w:r>
      <w:r>
        <w:tab/>
        <w:t>123</w:t>
      </w:r>
    </w:p>
    <w:p w14:paraId="0C21FBC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Theme="minorEastAsia"/>
          <w:lang w:eastAsia="zh-CN"/>
        </w:rPr>
        <w:t>6.2A.2.2.2</w:t>
      </w:r>
      <w:r>
        <w:rPr>
          <w:rFonts w:asciiTheme="minorHAnsi" w:eastAsiaTheme="minorEastAsia" w:hAnsiTheme="minorHAnsi" w:cstheme="minorBidi"/>
          <w:kern w:val="2"/>
          <w:sz w:val="24"/>
          <w:szCs w:val="24"/>
          <w:lang w:eastAsia="en-GB"/>
          <w14:ligatures w14:val="standardContextual"/>
        </w:rPr>
        <w:tab/>
      </w:r>
      <w:r w:rsidRPr="00104FAF">
        <w:rPr>
          <w:rFonts w:eastAsiaTheme="minorEastAsia"/>
          <w:lang w:eastAsia="zh-CN"/>
        </w:rPr>
        <w:t>MPR to meet -13dBm/MHz</w:t>
      </w:r>
      <w:r>
        <w:tab/>
        <w:t>124</w:t>
      </w:r>
    </w:p>
    <w:p w14:paraId="0EC5EB5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124</w:t>
      </w:r>
    </w:p>
    <w:p w14:paraId="59E2832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124</w:t>
      </w:r>
    </w:p>
    <w:p w14:paraId="61CF715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124</w:t>
      </w:r>
    </w:p>
    <w:p w14:paraId="6E3C43E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124</w:t>
      </w:r>
    </w:p>
    <w:p w14:paraId="1906470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125</w:t>
      </w:r>
    </w:p>
    <w:p w14:paraId="20DF4A9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131</w:t>
      </w:r>
    </w:p>
    <w:p w14:paraId="313CFFB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133</w:t>
      </w:r>
    </w:p>
    <w:p w14:paraId="0C2AAAD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135</w:t>
      </w:r>
    </w:p>
    <w:p w14:paraId="5BE86C5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135</w:t>
      </w:r>
    </w:p>
    <w:p w14:paraId="7E904F7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135</w:t>
      </w:r>
    </w:p>
    <w:p w14:paraId="0144911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137</w:t>
      </w:r>
    </w:p>
    <w:p w14:paraId="3E7F270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139</w:t>
      </w:r>
    </w:p>
    <w:p w14:paraId="2F09F5B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141</w:t>
      </w:r>
    </w:p>
    <w:p w14:paraId="2C234FA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 xml:space="preserve">IB,c </w:t>
      </w:r>
      <w:r>
        <w:t>for CA</w:t>
      </w:r>
      <w:r>
        <w:tab/>
        <w:t>141</w:t>
      </w:r>
    </w:p>
    <w:p w14:paraId="61B4B1E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141</w:t>
      </w:r>
    </w:p>
    <w:p w14:paraId="6C19059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141</w:t>
      </w:r>
    </w:p>
    <w:p w14:paraId="16F9421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IB,c</w:t>
      </w:r>
      <w:r>
        <w:t xml:space="preserve"> for Inter-band CA (two bands)</w:t>
      </w:r>
      <w:r>
        <w:tab/>
        <w:t>141</w:t>
      </w:r>
    </w:p>
    <w:p w14:paraId="7368142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IB,c</w:t>
      </w:r>
      <w:r>
        <w:t xml:space="preserve"> for Inter-band CA (three bands)</w:t>
      </w:r>
      <w:r>
        <w:tab/>
        <w:t>146</w:t>
      </w:r>
    </w:p>
    <w:p w14:paraId="7ADB4E0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IB,c</w:t>
      </w:r>
      <w:r>
        <w:t xml:space="preserve"> for Inter-band CA (four bands)</w:t>
      </w:r>
      <w:r>
        <w:tab/>
        <w:t>149</w:t>
      </w:r>
    </w:p>
    <w:p w14:paraId="4A4C4AD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149</w:t>
      </w:r>
    </w:p>
    <w:p w14:paraId="6BDEEE4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149</w:t>
      </w:r>
    </w:p>
    <w:p w14:paraId="6268A03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149</w:t>
      </w:r>
    </w:p>
    <w:p w14:paraId="62D655D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150</w:t>
      </w:r>
    </w:p>
    <w:p w14:paraId="53A7CB0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150</w:t>
      </w:r>
    </w:p>
    <w:p w14:paraId="6723E48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NR-DC</w:t>
      </w:r>
      <w:r>
        <w:tab/>
        <w:t>150</w:t>
      </w:r>
    </w:p>
    <w:p w14:paraId="67027F2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150</w:t>
      </w:r>
    </w:p>
    <w:p w14:paraId="65D50E4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104FAF">
        <w:rPr>
          <w:vertAlign w:val="subscript"/>
        </w:rPr>
        <w:t xml:space="preserve">IB,c </w:t>
      </w:r>
      <w:r>
        <w:t>for NR-DC</w:t>
      </w:r>
      <w:r>
        <w:tab/>
        <w:t>153</w:t>
      </w:r>
    </w:p>
    <w:p w14:paraId="39909C9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153</w:t>
      </w:r>
    </w:p>
    <w:p w14:paraId="7BD449E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153</w:t>
      </w:r>
    </w:p>
    <w:p w14:paraId="1A244F8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104FAF">
        <w:rPr>
          <w:vertAlign w:val="subscript"/>
        </w:rPr>
        <w:t>IB,c</w:t>
      </w:r>
      <w:r>
        <w:tab/>
        <w:t>153</w:t>
      </w:r>
    </w:p>
    <w:p w14:paraId="7E0CC13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154</w:t>
      </w:r>
    </w:p>
    <w:p w14:paraId="4A5E4C6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154</w:t>
      </w:r>
    </w:p>
    <w:p w14:paraId="1EA4EB9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155</w:t>
      </w:r>
    </w:p>
    <w:p w14:paraId="37EF159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104FAF">
        <w:rPr>
          <w:rFonts w:eastAsia="SimSun"/>
          <w:lang w:eastAsia="zh-CN"/>
        </w:rPr>
        <w:t xml:space="preserve"> for UL MIMO</w:t>
      </w:r>
      <w:r>
        <w:tab/>
        <w:t>156</w:t>
      </w:r>
    </w:p>
    <w:p w14:paraId="6A1B0C0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w:t>
      </w:r>
      <w:r w:rsidRPr="00104FAF">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104FAF">
        <w:rPr>
          <w:rFonts w:eastAsia="SimSun"/>
          <w:lang w:eastAsia="zh-CN"/>
        </w:rPr>
        <w:t xml:space="preserve"> for </w:t>
      </w:r>
      <w:r>
        <w:t>UL MIMO</w:t>
      </w:r>
      <w:r>
        <w:tab/>
        <w:t>156</w:t>
      </w:r>
    </w:p>
    <w:p w14:paraId="2AA8624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157</w:t>
      </w:r>
    </w:p>
    <w:p w14:paraId="18CEDE1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157</w:t>
      </w:r>
    </w:p>
    <w:p w14:paraId="532AD6D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157</w:t>
      </w:r>
    </w:p>
    <w:p w14:paraId="2D81090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158</w:t>
      </w:r>
    </w:p>
    <w:p w14:paraId="4A44A6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158</w:t>
      </w:r>
    </w:p>
    <w:p w14:paraId="46A2AC9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158</w:t>
      </w:r>
    </w:p>
    <w:p w14:paraId="69C315D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3</w:t>
      </w:r>
      <w:r>
        <w:rPr>
          <w:lang w:eastAsia="zh-CN"/>
        </w:rPr>
        <w:t xml:space="preserve"> V2X UE</w:t>
      </w:r>
      <w:r>
        <w:tab/>
        <w:t>158</w:t>
      </w:r>
    </w:p>
    <w:p w14:paraId="7C29807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3 V2X con-current operation</w:t>
      </w:r>
      <w:r>
        <w:tab/>
        <w:t>159</w:t>
      </w:r>
    </w:p>
    <w:p w14:paraId="5F3156C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159</w:t>
      </w:r>
    </w:p>
    <w:p w14:paraId="02D9EC9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159</w:t>
      </w:r>
    </w:p>
    <w:p w14:paraId="7D55A1A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NS_33</w:t>
      </w:r>
      <w:r>
        <w:tab/>
        <w:t>160</w:t>
      </w:r>
    </w:p>
    <w:p w14:paraId="5927BD9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162</w:t>
      </w:r>
    </w:p>
    <w:p w14:paraId="64A0471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power class 3 V2X con-current operation</w:t>
      </w:r>
      <w:r>
        <w:tab/>
        <w:t>163</w:t>
      </w:r>
    </w:p>
    <w:p w14:paraId="73D4B21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163</w:t>
      </w:r>
    </w:p>
    <w:p w14:paraId="41C03F8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163</w:t>
      </w:r>
    </w:p>
    <w:p w14:paraId="0751A93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V2X con-current operation</w:t>
      </w:r>
      <w:r>
        <w:tab/>
        <w:t>164</w:t>
      </w:r>
    </w:p>
    <w:p w14:paraId="62D5329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165</w:t>
      </w:r>
    </w:p>
    <w:p w14:paraId="2801B62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165</w:t>
      </w:r>
    </w:p>
    <w:p w14:paraId="64B4AE1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166</w:t>
      </w:r>
    </w:p>
    <w:p w14:paraId="028842C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166</w:t>
      </w:r>
    </w:p>
    <w:p w14:paraId="4075FD7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166</w:t>
      </w:r>
    </w:p>
    <w:p w14:paraId="0989BB2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167</w:t>
      </w:r>
    </w:p>
    <w:p w14:paraId="03DD16B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167</w:t>
      </w:r>
    </w:p>
    <w:p w14:paraId="53BC4A2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167</w:t>
      </w:r>
    </w:p>
    <w:p w14:paraId="7974DF4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167</w:t>
      </w:r>
    </w:p>
    <w:p w14:paraId="13A69A5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168</w:t>
      </w:r>
    </w:p>
    <w:p w14:paraId="797B8C5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169</w:t>
      </w:r>
    </w:p>
    <w:p w14:paraId="13C2C65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169</w:t>
      </w:r>
    </w:p>
    <w:p w14:paraId="323E983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170</w:t>
      </w:r>
    </w:p>
    <w:p w14:paraId="266370A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170</w:t>
      </w:r>
    </w:p>
    <w:p w14:paraId="4FE62A6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171</w:t>
      </w:r>
    </w:p>
    <w:p w14:paraId="4BF5D34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171</w:t>
      </w:r>
    </w:p>
    <w:p w14:paraId="30B6985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171</w:t>
      </w:r>
    </w:p>
    <w:p w14:paraId="68001E9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172</w:t>
      </w:r>
    </w:p>
    <w:p w14:paraId="67A396B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172</w:t>
      </w:r>
    </w:p>
    <w:p w14:paraId="09DB073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172</w:t>
      </w:r>
    </w:p>
    <w:p w14:paraId="32AF823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172</w:t>
      </w:r>
    </w:p>
    <w:p w14:paraId="1222962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173</w:t>
      </w:r>
    </w:p>
    <w:p w14:paraId="53E61AE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173</w:t>
      </w:r>
    </w:p>
    <w:p w14:paraId="3DA3ACA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173</w:t>
      </w:r>
    </w:p>
    <w:p w14:paraId="4B2318C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173</w:t>
      </w:r>
    </w:p>
    <w:p w14:paraId="1C7A2DD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174</w:t>
      </w:r>
    </w:p>
    <w:p w14:paraId="163C3BC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175</w:t>
      </w:r>
    </w:p>
    <w:p w14:paraId="1FCE62D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175</w:t>
      </w:r>
    </w:p>
    <w:p w14:paraId="4BB29D4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176</w:t>
      </w:r>
    </w:p>
    <w:p w14:paraId="1E47CD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178</w:t>
      </w:r>
    </w:p>
    <w:p w14:paraId="43B4255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178</w:t>
      </w:r>
    </w:p>
    <w:p w14:paraId="71083F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179</w:t>
      </w:r>
    </w:p>
    <w:p w14:paraId="647C28F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179</w:t>
      </w:r>
    </w:p>
    <w:p w14:paraId="0A3BA27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179</w:t>
      </w:r>
    </w:p>
    <w:p w14:paraId="2CD4347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180</w:t>
      </w:r>
    </w:p>
    <w:p w14:paraId="63EDFB3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180</w:t>
      </w:r>
    </w:p>
    <w:p w14:paraId="3BCB777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180</w:t>
      </w:r>
    </w:p>
    <w:p w14:paraId="07B2440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180</w:t>
      </w:r>
    </w:p>
    <w:p w14:paraId="5CE8A4C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180</w:t>
      </w:r>
    </w:p>
    <w:p w14:paraId="6407014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181</w:t>
      </w:r>
    </w:p>
    <w:p w14:paraId="7BC99C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181</w:t>
      </w:r>
    </w:p>
    <w:p w14:paraId="008A5BB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181</w:t>
      </w:r>
    </w:p>
    <w:p w14:paraId="56ECB71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181</w:t>
      </w:r>
    </w:p>
    <w:p w14:paraId="52380D9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181</w:t>
      </w:r>
    </w:p>
    <w:p w14:paraId="4B6E86A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181</w:t>
      </w:r>
    </w:p>
    <w:p w14:paraId="6A30162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181</w:t>
      </w:r>
    </w:p>
    <w:p w14:paraId="51CF729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181</w:t>
      </w:r>
    </w:p>
    <w:p w14:paraId="1E6C1E8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181</w:t>
      </w:r>
    </w:p>
    <w:p w14:paraId="34DC6E7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181</w:t>
      </w:r>
    </w:p>
    <w:p w14:paraId="0787DA3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182</w:t>
      </w:r>
    </w:p>
    <w:p w14:paraId="01CB9F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182</w:t>
      </w:r>
    </w:p>
    <w:p w14:paraId="7BB71AE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182</w:t>
      </w:r>
    </w:p>
    <w:p w14:paraId="3A8F299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182</w:t>
      </w:r>
    </w:p>
    <w:p w14:paraId="213A8BF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184</w:t>
      </w:r>
    </w:p>
    <w:p w14:paraId="5E17AEC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184</w:t>
      </w:r>
    </w:p>
    <w:p w14:paraId="4D9A2A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184</w:t>
      </w:r>
    </w:p>
    <w:p w14:paraId="2E61CD0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7904943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184</w:t>
      </w:r>
    </w:p>
    <w:p w14:paraId="3FB7AF3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184</w:t>
      </w:r>
    </w:p>
    <w:p w14:paraId="04C8CC2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184</w:t>
      </w:r>
    </w:p>
    <w:p w14:paraId="264C0C5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184</w:t>
      </w:r>
    </w:p>
    <w:p w14:paraId="4E8162B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184</w:t>
      </w:r>
    </w:p>
    <w:p w14:paraId="54B4871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185</w:t>
      </w:r>
    </w:p>
    <w:p w14:paraId="2CAEF57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185</w:t>
      </w:r>
    </w:p>
    <w:p w14:paraId="4F0C937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185</w:t>
      </w:r>
    </w:p>
    <w:p w14:paraId="30828BB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185</w:t>
      </w:r>
    </w:p>
    <w:p w14:paraId="1B3677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185</w:t>
      </w:r>
    </w:p>
    <w:p w14:paraId="1386935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185</w:t>
      </w:r>
    </w:p>
    <w:p w14:paraId="2CCF984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SUL</w:t>
      </w:r>
      <w:r>
        <w:tab/>
        <w:t>185</w:t>
      </w:r>
    </w:p>
    <w:p w14:paraId="331262B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185</w:t>
      </w:r>
    </w:p>
    <w:p w14:paraId="6361EEC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185</w:t>
      </w:r>
    </w:p>
    <w:p w14:paraId="3F12428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185</w:t>
      </w:r>
    </w:p>
    <w:p w14:paraId="3A8E0C2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185</w:t>
      </w:r>
    </w:p>
    <w:p w14:paraId="7675245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187</w:t>
      </w:r>
    </w:p>
    <w:p w14:paraId="06FFCDD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187</w:t>
      </w:r>
    </w:p>
    <w:p w14:paraId="1E8949D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187</w:t>
      </w:r>
    </w:p>
    <w:p w14:paraId="13E36E1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187</w:t>
      </w:r>
    </w:p>
    <w:p w14:paraId="1702404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187</w:t>
      </w:r>
    </w:p>
    <w:p w14:paraId="4C6946F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187</w:t>
      </w:r>
    </w:p>
    <w:p w14:paraId="7DD4B47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187</w:t>
      </w:r>
    </w:p>
    <w:p w14:paraId="641C3CA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187</w:t>
      </w:r>
    </w:p>
    <w:p w14:paraId="2A4FC39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188</w:t>
      </w:r>
    </w:p>
    <w:p w14:paraId="510F211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188</w:t>
      </w:r>
    </w:p>
    <w:p w14:paraId="4C745F4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188</w:t>
      </w:r>
    </w:p>
    <w:p w14:paraId="2777A89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188</w:t>
      </w:r>
    </w:p>
    <w:p w14:paraId="348B907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188</w:t>
      </w:r>
    </w:p>
    <w:p w14:paraId="6932A08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188</w:t>
      </w:r>
    </w:p>
    <w:p w14:paraId="5645B08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en-GB"/>
        </w:rPr>
        <w:t>6.3E.3.2</w:t>
      </w:r>
      <w:r>
        <w:rPr>
          <w:rFonts w:asciiTheme="minorHAnsi" w:eastAsiaTheme="minorEastAsia" w:hAnsiTheme="minorHAnsi" w:cstheme="minorBidi"/>
          <w:kern w:val="2"/>
          <w:sz w:val="24"/>
          <w:szCs w:val="24"/>
          <w:lang w:eastAsia="en-GB"/>
          <w14:ligatures w14:val="standardContextual"/>
        </w:rPr>
        <w:tab/>
      </w:r>
      <w:r>
        <w:rPr>
          <w:lang w:eastAsia="en-GB"/>
        </w:rPr>
        <w:t>General time mask</w:t>
      </w:r>
      <w:r>
        <w:tab/>
        <w:t>189</w:t>
      </w:r>
    </w:p>
    <w:p w14:paraId="4A917E6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en-GB"/>
        </w:rPr>
        <w:t>6.3E.3.3</w:t>
      </w:r>
      <w:r>
        <w:rPr>
          <w:rFonts w:asciiTheme="minorHAnsi" w:eastAsiaTheme="minorEastAsia" w:hAnsiTheme="minorHAnsi" w:cstheme="minorBidi"/>
          <w:kern w:val="2"/>
          <w:sz w:val="24"/>
          <w:szCs w:val="24"/>
          <w:lang w:eastAsia="en-GB"/>
          <w14:ligatures w14:val="standardContextual"/>
        </w:rPr>
        <w:tab/>
      </w:r>
      <w:r>
        <w:rPr>
          <w:lang w:eastAsia="en-GB"/>
        </w:rPr>
        <w:t>S-SSB time mask</w:t>
      </w:r>
      <w:r>
        <w:tab/>
        <w:t>189</w:t>
      </w:r>
    </w:p>
    <w:p w14:paraId="4AAA6BE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190</w:t>
      </w:r>
    </w:p>
    <w:p w14:paraId="06FAC2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190</w:t>
      </w:r>
    </w:p>
    <w:p w14:paraId="5D07880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190</w:t>
      </w:r>
    </w:p>
    <w:p w14:paraId="04FB1DD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Pr>
          <w:lang w:eastAsia="en-GB"/>
        </w:rPr>
        <w:t>6.3E.4.2</w:t>
      </w:r>
      <w:r>
        <w:rPr>
          <w:rFonts w:asciiTheme="minorHAnsi" w:eastAsiaTheme="minorEastAsia" w:hAnsiTheme="minorHAnsi" w:cstheme="minorBidi"/>
          <w:kern w:val="2"/>
          <w:sz w:val="24"/>
          <w:szCs w:val="24"/>
          <w:lang w:eastAsia="en-GB"/>
          <w14:ligatures w14:val="standardContextual"/>
        </w:rPr>
        <w:tab/>
      </w:r>
      <w:r>
        <w:rPr>
          <w:lang w:eastAsia="en-GB"/>
        </w:rPr>
        <w:t>Absolute power tolerance</w:t>
      </w:r>
      <w:r>
        <w:tab/>
        <w:t>190</w:t>
      </w:r>
    </w:p>
    <w:p w14:paraId="30B551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190</w:t>
      </w:r>
    </w:p>
    <w:p w14:paraId="36F7CD1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190</w:t>
      </w:r>
    </w:p>
    <w:p w14:paraId="5B82D4F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190</w:t>
      </w:r>
    </w:p>
    <w:p w14:paraId="45313F7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190</w:t>
      </w:r>
    </w:p>
    <w:p w14:paraId="0D5C2DA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190</w:t>
      </w:r>
    </w:p>
    <w:p w14:paraId="2450BB8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190</w:t>
      </w:r>
    </w:p>
    <w:p w14:paraId="4836418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190</w:t>
      </w:r>
    </w:p>
    <w:p w14:paraId="647C56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191</w:t>
      </w:r>
    </w:p>
    <w:p w14:paraId="11057AF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191</w:t>
      </w:r>
    </w:p>
    <w:p w14:paraId="1A4A31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191</w:t>
      </w:r>
    </w:p>
    <w:p w14:paraId="2B481D0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191</w:t>
      </w:r>
    </w:p>
    <w:p w14:paraId="088E91E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191</w:t>
      </w:r>
    </w:p>
    <w:p w14:paraId="6080F8A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191</w:t>
      </w:r>
    </w:p>
    <w:p w14:paraId="4ED00A6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191</w:t>
      </w:r>
    </w:p>
    <w:p w14:paraId="1E2C65F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192</w:t>
      </w:r>
    </w:p>
    <w:p w14:paraId="285180D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192</w:t>
      </w:r>
    </w:p>
    <w:p w14:paraId="59C7869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192</w:t>
      </w:r>
    </w:p>
    <w:p w14:paraId="5683900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192</w:t>
      </w:r>
    </w:p>
    <w:p w14:paraId="1038F40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192</w:t>
      </w:r>
    </w:p>
    <w:p w14:paraId="73F551D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6.4.2.1a</w:t>
      </w:r>
      <w:r>
        <w:rPr>
          <w:rFonts w:asciiTheme="minorHAnsi" w:eastAsiaTheme="minorEastAsia" w:hAnsiTheme="minorHAnsi" w:cstheme="minorBidi"/>
          <w:kern w:val="2"/>
          <w:sz w:val="24"/>
          <w:szCs w:val="24"/>
          <w:lang w:eastAsia="en-GB"/>
          <w14:ligatures w14:val="standardContextual"/>
        </w:rPr>
        <w:tab/>
      </w:r>
      <w:r>
        <w:t>Error Vector Magnitude including symbols with transient period</w:t>
      </w:r>
      <w:r>
        <w:tab/>
        <w:t>193</w:t>
      </w:r>
    </w:p>
    <w:p w14:paraId="25521EB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194</w:t>
      </w:r>
    </w:p>
    <w:p w14:paraId="5A7047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194</w:t>
      </w:r>
    </w:p>
    <w:p w14:paraId="2084A1A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195</w:t>
      </w:r>
    </w:p>
    <w:p w14:paraId="1B3A208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196</w:t>
      </w:r>
    </w:p>
    <w:p w14:paraId="1FFE3F2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197</w:t>
      </w:r>
    </w:p>
    <w:p w14:paraId="77CA3EF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197</w:t>
      </w:r>
    </w:p>
    <w:p w14:paraId="24DD9A1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197</w:t>
      </w:r>
    </w:p>
    <w:p w14:paraId="646D25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lastRenderedPageBreak/>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197</w:t>
      </w:r>
    </w:p>
    <w:p w14:paraId="4A49004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197</w:t>
      </w:r>
    </w:p>
    <w:p w14:paraId="6D9B9FF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198</w:t>
      </w:r>
    </w:p>
    <w:p w14:paraId="0655C01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198</w:t>
      </w:r>
    </w:p>
    <w:p w14:paraId="22B6427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198</w:t>
      </w:r>
    </w:p>
    <w:p w14:paraId="452187F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198</w:t>
      </w:r>
    </w:p>
    <w:p w14:paraId="326A887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198</w:t>
      </w:r>
    </w:p>
    <w:p w14:paraId="3C0226B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198</w:t>
      </w:r>
    </w:p>
    <w:p w14:paraId="3994A42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201</w:t>
      </w:r>
    </w:p>
    <w:p w14:paraId="166B672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201</w:t>
      </w:r>
    </w:p>
    <w:p w14:paraId="3161395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201</w:t>
      </w:r>
    </w:p>
    <w:p w14:paraId="79E1368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201</w:t>
      </w:r>
    </w:p>
    <w:p w14:paraId="4FF5281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202</w:t>
      </w:r>
    </w:p>
    <w:p w14:paraId="0B10C95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202</w:t>
      </w:r>
    </w:p>
    <w:p w14:paraId="1E09ACA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202</w:t>
      </w:r>
    </w:p>
    <w:p w14:paraId="74327C6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202</w:t>
      </w:r>
    </w:p>
    <w:p w14:paraId="4FDA880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202</w:t>
      </w:r>
    </w:p>
    <w:p w14:paraId="0DA158E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202</w:t>
      </w:r>
    </w:p>
    <w:p w14:paraId="01DB452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202</w:t>
      </w:r>
    </w:p>
    <w:p w14:paraId="53F95A8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203</w:t>
      </w:r>
    </w:p>
    <w:p w14:paraId="20122FE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203</w:t>
      </w:r>
    </w:p>
    <w:p w14:paraId="74C4995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203</w:t>
      </w:r>
    </w:p>
    <w:p w14:paraId="353C8CE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203</w:t>
      </w:r>
    </w:p>
    <w:p w14:paraId="6EF761F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203</w:t>
      </w:r>
    </w:p>
    <w:p w14:paraId="237578C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203</w:t>
      </w:r>
    </w:p>
    <w:p w14:paraId="6CA81BE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203</w:t>
      </w:r>
    </w:p>
    <w:p w14:paraId="0844299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204</w:t>
      </w:r>
    </w:p>
    <w:p w14:paraId="39FB6AD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204</w:t>
      </w:r>
    </w:p>
    <w:p w14:paraId="7D3E27F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204</w:t>
      </w:r>
    </w:p>
    <w:p w14:paraId="549056F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204</w:t>
      </w:r>
    </w:p>
    <w:p w14:paraId="4064538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204</w:t>
      </w:r>
    </w:p>
    <w:p w14:paraId="63E49B0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205</w:t>
      </w:r>
    </w:p>
    <w:p w14:paraId="541B946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205</w:t>
      </w:r>
    </w:p>
    <w:p w14:paraId="411A581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205</w:t>
      </w:r>
    </w:p>
    <w:p w14:paraId="2AB153A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205</w:t>
      </w:r>
    </w:p>
    <w:p w14:paraId="6FE3E2F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205</w:t>
      </w:r>
    </w:p>
    <w:p w14:paraId="14873D1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205</w:t>
      </w:r>
    </w:p>
    <w:p w14:paraId="233FF5C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205</w:t>
      </w:r>
    </w:p>
    <w:p w14:paraId="67C472E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205</w:t>
      </w:r>
    </w:p>
    <w:p w14:paraId="7679478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206</w:t>
      </w:r>
    </w:p>
    <w:p w14:paraId="25B9318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206</w:t>
      </w:r>
    </w:p>
    <w:p w14:paraId="4CADBFB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206</w:t>
      </w:r>
    </w:p>
    <w:p w14:paraId="40A0A7B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206</w:t>
      </w:r>
    </w:p>
    <w:p w14:paraId="6E50232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206</w:t>
      </w:r>
    </w:p>
    <w:p w14:paraId="1362588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206</w:t>
      </w:r>
    </w:p>
    <w:p w14:paraId="3EEC05F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206</w:t>
      </w:r>
    </w:p>
    <w:p w14:paraId="7FACDDE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207</w:t>
      </w:r>
    </w:p>
    <w:p w14:paraId="25C970E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207</w:t>
      </w:r>
    </w:p>
    <w:p w14:paraId="3BFC6E1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207</w:t>
      </w:r>
    </w:p>
    <w:p w14:paraId="5E180F9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208</w:t>
      </w:r>
    </w:p>
    <w:p w14:paraId="5C1C012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208</w:t>
      </w:r>
    </w:p>
    <w:p w14:paraId="39643BE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208</w:t>
      </w:r>
    </w:p>
    <w:p w14:paraId="555C1DB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208</w:t>
      </w:r>
    </w:p>
    <w:p w14:paraId="49EC997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208</w:t>
      </w:r>
    </w:p>
    <w:p w14:paraId="14C78B7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209</w:t>
      </w:r>
    </w:p>
    <w:p w14:paraId="463D76D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6.5.2.3.1</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"NS_35"</w:t>
      </w:r>
      <w:r>
        <w:tab/>
        <w:t>209</w:t>
      </w:r>
    </w:p>
    <w:p w14:paraId="3F06166A"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210</w:t>
      </w:r>
    </w:p>
    <w:p w14:paraId="6796AC5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“NS_03U”, and "NS_21"</w:t>
      </w:r>
      <w:r>
        <w:tab/>
        <w:t>210</w:t>
      </w:r>
    </w:p>
    <w:p w14:paraId="1A5E323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w:t>
      </w:r>
      <w:r>
        <w:tab/>
        <w:t>211</w:t>
      </w:r>
    </w:p>
    <w:p w14:paraId="2AB8383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6.5.2.3.5</w:t>
      </w:r>
      <w:r>
        <w:rPr>
          <w:rFonts w:asciiTheme="minorHAnsi" w:eastAsiaTheme="minorEastAsia" w:hAnsiTheme="minorHAnsi" w:cstheme="minorBidi"/>
          <w:kern w:val="2"/>
          <w:sz w:val="24"/>
          <w:szCs w:val="24"/>
          <w:lang w:eastAsia="en-GB"/>
          <w14:ligatures w14:val="standardContextual"/>
        </w:rPr>
        <w:tab/>
      </w:r>
      <w:r w:rsidRPr="00104FAF">
        <w:rPr>
          <w:snapToGrid w:val="0"/>
        </w:rPr>
        <w:t>Void</w:t>
      </w:r>
      <w:r>
        <w:tab/>
        <w:t>212</w:t>
      </w:r>
    </w:p>
    <w:p w14:paraId="7850D16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212</w:t>
      </w:r>
    </w:p>
    <w:p w14:paraId="4F7EEE5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6.5.2.3.7</w:t>
      </w:r>
      <w:r>
        <w:rPr>
          <w:rFonts w:asciiTheme="minorHAnsi" w:eastAsiaTheme="minorEastAsia" w:hAnsiTheme="minorHAnsi" w:cstheme="minorBidi"/>
          <w:kern w:val="2"/>
          <w:sz w:val="24"/>
          <w:szCs w:val="24"/>
          <w:lang w:eastAsia="en-GB"/>
          <w14:ligatures w14:val="standardContextual"/>
        </w:rPr>
        <w:tab/>
      </w:r>
      <w:r w:rsidRPr="00104FAF">
        <w:rPr>
          <w:snapToGrid w:val="0"/>
        </w:rPr>
        <w:t>Void</w:t>
      </w:r>
      <w:r>
        <w:tab/>
        <w:t>212</w:t>
      </w:r>
    </w:p>
    <w:p w14:paraId="538AF5E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212</w:t>
      </w:r>
    </w:p>
    <w:p w14:paraId="15082E0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sidRPr="00104FAF">
        <w:rPr>
          <w:snapToGrid w:val="0"/>
        </w:rPr>
        <w:t>6.5.2.4</w:t>
      </w:r>
      <w:r>
        <w:rPr>
          <w:rFonts w:asciiTheme="minorHAnsi" w:eastAsiaTheme="minorEastAsia" w:hAnsiTheme="minorHAnsi" w:cstheme="minorBidi"/>
          <w:kern w:val="2"/>
          <w:sz w:val="24"/>
          <w:szCs w:val="24"/>
          <w:lang w:eastAsia="en-GB"/>
          <w14:ligatures w14:val="standardContextual"/>
        </w:rPr>
        <w:tab/>
      </w:r>
      <w:r w:rsidRPr="00104FAF">
        <w:rPr>
          <w:snapToGrid w:val="0"/>
        </w:rPr>
        <w:t>Adjacent channel leakage ratio</w:t>
      </w:r>
      <w:r>
        <w:tab/>
        <w:t>212</w:t>
      </w:r>
    </w:p>
    <w:p w14:paraId="75DB9D1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6.5.2.4.1</w:t>
      </w:r>
      <w:r>
        <w:rPr>
          <w:rFonts w:asciiTheme="minorHAnsi" w:eastAsiaTheme="minorEastAsia" w:hAnsiTheme="minorHAnsi" w:cstheme="minorBidi"/>
          <w:kern w:val="2"/>
          <w:sz w:val="24"/>
          <w:szCs w:val="24"/>
          <w:lang w:eastAsia="en-GB"/>
          <w14:ligatures w14:val="standardContextual"/>
        </w:rPr>
        <w:tab/>
      </w:r>
      <w:r w:rsidRPr="00104FAF">
        <w:rPr>
          <w:snapToGrid w:val="0"/>
        </w:rPr>
        <w:t>NR ACLR</w:t>
      </w:r>
      <w:r>
        <w:tab/>
        <w:t>212</w:t>
      </w:r>
    </w:p>
    <w:p w14:paraId="0526323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6.5.2.4.2</w:t>
      </w:r>
      <w:r>
        <w:rPr>
          <w:rFonts w:asciiTheme="minorHAnsi" w:eastAsiaTheme="minorEastAsia" w:hAnsiTheme="minorHAnsi" w:cstheme="minorBidi"/>
          <w:kern w:val="2"/>
          <w:sz w:val="24"/>
          <w:szCs w:val="24"/>
          <w:lang w:eastAsia="en-GB"/>
          <w14:ligatures w14:val="standardContextual"/>
        </w:rPr>
        <w:tab/>
      </w:r>
      <w:r w:rsidRPr="00104FAF">
        <w:rPr>
          <w:snapToGrid w:val="0"/>
        </w:rPr>
        <w:t>UTRA ACLR</w:t>
      </w:r>
      <w:r>
        <w:tab/>
        <w:t>213</w:t>
      </w:r>
    </w:p>
    <w:p w14:paraId="2560CD3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213</w:t>
      </w:r>
    </w:p>
    <w:p w14:paraId="0DAE303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213</w:t>
      </w:r>
    </w:p>
    <w:p w14:paraId="6E7BA6E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214</w:t>
      </w:r>
    </w:p>
    <w:p w14:paraId="18BE193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214</w:t>
      </w:r>
    </w:p>
    <w:p w14:paraId="4FD97EF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222</w:t>
      </w:r>
    </w:p>
    <w:p w14:paraId="65E971F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222</w:t>
      </w:r>
    </w:p>
    <w:p w14:paraId="47C7256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Yu Mincho"/>
        </w:rPr>
        <w:t>"</w:t>
      </w:r>
      <w:r>
        <w:t>NS_17</w:t>
      </w:r>
      <w:r w:rsidRPr="00104FAF">
        <w:rPr>
          <w:rFonts w:eastAsia="Yu Mincho"/>
        </w:rPr>
        <w:t>"</w:t>
      </w:r>
      <w:r>
        <w:tab/>
        <w:t>223</w:t>
      </w:r>
    </w:p>
    <w:p w14:paraId="3DF3554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223</w:t>
      </w:r>
    </w:p>
    <w:p w14:paraId="3B1B9C1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rFonts w:eastAsia="SimSun"/>
        </w:rPr>
        <w:t>6.5.3.3.4</w:t>
      </w:r>
      <w:r>
        <w:rPr>
          <w:rFonts w:asciiTheme="minorHAnsi" w:eastAsiaTheme="minorEastAsia" w:hAnsiTheme="minorHAnsi" w:cstheme="minorBidi"/>
          <w:kern w:val="2"/>
          <w:sz w:val="24"/>
          <w:szCs w:val="24"/>
          <w:lang w:eastAsia="en-GB"/>
          <w14:ligatures w14:val="standardContextual"/>
        </w:rPr>
        <w:tab/>
      </w:r>
      <w:r w:rsidRPr="00104FAF">
        <w:rPr>
          <w:rFonts w:eastAsia="SimSun"/>
        </w:rPr>
        <w:t xml:space="preserve">Requirement for network signalling values </w:t>
      </w:r>
      <w:r w:rsidRPr="00104FAF">
        <w:rPr>
          <w:rFonts w:cs="v5.0.0"/>
        </w:rPr>
        <w:t>"</w:t>
      </w:r>
      <w:r w:rsidRPr="00104FAF">
        <w:rPr>
          <w:rFonts w:eastAsia="SimSun"/>
        </w:rPr>
        <w:t>NS_05</w:t>
      </w:r>
      <w:r w:rsidRPr="00104FAF">
        <w:rPr>
          <w:rFonts w:cs="v5.0.0"/>
        </w:rPr>
        <w:t>" and “NS_05U”</w:t>
      </w:r>
      <w:r>
        <w:tab/>
        <w:t>223</w:t>
      </w:r>
    </w:p>
    <w:p w14:paraId="2D3F547A"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104FAF">
        <w:rPr>
          <w:rFonts w:cs="v5.0.0"/>
        </w:rPr>
        <w:t>"</w:t>
      </w:r>
      <w:r>
        <w:t>NS_43</w:t>
      </w:r>
      <w:r w:rsidRPr="00104FAF">
        <w:rPr>
          <w:rFonts w:cs="v5.0.0"/>
        </w:rPr>
        <w:t>" and “NS_43U”</w:t>
      </w:r>
      <w:r>
        <w:tab/>
        <w:t>223</w:t>
      </w:r>
    </w:p>
    <w:p w14:paraId="7198A26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NS_37</w:t>
      </w:r>
      <w:r w:rsidRPr="00104FAF">
        <w:rPr>
          <w:rFonts w:eastAsia="SimSun"/>
        </w:rPr>
        <w:t>"</w:t>
      </w:r>
      <w:r>
        <w:tab/>
        <w:t>224</w:t>
      </w:r>
    </w:p>
    <w:p w14:paraId="079B8B0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NS_38</w:t>
      </w:r>
      <w:r w:rsidRPr="00104FAF">
        <w:rPr>
          <w:rFonts w:eastAsia="SimSun"/>
        </w:rPr>
        <w:t>"</w:t>
      </w:r>
      <w:r>
        <w:tab/>
        <w:t>224</w:t>
      </w:r>
    </w:p>
    <w:p w14:paraId="7531998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NS_39</w:t>
      </w:r>
      <w:r w:rsidRPr="00104FAF">
        <w:rPr>
          <w:rFonts w:eastAsia="SimSun"/>
        </w:rPr>
        <w:t>"</w:t>
      </w:r>
      <w:r>
        <w:tab/>
        <w:t>224</w:t>
      </w:r>
    </w:p>
    <w:p w14:paraId="0ADBD84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6.5.3.3.9</w:t>
      </w:r>
      <w:r>
        <w:rPr>
          <w:rFonts w:asciiTheme="minorHAnsi" w:eastAsiaTheme="minorEastAsia" w:hAnsiTheme="minorHAnsi" w:cstheme="minorBidi"/>
          <w:kern w:val="2"/>
          <w:sz w:val="24"/>
          <w:szCs w:val="24"/>
          <w:lang w:eastAsia="en-GB"/>
          <w14:ligatures w14:val="standardContextual"/>
        </w:rPr>
        <w:tab/>
      </w:r>
      <w:r w:rsidRPr="00104FAF">
        <w:rPr>
          <w:snapToGrid w:val="0"/>
        </w:rPr>
        <w:t xml:space="preserve">Requirement for network signalling value </w:t>
      </w:r>
      <w:r w:rsidRPr="00104FAF">
        <w:rPr>
          <w:rFonts w:eastAsia="SimSun"/>
        </w:rPr>
        <w:t>"</w:t>
      </w:r>
      <w:r w:rsidRPr="00104FAF">
        <w:rPr>
          <w:snapToGrid w:val="0"/>
        </w:rPr>
        <w:t>NS_40"</w:t>
      </w:r>
      <w:r>
        <w:tab/>
        <w:t>224</w:t>
      </w:r>
    </w:p>
    <w:p w14:paraId="2F0464D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eastAsia="SimSun"/>
        </w:rPr>
        <w:t>"</w:t>
      </w:r>
      <w:r>
        <w:t>NS_41</w:t>
      </w:r>
      <w:r w:rsidRPr="00104FAF">
        <w:rPr>
          <w:rFonts w:eastAsia="SimSun"/>
        </w:rPr>
        <w:t>"</w:t>
      </w:r>
      <w:r>
        <w:tab/>
        <w:t>225</w:t>
      </w:r>
    </w:p>
    <w:p w14:paraId="569E936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6.5.3.3.11</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"NS_42"</w:t>
      </w:r>
      <w:r>
        <w:tab/>
        <w:t>225</w:t>
      </w:r>
    </w:p>
    <w:p w14:paraId="1C88DE4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cs="v5.0.0"/>
        </w:rPr>
        <w:t>"</w:t>
      </w:r>
      <w:r>
        <w:t>NS_21</w:t>
      </w:r>
      <w:r w:rsidRPr="00104FAF">
        <w:rPr>
          <w:rFonts w:cs="v5.0.0"/>
        </w:rPr>
        <w:t>"</w:t>
      </w:r>
      <w:r>
        <w:tab/>
        <w:t>225</w:t>
      </w:r>
    </w:p>
    <w:p w14:paraId="49C5500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rFonts w:cs="v5.0.0"/>
        </w:rPr>
        <w:t>"</w:t>
      </w:r>
      <w:r>
        <w:t>NS_24</w:t>
      </w:r>
      <w:r w:rsidRPr="00104FAF">
        <w:rPr>
          <w:rFonts w:cs="v5.0.0"/>
        </w:rPr>
        <w:t>"</w:t>
      </w:r>
      <w:r>
        <w:tab/>
        <w:t>226</w:t>
      </w:r>
    </w:p>
    <w:p w14:paraId="319BA90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104FAF">
        <w:rPr>
          <w:snapToGrid w:val="0"/>
        </w:rPr>
        <w:t>"</w:t>
      </w:r>
      <w:r>
        <w:t>NS_27"</w:t>
      </w:r>
      <w:r>
        <w:tab/>
        <w:t>226</w:t>
      </w:r>
    </w:p>
    <w:p w14:paraId="3BB164B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6.5.3.3.15</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"NS_47"</w:t>
      </w:r>
      <w:r>
        <w:tab/>
        <w:t>226</w:t>
      </w:r>
    </w:p>
    <w:p w14:paraId="1F727AA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6.5.3.3.16</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"NS_50"</w:t>
      </w:r>
      <w:r>
        <w:tab/>
        <w:t>227</w:t>
      </w:r>
    </w:p>
    <w:p w14:paraId="05D84A4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6.5.3.3.17</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"NS_12"</w:t>
      </w:r>
      <w:r>
        <w:tab/>
        <w:t>227</w:t>
      </w:r>
    </w:p>
    <w:p w14:paraId="55A5ADE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6.5.3.3.18</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"NS_13"</w:t>
      </w:r>
      <w:r>
        <w:tab/>
        <w:t>227</w:t>
      </w:r>
    </w:p>
    <w:p w14:paraId="500D4E4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6.5.3.3.19</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"NS_14"</w:t>
      </w:r>
      <w:r>
        <w:tab/>
        <w:t>228</w:t>
      </w:r>
    </w:p>
    <w:p w14:paraId="2981186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6.5.3.3.20</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"NS_15"</w:t>
      </w:r>
      <w:r>
        <w:tab/>
        <w:t>228</w:t>
      </w:r>
    </w:p>
    <w:p w14:paraId="589288C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228</w:t>
      </w:r>
    </w:p>
    <w:p w14:paraId="089708B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6.5.3.3.22</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values "NS_48" and "NS_51"</w:t>
      </w:r>
      <w:r>
        <w:tab/>
        <w:t>229</w:t>
      </w:r>
    </w:p>
    <w:p w14:paraId="253587E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6.5.3.3.23</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 for network signalling value "NS_49"</w:t>
      </w:r>
      <w:r>
        <w:tab/>
        <w:t>229</w:t>
      </w:r>
    </w:p>
    <w:p w14:paraId="11AB90B2"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229</w:t>
      </w:r>
    </w:p>
    <w:p w14:paraId="7DDAC61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230</w:t>
      </w:r>
    </w:p>
    <w:p w14:paraId="4CEE60D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230</w:t>
      </w:r>
    </w:p>
    <w:p w14:paraId="70069F2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231</w:t>
      </w:r>
    </w:p>
    <w:p w14:paraId="4915779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231</w:t>
      </w:r>
    </w:p>
    <w:p w14:paraId="579981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231</w:t>
      </w:r>
    </w:p>
    <w:p w14:paraId="370019D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231</w:t>
      </w:r>
    </w:p>
    <w:p w14:paraId="19ED14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231</w:t>
      </w:r>
    </w:p>
    <w:p w14:paraId="372B8A2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231</w:t>
      </w:r>
    </w:p>
    <w:p w14:paraId="1C5F5CB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231</w:t>
      </w:r>
    </w:p>
    <w:p w14:paraId="1174F04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231</w:t>
      </w:r>
    </w:p>
    <w:p w14:paraId="4E32FA8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231</w:t>
      </w:r>
    </w:p>
    <w:p w14:paraId="14C12CD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231</w:t>
      </w:r>
    </w:p>
    <w:p w14:paraId="51E1DEE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104FAF">
        <w:rPr>
          <w:rFonts w:eastAsia="SimSun"/>
          <w:lang w:val="en-US" w:eastAsia="zh-CN"/>
        </w:rPr>
        <w:t>A</w:t>
      </w:r>
      <w:r>
        <w:tab/>
        <w:t>231</w:t>
      </w:r>
    </w:p>
    <w:p w14:paraId="61309FC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232</w:t>
      </w:r>
    </w:p>
    <w:p w14:paraId="216F668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232</w:t>
      </w:r>
    </w:p>
    <w:p w14:paraId="49BDD1F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232</w:t>
      </w:r>
    </w:p>
    <w:p w14:paraId="122DBB8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232</w:t>
      </w:r>
    </w:p>
    <w:p w14:paraId="7F8074C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232</w:t>
      </w:r>
    </w:p>
    <w:p w14:paraId="7E0DA3E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Void</w:t>
      </w:r>
      <w:r>
        <w:tab/>
        <w:t>233</w:t>
      </w:r>
    </w:p>
    <w:p w14:paraId="6C54CC9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233</w:t>
      </w:r>
    </w:p>
    <w:p w14:paraId="0C3AE08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Pr>
          <w:lang w:eastAsia="zh-CN"/>
        </w:rPr>
        <w:t>6.5A.2.3.2.1</w:t>
      </w:r>
      <w:r>
        <w:rPr>
          <w:rFonts w:asciiTheme="minorHAnsi" w:eastAsiaTheme="minorEastAsia" w:hAnsiTheme="minorHAnsi" w:cstheme="minorBidi"/>
          <w:kern w:val="2"/>
          <w:sz w:val="24"/>
          <w:szCs w:val="24"/>
          <w:lang w:eastAsia="en-GB"/>
          <w14:ligatures w14:val="standardContextual"/>
        </w:rPr>
        <w:tab/>
      </w:r>
      <w:r>
        <w:rPr>
          <w:lang w:eastAsia="zh-CN"/>
        </w:rPr>
        <w:t>Minimum requirement (network signalling value “CA_NC_NS_04”)</w:t>
      </w:r>
      <w:r>
        <w:tab/>
        <w:t>233</w:t>
      </w:r>
    </w:p>
    <w:p w14:paraId="49C4831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233</w:t>
      </w:r>
    </w:p>
    <w:p w14:paraId="12E6FB3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233</w:t>
      </w:r>
    </w:p>
    <w:p w14:paraId="423FC38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233</w:t>
      </w:r>
    </w:p>
    <w:p w14:paraId="233D9A8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sv-FI"/>
        </w:rPr>
        <w:t>6.5A.2.4.2</w:t>
      </w:r>
      <w:r>
        <w:rPr>
          <w:rFonts w:asciiTheme="minorHAnsi" w:eastAsiaTheme="minorEastAsia" w:hAnsiTheme="minorHAnsi" w:cstheme="minorBidi"/>
          <w:kern w:val="2"/>
          <w:sz w:val="24"/>
          <w:szCs w:val="24"/>
          <w:lang w:eastAsia="en-GB"/>
          <w14:ligatures w14:val="standardContextual"/>
        </w:rPr>
        <w:tab/>
      </w:r>
      <w:r w:rsidRPr="00104FAF">
        <w:rPr>
          <w:lang w:val="sv-FI"/>
        </w:rPr>
        <w:t>UTRA ACLR</w:t>
      </w:r>
      <w:r>
        <w:tab/>
        <w:t>234</w:t>
      </w:r>
    </w:p>
    <w:p w14:paraId="0D5E815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234</w:t>
      </w:r>
    </w:p>
    <w:p w14:paraId="7D93CA7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234</w:t>
      </w:r>
    </w:p>
    <w:p w14:paraId="29CAAFAA"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235</w:t>
      </w:r>
    </w:p>
    <w:p w14:paraId="5FC1D96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235</w:t>
      </w:r>
    </w:p>
    <w:p w14:paraId="2ABE640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236</w:t>
      </w:r>
    </w:p>
    <w:p w14:paraId="650FC33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237</w:t>
      </w:r>
    </w:p>
    <w:p w14:paraId="28C220E7"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fi-FI"/>
        </w:rPr>
        <w:t>6.5A.3.2.4</w:t>
      </w:r>
      <w:r>
        <w:rPr>
          <w:rFonts w:asciiTheme="minorHAnsi" w:eastAsiaTheme="minorEastAsia" w:hAnsiTheme="minorHAnsi" w:cstheme="minorBidi"/>
          <w:kern w:val="2"/>
          <w:sz w:val="24"/>
          <w:szCs w:val="24"/>
          <w:lang w:eastAsia="en-GB"/>
          <w14:ligatures w14:val="standardContextual"/>
        </w:rPr>
        <w:tab/>
      </w:r>
      <w:r w:rsidRPr="00104FAF">
        <w:rPr>
          <w:lang w:val="fi-FI"/>
        </w:rPr>
        <w:t>Void</w:t>
      </w:r>
      <w:r>
        <w:tab/>
        <w:t>240</w:t>
      </w:r>
    </w:p>
    <w:p w14:paraId="3A750FAA"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fi-FI"/>
        </w:rPr>
        <w:t>6.5A.3.2.5</w:t>
      </w:r>
      <w:r>
        <w:rPr>
          <w:rFonts w:asciiTheme="minorHAnsi" w:eastAsiaTheme="minorEastAsia" w:hAnsiTheme="minorHAnsi" w:cstheme="minorBidi"/>
          <w:kern w:val="2"/>
          <w:sz w:val="24"/>
          <w:szCs w:val="24"/>
          <w:lang w:eastAsia="en-GB"/>
          <w14:ligatures w14:val="standardContextual"/>
        </w:rPr>
        <w:tab/>
      </w:r>
      <w:r w:rsidRPr="00104FAF">
        <w:rPr>
          <w:lang w:val="fi-FI"/>
        </w:rPr>
        <w:t>Void</w:t>
      </w:r>
      <w:r>
        <w:tab/>
        <w:t>240</w:t>
      </w:r>
    </w:p>
    <w:p w14:paraId="37E6CD1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lang w:val="fi-FI"/>
        </w:rPr>
        <w:t>6.5A.3.2.6</w:t>
      </w:r>
      <w:r>
        <w:rPr>
          <w:rFonts w:asciiTheme="minorHAnsi" w:eastAsiaTheme="minorEastAsia" w:hAnsiTheme="minorHAnsi" w:cstheme="minorBidi"/>
          <w:kern w:val="2"/>
          <w:sz w:val="24"/>
          <w:szCs w:val="24"/>
          <w:lang w:eastAsia="en-GB"/>
          <w14:ligatures w14:val="standardContextual"/>
        </w:rPr>
        <w:tab/>
      </w:r>
      <w:r w:rsidRPr="00104FAF">
        <w:rPr>
          <w:lang w:val="fi-FI"/>
        </w:rPr>
        <w:t>Void</w:t>
      </w:r>
      <w:r>
        <w:tab/>
        <w:t>240</w:t>
      </w:r>
    </w:p>
    <w:p w14:paraId="2C57C20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240</w:t>
      </w:r>
    </w:p>
    <w:p w14:paraId="3DBA6C7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240</w:t>
      </w:r>
    </w:p>
    <w:p w14:paraId="33E0E63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241</w:t>
      </w:r>
    </w:p>
    <w:p w14:paraId="55ED31B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241</w:t>
      </w:r>
    </w:p>
    <w:p w14:paraId="0798E98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241</w:t>
      </w:r>
    </w:p>
    <w:p w14:paraId="10430AA1"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242</w:t>
      </w:r>
    </w:p>
    <w:p w14:paraId="76FB734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242</w:t>
      </w:r>
    </w:p>
    <w:p w14:paraId="2781DB0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242</w:t>
      </w:r>
    </w:p>
    <w:p w14:paraId="3BBDA2E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242</w:t>
      </w:r>
    </w:p>
    <w:p w14:paraId="751EF9D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242</w:t>
      </w:r>
    </w:p>
    <w:p w14:paraId="406488D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243</w:t>
      </w:r>
    </w:p>
    <w:p w14:paraId="6BE2C68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243</w:t>
      </w:r>
    </w:p>
    <w:p w14:paraId="75E6C66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243</w:t>
      </w:r>
    </w:p>
    <w:p w14:paraId="3156B22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243</w:t>
      </w:r>
    </w:p>
    <w:p w14:paraId="65FCDCA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243</w:t>
      </w:r>
    </w:p>
    <w:p w14:paraId="30A8E64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243</w:t>
      </w:r>
    </w:p>
    <w:p w14:paraId="5A96165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244</w:t>
      </w:r>
    </w:p>
    <w:p w14:paraId="4AE2FE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244</w:t>
      </w:r>
    </w:p>
    <w:p w14:paraId="015B0B0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244</w:t>
      </w:r>
    </w:p>
    <w:p w14:paraId="1CC34DE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244</w:t>
      </w:r>
    </w:p>
    <w:p w14:paraId="0B909DD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244</w:t>
      </w:r>
    </w:p>
    <w:p w14:paraId="460511C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244</w:t>
      </w:r>
    </w:p>
    <w:p w14:paraId="4B888D8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6.5E.2.3.1</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"NS_33"</w:t>
      </w:r>
      <w:r>
        <w:tab/>
        <w:t>244</w:t>
      </w:r>
    </w:p>
    <w:p w14:paraId="50AA17B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6.5E.2.3.2</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"NS_52"</w:t>
      </w:r>
      <w:r>
        <w:tab/>
        <w:t>245</w:t>
      </w:r>
    </w:p>
    <w:p w14:paraId="285C664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245</w:t>
      </w:r>
    </w:p>
    <w:p w14:paraId="7BCC7E5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245</w:t>
      </w:r>
    </w:p>
    <w:p w14:paraId="6F18CE6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245</w:t>
      </w:r>
    </w:p>
    <w:p w14:paraId="25B3928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245</w:t>
      </w:r>
    </w:p>
    <w:p w14:paraId="7507F1D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245</w:t>
      </w:r>
    </w:p>
    <w:p w14:paraId="4CD4DD6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246</w:t>
      </w:r>
    </w:p>
    <w:p w14:paraId="1D3EA9A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246</w:t>
      </w:r>
    </w:p>
    <w:p w14:paraId="07FE974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246</w:t>
      </w:r>
    </w:p>
    <w:p w14:paraId="4CFF2A9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246</w:t>
      </w:r>
    </w:p>
    <w:p w14:paraId="7411662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247</w:t>
      </w:r>
    </w:p>
    <w:p w14:paraId="5A88BFB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247</w:t>
      </w:r>
    </w:p>
    <w:p w14:paraId="4B2F5EF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lang w:val="sv-FI"/>
        </w:rPr>
        <w:t>6.5E.4</w:t>
      </w:r>
      <w:r>
        <w:rPr>
          <w:rFonts w:asciiTheme="minorHAnsi" w:eastAsiaTheme="minorEastAsia" w:hAnsiTheme="minorHAnsi" w:cstheme="minorBidi"/>
          <w:kern w:val="2"/>
          <w:sz w:val="24"/>
          <w:szCs w:val="24"/>
          <w:lang w:eastAsia="en-GB"/>
          <w14:ligatures w14:val="standardContextual"/>
        </w:rPr>
        <w:tab/>
      </w:r>
      <w:r w:rsidRPr="00104FAF">
        <w:rPr>
          <w:lang w:val="sv-FI"/>
        </w:rPr>
        <w:t>Transmit intermodulation</w:t>
      </w:r>
      <w:r>
        <w:tab/>
        <w:t>247</w:t>
      </w:r>
    </w:p>
    <w:p w14:paraId="735C00C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sidRPr="00104FAF">
        <w:rPr>
          <w:lang w:val="sv-FI"/>
        </w:rPr>
        <w:t>6.5E.4.1</w:t>
      </w:r>
      <w:r>
        <w:rPr>
          <w:rFonts w:asciiTheme="minorHAnsi" w:eastAsiaTheme="minorEastAsia" w:hAnsiTheme="minorHAnsi" w:cstheme="minorBidi"/>
          <w:kern w:val="2"/>
          <w:sz w:val="24"/>
          <w:szCs w:val="24"/>
          <w:lang w:eastAsia="en-GB"/>
          <w14:ligatures w14:val="standardContextual"/>
        </w:rPr>
        <w:tab/>
      </w:r>
      <w:r w:rsidRPr="00104FAF">
        <w:rPr>
          <w:lang w:val="sv-FI"/>
        </w:rPr>
        <w:t>General</w:t>
      </w:r>
      <w:r>
        <w:tab/>
        <w:t>247</w:t>
      </w:r>
    </w:p>
    <w:p w14:paraId="2B95B4B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247</w:t>
      </w:r>
    </w:p>
    <w:p w14:paraId="2942D12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w:t>
      </w:r>
      <w:r>
        <w:tab/>
        <w:t>247</w:t>
      </w:r>
    </w:p>
    <w:p w14:paraId="035DDA7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247</w:t>
      </w:r>
    </w:p>
    <w:p w14:paraId="4293149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248</w:t>
      </w:r>
    </w:p>
    <w:p w14:paraId="1F8AE83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248</w:t>
      </w:r>
    </w:p>
    <w:p w14:paraId="2EFC22C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248</w:t>
      </w:r>
    </w:p>
    <w:p w14:paraId="19CF3C75"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248</w:t>
      </w:r>
    </w:p>
    <w:p w14:paraId="3E4F1A43"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249</w:t>
      </w:r>
    </w:p>
    <w:p w14:paraId="7BAF5A4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249</w:t>
      </w:r>
    </w:p>
    <w:p w14:paraId="11280D4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rsidRPr="00104FAF">
        <w:rPr>
          <w:snapToGrid w:val="0"/>
        </w:rPr>
        <w:t>6.5F.2.4</w:t>
      </w:r>
      <w:r>
        <w:rPr>
          <w:rFonts w:asciiTheme="minorHAnsi" w:eastAsiaTheme="minorEastAsia" w:hAnsiTheme="minorHAnsi" w:cstheme="minorBidi"/>
          <w:kern w:val="2"/>
          <w:sz w:val="24"/>
          <w:szCs w:val="24"/>
          <w:lang w:eastAsia="en-GB"/>
          <w14:ligatures w14:val="standardContextual"/>
        </w:rPr>
        <w:tab/>
      </w:r>
      <w:r w:rsidRPr="00104FAF">
        <w:rPr>
          <w:snapToGrid w:val="0"/>
        </w:rPr>
        <w:t>Adjacent channel leakage ratio</w:t>
      </w:r>
      <w:r>
        <w:tab/>
        <w:t>249</w:t>
      </w:r>
    </w:p>
    <w:p w14:paraId="4891ED0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6.5F.2.4.0</w:t>
      </w:r>
      <w:r>
        <w:rPr>
          <w:rFonts w:asciiTheme="minorHAnsi" w:eastAsiaTheme="minorEastAsia" w:hAnsiTheme="minorHAnsi" w:cstheme="minorBidi"/>
          <w:kern w:val="2"/>
          <w:sz w:val="24"/>
          <w:szCs w:val="24"/>
          <w:lang w:eastAsia="en-GB"/>
          <w14:ligatures w14:val="standardContextual"/>
        </w:rPr>
        <w:tab/>
      </w:r>
      <w:r w:rsidRPr="00104FAF">
        <w:rPr>
          <w:snapToGrid w:val="0"/>
        </w:rPr>
        <w:t>General</w:t>
      </w:r>
      <w:r>
        <w:tab/>
        <w:t>249</w:t>
      </w:r>
    </w:p>
    <w:p w14:paraId="213FF586"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6.5F.2.4.1</w:t>
      </w:r>
      <w:r>
        <w:rPr>
          <w:rFonts w:asciiTheme="minorHAnsi" w:eastAsiaTheme="minorEastAsia" w:hAnsiTheme="minorHAnsi" w:cstheme="minorBidi"/>
          <w:kern w:val="2"/>
          <w:sz w:val="24"/>
          <w:szCs w:val="24"/>
          <w:lang w:eastAsia="en-GB"/>
          <w14:ligatures w14:val="standardContextual"/>
        </w:rPr>
        <w:tab/>
      </w:r>
      <w:r w:rsidRPr="00104FAF">
        <w:rPr>
          <w:snapToGrid w:val="0"/>
        </w:rPr>
        <w:t>Shared spectrum channel access ACLR</w:t>
      </w:r>
      <w:r>
        <w:tab/>
        <w:t>249</w:t>
      </w:r>
    </w:p>
    <w:p w14:paraId="2DBADB70"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signaled value "NS_29"</w:t>
      </w:r>
      <w:r>
        <w:tab/>
        <w:t>249</w:t>
      </w:r>
    </w:p>
    <w:p w14:paraId="748135A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250</w:t>
      </w:r>
    </w:p>
    <w:p w14:paraId="1BF3F29B"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250</w:t>
      </w:r>
    </w:p>
    <w:p w14:paraId="78AEDAE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250</w:t>
      </w:r>
    </w:p>
    <w:p w14:paraId="6711C64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250</w:t>
      </w:r>
    </w:p>
    <w:p w14:paraId="2FEFBE1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250</w:t>
      </w:r>
    </w:p>
    <w:p w14:paraId="1B5CA30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250</w:t>
      </w:r>
    </w:p>
    <w:p w14:paraId="4BE7AE4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250</w:t>
      </w:r>
    </w:p>
    <w:p w14:paraId="1216502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lastRenderedPageBreak/>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251</w:t>
      </w:r>
    </w:p>
    <w:p w14:paraId="7D0DF15C"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252</w:t>
      </w:r>
    </w:p>
    <w:p w14:paraId="1AF146AB"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253</w:t>
      </w:r>
    </w:p>
    <w:p w14:paraId="3530C57E"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6.5F.3.3.5</w:t>
      </w:r>
      <w:r>
        <w:rPr>
          <w:rFonts w:asciiTheme="minorHAnsi" w:eastAsiaTheme="minorEastAsia" w:hAnsiTheme="minorHAnsi" w:cstheme="minorBidi"/>
          <w:kern w:val="2"/>
          <w:sz w:val="24"/>
          <w:szCs w:val="24"/>
          <w:lang w:eastAsia="en-GB"/>
          <w14:ligatures w14:val="standardContextual"/>
        </w:rPr>
        <w:tab/>
      </w:r>
      <w:r w:rsidRPr="00104FAF">
        <w:rPr>
          <w:snapToGrid w:val="0"/>
        </w:rPr>
        <w:t>Requirements for network signalling value "NS_53" or "NS_54"</w:t>
      </w:r>
      <w:r>
        <w:tab/>
        <w:t>254</w:t>
      </w:r>
    </w:p>
    <w:p w14:paraId="2B15558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254</w:t>
      </w:r>
    </w:p>
    <w:p w14:paraId="6C7F055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254</w:t>
      </w:r>
    </w:p>
    <w:p w14:paraId="5FFBD62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254</w:t>
      </w:r>
    </w:p>
    <w:p w14:paraId="5B52AACB"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255</w:t>
      </w:r>
    </w:p>
    <w:p w14:paraId="0D6F22C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255</w:t>
      </w:r>
    </w:p>
    <w:p w14:paraId="7B96483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255</w:t>
      </w:r>
    </w:p>
    <w:p w14:paraId="4F5D65F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256</w:t>
      </w:r>
    </w:p>
    <w:p w14:paraId="4D1D4B2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256</w:t>
      </w:r>
    </w:p>
    <w:p w14:paraId="77D83D1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256</w:t>
      </w:r>
    </w:p>
    <w:p w14:paraId="3DAD01E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256</w:t>
      </w:r>
    </w:p>
    <w:p w14:paraId="312F1E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256</w:t>
      </w:r>
    </w:p>
    <w:p w14:paraId="77A029A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ab/>
        <w:t>264</w:t>
      </w:r>
    </w:p>
    <w:p w14:paraId="566B5C4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265</w:t>
      </w:r>
    </w:p>
    <w:p w14:paraId="6FBF59C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265</w:t>
      </w:r>
    </w:p>
    <w:p w14:paraId="1AE3B5D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265</w:t>
      </w:r>
    </w:p>
    <w:p w14:paraId="2CC3692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265</w:t>
      </w:r>
    </w:p>
    <w:p w14:paraId="5FA5963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265</w:t>
      </w:r>
    </w:p>
    <w:p w14:paraId="6E7FC94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266</w:t>
      </w:r>
    </w:p>
    <w:p w14:paraId="37590C0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266</w:t>
      </w:r>
    </w:p>
    <w:p w14:paraId="6E2EFF3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 xml:space="preserve"> for CA</w:t>
      </w:r>
      <w:r>
        <w:tab/>
        <w:t>266</w:t>
      </w:r>
    </w:p>
    <w:p w14:paraId="1C02EF27"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266</w:t>
      </w:r>
    </w:p>
    <w:p w14:paraId="379D67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 xml:space="preserve">IB,c </w:t>
      </w:r>
      <w:r>
        <w:t>for Inter-band CA</w:t>
      </w:r>
      <w:r>
        <w:tab/>
        <w:t>266</w:t>
      </w:r>
    </w:p>
    <w:p w14:paraId="2CA92194"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7.3A.3.2.1</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snapToGrid w:val="0"/>
          <w:vertAlign w:val="subscript"/>
        </w:rPr>
        <w:t>IB,c</w:t>
      </w:r>
      <w:r w:rsidRPr="00104FAF">
        <w:rPr>
          <w:snapToGrid w:val="0"/>
        </w:rPr>
        <w:t xml:space="preserve"> for two bands</w:t>
      </w:r>
      <w:r>
        <w:tab/>
        <w:t>268</w:t>
      </w:r>
    </w:p>
    <w:p w14:paraId="6F79F7DD"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7.3A.3.2.2</w:t>
      </w:r>
      <w:r>
        <w:rPr>
          <w:rFonts w:asciiTheme="minorHAnsi" w:eastAsiaTheme="minorEastAsia" w:hAnsiTheme="minorHAnsi" w:cstheme="minorBidi"/>
          <w:kern w:val="2"/>
          <w:sz w:val="24"/>
          <w:szCs w:val="24"/>
          <w:lang w:eastAsia="en-GB"/>
          <w14:ligatures w14:val="standardContextual"/>
        </w:rPr>
        <w:tab/>
      </w:r>
      <w:r w:rsidRPr="00104FAF">
        <w:rPr>
          <w:snapToGrid w:val="0"/>
        </w:rPr>
        <w:t>Void</w:t>
      </w:r>
      <w:r>
        <w:tab/>
        <w:t>271</w:t>
      </w:r>
    </w:p>
    <w:p w14:paraId="3526D5F8"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w:t>
      </w:r>
      <w:r w:rsidRPr="00104FAF">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snapToGrid w:val="0"/>
          <w:vertAlign w:val="subscript"/>
        </w:rPr>
        <w:t>IB,c</w:t>
      </w:r>
      <w:r w:rsidRPr="00104FAF">
        <w:rPr>
          <w:snapToGrid w:val="0"/>
        </w:rPr>
        <w:t xml:space="preserve"> for </w:t>
      </w:r>
      <w:r w:rsidRPr="00104FAF">
        <w:rPr>
          <w:snapToGrid w:val="0"/>
          <w:lang w:eastAsia="zh-CN"/>
        </w:rPr>
        <w:t>three</w:t>
      </w:r>
      <w:r w:rsidRPr="00104FAF">
        <w:rPr>
          <w:snapToGrid w:val="0"/>
        </w:rPr>
        <w:t xml:space="preserve"> bands</w:t>
      </w:r>
      <w:r>
        <w:tab/>
        <w:t>271</w:t>
      </w:r>
    </w:p>
    <w:p w14:paraId="2DEB4829"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7.3A.3.2.</w:t>
      </w:r>
      <w:r w:rsidRPr="00104FAF">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snapToGrid w:val="0"/>
          <w:vertAlign w:val="subscript"/>
        </w:rPr>
        <w:t>IB,c</w:t>
      </w:r>
      <w:r w:rsidRPr="00104FAF">
        <w:rPr>
          <w:snapToGrid w:val="0"/>
        </w:rPr>
        <w:t xml:space="preserve"> for </w:t>
      </w:r>
      <w:r w:rsidRPr="00104FAF">
        <w:rPr>
          <w:snapToGrid w:val="0"/>
          <w:lang w:eastAsia="zh-CN"/>
        </w:rPr>
        <w:t>four</w:t>
      </w:r>
      <w:r w:rsidRPr="00104FAF">
        <w:rPr>
          <w:snapToGrid w:val="0"/>
        </w:rPr>
        <w:t xml:space="preserve"> bands</w:t>
      </w:r>
      <w:r>
        <w:tab/>
        <w:t>273</w:t>
      </w:r>
    </w:p>
    <w:p w14:paraId="363C282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273</w:t>
      </w:r>
    </w:p>
    <w:p w14:paraId="3CDD698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278</w:t>
      </w:r>
    </w:p>
    <w:p w14:paraId="15259E6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284</w:t>
      </w:r>
    </w:p>
    <w:p w14:paraId="5F3AD11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285</w:t>
      </w:r>
    </w:p>
    <w:p w14:paraId="6E758E3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285</w:t>
      </w:r>
    </w:p>
    <w:p w14:paraId="2EDCD84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285</w:t>
      </w:r>
    </w:p>
    <w:p w14:paraId="6961D39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285</w:t>
      </w:r>
    </w:p>
    <w:p w14:paraId="6900143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 xml:space="preserve"> for SUL</w:t>
      </w:r>
      <w:r>
        <w:tab/>
        <w:t>288</w:t>
      </w:r>
    </w:p>
    <w:p w14:paraId="431538B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288</w:t>
      </w:r>
    </w:p>
    <w:p w14:paraId="202D5BB6"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288</w:t>
      </w:r>
    </w:p>
    <w:p w14:paraId="0724146F" w14:textId="77777777" w:rsidR="00135C6A" w:rsidRDefault="00135C6A">
      <w:pPr>
        <w:pStyle w:val="TOC5"/>
        <w:rPr>
          <w:rFonts w:asciiTheme="minorHAnsi" w:eastAsiaTheme="minorEastAsia" w:hAnsiTheme="minorHAnsi" w:cstheme="minorBidi"/>
          <w:kern w:val="2"/>
          <w:sz w:val="24"/>
          <w:szCs w:val="24"/>
          <w:lang w:eastAsia="en-GB"/>
          <w14:ligatures w14:val="standardContextual"/>
        </w:rPr>
      </w:pPr>
      <w:r w:rsidRPr="00104FAF">
        <w:rPr>
          <w:snapToGrid w:val="0"/>
        </w:rPr>
        <w:t>7.3C.3.2.1</w:t>
      </w:r>
      <w:r>
        <w:rPr>
          <w:rFonts w:asciiTheme="minorHAnsi" w:eastAsiaTheme="minorEastAsia" w:hAnsiTheme="minorHAnsi" w:cstheme="minorBidi"/>
          <w:kern w:val="2"/>
          <w:sz w:val="24"/>
          <w:szCs w:val="24"/>
          <w:lang w:eastAsia="en-GB"/>
          <w14:ligatures w14:val="standardContextual"/>
        </w:rPr>
        <w:tab/>
      </w:r>
      <w:r w:rsidRPr="00104FAF">
        <w:rPr>
          <w:snapToGrid w:val="0"/>
        </w:rPr>
        <w:t>ΔR</w:t>
      </w:r>
      <w:r w:rsidRPr="00104FAF">
        <w:rPr>
          <w:vertAlign w:val="subscript"/>
        </w:rPr>
        <w:t xml:space="preserve">IB,c  </w:t>
      </w:r>
      <w:r w:rsidRPr="00104FAF">
        <w:rPr>
          <w:snapToGrid w:val="0"/>
        </w:rPr>
        <w:t>for two bands</w:t>
      </w:r>
      <w:r>
        <w:tab/>
        <w:t>289</w:t>
      </w:r>
    </w:p>
    <w:p w14:paraId="0E30AC7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289</w:t>
      </w:r>
    </w:p>
    <w:p w14:paraId="7C54DEF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289</w:t>
      </w:r>
    </w:p>
    <w:p w14:paraId="5EF9A69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289</w:t>
      </w:r>
    </w:p>
    <w:p w14:paraId="2A79673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289</w:t>
      </w:r>
    </w:p>
    <w:p w14:paraId="0E7A94B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291</w:t>
      </w:r>
    </w:p>
    <w:p w14:paraId="0FA6CB4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291</w:t>
      </w:r>
    </w:p>
    <w:p w14:paraId="0CD1242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291</w:t>
      </w:r>
    </w:p>
    <w:p w14:paraId="4E63EED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ΔR</w:t>
      </w:r>
      <w:r w:rsidRPr="00104FAF">
        <w:rPr>
          <w:vertAlign w:val="subscript"/>
        </w:rPr>
        <w:t>IB,c</w:t>
      </w:r>
      <w:r>
        <w:tab/>
        <w:t>292</w:t>
      </w:r>
    </w:p>
    <w:p w14:paraId="6ACD7FD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293</w:t>
      </w:r>
    </w:p>
    <w:p w14:paraId="68AD887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Inter-band CA with shared spectrum channel access</w:t>
      </w:r>
      <w:r>
        <w:tab/>
        <w:t>293</w:t>
      </w:r>
    </w:p>
    <w:p w14:paraId="6458E35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w:t>
      </w:r>
      <w:r>
        <w:tab/>
        <w:t>293</w:t>
      </w:r>
    </w:p>
    <w:p w14:paraId="4117787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w:t>
      </w:r>
      <w:r>
        <w:tab/>
        <w:t>293</w:t>
      </w:r>
    </w:p>
    <w:p w14:paraId="3C748B7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w:t>
      </w:r>
      <w:r>
        <w:tab/>
        <w:t>294</w:t>
      </w:r>
    </w:p>
    <w:p w14:paraId="5E16930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294</w:t>
      </w:r>
    </w:p>
    <w:p w14:paraId="2313E5C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295</w:t>
      </w:r>
    </w:p>
    <w:p w14:paraId="4D63333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295</w:t>
      </w:r>
    </w:p>
    <w:p w14:paraId="71B0FE6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295</w:t>
      </w:r>
    </w:p>
    <w:p w14:paraId="2E1D8AF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295</w:t>
      </w:r>
    </w:p>
    <w:p w14:paraId="3E68166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296</w:t>
      </w:r>
    </w:p>
    <w:p w14:paraId="3A2FE82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296</w:t>
      </w:r>
    </w:p>
    <w:p w14:paraId="5AEAC4C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lastRenderedPageBreak/>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296</w:t>
      </w:r>
    </w:p>
    <w:p w14:paraId="7B8B527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296</w:t>
      </w:r>
    </w:p>
    <w:p w14:paraId="2AE69E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296</w:t>
      </w:r>
    </w:p>
    <w:p w14:paraId="6C5E726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296</w:t>
      </w:r>
    </w:p>
    <w:p w14:paraId="7E579CB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301</w:t>
      </w:r>
    </w:p>
    <w:p w14:paraId="022383B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301</w:t>
      </w:r>
    </w:p>
    <w:p w14:paraId="2781446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303</w:t>
      </w:r>
    </w:p>
    <w:p w14:paraId="252AB28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304</w:t>
      </w:r>
    </w:p>
    <w:p w14:paraId="720F1CC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304</w:t>
      </w:r>
    </w:p>
    <w:p w14:paraId="48D12D8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304</w:t>
      </w:r>
    </w:p>
    <w:p w14:paraId="1BCB94E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304</w:t>
      </w:r>
    </w:p>
    <w:p w14:paraId="6C1BBF4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304</w:t>
      </w:r>
    </w:p>
    <w:p w14:paraId="7F86C9F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305</w:t>
      </w:r>
    </w:p>
    <w:p w14:paraId="70FEA5E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w:t>
      </w:r>
      <w:r>
        <w:tab/>
        <w:t>305</w:t>
      </w:r>
    </w:p>
    <w:p w14:paraId="742E758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305</w:t>
      </w:r>
    </w:p>
    <w:p w14:paraId="3560100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306</w:t>
      </w:r>
    </w:p>
    <w:p w14:paraId="41533E0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307</w:t>
      </w:r>
    </w:p>
    <w:p w14:paraId="31802EF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307</w:t>
      </w:r>
    </w:p>
    <w:p w14:paraId="1D96CD6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307</w:t>
      </w:r>
    </w:p>
    <w:p w14:paraId="3D5335D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311</w:t>
      </w:r>
    </w:p>
    <w:p w14:paraId="3C46881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314</w:t>
      </w:r>
    </w:p>
    <w:p w14:paraId="78E009F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315</w:t>
      </w:r>
    </w:p>
    <w:p w14:paraId="45EBFFC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315</w:t>
      </w:r>
    </w:p>
    <w:p w14:paraId="09BF8F0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315</w:t>
      </w:r>
    </w:p>
    <w:p w14:paraId="14DE689E"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315</w:t>
      </w:r>
    </w:p>
    <w:p w14:paraId="336038E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317</w:t>
      </w:r>
    </w:p>
    <w:p w14:paraId="0D740F6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317</w:t>
      </w:r>
    </w:p>
    <w:p w14:paraId="387E895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318</w:t>
      </w:r>
    </w:p>
    <w:p w14:paraId="6968135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318</w:t>
      </w:r>
    </w:p>
    <w:p w14:paraId="58BBD68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319</w:t>
      </w:r>
    </w:p>
    <w:p w14:paraId="39223A5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319</w:t>
      </w:r>
    </w:p>
    <w:p w14:paraId="7125A72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320</w:t>
      </w:r>
    </w:p>
    <w:p w14:paraId="4C8B355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320</w:t>
      </w:r>
    </w:p>
    <w:p w14:paraId="1389923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321</w:t>
      </w:r>
    </w:p>
    <w:p w14:paraId="1FB9F78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321</w:t>
      </w:r>
    </w:p>
    <w:p w14:paraId="3C59E9C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321</w:t>
      </w:r>
    </w:p>
    <w:p w14:paraId="606B760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322</w:t>
      </w:r>
    </w:p>
    <w:p w14:paraId="159BBD7E"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322</w:t>
      </w:r>
    </w:p>
    <w:p w14:paraId="12C1412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322</w:t>
      </w:r>
    </w:p>
    <w:p w14:paraId="1AEE09E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322</w:t>
      </w:r>
    </w:p>
    <w:p w14:paraId="38FDCED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322</w:t>
      </w:r>
    </w:p>
    <w:p w14:paraId="7BF5AAC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322</w:t>
      </w:r>
    </w:p>
    <w:p w14:paraId="1AA4B05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323</w:t>
      </w:r>
    </w:p>
    <w:p w14:paraId="3B0DC7C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323</w:t>
      </w:r>
    </w:p>
    <w:p w14:paraId="1AB5224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323</w:t>
      </w:r>
    </w:p>
    <w:p w14:paraId="31F0347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323</w:t>
      </w:r>
    </w:p>
    <w:p w14:paraId="67188D31"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323</w:t>
      </w:r>
    </w:p>
    <w:p w14:paraId="33ED8F3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324</w:t>
      </w:r>
    </w:p>
    <w:p w14:paraId="3B9BA824"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324</w:t>
      </w:r>
    </w:p>
    <w:p w14:paraId="5D8E364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324</w:t>
      </w:r>
    </w:p>
    <w:p w14:paraId="33C553C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w:t>
      </w:r>
      <w:r>
        <w:tab/>
        <w:t>324</w:t>
      </w:r>
    </w:p>
    <w:p w14:paraId="342AE6A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324</w:t>
      </w:r>
    </w:p>
    <w:p w14:paraId="6CDFA92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324</w:t>
      </w:r>
    </w:p>
    <w:p w14:paraId="5B69FDA3"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324</w:t>
      </w:r>
    </w:p>
    <w:p w14:paraId="0C342B69"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325</w:t>
      </w:r>
    </w:p>
    <w:p w14:paraId="487222C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326</w:t>
      </w:r>
    </w:p>
    <w:p w14:paraId="5DACF8A5"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326</w:t>
      </w:r>
    </w:p>
    <w:p w14:paraId="4FCBAF4D"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327</w:t>
      </w:r>
    </w:p>
    <w:p w14:paraId="5411034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328</w:t>
      </w:r>
    </w:p>
    <w:p w14:paraId="2BB685C5"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329</w:t>
      </w:r>
    </w:p>
    <w:p w14:paraId="1436900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329</w:t>
      </w:r>
    </w:p>
    <w:p w14:paraId="0C408F5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330</w:t>
      </w:r>
    </w:p>
    <w:p w14:paraId="23C725C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lastRenderedPageBreak/>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330</w:t>
      </w:r>
    </w:p>
    <w:p w14:paraId="2A00960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330</w:t>
      </w:r>
    </w:p>
    <w:p w14:paraId="7388BC3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330</w:t>
      </w:r>
    </w:p>
    <w:p w14:paraId="5FA8BDB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330</w:t>
      </w:r>
    </w:p>
    <w:p w14:paraId="67827FD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330</w:t>
      </w:r>
    </w:p>
    <w:p w14:paraId="146EAEE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331</w:t>
      </w:r>
    </w:p>
    <w:p w14:paraId="753880F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331</w:t>
      </w:r>
    </w:p>
    <w:p w14:paraId="13B7CA7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331</w:t>
      </w:r>
    </w:p>
    <w:p w14:paraId="0CDFD99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331</w:t>
      </w:r>
    </w:p>
    <w:p w14:paraId="02AAD72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332</w:t>
      </w:r>
    </w:p>
    <w:p w14:paraId="6F0C216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332</w:t>
      </w:r>
    </w:p>
    <w:p w14:paraId="3F6AFF8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332</w:t>
      </w:r>
    </w:p>
    <w:p w14:paraId="06DADAE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334</w:t>
      </w:r>
    </w:p>
    <w:p w14:paraId="150CB47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334</w:t>
      </w:r>
    </w:p>
    <w:p w14:paraId="237456A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334</w:t>
      </w:r>
    </w:p>
    <w:p w14:paraId="412D368F"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334</w:t>
      </w:r>
    </w:p>
    <w:p w14:paraId="7E92E962"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335</w:t>
      </w:r>
    </w:p>
    <w:p w14:paraId="651041D8"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335</w:t>
      </w:r>
    </w:p>
    <w:p w14:paraId="3BBAF561"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335</w:t>
      </w:r>
    </w:p>
    <w:p w14:paraId="0E64520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336</w:t>
      </w:r>
    </w:p>
    <w:p w14:paraId="39AB641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336</w:t>
      </w:r>
    </w:p>
    <w:p w14:paraId="7F2C34E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336</w:t>
      </w:r>
    </w:p>
    <w:p w14:paraId="5DF74F1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336</w:t>
      </w:r>
    </w:p>
    <w:p w14:paraId="73A34F2C"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336</w:t>
      </w:r>
    </w:p>
    <w:p w14:paraId="5B212EF0" w14:textId="77777777" w:rsidR="00135C6A" w:rsidRDefault="00135C6A">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336</w:t>
      </w:r>
    </w:p>
    <w:p w14:paraId="2312930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336</w:t>
      </w:r>
    </w:p>
    <w:p w14:paraId="1A9ED48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336</w:t>
      </w:r>
    </w:p>
    <w:p w14:paraId="5A4BEAE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337</w:t>
      </w:r>
    </w:p>
    <w:p w14:paraId="2D7E772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337</w:t>
      </w:r>
    </w:p>
    <w:p w14:paraId="67AEF77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338</w:t>
      </w:r>
    </w:p>
    <w:p w14:paraId="3E57EB8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338</w:t>
      </w:r>
    </w:p>
    <w:p w14:paraId="4DF300A4"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338</w:t>
      </w:r>
    </w:p>
    <w:p w14:paraId="7E6C7DA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338</w:t>
      </w:r>
    </w:p>
    <w:p w14:paraId="231E377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338</w:t>
      </w:r>
    </w:p>
    <w:p w14:paraId="5943373C"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339</w:t>
      </w:r>
    </w:p>
    <w:p w14:paraId="02AAD291"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339</w:t>
      </w:r>
    </w:p>
    <w:p w14:paraId="6E5CA90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339</w:t>
      </w:r>
    </w:p>
    <w:p w14:paraId="73CCDBF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339</w:t>
      </w:r>
    </w:p>
    <w:p w14:paraId="151F77A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341</w:t>
      </w:r>
    </w:p>
    <w:p w14:paraId="733E5BA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341</w:t>
      </w:r>
    </w:p>
    <w:p w14:paraId="3A4EAD3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A.2.2.2</w:t>
      </w:r>
      <w:r>
        <w:rPr>
          <w:rFonts w:asciiTheme="minorHAnsi" w:eastAsiaTheme="minorEastAsia" w:hAnsiTheme="minorHAnsi" w:cstheme="minorBidi"/>
          <w:kern w:val="2"/>
          <w:sz w:val="24"/>
          <w:szCs w:val="24"/>
          <w:lang w:eastAsia="en-GB"/>
          <w14:ligatures w14:val="standardContextual"/>
        </w:rPr>
        <w:tab/>
      </w:r>
      <w:r w:rsidRPr="00104FAF">
        <w:rPr>
          <w:snapToGrid w:val="0"/>
        </w:rPr>
        <w:t>DFT-s-OFDM QPSK</w:t>
      </w:r>
      <w:r>
        <w:tab/>
        <w:t>342</w:t>
      </w:r>
    </w:p>
    <w:p w14:paraId="7757328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A.2.2.3</w:t>
      </w:r>
      <w:r>
        <w:rPr>
          <w:rFonts w:asciiTheme="minorHAnsi" w:eastAsiaTheme="minorEastAsia" w:hAnsiTheme="minorHAnsi" w:cstheme="minorBidi"/>
          <w:kern w:val="2"/>
          <w:sz w:val="24"/>
          <w:szCs w:val="24"/>
          <w:lang w:eastAsia="en-GB"/>
          <w14:ligatures w14:val="standardContextual"/>
        </w:rPr>
        <w:tab/>
      </w:r>
      <w:r w:rsidRPr="00104FAF">
        <w:rPr>
          <w:snapToGrid w:val="0"/>
        </w:rPr>
        <w:t>DFT-s-OFDM 16QAM</w:t>
      </w:r>
      <w:r>
        <w:tab/>
        <w:t>343</w:t>
      </w:r>
    </w:p>
    <w:p w14:paraId="6739427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A.2.2.4</w:t>
      </w:r>
      <w:r>
        <w:rPr>
          <w:rFonts w:asciiTheme="minorHAnsi" w:eastAsiaTheme="minorEastAsia" w:hAnsiTheme="minorHAnsi" w:cstheme="minorBidi"/>
          <w:kern w:val="2"/>
          <w:sz w:val="24"/>
          <w:szCs w:val="24"/>
          <w:lang w:eastAsia="en-GB"/>
          <w14:ligatures w14:val="standardContextual"/>
        </w:rPr>
        <w:tab/>
      </w:r>
      <w:r w:rsidRPr="00104FAF">
        <w:rPr>
          <w:snapToGrid w:val="0"/>
        </w:rPr>
        <w:t>DFT-s-OFDM 64QAM</w:t>
      </w:r>
      <w:r>
        <w:tab/>
        <w:t>344</w:t>
      </w:r>
    </w:p>
    <w:p w14:paraId="1AB709A0"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A.2.2.5</w:t>
      </w:r>
      <w:r>
        <w:rPr>
          <w:rFonts w:asciiTheme="minorHAnsi" w:eastAsiaTheme="minorEastAsia" w:hAnsiTheme="minorHAnsi" w:cstheme="minorBidi"/>
          <w:kern w:val="2"/>
          <w:sz w:val="24"/>
          <w:szCs w:val="24"/>
          <w:lang w:eastAsia="en-GB"/>
          <w14:ligatures w14:val="standardContextual"/>
        </w:rPr>
        <w:tab/>
      </w:r>
      <w:r w:rsidRPr="00104FAF">
        <w:rPr>
          <w:snapToGrid w:val="0"/>
        </w:rPr>
        <w:t>DFT-s-OFDM 256QAM</w:t>
      </w:r>
      <w:r>
        <w:tab/>
        <w:t>345</w:t>
      </w:r>
    </w:p>
    <w:p w14:paraId="7AF8FC6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A.2.2.6</w:t>
      </w:r>
      <w:r>
        <w:rPr>
          <w:rFonts w:asciiTheme="minorHAnsi" w:eastAsiaTheme="minorEastAsia" w:hAnsiTheme="minorHAnsi" w:cstheme="minorBidi"/>
          <w:kern w:val="2"/>
          <w:sz w:val="24"/>
          <w:szCs w:val="24"/>
          <w:lang w:eastAsia="en-GB"/>
          <w14:ligatures w14:val="standardContextual"/>
        </w:rPr>
        <w:tab/>
      </w:r>
      <w:r w:rsidRPr="00104FAF">
        <w:rPr>
          <w:snapToGrid w:val="0"/>
        </w:rPr>
        <w:t>CP-OFDM QPSK</w:t>
      </w:r>
      <w:r>
        <w:tab/>
        <w:t>346</w:t>
      </w:r>
    </w:p>
    <w:p w14:paraId="3CF85EA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A.2.2.7</w:t>
      </w:r>
      <w:r>
        <w:rPr>
          <w:rFonts w:asciiTheme="minorHAnsi" w:eastAsiaTheme="minorEastAsia" w:hAnsiTheme="minorHAnsi" w:cstheme="minorBidi"/>
          <w:kern w:val="2"/>
          <w:sz w:val="24"/>
          <w:szCs w:val="24"/>
          <w:lang w:eastAsia="en-GB"/>
          <w14:ligatures w14:val="standardContextual"/>
        </w:rPr>
        <w:tab/>
      </w:r>
      <w:r w:rsidRPr="00104FAF">
        <w:rPr>
          <w:snapToGrid w:val="0"/>
        </w:rPr>
        <w:t>CP-OFDM 16QAM</w:t>
      </w:r>
      <w:r>
        <w:tab/>
        <w:t>348</w:t>
      </w:r>
    </w:p>
    <w:p w14:paraId="1F54E98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A.2.2.8</w:t>
      </w:r>
      <w:r>
        <w:rPr>
          <w:rFonts w:asciiTheme="minorHAnsi" w:eastAsiaTheme="minorEastAsia" w:hAnsiTheme="minorHAnsi" w:cstheme="minorBidi"/>
          <w:kern w:val="2"/>
          <w:sz w:val="24"/>
          <w:szCs w:val="24"/>
          <w:lang w:eastAsia="en-GB"/>
          <w14:ligatures w14:val="standardContextual"/>
        </w:rPr>
        <w:tab/>
      </w:r>
      <w:r w:rsidRPr="00104FAF">
        <w:rPr>
          <w:snapToGrid w:val="0"/>
        </w:rPr>
        <w:t>CP-OFDM 64QAM</w:t>
      </w:r>
      <w:r>
        <w:tab/>
        <w:t>350</w:t>
      </w:r>
    </w:p>
    <w:p w14:paraId="1790330B"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352</w:t>
      </w:r>
    </w:p>
    <w:p w14:paraId="1202F3A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354</w:t>
      </w:r>
    </w:p>
    <w:p w14:paraId="164A328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A.2.3.1</w:t>
      </w:r>
      <w:r>
        <w:rPr>
          <w:rFonts w:asciiTheme="minorHAnsi" w:eastAsiaTheme="minorEastAsia" w:hAnsiTheme="minorHAnsi" w:cstheme="minorBidi"/>
          <w:kern w:val="2"/>
          <w:sz w:val="24"/>
          <w:szCs w:val="24"/>
          <w:lang w:eastAsia="en-GB"/>
          <w14:ligatures w14:val="standardContextual"/>
        </w:rPr>
        <w:tab/>
      </w:r>
      <w:r w:rsidRPr="00104FAF">
        <w:rPr>
          <w:snapToGrid w:val="0"/>
        </w:rPr>
        <w:t>DFT-s-OFDM Pi/2-BPSK</w:t>
      </w:r>
      <w:r>
        <w:tab/>
        <w:t>354</w:t>
      </w:r>
    </w:p>
    <w:p w14:paraId="378104E3"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A.2.3.2</w:t>
      </w:r>
      <w:r>
        <w:rPr>
          <w:rFonts w:asciiTheme="minorHAnsi" w:eastAsiaTheme="minorEastAsia" w:hAnsiTheme="minorHAnsi" w:cstheme="minorBidi"/>
          <w:kern w:val="2"/>
          <w:sz w:val="24"/>
          <w:szCs w:val="24"/>
          <w:lang w:eastAsia="en-GB"/>
          <w14:ligatures w14:val="standardContextual"/>
        </w:rPr>
        <w:tab/>
      </w:r>
      <w:r w:rsidRPr="00104FAF">
        <w:rPr>
          <w:snapToGrid w:val="0"/>
        </w:rPr>
        <w:t>DFT-s-OFDM QPSK</w:t>
      </w:r>
      <w:r>
        <w:tab/>
        <w:t>354</w:t>
      </w:r>
    </w:p>
    <w:p w14:paraId="6BA559DF"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A.2.3.3</w:t>
      </w:r>
      <w:r>
        <w:rPr>
          <w:rFonts w:asciiTheme="minorHAnsi" w:eastAsiaTheme="minorEastAsia" w:hAnsiTheme="minorHAnsi" w:cstheme="minorBidi"/>
          <w:kern w:val="2"/>
          <w:sz w:val="24"/>
          <w:szCs w:val="24"/>
          <w:lang w:eastAsia="en-GB"/>
          <w14:ligatures w14:val="standardContextual"/>
        </w:rPr>
        <w:tab/>
      </w:r>
      <w:r w:rsidRPr="00104FAF">
        <w:rPr>
          <w:snapToGrid w:val="0"/>
        </w:rPr>
        <w:t>DFT-s-OFDM 16QAM</w:t>
      </w:r>
      <w:r>
        <w:tab/>
        <w:t>354</w:t>
      </w:r>
    </w:p>
    <w:p w14:paraId="41759EF2"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A.2.3.4</w:t>
      </w:r>
      <w:r>
        <w:rPr>
          <w:rFonts w:asciiTheme="minorHAnsi" w:eastAsiaTheme="minorEastAsia" w:hAnsiTheme="minorHAnsi" w:cstheme="minorBidi"/>
          <w:kern w:val="2"/>
          <w:sz w:val="24"/>
          <w:szCs w:val="24"/>
          <w:lang w:eastAsia="en-GB"/>
          <w14:ligatures w14:val="standardContextual"/>
        </w:rPr>
        <w:tab/>
      </w:r>
      <w:r w:rsidRPr="00104FAF">
        <w:rPr>
          <w:snapToGrid w:val="0"/>
        </w:rPr>
        <w:t>DFT-s-OFDM 64QAM</w:t>
      </w:r>
      <w:r>
        <w:tab/>
        <w:t>354</w:t>
      </w:r>
    </w:p>
    <w:p w14:paraId="585F892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A.2.3.5</w:t>
      </w:r>
      <w:r>
        <w:rPr>
          <w:rFonts w:asciiTheme="minorHAnsi" w:eastAsiaTheme="minorEastAsia" w:hAnsiTheme="minorHAnsi" w:cstheme="minorBidi"/>
          <w:kern w:val="2"/>
          <w:sz w:val="24"/>
          <w:szCs w:val="24"/>
          <w:lang w:eastAsia="en-GB"/>
          <w14:ligatures w14:val="standardContextual"/>
        </w:rPr>
        <w:tab/>
      </w:r>
      <w:r w:rsidRPr="00104FAF">
        <w:rPr>
          <w:snapToGrid w:val="0"/>
        </w:rPr>
        <w:t>DFT-s-OFDM 256QAM</w:t>
      </w:r>
      <w:r>
        <w:tab/>
        <w:t>355</w:t>
      </w:r>
    </w:p>
    <w:p w14:paraId="641D4B7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A.2.3.6</w:t>
      </w:r>
      <w:r>
        <w:rPr>
          <w:rFonts w:asciiTheme="minorHAnsi" w:eastAsiaTheme="minorEastAsia" w:hAnsiTheme="minorHAnsi" w:cstheme="minorBidi"/>
          <w:kern w:val="2"/>
          <w:sz w:val="24"/>
          <w:szCs w:val="24"/>
          <w:lang w:eastAsia="en-GB"/>
          <w14:ligatures w14:val="standardContextual"/>
        </w:rPr>
        <w:tab/>
      </w:r>
      <w:r w:rsidRPr="00104FAF">
        <w:rPr>
          <w:snapToGrid w:val="0"/>
        </w:rPr>
        <w:t>CP-OFDM QPSK</w:t>
      </w:r>
      <w:r>
        <w:tab/>
        <w:t>355</w:t>
      </w:r>
    </w:p>
    <w:p w14:paraId="52E54489"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A.2.3.7</w:t>
      </w:r>
      <w:r>
        <w:rPr>
          <w:rFonts w:asciiTheme="minorHAnsi" w:eastAsiaTheme="minorEastAsia" w:hAnsiTheme="minorHAnsi" w:cstheme="minorBidi"/>
          <w:kern w:val="2"/>
          <w:sz w:val="24"/>
          <w:szCs w:val="24"/>
          <w:lang w:eastAsia="en-GB"/>
          <w14:ligatures w14:val="standardContextual"/>
        </w:rPr>
        <w:tab/>
      </w:r>
      <w:r w:rsidRPr="00104FAF">
        <w:rPr>
          <w:snapToGrid w:val="0"/>
        </w:rPr>
        <w:t>CP-OFDM 16QAM</w:t>
      </w:r>
      <w:r>
        <w:tab/>
        <w:t>355</w:t>
      </w:r>
    </w:p>
    <w:p w14:paraId="408324F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A.2.3.8</w:t>
      </w:r>
      <w:r>
        <w:rPr>
          <w:rFonts w:asciiTheme="minorHAnsi" w:eastAsiaTheme="minorEastAsia" w:hAnsiTheme="minorHAnsi" w:cstheme="minorBidi"/>
          <w:kern w:val="2"/>
          <w:sz w:val="24"/>
          <w:szCs w:val="24"/>
          <w:lang w:eastAsia="en-GB"/>
          <w14:ligatures w14:val="standardContextual"/>
        </w:rPr>
        <w:tab/>
      </w:r>
      <w:r w:rsidRPr="00104FAF">
        <w:rPr>
          <w:snapToGrid w:val="0"/>
        </w:rPr>
        <w:t>CP-OFDM 64QAM</w:t>
      </w:r>
      <w:r>
        <w:tab/>
        <w:t>355</w:t>
      </w:r>
    </w:p>
    <w:p w14:paraId="022E18D6"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A.2.3.9</w:t>
      </w:r>
      <w:r>
        <w:rPr>
          <w:rFonts w:asciiTheme="minorHAnsi" w:eastAsiaTheme="minorEastAsia" w:hAnsiTheme="minorHAnsi" w:cstheme="minorBidi"/>
          <w:kern w:val="2"/>
          <w:sz w:val="24"/>
          <w:szCs w:val="24"/>
          <w:lang w:eastAsia="en-GB"/>
          <w14:ligatures w14:val="standardContextual"/>
        </w:rPr>
        <w:tab/>
      </w:r>
      <w:r w:rsidRPr="00104FAF">
        <w:rPr>
          <w:snapToGrid w:val="0"/>
        </w:rPr>
        <w:t>CP-OFDM 256QAM</w:t>
      </w:r>
      <w:r>
        <w:tab/>
        <w:t>356</w:t>
      </w:r>
    </w:p>
    <w:p w14:paraId="3D7B7BF2"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357</w:t>
      </w:r>
    </w:p>
    <w:p w14:paraId="454EC13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357</w:t>
      </w:r>
    </w:p>
    <w:p w14:paraId="795744B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359</w:t>
      </w:r>
    </w:p>
    <w:p w14:paraId="23F3928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359</w:t>
      </w:r>
    </w:p>
    <w:p w14:paraId="5249C0BA"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360</w:t>
      </w:r>
    </w:p>
    <w:p w14:paraId="72737E6D"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362</w:t>
      </w:r>
    </w:p>
    <w:p w14:paraId="53C61A27"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365</w:t>
      </w:r>
    </w:p>
    <w:p w14:paraId="71E61C1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368</w:t>
      </w:r>
    </w:p>
    <w:p w14:paraId="23CF801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368</w:t>
      </w:r>
    </w:p>
    <w:p w14:paraId="6A72740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369</w:t>
      </w:r>
    </w:p>
    <w:p w14:paraId="43DA4A25"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372</w:t>
      </w:r>
    </w:p>
    <w:p w14:paraId="285B5538"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375</w:t>
      </w:r>
    </w:p>
    <w:p w14:paraId="52E10EC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378</w:t>
      </w:r>
    </w:p>
    <w:p w14:paraId="1F009C12"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lang w:val="it-IT"/>
        </w:rPr>
        <w:t>A.5</w:t>
      </w:r>
      <w:r>
        <w:rPr>
          <w:rFonts w:asciiTheme="minorHAnsi" w:eastAsiaTheme="minorEastAsia" w:hAnsiTheme="minorHAnsi" w:cstheme="minorBidi"/>
          <w:kern w:val="2"/>
          <w:sz w:val="24"/>
          <w:szCs w:val="24"/>
          <w:lang w:eastAsia="en-GB"/>
          <w14:ligatures w14:val="standardContextual"/>
        </w:rPr>
        <w:tab/>
      </w:r>
      <w:r w:rsidRPr="00104FAF">
        <w:rPr>
          <w:lang w:val="it-IT"/>
        </w:rPr>
        <w:t>OFDMA Channel Noise Generator (OCNG)</w:t>
      </w:r>
      <w:r>
        <w:tab/>
        <w:t>378</w:t>
      </w:r>
    </w:p>
    <w:p w14:paraId="757025B8"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378</w:t>
      </w:r>
    </w:p>
    <w:p w14:paraId="6A63F31C"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A.5.1.1</w:t>
      </w:r>
      <w:r>
        <w:rPr>
          <w:rFonts w:asciiTheme="minorHAnsi" w:eastAsiaTheme="minorEastAsia" w:hAnsiTheme="minorHAnsi" w:cstheme="minorBidi"/>
          <w:kern w:val="2"/>
          <w:sz w:val="24"/>
          <w:szCs w:val="24"/>
          <w:lang w:eastAsia="en-GB"/>
          <w14:ligatures w14:val="standardContextual"/>
        </w:rPr>
        <w:tab/>
      </w:r>
      <w:r w:rsidRPr="00104FAF">
        <w:rPr>
          <w:snapToGrid w:val="0"/>
        </w:rPr>
        <w:t>OCNG FDD pattern 1: Generic OCNG FDD Pattern for all unused REs</w:t>
      </w:r>
      <w:r>
        <w:tab/>
        <w:t>378</w:t>
      </w:r>
    </w:p>
    <w:p w14:paraId="17726F56"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378</w:t>
      </w:r>
    </w:p>
    <w:p w14:paraId="1C25FAE1" w14:textId="77777777" w:rsidR="00135C6A" w:rsidRDefault="00135C6A">
      <w:pPr>
        <w:pStyle w:val="TOC3"/>
        <w:rPr>
          <w:rFonts w:asciiTheme="minorHAnsi" w:eastAsiaTheme="minorEastAsia" w:hAnsiTheme="minorHAnsi" w:cstheme="minorBidi"/>
          <w:kern w:val="2"/>
          <w:sz w:val="24"/>
          <w:szCs w:val="24"/>
          <w:lang w:eastAsia="en-GB"/>
          <w14:ligatures w14:val="standardContextual"/>
        </w:rPr>
      </w:pPr>
      <w:r w:rsidRPr="00104FAF">
        <w:rPr>
          <w:snapToGrid w:val="0"/>
        </w:rPr>
        <w:t>A.5.2.1</w:t>
      </w:r>
      <w:r>
        <w:rPr>
          <w:rFonts w:asciiTheme="minorHAnsi" w:eastAsiaTheme="minorEastAsia" w:hAnsiTheme="minorHAnsi" w:cstheme="minorBidi"/>
          <w:kern w:val="2"/>
          <w:sz w:val="24"/>
          <w:szCs w:val="24"/>
          <w:lang w:eastAsia="en-GB"/>
          <w14:ligatures w14:val="standardContextual"/>
        </w:rPr>
        <w:tab/>
      </w:r>
      <w:r w:rsidRPr="00104FAF">
        <w:rPr>
          <w:snapToGrid w:val="0"/>
        </w:rPr>
        <w:t>OCNG TDD pattern 1: Generic OCNG TDD Pattern for all unused REs</w:t>
      </w:r>
      <w:r>
        <w:tab/>
        <w:t>378</w:t>
      </w:r>
    </w:p>
    <w:p w14:paraId="78164BE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379</w:t>
      </w:r>
    </w:p>
    <w:p w14:paraId="0A6A9F4F"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379</w:t>
      </w:r>
    </w:p>
    <w:p w14:paraId="376E4AC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379</w:t>
      </w:r>
    </w:p>
    <w:p w14:paraId="1D378D2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379</w:t>
      </w:r>
    </w:p>
    <w:p w14:paraId="772F21B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381</w:t>
      </w:r>
    </w:p>
    <w:p w14:paraId="662CDEF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382</w:t>
      </w:r>
    </w:p>
    <w:p w14:paraId="62737FA0"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384</w:t>
      </w:r>
    </w:p>
    <w:p w14:paraId="03F416AA"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385</w:t>
      </w:r>
    </w:p>
    <w:p w14:paraId="46161CB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385</w:t>
      </w:r>
    </w:p>
    <w:p w14:paraId="5957C78F"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385</w:t>
      </w:r>
    </w:p>
    <w:p w14:paraId="178F8C33"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rPr>
        <w:t>C.3</w:t>
      </w:r>
      <w:r>
        <w:rPr>
          <w:rFonts w:asciiTheme="minorHAnsi" w:eastAsiaTheme="minorEastAsia" w:hAnsiTheme="minorHAnsi" w:cstheme="minorBidi"/>
          <w:kern w:val="2"/>
          <w:sz w:val="24"/>
          <w:szCs w:val="24"/>
          <w:lang w:eastAsia="en-GB"/>
          <w14:ligatures w14:val="standardContextual"/>
        </w:rPr>
        <w:tab/>
      </w:r>
      <w:r w:rsidRPr="00104FAF">
        <w:rPr>
          <w:rFonts w:eastAsia="Yu Mincho"/>
        </w:rPr>
        <w:t>Connection</w:t>
      </w:r>
      <w:r>
        <w:tab/>
        <w:t>385</w:t>
      </w:r>
    </w:p>
    <w:p w14:paraId="79022C6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385</w:t>
      </w:r>
    </w:p>
    <w:p w14:paraId="636F8918"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rFonts w:eastAsia="Yu Mincho"/>
        </w:rPr>
        <w:t>Annex D</w:t>
      </w:r>
      <w:r>
        <w:t xml:space="preserve"> (normative)</w:t>
      </w:r>
      <w:r w:rsidRPr="00104FAF">
        <w:rPr>
          <w:rFonts w:eastAsia="Yu Mincho"/>
        </w:rPr>
        <w:t>: Characteristics of the interfering signal</w:t>
      </w:r>
      <w:r>
        <w:tab/>
        <w:t>386</w:t>
      </w:r>
    </w:p>
    <w:p w14:paraId="48EB57C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rPr>
        <w:t>D.1 General</w:t>
      </w:r>
      <w:r>
        <w:tab/>
        <w:t>386</w:t>
      </w:r>
    </w:p>
    <w:p w14:paraId="07934304"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386</w:t>
      </w:r>
    </w:p>
    <w:p w14:paraId="377E9C23"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rFonts w:eastAsia="Yu Mincho"/>
          <w:lang w:val="fr-FR"/>
        </w:rPr>
        <w:t>Annex E (normative):  Environmental conditions</w:t>
      </w:r>
      <w:r>
        <w:tab/>
        <w:t>387</w:t>
      </w:r>
    </w:p>
    <w:p w14:paraId="0F38C096"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104FAF">
        <w:rPr>
          <w:rFonts w:eastAsia="Yu Mincho"/>
          <w:lang w:val="fr-FR"/>
        </w:rPr>
        <w:t>General</w:t>
      </w:r>
      <w:r>
        <w:tab/>
        <w:t>387</w:t>
      </w:r>
    </w:p>
    <w:p w14:paraId="0F40F41E"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rsidRPr="00104FAF">
        <w:rPr>
          <w:rFonts w:eastAsia="Yu Mincho"/>
        </w:rPr>
        <w:t>E.2</w:t>
      </w:r>
      <w:r>
        <w:rPr>
          <w:rFonts w:asciiTheme="minorHAnsi" w:eastAsiaTheme="minorEastAsia" w:hAnsiTheme="minorHAnsi" w:cstheme="minorBidi"/>
          <w:kern w:val="2"/>
          <w:sz w:val="24"/>
          <w:szCs w:val="24"/>
          <w:lang w:eastAsia="en-GB"/>
          <w14:ligatures w14:val="standardContextual"/>
        </w:rPr>
        <w:tab/>
      </w:r>
      <w:r w:rsidRPr="00104FAF">
        <w:rPr>
          <w:rFonts w:eastAsia="Yu Mincho"/>
        </w:rPr>
        <w:t>Environmental</w:t>
      </w:r>
      <w:r>
        <w:tab/>
        <w:t>387</w:t>
      </w:r>
    </w:p>
    <w:p w14:paraId="49E1CA29"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sidRPr="00104FAF">
        <w:rPr>
          <w:rFonts w:eastAsia="Yu Mincho"/>
        </w:rPr>
        <w:t>E.2.1</w:t>
      </w:r>
      <w:r>
        <w:rPr>
          <w:rFonts w:asciiTheme="minorHAnsi" w:eastAsiaTheme="minorEastAsia" w:hAnsiTheme="minorHAnsi" w:cstheme="minorBidi"/>
          <w:kern w:val="2"/>
          <w:sz w:val="24"/>
          <w:szCs w:val="24"/>
          <w:lang w:eastAsia="en-GB"/>
          <w14:ligatures w14:val="standardContextual"/>
        </w:rPr>
        <w:tab/>
      </w:r>
      <w:r w:rsidRPr="00104FAF">
        <w:rPr>
          <w:rFonts w:eastAsia="Yu Mincho"/>
        </w:rPr>
        <w:t>Temperature</w:t>
      </w:r>
      <w:r>
        <w:tab/>
        <w:t>387</w:t>
      </w:r>
    </w:p>
    <w:p w14:paraId="761567A0"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sidRPr="00104FAF">
        <w:rPr>
          <w:rFonts w:eastAsia="Yu Mincho"/>
        </w:rPr>
        <w:t>E.2.2</w:t>
      </w:r>
      <w:r>
        <w:rPr>
          <w:rFonts w:asciiTheme="minorHAnsi" w:eastAsiaTheme="minorEastAsia" w:hAnsiTheme="minorHAnsi" w:cstheme="minorBidi"/>
          <w:kern w:val="2"/>
          <w:sz w:val="24"/>
          <w:szCs w:val="24"/>
          <w:lang w:eastAsia="en-GB"/>
          <w14:ligatures w14:val="standardContextual"/>
        </w:rPr>
        <w:tab/>
      </w:r>
      <w:r w:rsidRPr="00104FAF">
        <w:rPr>
          <w:rFonts w:eastAsia="Yu Mincho"/>
        </w:rPr>
        <w:t>Voltage</w:t>
      </w:r>
      <w:r>
        <w:tab/>
        <w:t>388</w:t>
      </w:r>
    </w:p>
    <w:p w14:paraId="2E35521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rsidRPr="00104FAF">
        <w:rPr>
          <w:rFonts w:eastAsia="Yu Mincho"/>
        </w:rPr>
        <w:t>E.2.3</w:t>
      </w:r>
      <w:r>
        <w:rPr>
          <w:rFonts w:asciiTheme="minorHAnsi" w:eastAsiaTheme="minorEastAsia" w:hAnsiTheme="minorHAnsi" w:cstheme="minorBidi"/>
          <w:kern w:val="2"/>
          <w:sz w:val="24"/>
          <w:szCs w:val="24"/>
          <w:lang w:eastAsia="en-GB"/>
          <w14:ligatures w14:val="standardContextual"/>
        </w:rPr>
        <w:tab/>
      </w:r>
      <w:r w:rsidRPr="00104FAF">
        <w:rPr>
          <w:rFonts w:eastAsia="Yu Mincho"/>
        </w:rPr>
        <w:t>Vibration</w:t>
      </w:r>
      <w:r>
        <w:tab/>
        <w:t>388</w:t>
      </w:r>
    </w:p>
    <w:p w14:paraId="4E9A5A93"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389</w:t>
      </w:r>
    </w:p>
    <w:p w14:paraId="129191AC"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389</w:t>
      </w:r>
    </w:p>
    <w:p w14:paraId="758E25E8"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389</w:t>
      </w:r>
    </w:p>
    <w:p w14:paraId="69513ED9"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389</w:t>
      </w:r>
    </w:p>
    <w:p w14:paraId="6CE4F78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390</w:t>
      </w:r>
    </w:p>
    <w:p w14:paraId="26F9CB91"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391</w:t>
      </w:r>
    </w:p>
    <w:p w14:paraId="58035084"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393</w:t>
      </w:r>
    </w:p>
    <w:p w14:paraId="1234C5CD"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393</w:t>
      </w:r>
    </w:p>
    <w:p w14:paraId="0D9507E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lastRenderedPageBreak/>
        <w:t>F.5.2</w:t>
      </w:r>
      <w:r>
        <w:rPr>
          <w:rFonts w:asciiTheme="minorHAnsi" w:eastAsiaTheme="minorEastAsia" w:hAnsiTheme="minorHAnsi" w:cstheme="minorBidi"/>
          <w:kern w:val="2"/>
          <w:sz w:val="24"/>
          <w:szCs w:val="24"/>
          <w:lang w:eastAsia="en-GB"/>
          <w14:ligatures w14:val="standardContextual"/>
        </w:rPr>
        <w:tab/>
      </w:r>
      <w:r>
        <w:t>Window length</w:t>
      </w:r>
      <w:r>
        <w:tab/>
        <w:t>393</w:t>
      </w:r>
    </w:p>
    <w:p w14:paraId="295C7512"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393</w:t>
      </w:r>
    </w:p>
    <w:p w14:paraId="5B03F2B4"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394</w:t>
      </w:r>
    </w:p>
    <w:p w14:paraId="4182C1F3"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395</w:t>
      </w:r>
    </w:p>
    <w:p w14:paraId="505769F5"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396</w:t>
      </w:r>
    </w:p>
    <w:p w14:paraId="4488BE4F"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397</w:t>
      </w:r>
    </w:p>
    <w:p w14:paraId="4CF9C287"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F.8</w:t>
      </w:r>
      <w:r>
        <w:tab/>
        <w:t>397</w:t>
      </w:r>
    </w:p>
    <w:p w14:paraId="24A8891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F.9</w:t>
      </w:r>
      <w:r>
        <w:tab/>
        <w:t>397</w:t>
      </w:r>
    </w:p>
    <w:p w14:paraId="70A0EFBB"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F.10</w:t>
      </w:r>
      <w:r>
        <w:rPr>
          <w:rFonts w:asciiTheme="minorHAnsi" w:eastAsiaTheme="minorEastAsia" w:hAnsiTheme="minorHAnsi" w:cstheme="minorBidi"/>
          <w:kern w:val="2"/>
          <w:sz w:val="24"/>
          <w:szCs w:val="24"/>
          <w:lang w:eastAsia="en-GB"/>
          <w14:ligatures w14:val="standardContextual"/>
        </w:rPr>
        <w:tab/>
      </w:r>
      <w:r>
        <w:t>EVM for UL MIMO</w:t>
      </w:r>
      <w:r>
        <w:tab/>
        <w:t>397</w:t>
      </w:r>
    </w:p>
    <w:p w14:paraId="6919BCBC"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F10.1</w:t>
      </w:r>
      <w:r>
        <w:rPr>
          <w:rFonts w:asciiTheme="minorHAnsi" w:eastAsiaTheme="minorEastAsia" w:hAnsiTheme="minorHAnsi" w:cstheme="minorBidi"/>
          <w:kern w:val="2"/>
          <w:sz w:val="24"/>
          <w:szCs w:val="24"/>
          <w:lang w:eastAsia="en-GB"/>
          <w14:ligatures w14:val="standardContextual"/>
        </w:rPr>
        <w:tab/>
      </w:r>
      <w:r>
        <w:t>General</w:t>
      </w:r>
      <w:r>
        <w:tab/>
        <w:t>397</w:t>
      </w:r>
    </w:p>
    <w:p w14:paraId="1B6A7667"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F10.2</w:t>
      </w:r>
      <w:r>
        <w:rPr>
          <w:rFonts w:asciiTheme="minorHAnsi" w:eastAsiaTheme="minorEastAsia" w:hAnsiTheme="minorHAnsi" w:cstheme="minorBidi"/>
          <w:kern w:val="2"/>
          <w:sz w:val="24"/>
          <w:szCs w:val="24"/>
          <w:lang w:eastAsia="en-GB"/>
          <w14:ligatures w14:val="standardContextual"/>
        </w:rPr>
        <w:tab/>
      </w:r>
      <w:r>
        <w:t>MIMO Equalization</w:t>
      </w:r>
      <w:r>
        <w:tab/>
        <w:t>398</w:t>
      </w:r>
    </w:p>
    <w:p w14:paraId="5E4D1BCB"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F10.3</w:t>
      </w:r>
      <w:r>
        <w:rPr>
          <w:rFonts w:asciiTheme="minorHAnsi" w:eastAsiaTheme="minorEastAsia" w:hAnsiTheme="minorHAnsi" w:cstheme="minorBidi"/>
          <w:kern w:val="2"/>
          <w:sz w:val="24"/>
          <w:szCs w:val="24"/>
          <w:lang w:eastAsia="en-GB"/>
          <w14:ligatures w14:val="standardContextual"/>
        </w:rPr>
        <w:tab/>
      </w:r>
      <w:r>
        <w:t>Layer processing</w:t>
      </w:r>
      <w:r>
        <w:tab/>
        <w:t>398</w:t>
      </w:r>
    </w:p>
    <w:p w14:paraId="4F30146F"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G (normative):</w:t>
      </w:r>
      <w:r>
        <w:tab/>
        <w:t>400</w:t>
      </w:r>
    </w:p>
    <w:p w14:paraId="028CD06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400</w:t>
      </w:r>
    </w:p>
    <w:p w14:paraId="6F24A0DD"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400</w:t>
      </w:r>
    </w:p>
    <w:p w14:paraId="6B3C3220"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401</w:t>
      </w:r>
    </w:p>
    <w:p w14:paraId="7F5BDF7F"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401</w:t>
      </w:r>
    </w:p>
    <w:p w14:paraId="0299FE4E"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401</w:t>
      </w:r>
    </w:p>
    <w:p w14:paraId="68BDB0DA" w14:textId="77777777" w:rsidR="00135C6A" w:rsidRDefault="00135C6A">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401</w:t>
      </w:r>
    </w:p>
    <w:p w14:paraId="50369614"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H (informative): Void</w:t>
      </w:r>
      <w:r>
        <w:tab/>
        <w:t>402</w:t>
      </w:r>
    </w:p>
    <w:p w14:paraId="592869E9"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I (informative): Void</w:t>
      </w:r>
      <w:r>
        <w:tab/>
        <w:t>402</w:t>
      </w:r>
    </w:p>
    <w:p w14:paraId="7E73F804"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J (informative): Void</w:t>
      </w:r>
      <w:r>
        <w:tab/>
        <w:t>402</w:t>
      </w:r>
    </w:p>
    <w:p w14:paraId="41FEB2A1"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rsidRPr="00104FAF">
        <w:rPr>
          <w:lang w:val="fr-FR"/>
        </w:rPr>
        <w:t>Annex K (informative): Void</w:t>
      </w:r>
      <w:r>
        <w:tab/>
        <w:t>402</w:t>
      </w:r>
    </w:p>
    <w:p w14:paraId="6317AA05"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402</w:t>
      </w:r>
    </w:p>
    <w:p w14:paraId="1DE2725C" w14:textId="77777777" w:rsidR="00135C6A" w:rsidRDefault="00135C6A">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402</w:t>
      </w:r>
    </w:p>
    <w:p w14:paraId="134A0685" w14:textId="77777777" w:rsidR="00135C6A" w:rsidRDefault="00135C6A">
      <w:pPr>
        <w:pStyle w:val="TOC8"/>
        <w:rPr>
          <w:rFonts w:asciiTheme="minorHAnsi" w:eastAsiaTheme="minorEastAsia" w:hAnsiTheme="minorHAnsi" w:cstheme="minorBidi"/>
          <w:b w:val="0"/>
          <w:kern w:val="2"/>
          <w:sz w:val="24"/>
          <w:szCs w:val="24"/>
          <w:lang w:eastAsia="en-GB"/>
          <w14:ligatures w14:val="standardContextual"/>
        </w:rPr>
      </w:pPr>
      <w:r>
        <w:t>Annex M (informative): Change history</w:t>
      </w:r>
      <w:r>
        <w:tab/>
        <w:t>404</w:t>
      </w:r>
    </w:p>
    <w:p w14:paraId="1976C54E" w14:textId="19E8E0A7" w:rsidR="00080512" w:rsidRPr="004D3578" w:rsidRDefault="00135C6A">
      <w:r>
        <w:rPr>
          <w:noProof/>
          <w:sz w:val="22"/>
        </w:rPr>
        <w:fldChar w:fldCharType="end"/>
      </w:r>
    </w:p>
    <w:p w14:paraId="6C53BC92" w14:textId="254B24D5"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93E7F">
        <w:rPr>
          <w:rFonts w:eastAsia="Times New Roman"/>
          <w:noProof/>
        </w:rPr>
        <w:instrText>l</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93E7F">
        <w:rPr>
          <w:rFonts w:eastAsia="Times New Roman"/>
          <w:noProof/>
        </w:rPr>
        <w:instrText>l</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93E7F">
        <w:rPr>
          <w:rFonts w:eastAsia="Times New Roman"/>
          <w:noProof/>
        </w:rPr>
        <w:instrText>l</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F0B7B" w14:textId="77777777" w:rsidR="00170136" w:rsidRDefault="00170136">
      <w:r>
        <w:separator/>
      </w:r>
    </w:p>
  </w:endnote>
  <w:endnote w:type="continuationSeparator" w:id="0">
    <w:p w14:paraId="764986C3" w14:textId="77777777" w:rsidR="00170136" w:rsidRDefault="0017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839A9" w14:textId="77777777" w:rsidR="00170136" w:rsidRDefault="00170136">
      <w:r>
        <w:separator/>
      </w:r>
    </w:p>
  </w:footnote>
  <w:footnote w:type="continuationSeparator" w:id="0">
    <w:p w14:paraId="2EC7F0D5" w14:textId="77777777" w:rsidR="00170136" w:rsidRDefault="00170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7E8F3" w14:textId="50F0D344"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201">
      <w:rPr>
        <w:rFonts w:ascii="Arial" w:hAnsi="Arial" w:cs="Arial"/>
        <w:b/>
        <w:noProof/>
        <w:sz w:val="18"/>
        <w:szCs w:val="18"/>
      </w:rPr>
      <w:t>3GPP TS 38.101-1 V16.21.0 (2024-09)</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26AD5294"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201">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F0C1D"/>
    <w:rsid w:val="001F0E94"/>
    <w:rsid w:val="001F1132"/>
    <w:rsid w:val="001F168B"/>
    <w:rsid w:val="001F2073"/>
    <w:rsid w:val="001F2AB9"/>
    <w:rsid w:val="001F3EA9"/>
    <w:rsid w:val="001F6607"/>
    <w:rsid w:val="002034F7"/>
    <w:rsid w:val="00214ADD"/>
    <w:rsid w:val="002202C8"/>
    <w:rsid w:val="002212A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F36F3"/>
    <w:rsid w:val="009F37B7"/>
    <w:rsid w:val="009F383E"/>
    <w:rsid w:val="00A05CCD"/>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0368"/>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477E4"/>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53FA"/>
    <w:rsid w:val="00F0614B"/>
    <w:rsid w:val="00F13360"/>
    <w:rsid w:val="00F14361"/>
    <w:rsid w:val="00F1492E"/>
    <w:rsid w:val="00F2250E"/>
    <w:rsid w:val="00F22EC7"/>
    <w:rsid w:val="00F325C8"/>
    <w:rsid w:val="00F50655"/>
    <w:rsid w:val="00F508CB"/>
    <w:rsid w:val="00F51C9B"/>
    <w:rsid w:val="00F5215C"/>
    <w:rsid w:val="00F653B8"/>
    <w:rsid w:val="00F660CC"/>
    <w:rsid w:val="00F7233E"/>
    <w:rsid w:val="00F7505B"/>
    <w:rsid w:val="00F752AE"/>
    <w:rsid w:val="00F87F08"/>
    <w:rsid w:val="00F9008D"/>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4835</Words>
  <Characters>27560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2021-12-22T15:43:00Z</dcterms:created>
  <dcterms:modified xsi:type="dcterms:W3CDTF">2024-09-25T13:34:00Z</dcterms:modified>
</cp:coreProperties>
</file>